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footer8.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9.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10.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84AAA6" w14:textId="79413F64" w:rsidR="000178CF" w:rsidRPr="00206CA1" w:rsidRDefault="000178CF" w:rsidP="00ED0EAB">
      <w:pPr>
        <w:tabs>
          <w:tab w:val="left" w:pos="900"/>
          <w:tab w:val="left" w:pos="5760"/>
          <w:tab w:val="left" w:pos="9540"/>
        </w:tabs>
        <w:spacing w:line="240" w:lineRule="atLeast"/>
        <w:ind w:right="99"/>
        <w:rPr>
          <w:b/>
          <w:bCs/>
          <w:szCs w:val="22"/>
        </w:rPr>
      </w:pPr>
      <w:r w:rsidRPr="00206CA1">
        <w:rPr>
          <w:b/>
          <w:bCs/>
          <w:szCs w:val="22"/>
        </w:rPr>
        <w:t>Note</w:t>
      </w:r>
      <w:r w:rsidRPr="00206CA1">
        <w:rPr>
          <w:b/>
          <w:bCs/>
          <w:szCs w:val="22"/>
          <w:cs/>
          <w:lang w:bidi="th-TH"/>
        </w:rPr>
        <w:tab/>
      </w:r>
      <w:r w:rsidRPr="00206CA1">
        <w:rPr>
          <w:b/>
          <w:bCs/>
          <w:szCs w:val="22"/>
          <w:shd w:val="clear" w:color="auto" w:fill="FFFFFF"/>
        </w:rPr>
        <w:t xml:space="preserve">Contents </w:t>
      </w:r>
    </w:p>
    <w:p w14:paraId="6593994A" w14:textId="77777777" w:rsidR="000178CF" w:rsidRPr="00206CA1" w:rsidRDefault="000178CF" w:rsidP="00CF64FC">
      <w:pPr>
        <w:pStyle w:val="IndexHeading1"/>
        <w:spacing w:after="0" w:line="230" w:lineRule="exact"/>
        <w:ind w:left="907" w:hanging="907"/>
        <w:outlineLvl w:val="0"/>
        <w:rPr>
          <w:szCs w:val="22"/>
        </w:rPr>
      </w:pPr>
    </w:p>
    <w:p w14:paraId="6A6C96CE" w14:textId="77777777" w:rsidR="000178CF" w:rsidRPr="00206CA1" w:rsidRDefault="000178CF" w:rsidP="00730F34">
      <w:pPr>
        <w:pStyle w:val="index"/>
        <w:tabs>
          <w:tab w:val="clear" w:pos="1844"/>
        </w:tabs>
        <w:spacing w:after="0" w:line="230" w:lineRule="exact"/>
        <w:ind w:left="900" w:hanging="900"/>
        <w:outlineLvl w:val="0"/>
        <w:rPr>
          <w:szCs w:val="22"/>
        </w:rPr>
      </w:pPr>
      <w:r w:rsidRPr="00206CA1">
        <w:rPr>
          <w:szCs w:val="22"/>
        </w:rPr>
        <w:t>General information</w:t>
      </w:r>
    </w:p>
    <w:p w14:paraId="62E23E64" w14:textId="77777777" w:rsidR="000178CF" w:rsidRPr="00206CA1" w:rsidRDefault="000178CF" w:rsidP="00730F34">
      <w:pPr>
        <w:pStyle w:val="index"/>
        <w:tabs>
          <w:tab w:val="clear" w:pos="1844"/>
        </w:tabs>
        <w:spacing w:after="0" w:line="230" w:lineRule="exact"/>
        <w:ind w:left="900" w:hanging="900"/>
        <w:outlineLvl w:val="0"/>
        <w:rPr>
          <w:szCs w:val="22"/>
        </w:rPr>
      </w:pPr>
      <w:r w:rsidRPr="00206CA1">
        <w:rPr>
          <w:szCs w:val="22"/>
        </w:rPr>
        <w:t>Basi</w:t>
      </w:r>
      <w:r w:rsidR="001619A2" w:rsidRPr="00206CA1">
        <w:rPr>
          <w:szCs w:val="22"/>
        </w:rPr>
        <w:t>s of preparation of the</w:t>
      </w:r>
      <w:r w:rsidR="00975EE7" w:rsidRPr="00206CA1">
        <w:rPr>
          <w:szCs w:val="22"/>
        </w:rPr>
        <w:t xml:space="preserve"> financial statements</w:t>
      </w:r>
    </w:p>
    <w:p w14:paraId="0636CE73" w14:textId="25364C99" w:rsidR="001A3A17" w:rsidRPr="00206CA1" w:rsidRDefault="00CC5706" w:rsidP="00730F34">
      <w:pPr>
        <w:pStyle w:val="index"/>
        <w:tabs>
          <w:tab w:val="clear" w:pos="1844"/>
        </w:tabs>
        <w:spacing w:after="0" w:line="230" w:lineRule="exact"/>
        <w:ind w:left="900" w:hanging="900"/>
        <w:outlineLvl w:val="0"/>
        <w:rPr>
          <w:szCs w:val="22"/>
        </w:rPr>
      </w:pPr>
      <w:r>
        <w:rPr>
          <w:szCs w:val="22"/>
        </w:rPr>
        <w:t>Material</w:t>
      </w:r>
      <w:r w:rsidR="001A3A17" w:rsidRPr="00206CA1">
        <w:rPr>
          <w:szCs w:val="22"/>
        </w:rPr>
        <w:t xml:space="preserve"> accounting policies</w:t>
      </w:r>
    </w:p>
    <w:p w14:paraId="7F9AB9DC" w14:textId="77777777" w:rsidR="00A70C7D" w:rsidRPr="00206CA1" w:rsidRDefault="005A28C8" w:rsidP="00730F34">
      <w:pPr>
        <w:pStyle w:val="index"/>
        <w:tabs>
          <w:tab w:val="clear" w:pos="1844"/>
        </w:tabs>
        <w:spacing w:after="0" w:line="230" w:lineRule="exact"/>
        <w:ind w:left="900" w:hanging="900"/>
        <w:outlineLvl w:val="0"/>
        <w:rPr>
          <w:szCs w:val="22"/>
        </w:rPr>
      </w:pPr>
      <w:r w:rsidRPr="00206CA1">
        <w:rPr>
          <w:szCs w:val="22"/>
        </w:rPr>
        <w:t>Related parties</w:t>
      </w:r>
    </w:p>
    <w:p w14:paraId="6DD933F1" w14:textId="77777777" w:rsidR="004F16D2" w:rsidRPr="00206CA1" w:rsidRDefault="00A70C7D" w:rsidP="004F16D2">
      <w:pPr>
        <w:pStyle w:val="index"/>
        <w:tabs>
          <w:tab w:val="clear" w:pos="1844"/>
        </w:tabs>
        <w:spacing w:after="0" w:line="230" w:lineRule="exact"/>
        <w:ind w:left="900" w:hanging="900"/>
        <w:outlineLvl w:val="0"/>
        <w:rPr>
          <w:szCs w:val="22"/>
        </w:rPr>
      </w:pPr>
      <w:r w:rsidRPr="00206CA1">
        <w:rPr>
          <w:szCs w:val="22"/>
        </w:rPr>
        <w:t>Cash and cash equivalents</w:t>
      </w:r>
    </w:p>
    <w:p w14:paraId="40AA8AAE" w14:textId="037E484E" w:rsidR="000178CF" w:rsidRPr="00206CA1" w:rsidRDefault="000178CF" w:rsidP="00730F34">
      <w:pPr>
        <w:pStyle w:val="index"/>
        <w:tabs>
          <w:tab w:val="clear" w:pos="1844"/>
        </w:tabs>
        <w:spacing w:after="0" w:line="230" w:lineRule="exact"/>
        <w:ind w:left="900" w:hanging="900"/>
        <w:outlineLvl w:val="0"/>
        <w:rPr>
          <w:szCs w:val="22"/>
        </w:rPr>
      </w:pPr>
      <w:r w:rsidRPr="00206CA1">
        <w:rPr>
          <w:szCs w:val="22"/>
        </w:rPr>
        <w:t xml:space="preserve">Trade </w:t>
      </w:r>
      <w:r w:rsidR="00637120" w:rsidRPr="00206CA1">
        <w:rPr>
          <w:szCs w:val="22"/>
        </w:rPr>
        <w:t xml:space="preserve">and other </w:t>
      </w:r>
      <w:r w:rsidR="007121C0" w:rsidRPr="00206CA1">
        <w:rPr>
          <w:szCs w:val="22"/>
        </w:rPr>
        <w:t>current</w:t>
      </w:r>
      <w:r w:rsidRPr="00206CA1">
        <w:rPr>
          <w:szCs w:val="22"/>
        </w:rPr>
        <w:t xml:space="preserve"> receivable</w:t>
      </w:r>
      <w:r w:rsidR="0077114E" w:rsidRPr="00206CA1">
        <w:rPr>
          <w:szCs w:val="22"/>
        </w:rPr>
        <w:t>s</w:t>
      </w:r>
    </w:p>
    <w:p w14:paraId="6996FEDD" w14:textId="77777777" w:rsidR="00FA4B11" w:rsidRPr="00206CA1" w:rsidRDefault="002F67E3" w:rsidP="00FA4B11">
      <w:pPr>
        <w:pStyle w:val="index"/>
        <w:tabs>
          <w:tab w:val="clear" w:pos="1844"/>
        </w:tabs>
        <w:spacing w:after="0" w:line="230" w:lineRule="exact"/>
        <w:ind w:left="900" w:hanging="900"/>
        <w:outlineLvl w:val="0"/>
        <w:rPr>
          <w:szCs w:val="22"/>
        </w:rPr>
      </w:pPr>
      <w:r w:rsidRPr="00206CA1">
        <w:rPr>
          <w:szCs w:val="22"/>
        </w:rPr>
        <w:t>Inventories</w:t>
      </w:r>
    </w:p>
    <w:p w14:paraId="44842ED0" w14:textId="459DFFD9" w:rsidR="008C54CD" w:rsidRDefault="002D494C" w:rsidP="00730F34">
      <w:pPr>
        <w:pStyle w:val="index"/>
        <w:tabs>
          <w:tab w:val="clear" w:pos="1844"/>
        </w:tabs>
        <w:spacing w:after="0" w:line="230" w:lineRule="exact"/>
        <w:ind w:left="900" w:hanging="900"/>
        <w:outlineLvl w:val="0"/>
        <w:rPr>
          <w:szCs w:val="22"/>
        </w:rPr>
      </w:pPr>
      <w:r>
        <w:rPr>
          <w:szCs w:val="22"/>
        </w:rPr>
        <w:t xml:space="preserve">Marketable </w:t>
      </w:r>
      <w:r w:rsidR="00802054">
        <w:rPr>
          <w:szCs w:val="22"/>
        </w:rPr>
        <w:t>financial</w:t>
      </w:r>
      <w:r w:rsidR="00CA6DC3">
        <w:rPr>
          <w:szCs w:val="22"/>
        </w:rPr>
        <w:t xml:space="preserve"> assets</w:t>
      </w:r>
    </w:p>
    <w:p w14:paraId="60BC5354" w14:textId="355CCF29" w:rsidR="00224773" w:rsidRPr="00206CA1" w:rsidRDefault="00DE62BE" w:rsidP="00730F34">
      <w:pPr>
        <w:pStyle w:val="index"/>
        <w:tabs>
          <w:tab w:val="clear" w:pos="1844"/>
        </w:tabs>
        <w:spacing w:after="0" w:line="230" w:lineRule="exact"/>
        <w:ind w:left="900" w:hanging="900"/>
        <w:outlineLvl w:val="0"/>
        <w:rPr>
          <w:szCs w:val="22"/>
        </w:rPr>
      </w:pPr>
      <w:r w:rsidRPr="00206CA1">
        <w:rPr>
          <w:szCs w:val="22"/>
        </w:rPr>
        <w:t xml:space="preserve">Investments in </w:t>
      </w:r>
      <w:r w:rsidR="00F5732F" w:rsidRPr="00206CA1">
        <w:rPr>
          <w:szCs w:val="22"/>
        </w:rPr>
        <w:t>subsidiaries</w:t>
      </w:r>
    </w:p>
    <w:p w14:paraId="33D59EB3" w14:textId="77777777" w:rsidR="00224773" w:rsidRPr="00206CA1" w:rsidRDefault="00AE1A3A" w:rsidP="00730F34">
      <w:pPr>
        <w:pStyle w:val="index"/>
        <w:tabs>
          <w:tab w:val="clear" w:pos="1844"/>
        </w:tabs>
        <w:spacing w:after="0" w:line="230" w:lineRule="exact"/>
        <w:ind w:left="900" w:hanging="900"/>
        <w:outlineLvl w:val="0"/>
        <w:rPr>
          <w:szCs w:val="22"/>
        </w:rPr>
      </w:pPr>
      <w:r w:rsidRPr="00206CA1">
        <w:rPr>
          <w:szCs w:val="22"/>
        </w:rPr>
        <w:t>Non-controlling interests</w:t>
      </w:r>
    </w:p>
    <w:p w14:paraId="2536030F" w14:textId="77777777" w:rsidR="00D62F82" w:rsidRPr="00206CA1" w:rsidRDefault="00D62F82" w:rsidP="00730F34">
      <w:pPr>
        <w:pStyle w:val="index"/>
        <w:tabs>
          <w:tab w:val="clear" w:pos="1844"/>
        </w:tabs>
        <w:spacing w:after="0" w:line="230" w:lineRule="exact"/>
        <w:ind w:left="900" w:hanging="900"/>
        <w:outlineLvl w:val="0"/>
        <w:rPr>
          <w:szCs w:val="22"/>
        </w:rPr>
      </w:pPr>
      <w:r w:rsidRPr="00206CA1">
        <w:rPr>
          <w:szCs w:val="22"/>
        </w:rPr>
        <w:t>Property, plant and equipment</w:t>
      </w:r>
    </w:p>
    <w:p w14:paraId="24201B9C" w14:textId="77777777" w:rsidR="00AB2582" w:rsidRPr="00206CA1" w:rsidRDefault="00AB2582" w:rsidP="00730F34">
      <w:pPr>
        <w:pStyle w:val="index"/>
        <w:tabs>
          <w:tab w:val="clear" w:pos="1844"/>
        </w:tabs>
        <w:spacing w:after="0" w:line="230" w:lineRule="exact"/>
        <w:ind w:left="900" w:hanging="900"/>
        <w:outlineLvl w:val="0"/>
        <w:rPr>
          <w:szCs w:val="22"/>
        </w:rPr>
      </w:pPr>
      <w:r w:rsidRPr="00206CA1">
        <w:rPr>
          <w:szCs w:val="22"/>
        </w:rPr>
        <w:t>Intangible assets</w:t>
      </w:r>
    </w:p>
    <w:p w14:paraId="7ECFFC3F" w14:textId="77777777" w:rsidR="001858F5" w:rsidRPr="00206CA1" w:rsidRDefault="00AB2582" w:rsidP="001858F5">
      <w:pPr>
        <w:pStyle w:val="index"/>
        <w:tabs>
          <w:tab w:val="clear" w:pos="1844"/>
        </w:tabs>
        <w:spacing w:after="0" w:line="230" w:lineRule="exact"/>
        <w:ind w:left="900" w:hanging="900"/>
        <w:outlineLvl w:val="0"/>
        <w:rPr>
          <w:szCs w:val="22"/>
        </w:rPr>
      </w:pPr>
      <w:r w:rsidRPr="00206CA1">
        <w:rPr>
          <w:szCs w:val="22"/>
        </w:rPr>
        <w:t>Interest-bearing liabilities</w:t>
      </w:r>
    </w:p>
    <w:p w14:paraId="4455D956" w14:textId="420080C6" w:rsidR="00EE163F" w:rsidRDefault="00B26B9C" w:rsidP="00730F34">
      <w:pPr>
        <w:pStyle w:val="index"/>
        <w:tabs>
          <w:tab w:val="clear" w:pos="1844"/>
        </w:tabs>
        <w:spacing w:after="0" w:line="230" w:lineRule="exact"/>
        <w:ind w:left="900" w:hanging="900"/>
        <w:outlineLvl w:val="0"/>
        <w:rPr>
          <w:szCs w:val="22"/>
        </w:rPr>
      </w:pPr>
      <w:r>
        <w:rPr>
          <w:szCs w:val="22"/>
        </w:rPr>
        <w:t>Share capital</w:t>
      </w:r>
    </w:p>
    <w:p w14:paraId="673F8528" w14:textId="1281934A" w:rsidR="00AB2582" w:rsidRPr="00206CA1" w:rsidRDefault="004D6991" w:rsidP="00730F34">
      <w:pPr>
        <w:pStyle w:val="index"/>
        <w:tabs>
          <w:tab w:val="clear" w:pos="1844"/>
        </w:tabs>
        <w:spacing w:after="0" w:line="230" w:lineRule="exact"/>
        <w:ind w:left="900" w:hanging="900"/>
        <w:outlineLvl w:val="0"/>
        <w:rPr>
          <w:szCs w:val="22"/>
        </w:rPr>
      </w:pPr>
      <w:r w:rsidRPr="00206CA1">
        <w:rPr>
          <w:szCs w:val="22"/>
        </w:rPr>
        <w:t xml:space="preserve">Share </w:t>
      </w:r>
      <w:r w:rsidR="00AA19BD" w:rsidRPr="00206CA1">
        <w:rPr>
          <w:szCs w:val="22"/>
        </w:rPr>
        <w:t>premium</w:t>
      </w:r>
      <w:r w:rsidRPr="00206CA1">
        <w:rPr>
          <w:szCs w:val="22"/>
        </w:rPr>
        <w:t xml:space="preserve"> and </w:t>
      </w:r>
      <w:r w:rsidR="00485E6B" w:rsidRPr="00206CA1">
        <w:rPr>
          <w:szCs w:val="22"/>
        </w:rPr>
        <w:t>l</w:t>
      </w:r>
      <w:r w:rsidRPr="00206CA1">
        <w:rPr>
          <w:szCs w:val="22"/>
        </w:rPr>
        <w:t>egal r</w:t>
      </w:r>
      <w:r w:rsidR="00BC468C" w:rsidRPr="00206CA1">
        <w:rPr>
          <w:szCs w:val="22"/>
        </w:rPr>
        <w:t>eserve</w:t>
      </w:r>
    </w:p>
    <w:p w14:paraId="0AE42F25" w14:textId="77777777" w:rsidR="004555E3" w:rsidRPr="00206CA1" w:rsidDel="00C94C8F" w:rsidRDefault="00FA771F" w:rsidP="004555E3">
      <w:pPr>
        <w:pStyle w:val="index"/>
        <w:tabs>
          <w:tab w:val="clear" w:pos="1844"/>
        </w:tabs>
        <w:spacing w:after="0" w:line="230" w:lineRule="exact"/>
        <w:ind w:left="900" w:hanging="900"/>
        <w:outlineLvl w:val="0"/>
        <w:rPr>
          <w:szCs w:val="22"/>
        </w:rPr>
      </w:pPr>
      <w:r w:rsidRPr="00206CA1">
        <w:rPr>
          <w:szCs w:val="22"/>
        </w:rPr>
        <w:t>Segment information and disaggregation of revenue</w:t>
      </w:r>
    </w:p>
    <w:p w14:paraId="58356238" w14:textId="77777777" w:rsidR="00BC468C" w:rsidRPr="00206CA1" w:rsidRDefault="00BC468C" w:rsidP="00730F34">
      <w:pPr>
        <w:pStyle w:val="index"/>
        <w:tabs>
          <w:tab w:val="clear" w:pos="1844"/>
        </w:tabs>
        <w:spacing w:after="0" w:line="230" w:lineRule="exact"/>
        <w:ind w:left="900" w:hanging="900"/>
        <w:outlineLvl w:val="0"/>
        <w:rPr>
          <w:szCs w:val="22"/>
        </w:rPr>
      </w:pPr>
      <w:r w:rsidRPr="00206CA1">
        <w:rPr>
          <w:szCs w:val="22"/>
        </w:rPr>
        <w:t>Expense by nature</w:t>
      </w:r>
    </w:p>
    <w:p w14:paraId="1305D56A" w14:textId="77777777" w:rsidR="009C6459" w:rsidRPr="00206CA1" w:rsidRDefault="008F6D80" w:rsidP="00730F34">
      <w:pPr>
        <w:pStyle w:val="index"/>
        <w:tabs>
          <w:tab w:val="clear" w:pos="1844"/>
        </w:tabs>
        <w:spacing w:after="0" w:line="230" w:lineRule="exact"/>
        <w:ind w:left="900" w:hanging="900"/>
        <w:outlineLvl w:val="0"/>
        <w:rPr>
          <w:szCs w:val="22"/>
        </w:rPr>
      </w:pPr>
      <w:r w:rsidRPr="00206CA1">
        <w:rPr>
          <w:szCs w:val="22"/>
        </w:rPr>
        <w:t>Income tax expense</w:t>
      </w:r>
    </w:p>
    <w:p w14:paraId="61D8F988" w14:textId="77777777" w:rsidR="00C74120" w:rsidRPr="00206CA1" w:rsidRDefault="00C74120" w:rsidP="00730F34">
      <w:pPr>
        <w:pStyle w:val="index"/>
        <w:tabs>
          <w:tab w:val="clear" w:pos="1844"/>
        </w:tabs>
        <w:spacing w:after="0" w:line="230" w:lineRule="exact"/>
        <w:ind w:left="900" w:hanging="900"/>
        <w:outlineLvl w:val="0"/>
        <w:rPr>
          <w:szCs w:val="22"/>
        </w:rPr>
      </w:pPr>
      <w:r w:rsidRPr="00206CA1">
        <w:rPr>
          <w:szCs w:val="22"/>
        </w:rPr>
        <w:t>Basic earnings per share</w:t>
      </w:r>
    </w:p>
    <w:p w14:paraId="5BE9AED2" w14:textId="77777777" w:rsidR="00AC5674" w:rsidRPr="00206CA1" w:rsidRDefault="00AC5674" w:rsidP="00730F34">
      <w:pPr>
        <w:pStyle w:val="index"/>
        <w:tabs>
          <w:tab w:val="clear" w:pos="1844"/>
        </w:tabs>
        <w:spacing w:after="0" w:line="230" w:lineRule="exact"/>
        <w:ind w:left="900" w:hanging="900"/>
        <w:outlineLvl w:val="0"/>
        <w:rPr>
          <w:szCs w:val="22"/>
        </w:rPr>
      </w:pPr>
      <w:r w:rsidRPr="00206CA1">
        <w:rPr>
          <w:szCs w:val="22"/>
        </w:rPr>
        <w:t>Dividends</w:t>
      </w:r>
    </w:p>
    <w:p w14:paraId="2EE49504" w14:textId="77777777" w:rsidR="00FD37BA" w:rsidRPr="00206CA1" w:rsidRDefault="00FD37BA" w:rsidP="00730F34">
      <w:pPr>
        <w:pStyle w:val="index"/>
        <w:tabs>
          <w:tab w:val="clear" w:pos="1844"/>
        </w:tabs>
        <w:spacing w:after="0" w:line="230" w:lineRule="exact"/>
        <w:ind w:left="900" w:hanging="900"/>
        <w:outlineLvl w:val="0"/>
        <w:rPr>
          <w:szCs w:val="22"/>
        </w:rPr>
      </w:pPr>
      <w:r w:rsidRPr="00206CA1">
        <w:rPr>
          <w:szCs w:val="22"/>
        </w:rPr>
        <w:t>Financial i</w:t>
      </w:r>
      <w:r w:rsidR="0046325A" w:rsidRPr="00206CA1">
        <w:rPr>
          <w:szCs w:val="22"/>
        </w:rPr>
        <w:t>nstruments</w:t>
      </w:r>
    </w:p>
    <w:p w14:paraId="1235956B" w14:textId="77777777" w:rsidR="00A65AE6" w:rsidRPr="00206CA1" w:rsidRDefault="00A65AE6" w:rsidP="00730F34">
      <w:pPr>
        <w:pStyle w:val="index"/>
        <w:tabs>
          <w:tab w:val="clear" w:pos="1844"/>
        </w:tabs>
        <w:spacing w:after="0" w:line="230" w:lineRule="exact"/>
        <w:ind w:left="900" w:hanging="900"/>
        <w:outlineLvl w:val="0"/>
        <w:rPr>
          <w:szCs w:val="22"/>
        </w:rPr>
      </w:pPr>
      <w:r w:rsidRPr="00206CA1">
        <w:rPr>
          <w:szCs w:val="22"/>
        </w:rPr>
        <w:t>Capital management</w:t>
      </w:r>
    </w:p>
    <w:p w14:paraId="2CB1F0FB" w14:textId="77777777" w:rsidR="003E73AB" w:rsidRPr="00206CA1" w:rsidRDefault="003E73AB" w:rsidP="00730F34">
      <w:pPr>
        <w:pStyle w:val="index"/>
        <w:tabs>
          <w:tab w:val="clear" w:pos="1844"/>
        </w:tabs>
        <w:spacing w:after="0" w:line="230" w:lineRule="exact"/>
        <w:ind w:left="900" w:hanging="900"/>
        <w:outlineLvl w:val="0"/>
        <w:rPr>
          <w:szCs w:val="22"/>
        </w:rPr>
      </w:pPr>
      <w:r w:rsidRPr="00206CA1">
        <w:rPr>
          <w:szCs w:val="22"/>
        </w:rPr>
        <w:t>Commitments with non-related parties</w:t>
      </w:r>
    </w:p>
    <w:p w14:paraId="720774C7" w14:textId="0380ADBE" w:rsidR="00604E22" w:rsidRPr="00206CA1" w:rsidRDefault="00A21351" w:rsidP="00604E22">
      <w:pPr>
        <w:pStyle w:val="index"/>
        <w:tabs>
          <w:tab w:val="clear" w:pos="1844"/>
        </w:tabs>
        <w:spacing w:after="0" w:line="230" w:lineRule="exact"/>
        <w:ind w:left="900" w:hanging="900"/>
        <w:outlineLvl w:val="0"/>
        <w:rPr>
          <w:szCs w:val="22"/>
        </w:rPr>
      </w:pPr>
      <w:r w:rsidRPr="00206CA1">
        <w:rPr>
          <w:szCs w:val="22"/>
        </w:rPr>
        <w:t>Events after the reporting period</w:t>
      </w:r>
    </w:p>
    <w:p w14:paraId="0BD0B006" w14:textId="77777777" w:rsidR="005C2C54" w:rsidRDefault="005C2C54" w:rsidP="00604E22">
      <w:pPr>
        <w:pStyle w:val="index"/>
        <w:numPr>
          <w:ilvl w:val="0"/>
          <w:numId w:val="0"/>
        </w:numPr>
        <w:spacing w:after="0" w:line="230" w:lineRule="exact"/>
        <w:outlineLvl w:val="0"/>
        <w:rPr>
          <w:szCs w:val="22"/>
        </w:rPr>
      </w:pPr>
    </w:p>
    <w:p w14:paraId="27092B77" w14:textId="1F5144FF" w:rsidR="005C2C54" w:rsidRPr="00206CA1" w:rsidRDefault="005C2C54" w:rsidP="00604E22">
      <w:pPr>
        <w:pStyle w:val="index"/>
        <w:numPr>
          <w:ilvl w:val="0"/>
          <w:numId w:val="0"/>
        </w:numPr>
        <w:spacing w:after="0" w:line="230" w:lineRule="exact"/>
        <w:outlineLvl w:val="0"/>
        <w:rPr>
          <w:rFonts w:cstheme="minorBidi"/>
          <w:szCs w:val="28"/>
          <w:lang w:bidi="th-TH"/>
        </w:rPr>
        <w:sectPr w:rsidR="005C2C54" w:rsidRPr="00206CA1" w:rsidSect="00116ECD">
          <w:headerReference w:type="default" r:id="rId10"/>
          <w:footerReference w:type="default" r:id="rId11"/>
          <w:pgSz w:w="11907" w:h="16840"/>
          <w:pgMar w:top="691" w:right="1152" w:bottom="576" w:left="1152" w:header="720" w:footer="720" w:gutter="0"/>
          <w:pgNumType w:start="13"/>
          <w:cols w:space="720"/>
        </w:sectPr>
      </w:pPr>
    </w:p>
    <w:p w14:paraId="25D53E30" w14:textId="77777777" w:rsidR="000178CF" w:rsidRPr="00206CA1" w:rsidRDefault="000178CF" w:rsidP="00677893">
      <w:pPr>
        <w:spacing w:line="240" w:lineRule="atLeast"/>
        <w:ind w:left="540"/>
        <w:rPr>
          <w:szCs w:val="22"/>
        </w:rPr>
      </w:pPr>
      <w:r w:rsidRPr="00206CA1">
        <w:rPr>
          <w:szCs w:val="22"/>
        </w:rPr>
        <w:lastRenderedPageBreak/>
        <w:t>These notes form an integral part of the financial statements.</w:t>
      </w:r>
    </w:p>
    <w:p w14:paraId="00BF75A2" w14:textId="77777777" w:rsidR="000178CF" w:rsidRPr="00206CA1" w:rsidRDefault="000178CF" w:rsidP="00677893">
      <w:pPr>
        <w:spacing w:line="240" w:lineRule="atLeast"/>
        <w:ind w:left="540"/>
        <w:rPr>
          <w:szCs w:val="22"/>
          <w:cs/>
          <w:lang w:bidi="th-TH"/>
        </w:rPr>
      </w:pPr>
    </w:p>
    <w:p w14:paraId="4C107230" w14:textId="0ED05006" w:rsidR="00B23933" w:rsidRPr="00206CA1" w:rsidRDefault="00BE3B58" w:rsidP="00677893">
      <w:pPr>
        <w:tabs>
          <w:tab w:val="left" w:pos="540"/>
        </w:tabs>
        <w:spacing w:line="240" w:lineRule="atLeast"/>
        <w:ind w:left="540"/>
        <w:jc w:val="both"/>
        <w:rPr>
          <w:spacing w:val="-6"/>
          <w:szCs w:val="22"/>
          <w:shd w:val="clear" w:color="auto" w:fill="FFFFFF"/>
          <w:lang w:val="en-US" w:bidi="th-TH"/>
        </w:rPr>
      </w:pPr>
      <w:bookmarkStart w:id="0" w:name="_Hlk32845773"/>
      <w:r w:rsidRPr="00206CA1">
        <w:rPr>
          <w:szCs w:val="22"/>
        </w:rPr>
        <w:t xml:space="preserve">The </w:t>
      </w:r>
      <w:r w:rsidR="006848F7" w:rsidRPr="00206CA1">
        <w:rPr>
          <w:szCs w:val="22"/>
        </w:rPr>
        <w:t xml:space="preserve">financial statements issued for Thai regulatory reporting purposes are prepared in the Thai language. These English language financial statements have been prepared from the Thai language </w:t>
      </w:r>
      <w:r w:rsidR="006848F7" w:rsidRPr="00206CA1">
        <w:rPr>
          <w:spacing w:val="-6"/>
          <w:szCs w:val="22"/>
        </w:rPr>
        <w:t xml:space="preserve">financial </w:t>
      </w:r>
      <w:proofErr w:type="gramStart"/>
      <w:r w:rsidR="006848F7" w:rsidRPr="00206CA1">
        <w:rPr>
          <w:spacing w:val="-6"/>
          <w:szCs w:val="22"/>
        </w:rPr>
        <w:t>statements, and</w:t>
      </w:r>
      <w:proofErr w:type="gramEnd"/>
      <w:r w:rsidR="006848F7" w:rsidRPr="00206CA1">
        <w:rPr>
          <w:spacing w:val="-6"/>
          <w:szCs w:val="22"/>
        </w:rPr>
        <w:t xml:space="preserve"> were approved and authorized for issue by the Board of Directors on</w:t>
      </w:r>
      <w:r w:rsidR="00732DE3" w:rsidRPr="00206CA1">
        <w:rPr>
          <w:spacing w:val="-6"/>
          <w:szCs w:val="22"/>
        </w:rPr>
        <w:t xml:space="preserve"> </w:t>
      </w:r>
      <w:r w:rsidR="006B384D" w:rsidRPr="00206CA1">
        <w:rPr>
          <w:spacing w:val="-6"/>
          <w:szCs w:val="22"/>
          <w:lang w:val="en-US"/>
        </w:rPr>
        <w:t>2</w:t>
      </w:r>
      <w:r w:rsidR="00D12E79">
        <w:rPr>
          <w:rFonts w:cs="Angsana New"/>
          <w:spacing w:val="-6"/>
          <w:szCs w:val="28"/>
          <w:lang w:val="en-US" w:bidi="th-TH"/>
        </w:rPr>
        <w:t>1</w:t>
      </w:r>
      <w:r w:rsidR="00C0091A" w:rsidRPr="00206CA1">
        <w:rPr>
          <w:spacing w:val="-6"/>
          <w:szCs w:val="22"/>
          <w:lang w:val="en-US"/>
        </w:rPr>
        <w:t xml:space="preserve"> February</w:t>
      </w:r>
      <w:r w:rsidR="002010A9" w:rsidRPr="00206CA1">
        <w:rPr>
          <w:spacing w:val="-6"/>
          <w:szCs w:val="22"/>
        </w:rPr>
        <w:t xml:space="preserve"> </w:t>
      </w:r>
      <w:r w:rsidR="00215F1F" w:rsidRPr="00206CA1">
        <w:rPr>
          <w:spacing w:val="-6"/>
          <w:szCs w:val="22"/>
          <w:lang w:val="en-US"/>
        </w:rPr>
        <w:t>202</w:t>
      </w:r>
      <w:r w:rsidR="00D12E79">
        <w:rPr>
          <w:spacing w:val="-6"/>
          <w:szCs w:val="22"/>
          <w:lang w:val="en-US"/>
        </w:rPr>
        <w:t>5</w:t>
      </w:r>
      <w:r w:rsidR="002010A9" w:rsidRPr="00206CA1">
        <w:rPr>
          <w:spacing w:val="-6"/>
          <w:szCs w:val="22"/>
        </w:rPr>
        <w:t>.</w:t>
      </w:r>
    </w:p>
    <w:bookmarkEnd w:id="0"/>
    <w:p w14:paraId="2DF966F8" w14:textId="77777777" w:rsidR="000178CF" w:rsidRPr="00206CA1" w:rsidRDefault="000178CF" w:rsidP="00677893">
      <w:pPr>
        <w:tabs>
          <w:tab w:val="left" w:pos="6315"/>
        </w:tabs>
        <w:spacing w:line="240" w:lineRule="atLeast"/>
        <w:ind w:left="540"/>
        <w:rPr>
          <w:szCs w:val="22"/>
          <w:cs/>
          <w:lang w:bidi="th-TH"/>
        </w:rPr>
      </w:pPr>
      <w:r w:rsidRPr="00206CA1">
        <w:rPr>
          <w:szCs w:val="22"/>
        </w:rPr>
        <w:tab/>
      </w:r>
    </w:p>
    <w:p w14:paraId="53EFFAA1" w14:textId="0545174D" w:rsidR="000178CF" w:rsidRPr="00206CA1" w:rsidRDefault="009505EA" w:rsidP="00573450">
      <w:pPr>
        <w:pStyle w:val="Heading1"/>
      </w:pPr>
      <w:r w:rsidRPr="00206CA1">
        <w:t>1</w:t>
      </w:r>
      <w:r w:rsidRPr="00206CA1">
        <w:tab/>
      </w:r>
      <w:r w:rsidR="000178CF" w:rsidRPr="00206CA1">
        <w:t xml:space="preserve">General information  </w:t>
      </w:r>
    </w:p>
    <w:p w14:paraId="386ED7B8" w14:textId="77777777" w:rsidR="000178CF" w:rsidRPr="00206CA1" w:rsidRDefault="000178CF" w:rsidP="00677893">
      <w:pPr>
        <w:pStyle w:val="block"/>
        <w:spacing w:after="0" w:line="240" w:lineRule="atLeast"/>
        <w:ind w:left="540"/>
        <w:jc w:val="both"/>
        <w:rPr>
          <w:szCs w:val="22"/>
          <w:shd w:val="clear" w:color="auto" w:fill="CCCCCC"/>
        </w:rPr>
      </w:pPr>
    </w:p>
    <w:p w14:paraId="0F567089" w14:textId="77777777" w:rsidR="0000421D" w:rsidRPr="00206CA1" w:rsidRDefault="0000421D" w:rsidP="0000421D">
      <w:pPr>
        <w:spacing w:line="240" w:lineRule="atLeast"/>
        <w:ind w:left="540"/>
        <w:jc w:val="both"/>
        <w:rPr>
          <w:szCs w:val="22"/>
        </w:rPr>
      </w:pPr>
      <w:r w:rsidRPr="00206CA1">
        <w:rPr>
          <w:szCs w:val="22"/>
        </w:rPr>
        <w:t>SPCG Public Company Limited, the “Company”, is incorporated in Thailand</w:t>
      </w:r>
      <w:r w:rsidR="002D41B7" w:rsidRPr="00206CA1">
        <w:rPr>
          <w:szCs w:val="22"/>
          <w:cs/>
          <w:lang w:bidi="th-TH"/>
        </w:rPr>
        <w:t xml:space="preserve"> </w:t>
      </w:r>
      <w:r w:rsidR="00465E67" w:rsidRPr="00206CA1">
        <w:rPr>
          <w:szCs w:val="22"/>
          <w:lang w:bidi="th-TH"/>
        </w:rPr>
        <w:t>and was listed on the Stoc</w:t>
      </w:r>
      <w:r w:rsidR="0003447A" w:rsidRPr="00206CA1">
        <w:rPr>
          <w:szCs w:val="22"/>
          <w:lang w:bidi="th-TH"/>
        </w:rPr>
        <w:t xml:space="preserve">k </w:t>
      </w:r>
      <w:r w:rsidR="00465E67" w:rsidRPr="00206CA1">
        <w:rPr>
          <w:szCs w:val="22"/>
          <w:lang w:bidi="th-TH"/>
        </w:rPr>
        <w:t xml:space="preserve">Exchange of Thailand </w:t>
      </w:r>
      <w:r w:rsidR="00150B64" w:rsidRPr="00206CA1">
        <w:rPr>
          <w:szCs w:val="22"/>
          <w:lang w:bidi="th-TH"/>
        </w:rPr>
        <w:t>i</w:t>
      </w:r>
      <w:r w:rsidR="002D41B7" w:rsidRPr="00206CA1">
        <w:rPr>
          <w:szCs w:val="22"/>
          <w:lang w:val="en-US" w:bidi="th-TH"/>
        </w:rPr>
        <w:t xml:space="preserve">n March </w:t>
      </w:r>
      <w:r w:rsidR="00215F1F" w:rsidRPr="00206CA1">
        <w:rPr>
          <w:szCs w:val="22"/>
          <w:lang w:val="en-US" w:bidi="th-TH"/>
        </w:rPr>
        <w:t>2005</w:t>
      </w:r>
      <w:r w:rsidR="00D1349E" w:rsidRPr="00206CA1">
        <w:rPr>
          <w:szCs w:val="22"/>
        </w:rPr>
        <w:t xml:space="preserve">. </w:t>
      </w:r>
      <w:r w:rsidR="00150B64" w:rsidRPr="00206CA1">
        <w:rPr>
          <w:szCs w:val="22"/>
        </w:rPr>
        <w:t>The Company’s</w:t>
      </w:r>
      <w:r w:rsidRPr="00206CA1">
        <w:rPr>
          <w:szCs w:val="22"/>
        </w:rPr>
        <w:t xml:space="preserve"> registered office a</w:t>
      </w:r>
      <w:r w:rsidRPr="00206CA1">
        <w:rPr>
          <w:szCs w:val="22"/>
          <w:lang w:bidi="th-TH"/>
        </w:rPr>
        <w:t>s follows</w:t>
      </w:r>
      <w:r w:rsidR="002B694B" w:rsidRPr="00206CA1">
        <w:rPr>
          <w:szCs w:val="22"/>
          <w:lang w:bidi="th-TH"/>
        </w:rPr>
        <w:t>:</w:t>
      </w:r>
    </w:p>
    <w:p w14:paraId="0227DE36" w14:textId="77777777" w:rsidR="00A37853" w:rsidRPr="00206CA1" w:rsidRDefault="00A37853" w:rsidP="00A37853">
      <w:pPr>
        <w:pStyle w:val="block"/>
        <w:spacing w:after="0" w:line="240" w:lineRule="atLeast"/>
        <w:ind w:left="540"/>
        <w:jc w:val="thaiDistribute"/>
        <w:rPr>
          <w:szCs w:val="22"/>
        </w:rPr>
      </w:pPr>
    </w:p>
    <w:tbl>
      <w:tblPr>
        <w:tblW w:w="9198" w:type="dxa"/>
        <w:tblInd w:w="450" w:type="dxa"/>
        <w:tblLook w:val="04A0" w:firstRow="1" w:lastRow="0" w:firstColumn="1" w:lastColumn="0" w:noHBand="0" w:noVBand="1"/>
      </w:tblPr>
      <w:tblGrid>
        <w:gridCol w:w="3150"/>
        <w:gridCol w:w="6048"/>
      </w:tblGrid>
      <w:tr w:rsidR="0000421D" w:rsidRPr="00206CA1" w14:paraId="6411CC39" w14:textId="77777777" w:rsidTr="00237CEC">
        <w:tc>
          <w:tcPr>
            <w:tcW w:w="3150" w:type="dxa"/>
            <w:shd w:val="clear" w:color="auto" w:fill="auto"/>
          </w:tcPr>
          <w:p w14:paraId="4E847810" w14:textId="77777777" w:rsidR="0000421D" w:rsidRPr="00206CA1" w:rsidRDefault="0000421D" w:rsidP="00A6502F">
            <w:pPr>
              <w:tabs>
                <w:tab w:val="left" w:pos="540"/>
              </w:tabs>
              <w:spacing w:line="240" w:lineRule="atLeast"/>
              <w:ind w:right="-25"/>
              <w:jc w:val="thaiDistribute"/>
              <w:rPr>
                <w:szCs w:val="22"/>
              </w:rPr>
            </w:pPr>
            <w:r w:rsidRPr="00206CA1">
              <w:rPr>
                <w:szCs w:val="22"/>
              </w:rPr>
              <w:t xml:space="preserve">Head </w:t>
            </w:r>
            <w:proofErr w:type="gramStart"/>
            <w:r w:rsidRPr="00206CA1">
              <w:rPr>
                <w:szCs w:val="22"/>
              </w:rPr>
              <w:t>office :</w:t>
            </w:r>
            <w:proofErr w:type="gramEnd"/>
          </w:p>
        </w:tc>
        <w:tc>
          <w:tcPr>
            <w:tcW w:w="6048" w:type="dxa"/>
            <w:shd w:val="clear" w:color="auto" w:fill="auto"/>
          </w:tcPr>
          <w:p w14:paraId="4AFECB5E" w14:textId="77777777" w:rsidR="00FB5ADE" w:rsidRPr="00206CA1" w:rsidRDefault="00215F1F" w:rsidP="00A6502F">
            <w:pPr>
              <w:tabs>
                <w:tab w:val="left" w:pos="540"/>
              </w:tabs>
              <w:spacing w:line="240" w:lineRule="atLeast"/>
              <w:ind w:right="-25"/>
              <w:jc w:val="thaiDistribute"/>
              <w:rPr>
                <w:szCs w:val="22"/>
              </w:rPr>
            </w:pPr>
            <w:r w:rsidRPr="00206CA1">
              <w:rPr>
                <w:szCs w:val="22"/>
                <w:lang w:val="en-US"/>
              </w:rPr>
              <w:t>1</w:t>
            </w:r>
            <w:r w:rsidR="0000421D" w:rsidRPr="00206CA1">
              <w:rPr>
                <w:szCs w:val="22"/>
              </w:rPr>
              <w:t xml:space="preserve"> Capital </w:t>
            </w:r>
            <w:proofErr w:type="gramStart"/>
            <w:r w:rsidR="0000421D" w:rsidRPr="00206CA1">
              <w:rPr>
                <w:szCs w:val="22"/>
              </w:rPr>
              <w:t>Work Place</w:t>
            </w:r>
            <w:proofErr w:type="gramEnd"/>
            <w:r w:rsidR="0000421D" w:rsidRPr="00206CA1">
              <w:rPr>
                <w:szCs w:val="22"/>
              </w:rPr>
              <w:t xml:space="preserve"> Building, </w:t>
            </w:r>
            <w:r w:rsidRPr="00206CA1">
              <w:rPr>
                <w:szCs w:val="22"/>
                <w:lang w:val="en-US"/>
              </w:rPr>
              <w:t>10</w:t>
            </w:r>
            <w:proofErr w:type="spellStart"/>
            <w:r w:rsidR="0000421D" w:rsidRPr="00206CA1">
              <w:rPr>
                <w:szCs w:val="22"/>
                <w:vertAlign w:val="superscript"/>
              </w:rPr>
              <w:t>th</w:t>
            </w:r>
            <w:proofErr w:type="spellEnd"/>
            <w:r w:rsidR="0000421D" w:rsidRPr="00206CA1">
              <w:rPr>
                <w:szCs w:val="22"/>
              </w:rPr>
              <w:t xml:space="preserve"> floor, Soi </w:t>
            </w:r>
            <w:proofErr w:type="spellStart"/>
            <w:r w:rsidR="0000421D" w:rsidRPr="00206CA1">
              <w:rPr>
                <w:szCs w:val="22"/>
              </w:rPr>
              <w:t>Jamjan</w:t>
            </w:r>
            <w:proofErr w:type="spellEnd"/>
            <w:r w:rsidR="0000421D" w:rsidRPr="00206CA1">
              <w:rPr>
                <w:szCs w:val="22"/>
              </w:rPr>
              <w:t xml:space="preserve">, </w:t>
            </w:r>
          </w:p>
          <w:p w14:paraId="2BCC9F8E" w14:textId="77777777" w:rsidR="0000421D" w:rsidRPr="00206CA1" w:rsidRDefault="00FB5ADE" w:rsidP="00A6502F">
            <w:pPr>
              <w:tabs>
                <w:tab w:val="left" w:pos="540"/>
              </w:tabs>
              <w:spacing w:line="240" w:lineRule="atLeast"/>
              <w:ind w:right="-25"/>
              <w:jc w:val="thaiDistribute"/>
              <w:rPr>
                <w:szCs w:val="22"/>
              </w:rPr>
            </w:pPr>
            <w:r w:rsidRPr="00206CA1">
              <w:rPr>
                <w:szCs w:val="22"/>
              </w:rPr>
              <w:t xml:space="preserve">   </w:t>
            </w:r>
            <w:proofErr w:type="spellStart"/>
            <w:r w:rsidR="0000421D" w:rsidRPr="00206CA1">
              <w:rPr>
                <w:szCs w:val="22"/>
              </w:rPr>
              <w:t>Klongton</w:t>
            </w:r>
            <w:proofErr w:type="spellEnd"/>
            <w:r w:rsidR="0000421D" w:rsidRPr="00206CA1">
              <w:rPr>
                <w:szCs w:val="22"/>
              </w:rPr>
              <w:t xml:space="preserve"> Nua, Wattana, Bangkok</w:t>
            </w:r>
          </w:p>
        </w:tc>
      </w:tr>
      <w:tr w:rsidR="0000421D" w:rsidRPr="00206CA1" w14:paraId="7D89A83B" w14:textId="77777777" w:rsidTr="00237CEC">
        <w:tc>
          <w:tcPr>
            <w:tcW w:w="3150" w:type="dxa"/>
            <w:shd w:val="clear" w:color="auto" w:fill="auto"/>
          </w:tcPr>
          <w:p w14:paraId="19D4850B" w14:textId="77777777" w:rsidR="0000421D" w:rsidRPr="00206CA1" w:rsidRDefault="0000421D" w:rsidP="00A6502F">
            <w:pPr>
              <w:tabs>
                <w:tab w:val="left" w:pos="540"/>
              </w:tabs>
              <w:spacing w:line="240" w:lineRule="atLeast"/>
              <w:ind w:right="-25"/>
              <w:jc w:val="thaiDistribute"/>
              <w:rPr>
                <w:szCs w:val="22"/>
              </w:rPr>
            </w:pPr>
          </w:p>
        </w:tc>
        <w:tc>
          <w:tcPr>
            <w:tcW w:w="6048" w:type="dxa"/>
            <w:shd w:val="clear" w:color="auto" w:fill="auto"/>
          </w:tcPr>
          <w:p w14:paraId="0900C4C6" w14:textId="77777777" w:rsidR="0000421D" w:rsidRPr="00206CA1" w:rsidRDefault="0000421D" w:rsidP="00A6502F">
            <w:pPr>
              <w:tabs>
                <w:tab w:val="left" w:pos="540"/>
              </w:tabs>
              <w:spacing w:line="240" w:lineRule="atLeast"/>
              <w:ind w:right="-25"/>
              <w:jc w:val="thaiDistribute"/>
              <w:rPr>
                <w:szCs w:val="22"/>
              </w:rPr>
            </w:pPr>
          </w:p>
        </w:tc>
      </w:tr>
      <w:tr w:rsidR="0000421D" w:rsidRPr="00206CA1" w14:paraId="389D7500" w14:textId="77777777" w:rsidTr="00237CEC">
        <w:tc>
          <w:tcPr>
            <w:tcW w:w="3150" w:type="dxa"/>
            <w:shd w:val="clear" w:color="auto" w:fill="auto"/>
          </w:tcPr>
          <w:p w14:paraId="2507EA81" w14:textId="77777777" w:rsidR="0000421D" w:rsidRPr="00206CA1" w:rsidRDefault="0000421D" w:rsidP="00A6502F">
            <w:pPr>
              <w:tabs>
                <w:tab w:val="left" w:pos="540"/>
              </w:tabs>
              <w:spacing w:line="240" w:lineRule="atLeast"/>
              <w:ind w:right="-25"/>
              <w:jc w:val="thaiDistribute"/>
              <w:rPr>
                <w:szCs w:val="22"/>
              </w:rPr>
            </w:pPr>
            <w:r w:rsidRPr="00206CA1">
              <w:rPr>
                <w:szCs w:val="22"/>
              </w:rPr>
              <w:t xml:space="preserve">Branch office </w:t>
            </w:r>
            <w:r w:rsidR="00215F1F" w:rsidRPr="00206CA1">
              <w:rPr>
                <w:szCs w:val="22"/>
                <w:lang w:val="en-US"/>
              </w:rPr>
              <w:t>1</w:t>
            </w:r>
            <w:proofErr w:type="spellStart"/>
            <w:proofErr w:type="gramStart"/>
            <w:r w:rsidRPr="00206CA1">
              <w:rPr>
                <w:szCs w:val="22"/>
                <w:vertAlign w:val="superscript"/>
              </w:rPr>
              <w:t>st</w:t>
            </w:r>
            <w:proofErr w:type="spellEnd"/>
            <w:r w:rsidRPr="00206CA1">
              <w:rPr>
                <w:szCs w:val="22"/>
              </w:rPr>
              <w:t xml:space="preserve"> :</w:t>
            </w:r>
            <w:proofErr w:type="gramEnd"/>
          </w:p>
        </w:tc>
        <w:tc>
          <w:tcPr>
            <w:tcW w:w="6048" w:type="dxa"/>
            <w:shd w:val="clear" w:color="auto" w:fill="auto"/>
          </w:tcPr>
          <w:p w14:paraId="3BBC0F23" w14:textId="77777777" w:rsidR="0000421D" w:rsidRPr="00206CA1" w:rsidRDefault="00215F1F" w:rsidP="00A6502F">
            <w:pPr>
              <w:tabs>
                <w:tab w:val="left" w:pos="540"/>
              </w:tabs>
              <w:spacing w:line="240" w:lineRule="atLeast"/>
              <w:ind w:right="-25"/>
              <w:jc w:val="thaiDistribute"/>
              <w:rPr>
                <w:szCs w:val="22"/>
              </w:rPr>
            </w:pPr>
            <w:r w:rsidRPr="00206CA1">
              <w:rPr>
                <w:szCs w:val="22"/>
                <w:lang w:val="en-US"/>
              </w:rPr>
              <w:t>8</w:t>
            </w:r>
            <w:r w:rsidR="0000421D" w:rsidRPr="00206CA1">
              <w:rPr>
                <w:szCs w:val="22"/>
              </w:rPr>
              <w:t>/</w:t>
            </w:r>
            <w:r w:rsidRPr="00206CA1">
              <w:rPr>
                <w:szCs w:val="22"/>
                <w:lang w:val="en-US"/>
              </w:rPr>
              <w:t>88</w:t>
            </w:r>
            <w:r w:rsidR="0000421D" w:rsidRPr="00206CA1">
              <w:rPr>
                <w:szCs w:val="22"/>
              </w:rPr>
              <w:t xml:space="preserve"> Moo</w:t>
            </w:r>
            <w:r w:rsidR="0000421D" w:rsidRPr="00206CA1">
              <w:rPr>
                <w:szCs w:val="22"/>
                <w:rtl/>
                <w:cs/>
              </w:rPr>
              <w:t xml:space="preserve"> </w:t>
            </w:r>
            <w:r w:rsidRPr="00206CA1">
              <w:rPr>
                <w:szCs w:val="22"/>
                <w:lang w:val="en-US"/>
              </w:rPr>
              <w:t>12</w:t>
            </w:r>
            <w:r w:rsidR="00270E29" w:rsidRPr="00206CA1">
              <w:rPr>
                <w:szCs w:val="22"/>
              </w:rPr>
              <w:t xml:space="preserve"> </w:t>
            </w:r>
            <w:proofErr w:type="spellStart"/>
            <w:r w:rsidR="00270E29" w:rsidRPr="00206CA1">
              <w:rPr>
                <w:szCs w:val="22"/>
              </w:rPr>
              <w:t>R</w:t>
            </w:r>
            <w:r w:rsidR="0000421D" w:rsidRPr="00206CA1">
              <w:rPr>
                <w:szCs w:val="22"/>
              </w:rPr>
              <w:t>achathewa</w:t>
            </w:r>
            <w:proofErr w:type="spellEnd"/>
            <w:r w:rsidR="0000421D" w:rsidRPr="00206CA1">
              <w:rPr>
                <w:szCs w:val="22"/>
              </w:rPr>
              <w:t>, Bangplee, Samutprakarn</w:t>
            </w:r>
          </w:p>
        </w:tc>
      </w:tr>
      <w:tr w:rsidR="0000421D" w:rsidRPr="00206CA1" w14:paraId="53979857" w14:textId="77777777" w:rsidTr="00237CEC">
        <w:tc>
          <w:tcPr>
            <w:tcW w:w="3150" w:type="dxa"/>
            <w:shd w:val="clear" w:color="auto" w:fill="auto"/>
          </w:tcPr>
          <w:p w14:paraId="0B9E5F30" w14:textId="77777777" w:rsidR="0000421D" w:rsidRPr="00206CA1" w:rsidRDefault="0000421D" w:rsidP="00A6502F">
            <w:pPr>
              <w:tabs>
                <w:tab w:val="left" w:pos="540"/>
              </w:tabs>
              <w:spacing w:line="240" w:lineRule="atLeast"/>
              <w:ind w:right="-25"/>
              <w:jc w:val="thaiDistribute"/>
              <w:rPr>
                <w:szCs w:val="22"/>
              </w:rPr>
            </w:pPr>
          </w:p>
        </w:tc>
        <w:tc>
          <w:tcPr>
            <w:tcW w:w="6048" w:type="dxa"/>
            <w:shd w:val="clear" w:color="auto" w:fill="auto"/>
          </w:tcPr>
          <w:p w14:paraId="55B67447" w14:textId="77777777" w:rsidR="0000421D" w:rsidRPr="00206CA1" w:rsidRDefault="0000421D" w:rsidP="00A6502F">
            <w:pPr>
              <w:tabs>
                <w:tab w:val="left" w:pos="540"/>
              </w:tabs>
              <w:spacing w:line="240" w:lineRule="atLeast"/>
              <w:ind w:right="-25"/>
              <w:jc w:val="thaiDistribute"/>
              <w:rPr>
                <w:szCs w:val="22"/>
              </w:rPr>
            </w:pPr>
          </w:p>
        </w:tc>
      </w:tr>
      <w:tr w:rsidR="0000421D" w:rsidRPr="00206CA1" w14:paraId="25F91AB3" w14:textId="77777777" w:rsidTr="00237CEC">
        <w:tc>
          <w:tcPr>
            <w:tcW w:w="3150" w:type="dxa"/>
            <w:shd w:val="clear" w:color="auto" w:fill="auto"/>
          </w:tcPr>
          <w:p w14:paraId="79BC258E" w14:textId="77777777" w:rsidR="0000421D" w:rsidRPr="00206CA1" w:rsidRDefault="0000421D" w:rsidP="00A6502F">
            <w:pPr>
              <w:tabs>
                <w:tab w:val="left" w:pos="540"/>
              </w:tabs>
              <w:spacing w:line="240" w:lineRule="atLeast"/>
              <w:ind w:right="-25"/>
              <w:jc w:val="thaiDistribute"/>
              <w:rPr>
                <w:szCs w:val="22"/>
              </w:rPr>
            </w:pPr>
            <w:r w:rsidRPr="00206CA1">
              <w:rPr>
                <w:szCs w:val="22"/>
              </w:rPr>
              <w:t xml:space="preserve">Branch office </w:t>
            </w:r>
            <w:r w:rsidR="00215F1F" w:rsidRPr="00206CA1">
              <w:rPr>
                <w:szCs w:val="22"/>
                <w:lang w:val="en-US"/>
              </w:rPr>
              <w:t>2</w:t>
            </w:r>
            <w:proofErr w:type="spellStart"/>
            <w:proofErr w:type="gramStart"/>
            <w:r w:rsidRPr="00206CA1">
              <w:rPr>
                <w:szCs w:val="22"/>
                <w:vertAlign w:val="superscript"/>
              </w:rPr>
              <w:t>nd</w:t>
            </w:r>
            <w:proofErr w:type="spellEnd"/>
            <w:r w:rsidRPr="00206CA1">
              <w:rPr>
                <w:szCs w:val="22"/>
              </w:rPr>
              <w:t xml:space="preserve"> :</w:t>
            </w:r>
            <w:proofErr w:type="gramEnd"/>
          </w:p>
        </w:tc>
        <w:tc>
          <w:tcPr>
            <w:tcW w:w="6048" w:type="dxa"/>
            <w:shd w:val="clear" w:color="auto" w:fill="auto"/>
          </w:tcPr>
          <w:p w14:paraId="41F9C4A1" w14:textId="77777777" w:rsidR="0000421D" w:rsidRPr="00206CA1" w:rsidRDefault="00215F1F" w:rsidP="00197479">
            <w:pPr>
              <w:tabs>
                <w:tab w:val="left" w:pos="540"/>
              </w:tabs>
              <w:spacing w:line="240" w:lineRule="atLeast"/>
              <w:ind w:right="-25"/>
              <w:jc w:val="thaiDistribute"/>
              <w:rPr>
                <w:szCs w:val="22"/>
              </w:rPr>
            </w:pPr>
            <w:r w:rsidRPr="00206CA1">
              <w:rPr>
                <w:szCs w:val="22"/>
                <w:lang w:val="en-US"/>
              </w:rPr>
              <w:t>8</w:t>
            </w:r>
            <w:r w:rsidR="0000421D" w:rsidRPr="00206CA1">
              <w:rPr>
                <w:szCs w:val="22"/>
              </w:rPr>
              <w:t xml:space="preserve"> Moo</w:t>
            </w:r>
            <w:r w:rsidR="0000421D" w:rsidRPr="00206CA1">
              <w:rPr>
                <w:szCs w:val="22"/>
                <w:rtl/>
                <w:cs/>
              </w:rPr>
              <w:t xml:space="preserve"> </w:t>
            </w:r>
            <w:r w:rsidRPr="00206CA1">
              <w:rPr>
                <w:szCs w:val="22"/>
                <w:lang w:val="en-US"/>
              </w:rPr>
              <w:t>15</w:t>
            </w:r>
            <w:r w:rsidR="0000421D" w:rsidRPr="00206CA1">
              <w:rPr>
                <w:szCs w:val="22"/>
              </w:rPr>
              <w:t xml:space="preserve"> Bangplee</w:t>
            </w:r>
            <w:r w:rsidR="00197479" w:rsidRPr="00206CA1">
              <w:rPr>
                <w:szCs w:val="22"/>
              </w:rPr>
              <w:t xml:space="preserve"> Yai</w:t>
            </w:r>
            <w:r w:rsidR="0000421D" w:rsidRPr="00206CA1">
              <w:rPr>
                <w:szCs w:val="22"/>
              </w:rPr>
              <w:t>, Bangplee, Samutprakarn</w:t>
            </w:r>
          </w:p>
        </w:tc>
      </w:tr>
    </w:tbl>
    <w:p w14:paraId="60820012" w14:textId="77777777" w:rsidR="0000421D" w:rsidRPr="00206CA1" w:rsidRDefault="0000421D" w:rsidP="00A37853">
      <w:pPr>
        <w:pStyle w:val="block"/>
        <w:spacing w:after="0" w:line="240" w:lineRule="atLeast"/>
        <w:ind w:left="540"/>
        <w:jc w:val="thaiDistribute"/>
        <w:rPr>
          <w:szCs w:val="22"/>
        </w:rPr>
      </w:pPr>
    </w:p>
    <w:p w14:paraId="76499178" w14:textId="2E54650D" w:rsidR="00A37853" w:rsidRPr="00206CA1" w:rsidRDefault="00412C46" w:rsidP="00A37853">
      <w:pPr>
        <w:pStyle w:val="block"/>
        <w:shd w:val="clear" w:color="auto" w:fill="FFFFFF"/>
        <w:spacing w:after="0" w:line="240" w:lineRule="atLeast"/>
        <w:ind w:left="540"/>
        <w:jc w:val="thaiDistribute"/>
        <w:rPr>
          <w:szCs w:val="22"/>
          <w:lang w:val="en-US"/>
        </w:rPr>
      </w:pPr>
      <w:r w:rsidRPr="00206CA1">
        <w:rPr>
          <w:szCs w:val="22"/>
          <w:lang w:val="en-US"/>
        </w:rPr>
        <w:t>The Company’s major shareholder</w:t>
      </w:r>
      <w:r w:rsidR="00A37853" w:rsidRPr="00206CA1">
        <w:rPr>
          <w:szCs w:val="22"/>
          <w:lang w:val="en-US"/>
        </w:rPr>
        <w:t xml:space="preserve"> </w:t>
      </w:r>
      <w:r w:rsidR="00F971A2" w:rsidRPr="00206CA1">
        <w:rPr>
          <w:szCs w:val="22"/>
          <w:lang w:val="en-US"/>
        </w:rPr>
        <w:t>during the financial year</w:t>
      </w:r>
      <w:r w:rsidRPr="00206CA1">
        <w:rPr>
          <w:szCs w:val="22"/>
          <w:lang w:val="en-US"/>
        </w:rPr>
        <w:t xml:space="preserve"> was</w:t>
      </w:r>
      <w:r w:rsidR="00A37853" w:rsidRPr="00206CA1">
        <w:rPr>
          <w:szCs w:val="22"/>
          <w:lang w:val="en-US"/>
        </w:rPr>
        <w:t xml:space="preserve"> the </w:t>
      </w:r>
      <w:proofErr w:type="spellStart"/>
      <w:r w:rsidR="00A37853" w:rsidRPr="00206CA1">
        <w:rPr>
          <w:szCs w:val="22"/>
          <w:lang w:val="en-US"/>
        </w:rPr>
        <w:t>Kunchornyakong</w:t>
      </w:r>
      <w:proofErr w:type="spellEnd"/>
      <w:r w:rsidR="00A37853" w:rsidRPr="00206CA1">
        <w:rPr>
          <w:szCs w:val="22"/>
          <w:lang w:val="en-US"/>
        </w:rPr>
        <w:t xml:space="preserve"> family </w:t>
      </w:r>
      <w:r w:rsidR="004361DB" w:rsidRPr="00206CA1">
        <w:rPr>
          <w:szCs w:val="22"/>
          <w:lang w:val="en-US"/>
        </w:rPr>
        <w:t xml:space="preserve">    </w:t>
      </w:r>
      <w:proofErr w:type="gramStart"/>
      <w:r w:rsidR="004361DB" w:rsidRPr="00206CA1">
        <w:rPr>
          <w:szCs w:val="22"/>
          <w:lang w:val="en-US"/>
        </w:rPr>
        <w:t xml:space="preserve">   </w:t>
      </w:r>
      <w:r w:rsidR="00A37853" w:rsidRPr="00206CA1">
        <w:rPr>
          <w:szCs w:val="22"/>
          <w:lang w:val="en-US"/>
        </w:rPr>
        <w:t>(</w:t>
      </w:r>
      <w:proofErr w:type="gramEnd"/>
      <w:r w:rsidR="00215F1F" w:rsidRPr="00206CA1">
        <w:rPr>
          <w:szCs w:val="22"/>
          <w:lang w:val="en-US"/>
        </w:rPr>
        <w:t>4</w:t>
      </w:r>
      <w:r w:rsidR="00EC15CC">
        <w:rPr>
          <w:szCs w:val="22"/>
          <w:lang w:val="en-US"/>
        </w:rPr>
        <w:t>4.01</w:t>
      </w:r>
      <w:r w:rsidR="00A37853" w:rsidRPr="00206CA1">
        <w:rPr>
          <w:szCs w:val="22"/>
          <w:lang w:val="en-US"/>
        </w:rPr>
        <w:t xml:space="preserve">% shareholding). </w:t>
      </w:r>
    </w:p>
    <w:p w14:paraId="7F5EAE1D" w14:textId="77777777" w:rsidR="00A37853" w:rsidRPr="00206CA1" w:rsidRDefault="00A37853" w:rsidP="0046325A">
      <w:pPr>
        <w:pStyle w:val="block"/>
        <w:spacing w:after="0" w:line="240" w:lineRule="atLeast"/>
        <w:ind w:left="540"/>
        <w:jc w:val="thaiDistribute"/>
        <w:rPr>
          <w:szCs w:val="22"/>
          <w:lang w:val="en-US"/>
        </w:rPr>
      </w:pPr>
    </w:p>
    <w:p w14:paraId="6E4A82BF" w14:textId="77777777" w:rsidR="00BA0D14" w:rsidRPr="00206CA1" w:rsidRDefault="00412C46" w:rsidP="0046325A">
      <w:pPr>
        <w:spacing w:line="240" w:lineRule="auto"/>
        <w:ind w:left="540"/>
        <w:jc w:val="both"/>
        <w:rPr>
          <w:szCs w:val="22"/>
        </w:rPr>
      </w:pPr>
      <w:r w:rsidRPr="00206CA1">
        <w:rPr>
          <w:szCs w:val="22"/>
        </w:rPr>
        <w:t>The principal activity</w:t>
      </w:r>
      <w:r w:rsidR="00A37853" w:rsidRPr="00206CA1">
        <w:rPr>
          <w:szCs w:val="22"/>
        </w:rPr>
        <w:t xml:space="preserve"> of the</w:t>
      </w:r>
      <w:r w:rsidR="0046325A" w:rsidRPr="00206CA1">
        <w:rPr>
          <w:szCs w:val="22"/>
        </w:rPr>
        <w:t xml:space="preserve"> Company is holding </w:t>
      </w:r>
      <w:r w:rsidRPr="00206CA1">
        <w:rPr>
          <w:szCs w:val="22"/>
        </w:rPr>
        <w:t>company.</w:t>
      </w:r>
      <w:r w:rsidR="0046325A" w:rsidRPr="00206CA1">
        <w:rPr>
          <w:szCs w:val="22"/>
        </w:rPr>
        <w:t xml:space="preserve"> </w:t>
      </w:r>
      <w:r w:rsidRPr="00206CA1">
        <w:rPr>
          <w:szCs w:val="22"/>
        </w:rPr>
        <w:t>The principal activities of the</w:t>
      </w:r>
      <w:r w:rsidR="00A37853" w:rsidRPr="00206CA1">
        <w:rPr>
          <w:szCs w:val="22"/>
        </w:rPr>
        <w:t xml:space="preserve"> </w:t>
      </w:r>
      <w:r w:rsidR="00BA0D14" w:rsidRPr="00206CA1">
        <w:rPr>
          <w:szCs w:val="22"/>
        </w:rPr>
        <w:t>Group are summarised as follows:</w:t>
      </w:r>
    </w:p>
    <w:p w14:paraId="3B86CF1A" w14:textId="77777777" w:rsidR="001D780B" w:rsidRPr="00206CA1" w:rsidRDefault="001D780B" w:rsidP="0046325A">
      <w:pPr>
        <w:spacing w:line="240" w:lineRule="auto"/>
        <w:ind w:left="540"/>
        <w:jc w:val="both"/>
        <w:rPr>
          <w:szCs w:val="22"/>
        </w:rPr>
      </w:pPr>
    </w:p>
    <w:p w14:paraId="3DC3D9B5" w14:textId="77777777" w:rsidR="00BA0D14" w:rsidRPr="00206CA1" w:rsidRDefault="00BA0D14" w:rsidP="00E84930">
      <w:pPr>
        <w:pStyle w:val="ListParagraph"/>
        <w:numPr>
          <w:ilvl w:val="0"/>
          <w:numId w:val="10"/>
        </w:numPr>
        <w:spacing w:line="240" w:lineRule="auto"/>
        <w:jc w:val="both"/>
        <w:rPr>
          <w:szCs w:val="22"/>
        </w:rPr>
      </w:pPr>
      <w:r w:rsidRPr="00206CA1">
        <w:rPr>
          <w:szCs w:val="22"/>
        </w:rPr>
        <w:t>P</w:t>
      </w:r>
      <w:r w:rsidR="00A37853" w:rsidRPr="00206CA1">
        <w:rPr>
          <w:szCs w:val="22"/>
        </w:rPr>
        <w:t>roduction and distribution of elect</w:t>
      </w:r>
      <w:r w:rsidRPr="00206CA1">
        <w:rPr>
          <w:szCs w:val="22"/>
        </w:rPr>
        <w:t xml:space="preserve">ricity from solar </w:t>
      </w:r>
      <w:proofErr w:type="gramStart"/>
      <w:r w:rsidRPr="00206CA1">
        <w:rPr>
          <w:szCs w:val="22"/>
        </w:rPr>
        <w:t>energy;</w:t>
      </w:r>
      <w:proofErr w:type="gramEnd"/>
    </w:p>
    <w:p w14:paraId="1D83D69D" w14:textId="77777777" w:rsidR="00BA0D14" w:rsidRPr="00206CA1" w:rsidRDefault="00BA0D14" w:rsidP="00E84930">
      <w:pPr>
        <w:pStyle w:val="ListParagraph"/>
        <w:numPr>
          <w:ilvl w:val="0"/>
          <w:numId w:val="10"/>
        </w:numPr>
        <w:spacing w:line="240" w:lineRule="auto"/>
        <w:jc w:val="both"/>
        <w:rPr>
          <w:szCs w:val="22"/>
        </w:rPr>
      </w:pPr>
      <w:r w:rsidRPr="00206CA1">
        <w:rPr>
          <w:szCs w:val="22"/>
        </w:rPr>
        <w:t>T</w:t>
      </w:r>
      <w:r w:rsidR="00A37853" w:rsidRPr="00206CA1">
        <w:rPr>
          <w:szCs w:val="22"/>
        </w:rPr>
        <w:t xml:space="preserve">rading and installation service of solar </w:t>
      </w:r>
      <w:proofErr w:type="gramStart"/>
      <w:r w:rsidR="00A37853" w:rsidRPr="00206CA1">
        <w:rPr>
          <w:szCs w:val="22"/>
        </w:rPr>
        <w:t>roof</w:t>
      </w:r>
      <w:r w:rsidR="00842C1D" w:rsidRPr="00206CA1">
        <w:rPr>
          <w:szCs w:val="22"/>
        </w:rPr>
        <w:t>;</w:t>
      </w:r>
      <w:proofErr w:type="gramEnd"/>
    </w:p>
    <w:p w14:paraId="65CD010D" w14:textId="77777777" w:rsidR="00A37853" w:rsidRPr="00206CA1" w:rsidRDefault="00BA0D14" w:rsidP="00E84930">
      <w:pPr>
        <w:pStyle w:val="ListParagraph"/>
        <w:numPr>
          <w:ilvl w:val="0"/>
          <w:numId w:val="10"/>
        </w:numPr>
        <w:spacing w:line="240" w:lineRule="auto"/>
        <w:jc w:val="both"/>
        <w:rPr>
          <w:szCs w:val="22"/>
        </w:rPr>
      </w:pPr>
      <w:r w:rsidRPr="00206CA1">
        <w:rPr>
          <w:szCs w:val="22"/>
        </w:rPr>
        <w:t>M</w:t>
      </w:r>
      <w:r w:rsidR="00A37853" w:rsidRPr="00206CA1">
        <w:rPr>
          <w:szCs w:val="22"/>
        </w:rPr>
        <w:t>anufacture</w:t>
      </w:r>
      <w:r w:rsidRPr="00206CA1">
        <w:rPr>
          <w:szCs w:val="22"/>
        </w:rPr>
        <w:t xml:space="preserve">, trading </w:t>
      </w:r>
      <w:r w:rsidR="00A37853" w:rsidRPr="00206CA1">
        <w:rPr>
          <w:szCs w:val="22"/>
        </w:rPr>
        <w:t>and installation service of roof sheets</w:t>
      </w:r>
      <w:r w:rsidR="00842C1D" w:rsidRPr="00206CA1">
        <w:rPr>
          <w:szCs w:val="22"/>
        </w:rPr>
        <w:t xml:space="preserve"> and</w:t>
      </w:r>
    </w:p>
    <w:p w14:paraId="04AE3C86" w14:textId="77777777" w:rsidR="006C208D" w:rsidRPr="00206CA1" w:rsidRDefault="00D1349E" w:rsidP="00E84930">
      <w:pPr>
        <w:pStyle w:val="ListParagraph"/>
        <w:numPr>
          <w:ilvl w:val="0"/>
          <w:numId w:val="10"/>
        </w:numPr>
        <w:spacing w:line="240" w:lineRule="auto"/>
        <w:jc w:val="both"/>
        <w:rPr>
          <w:szCs w:val="22"/>
        </w:rPr>
      </w:pPr>
      <w:r w:rsidRPr="00206CA1">
        <w:rPr>
          <w:szCs w:val="22"/>
        </w:rPr>
        <w:t>Distribution and providing service about inverter.</w:t>
      </w:r>
    </w:p>
    <w:p w14:paraId="2B548A44" w14:textId="77777777" w:rsidR="00A37853" w:rsidRPr="00206CA1" w:rsidRDefault="00A37853" w:rsidP="00A37853">
      <w:pPr>
        <w:pStyle w:val="block"/>
        <w:shd w:val="clear" w:color="auto" w:fill="FFFFFF"/>
        <w:spacing w:after="0" w:line="240" w:lineRule="atLeast"/>
        <w:ind w:left="540"/>
        <w:jc w:val="thaiDistribute"/>
        <w:rPr>
          <w:szCs w:val="22"/>
          <w:lang w:val="en-US"/>
        </w:rPr>
      </w:pPr>
    </w:p>
    <w:p w14:paraId="65492546" w14:textId="4A871BD1" w:rsidR="00207922" w:rsidRPr="00206CA1" w:rsidRDefault="00207922" w:rsidP="00207922">
      <w:pPr>
        <w:pStyle w:val="block"/>
        <w:spacing w:after="0" w:line="240" w:lineRule="atLeast"/>
        <w:ind w:left="540"/>
        <w:jc w:val="thaiDistribute"/>
        <w:rPr>
          <w:szCs w:val="22"/>
          <w:lang w:val="en-US"/>
        </w:rPr>
      </w:pPr>
      <w:r w:rsidRPr="00206CA1">
        <w:rPr>
          <w:szCs w:val="22"/>
          <w:lang w:val="en-US"/>
        </w:rPr>
        <w:t xml:space="preserve">Details of the Company’s subsidiaries as </w:t>
      </w:r>
      <w:proofErr w:type="gramStart"/>
      <w:r w:rsidRPr="00206CA1">
        <w:rPr>
          <w:szCs w:val="22"/>
          <w:lang w:val="en-US"/>
        </w:rPr>
        <w:t>at</w:t>
      </w:r>
      <w:proofErr w:type="gramEnd"/>
      <w:r w:rsidRPr="00206CA1">
        <w:rPr>
          <w:szCs w:val="22"/>
          <w:lang w:val="en-US"/>
        </w:rPr>
        <w:t xml:space="preserve"> </w:t>
      </w:r>
      <w:r w:rsidR="00215F1F" w:rsidRPr="00206CA1">
        <w:rPr>
          <w:szCs w:val="22"/>
          <w:lang w:val="en-US"/>
        </w:rPr>
        <w:t>31</w:t>
      </w:r>
      <w:r w:rsidRPr="00206CA1">
        <w:rPr>
          <w:szCs w:val="22"/>
          <w:lang w:val="en-US"/>
        </w:rPr>
        <w:t xml:space="preserve"> December </w:t>
      </w:r>
      <w:r w:rsidR="0049461A" w:rsidRPr="00206CA1">
        <w:rPr>
          <w:szCs w:val="22"/>
          <w:lang w:val="en-US"/>
        </w:rPr>
        <w:t>202</w:t>
      </w:r>
      <w:r w:rsidR="002C195E">
        <w:rPr>
          <w:szCs w:val="22"/>
          <w:lang w:val="en-US"/>
        </w:rPr>
        <w:t>4</w:t>
      </w:r>
      <w:r w:rsidR="0049461A" w:rsidRPr="00206CA1">
        <w:rPr>
          <w:szCs w:val="22"/>
          <w:lang w:val="en-US"/>
        </w:rPr>
        <w:t xml:space="preserve"> and 202</w:t>
      </w:r>
      <w:r w:rsidR="004833F9">
        <w:rPr>
          <w:szCs w:val="22"/>
          <w:lang w:val="en-US"/>
        </w:rPr>
        <w:t>3</w:t>
      </w:r>
      <w:r w:rsidRPr="00206CA1">
        <w:rPr>
          <w:szCs w:val="22"/>
          <w:lang w:val="en-US"/>
        </w:rPr>
        <w:t xml:space="preserve"> were as follows: </w:t>
      </w:r>
    </w:p>
    <w:p w14:paraId="4227CEB6" w14:textId="77777777" w:rsidR="00207922" w:rsidRPr="00206CA1" w:rsidRDefault="00207922" w:rsidP="00207922">
      <w:pPr>
        <w:spacing w:line="240" w:lineRule="atLeast"/>
        <w:ind w:left="540"/>
        <w:jc w:val="both"/>
        <w:rPr>
          <w:szCs w:val="22"/>
          <w:lang w:eastAsia="x-none"/>
        </w:rPr>
      </w:pPr>
    </w:p>
    <w:tbl>
      <w:tblPr>
        <w:tblW w:w="9345" w:type="dxa"/>
        <w:tblInd w:w="450" w:type="dxa"/>
        <w:shd w:val="clear" w:color="auto" w:fill="FFFFFF"/>
        <w:tblLayout w:type="fixed"/>
        <w:tblCellMar>
          <w:left w:w="79" w:type="dxa"/>
          <w:right w:w="79" w:type="dxa"/>
        </w:tblCellMar>
        <w:tblLook w:val="0000" w:firstRow="0" w:lastRow="0" w:firstColumn="0" w:lastColumn="0" w:noHBand="0" w:noVBand="0"/>
      </w:tblPr>
      <w:tblGrid>
        <w:gridCol w:w="2610"/>
        <w:gridCol w:w="58"/>
        <w:gridCol w:w="2510"/>
        <w:gridCol w:w="1440"/>
        <w:gridCol w:w="1287"/>
        <w:gridCol w:w="180"/>
        <w:gridCol w:w="1260"/>
      </w:tblGrid>
      <w:tr w:rsidR="00207922" w:rsidRPr="00206CA1" w14:paraId="49894294" w14:textId="77777777" w:rsidTr="004363BB">
        <w:trPr>
          <w:cantSplit/>
          <w:tblHeader/>
        </w:trPr>
        <w:tc>
          <w:tcPr>
            <w:tcW w:w="2668" w:type="dxa"/>
            <w:gridSpan w:val="2"/>
            <w:shd w:val="clear" w:color="auto" w:fill="FFFFFF"/>
          </w:tcPr>
          <w:p w14:paraId="0C32059F" w14:textId="77777777" w:rsidR="00207922" w:rsidRPr="00206CA1" w:rsidRDefault="00207922" w:rsidP="001346F9">
            <w:pPr>
              <w:spacing w:line="220" w:lineRule="exact"/>
              <w:ind w:left="-79"/>
              <w:jc w:val="center"/>
              <w:rPr>
                <w:szCs w:val="22"/>
              </w:rPr>
            </w:pPr>
          </w:p>
        </w:tc>
        <w:tc>
          <w:tcPr>
            <w:tcW w:w="2510" w:type="dxa"/>
            <w:shd w:val="clear" w:color="auto" w:fill="FFFFFF"/>
            <w:vAlign w:val="bottom"/>
          </w:tcPr>
          <w:p w14:paraId="760E4EA5" w14:textId="77777777" w:rsidR="00207922" w:rsidRPr="00206CA1" w:rsidRDefault="00207922" w:rsidP="001346F9">
            <w:pPr>
              <w:tabs>
                <w:tab w:val="decimal" w:pos="765"/>
              </w:tabs>
              <w:spacing w:line="220" w:lineRule="exact"/>
              <w:jc w:val="center"/>
              <w:rPr>
                <w:b/>
                <w:bCs/>
                <w:szCs w:val="22"/>
              </w:rPr>
            </w:pPr>
          </w:p>
        </w:tc>
        <w:tc>
          <w:tcPr>
            <w:tcW w:w="1440" w:type="dxa"/>
            <w:shd w:val="clear" w:color="auto" w:fill="FFFFFF"/>
            <w:vAlign w:val="bottom"/>
          </w:tcPr>
          <w:p w14:paraId="1DEBFE63" w14:textId="77777777" w:rsidR="00207922" w:rsidRPr="00206CA1" w:rsidRDefault="00207922" w:rsidP="001346F9">
            <w:pPr>
              <w:tabs>
                <w:tab w:val="decimal" w:pos="765"/>
              </w:tabs>
              <w:spacing w:line="220" w:lineRule="exact"/>
              <w:jc w:val="center"/>
              <w:rPr>
                <w:b/>
                <w:bCs/>
                <w:szCs w:val="22"/>
              </w:rPr>
            </w:pPr>
          </w:p>
        </w:tc>
        <w:tc>
          <w:tcPr>
            <w:tcW w:w="2727" w:type="dxa"/>
            <w:gridSpan w:val="3"/>
            <w:shd w:val="clear" w:color="auto" w:fill="FFFFFF"/>
            <w:vAlign w:val="bottom"/>
          </w:tcPr>
          <w:p w14:paraId="018AEBEB" w14:textId="77777777" w:rsidR="00207922" w:rsidRPr="00206CA1" w:rsidRDefault="00207922" w:rsidP="001346F9">
            <w:pPr>
              <w:spacing w:line="220" w:lineRule="exact"/>
              <w:jc w:val="center"/>
              <w:rPr>
                <w:b/>
                <w:bCs/>
                <w:szCs w:val="22"/>
              </w:rPr>
            </w:pPr>
            <w:r w:rsidRPr="00206CA1">
              <w:rPr>
                <w:b/>
                <w:bCs/>
                <w:szCs w:val="22"/>
              </w:rPr>
              <w:t>Ownership interest</w:t>
            </w:r>
          </w:p>
        </w:tc>
      </w:tr>
      <w:tr w:rsidR="00BB1F25" w:rsidRPr="00206CA1" w14:paraId="180B4400" w14:textId="77777777" w:rsidTr="004363BB">
        <w:trPr>
          <w:cantSplit/>
          <w:trHeight w:val="80"/>
          <w:tblHeader/>
        </w:trPr>
        <w:tc>
          <w:tcPr>
            <w:tcW w:w="2668" w:type="dxa"/>
            <w:gridSpan w:val="2"/>
            <w:shd w:val="clear" w:color="auto" w:fill="FFFFFF"/>
          </w:tcPr>
          <w:p w14:paraId="31CC080D" w14:textId="60B57E2E" w:rsidR="00BB1F25" w:rsidRPr="00206CA1" w:rsidRDefault="00BB1F25" w:rsidP="009A5138">
            <w:pPr>
              <w:spacing w:line="220" w:lineRule="exact"/>
              <w:rPr>
                <w:szCs w:val="22"/>
              </w:rPr>
            </w:pPr>
            <w:r w:rsidRPr="00206CA1">
              <w:rPr>
                <w:b/>
                <w:bCs/>
                <w:szCs w:val="22"/>
              </w:rPr>
              <w:t>Name of the entity</w:t>
            </w:r>
          </w:p>
        </w:tc>
        <w:tc>
          <w:tcPr>
            <w:tcW w:w="2510" w:type="dxa"/>
            <w:shd w:val="clear" w:color="auto" w:fill="FFFFFF"/>
            <w:vAlign w:val="bottom"/>
          </w:tcPr>
          <w:p w14:paraId="7B5DA952" w14:textId="653444B9" w:rsidR="00BB1F25" w:rsidRPr="00206CA1" w:rsidRDefault="00BB1F25" w:rsidP="00DD49B0">
            <w:pPr>
              <w:tabs>
                <w:tab w:val="decimal" w:pos="765"/>
              </w:tabs>
              <w:spacing w:line="220" w:lineRule="exact"/>
              <w:ind w:hanging="47"/>
              <w:rPr>
                <w:b/>
                <w:bCs/>
                <w:szCs w:val="22"/>
                <w:rtl/>
                <w:cs/>
              </w:rPr>
            </w:pPr>
            <w:r w:rsidRPr="00206CA1">
              <w:rPr>
                <w:b/>
                <w:bCs/>
                <w:szCs w:val="22"/>
              </w:rPr>
              <w:t>Type of business</w:t>
            </w:r>
          </w:p>
        </w:tc>
        <w:tc>
          <w:tcPr>
            <w:tcW w:w="1440" w:type="dxa"/>
            <w:shd w:val="clear" w:color="auto" w:fill="FFFFFF"/>
            <w:vAlign w:val="bottom"/>
          </w:tcPr>
          <w:p w14:paraId="53359D62" w14:textId="77777777" w:rsidR="00BB1F25" w:rsidRPr="00206CA1" w:rsidRDefault="00BB1F25" w:rsidP="00BB1F25">
            <w:pPr>
              <w:tabs>
                <w:tab w:val="decimal" w:pos="765"/>
              </w:tabs>
              <w:spacing w:line="220" w:lineRule="exact"/>
              <w:jc w:val="center"/>
              <w:rPr>
                <w:b/>
                <w:bCs/>
                <w:szCs w:val="22"/>
              </w:rPr>
            </w:pPr>
            <w:r w:rsidRPr="00206CA1">
              <w:rPr>
                <w:b/>
                <w:bCs/>
                <w:szCs w:val="22"/>
              </w:rPr>
              <w:t>Country of</w:t>
            </w:r>
          </w:p>
        </w:tc>
        <w:tc>
          <w:tcPr>
            <w:tcW w:w="2727" w:type="dxa"/>
            <w:gridSpan w:val="3"/>
            <w:shd w:val="clear" w:color="auto" w:fill="FFFFFF"/>
            <w:vAlign w:val="bottom"/>
          </w:tcPr>
          <w:p w14:paraId="4AE39656" w14:textId="77777777" w:rsidR="00BB1F25" w:rsidRPr="00206CA1" w:rsidRDefault="00BB1F25" w:rsidP="00BB1F25">
            <w:pPr>
              <w:spacing w:line="220" w:lineRule="exact"/>
              <w:ind w:left="-79" w:right="-79"/>
              <w:jc w:val="center"/>
              <w:rPr>
                <w:b/>
                <w:bCs/>
                <w:szCs w:val="22"/>
              </w:rPr>
            </w:pPr>
            <w:r w:rsidRPr="00206CA1">
              <w:rPr>
                <w:b/>
                <w:bCs/>
                <w:szCs w:val="22"/>
              </w:rPr>
              <w:t>(%)</w:t>
            </w:r>
          </w:p>
        </w:tc>
      </w:tr>
      <w:tr w:rsidR="00BB1F25" w:rsidRPr="00206CA1" w14:paraId="0A65113B" w14:textId="77777777" w:rsidTr="004363BB">
        <w:trPr>
          <w:cantSplit/>
          <w:tblHeader/>
        </w:trPr>
        <w:tc>
          <w:tcPr>
            <w:tcW w:w="2668" w:type="dxa"/>
            <w:gridSpan w:val="2"/>
            <w:shd w:val="clear" w:color="auto" w:fill="FFFFFF"/>
          </w:tcPr>
          <w:p w14:paraId="033C76EA" w14:textId="581945B4" w:rsidR="00BB1F25" w:rsidRPr="00206CA1" w:rsidRDefault="00BB1F25" w:rsidP="00BB1F25">
            <w:pPr>
              <w:spacing w:line="220" w:lineRule="exact"/>
              <w:ind w:left="-79"/>
              <w:jc w:val="center"/>
              <w:rPr>
                <w:szCs w:val="22"/>
              </w:rPr>
            </w:pPr>
          </w:p>
        </w:tc>
        <w:tc>
          <w:tcPr>
            <w:tcW w:w="2510" w:type="dxa"/>
            <w:shd w:val="clear" w:color="auto" w:fill="FFFFFF"/>
            <w:vAlign w:val="bottom"/>
          </w:tcPr>
          <w:p w14:paraId="41AAAA5A" w14:textId="558833B3" w:rsidR="00BB1F25" w:rsidRPr="00206CA1" w:rsidRDefault="00BB1F25" w:rsidP="00BB1F25">
            <w:pPr>
              <w:tabs>
                <w:tab w:val="decimal" w:pos="765"/>
              </w:tabs>
              <w:spacing w:line="220" w:lineRule="exact"/>
              <w:jc w:val="center"/>
              <w:rPr>
                <w:b/>
                <w:bCs/>
                <w:szCs w:val="22"/>
                <w:rtl/>
                <w:cs/>
              </w:rPr>
            </w:pPr>
          </w:p>
        </w:tc>
        <w:tc>
          <w:tcPr>
            <w:tcW w:w="1440" w:type="dxa"/>
            <w:shd w:val="clear" w:color="auto" w:fill="FFFFFF"/>
            <w:vAlign w:val="bottom"/>
          </w:tcPr>
          <w:p w14:paraId="4B561324" w14:textId="77777777" w:rsidR="00BB1F25" w:rsidRPr="00206CA1" w:rsidRDefault="00BB1F25" w:rsidP="00BB1F25">
            <w:pPr>
              <w:tabs>
                <w:tab w:val="decimal" w:pos="765"/>
              </w:tabs>
              <w:spacing w:line="220" w:lineRule="exact"/>
              <w:ind w:right="-180" w:hanging="169"/>
              <w:jc w:val="center"/>
              <w:rPr>
                <w:b/>
                <w:bCs/>
                <w:szCs w:val="22"/>
              </w:rPr>
            </w:pPr>
            <w:r w:rsidRPr="00206CA1">
              <w:rPr>
                <w:b/>
                <w:bCs/>
                <w:szCs w:val="22"/>
              </w:rPr>
              <w:t>incorporation</w:t>
            </w:r>
          </w:p>
        </w:tc>
        <w:tc>
          <w:tcPr>
            <w:tcW w:w="1287" w:type="dxa"/>
            <w:shd w:val="clear" w:color="auto" w:fill="FFFFFF"/>
            <w:vAlign w:val="bottom"/>
          </w:tcPr>
          <w:p w14:paraId="402931C2" w14:textId="71C3158D" w:rsidR="00BB1F25" w:rsidRPr="00206CA1" w:rsidRDefault="00F47527" w:rsidP="00BB1F25">
            <w:pPr>
              <w:spacing w:line="220" w:lineRule="exact"/>
              <w:jc w:val="center"/>
              <w:rPr>
                <w:b/>
                <w:bCs/>
                <w:szCs w:val="22"/>
              </w:rPr>
            </w:pPr>
            <w:r w:rsidRPr="00206CA1">
              <w:rPr>
                <w:b/>
                <w:bCs/>
                <w:szCs w:val="22"/>
              </w:rPr>
              <w:t>202</w:t>
            </w:r>
            <w:r w:rsidR="004833F9">
              <w:rPr>
                <w:b/>
                <w:bCs/>
                <w:szCs w:val="22"/>
              </w:rPr>
              <w:t>4</w:t>
            </w:r>
          </w:p>
        </w:tc>
        <w:tc>
          <w:tcPr>
            <w:tcW w:w="180" w:type="dxa"/>
            <w:shd w:val="clear" w:color="auto" w:fill="FFFFFF"/>
            <w:vAlign w:val="bottom"/>
          </w:tcPr>
          <w:p w14:paraId="0766A59D" w14:textId="77777777" w:rsidR="00BB1F25" w:rsidRPr="00206CA1" w:rsidRDefault="00BB1F25" w:rsidP="00BB1F25">
            <w:pPr>
              <w:tabs>
                <w:tab w:val="decimal" w:pos="641"/>
              </w:tabs>
              <w:spacing w:line="220" w:lineRule="exact"/>
              <w:jc w:val="center"/>
              <w:rPr>
                <w:b/>
                <w:bCs/>
                <w:szCs w:val="22"/>
              </w:rPr>
            </w:pPr>
          </w:p>
        </w:tc>
        <w:tc>
          <w:tcPr>
            <w:tcW w:w="1260" w:type="dxa"/>
            <w:shd w:val="clear" w:color="auto" w:fill="FFFFFF"/>
            <w:vAlign w:val="bottom"/>
          </w:tcPr>
          <w:p w14:paraId="07EC2C1D" w14:textId="0AA58651" w:rsidR="00BB1F25" w:rsidRPr="00206CA1" w:rsidRDefault="00F47527" w:rsidP="00BB1F25">
            <w:pPr>
              <w:spacing w:line="220" w:lineRule="exact"/>
              <w:jc w:val="center"/>
              <w:rPr>
                <w:b/>
                <w:bCs/>
                <w:szCs w:val="22"/>
              </w:rPr>
            </w:pPr>
            <w:r w:rsidRPr="00206CA1">
              <w:rPr>
                <w:b/>
                <w:bCs/>
                <w:szCs w:val="22"/>
              </w:rPr>
              <w:t>202</w:t>
            </w:r>
            <w:r w:rsidR="004833F9">
              <w:rPr>
                <w:b/>
                <w:bCs/>
                <w:szCs w:val="22"/>
              </w:rPr>
              <w:t>3</w:t>
            </w:r>
          </w:p>
        </w:tc>
      </w:tr>
      <w:tr w:rsidR="00BB1F25" w:rsidRPr="00206CA1" w14:paraId="6EBAD831" w14:textId="77777777" w:rsidTr="004363BB">
        <w:trPr>
          <w:cantSplit/>
          <w:tblHeader/>
        </w:trPr>
        <w:tc>
          <w:tcPr>
            <w:tcW w:w="2668" w:type="dxa"/>
            <w:gridSpan w:val="2"/>
            <w:shd w:val="clear" w:color="auto" w:fill="FFFFFF"/>
          </w:tcPr>
          <w:p w14:paraId="6252BCDA" w14:textId="77777777" w:rsidR="00BB1F25" w:rsidRPr="00206CA1" w:rsidRDefault="00BB1F25" w:rsidP="00BB1F25">
            <w:pPr>
              <w:spacing w:line="220" w:lineRule="exact"/>
              <w:ind w:left="-79"/>
              <w:jc w:val="center"/>
              <w:rPr>
                <w:b/>
                <w:bCs/>
                <w:szCs w:val="22"/>
              </w:rPr>
            </w:pPr>
          </w:p>
        </w:tc>
        <w:tc>
          <w:tcPr>
            <w:tcW w:w="2510" w:type="dxa"/>
            <w:shd w:val="clear" w:color="auto" w:fill="FFFFFF"/>
            <w:vAlign w:val="bottom"/>
          </w:tcPr>
          <w:p w14:paraId="1B23EEC9" w14:textId="77777777" w:rsidR="00BB1F25" w:rsidRPr="00206CA1" w:rsidRDefault="00BB1F25" w:rsidP="00BB1F25">
            <w:pPr>
              <w:tabs>
                <w:tab w:val="decimal" w:pos="765"/>
              </w:tabs>
              <w:spacing w:line="220" w:lineRule="exact"/>
              <w:jc w:val="center"/>
              <w:rPr>
                <w:b/>
                <w:bCs/>
                <w:szCs w:val="22"/>
              </w:rPr>
            </w:pPr>
          </w:p>
        </w:tc>
        <w:tc>
          <w:tcPr>
            <w:tcW w:w="1440" w:type="dxa"/>
            <w:shd w:val="clear" w:color="auto" w:fill="FFFFFF"/>
            <w:vAlign w:val="bottom"/>
          </w:tcPr>
          <w:p w14:paraId="4C8C4499" w14:textId="77777777" w:rsidR="00BB1F25" w:rsidRPr="00206CA1" w:rsidRDefault="00BB1F25" w:rsidP="00BB1F25">
            <w:pPr>
              <w:tabs>
                <w:tab w:val="decimal" w:pos="765"/>
              </w:tabs>
              <w:spacing w:line="220" w:lineRule="exact"/>
              <w:ind w:right="-180" w:hanging="169"/>
              <w:jc w:val="center"/>
              <w:rPr>
                <w:b/>
                <w:bCs/>
                <w:szCs w:val="22"/>
              </w:rPr>
            </w:pPr>
          </w:p>
        </w:tc>
        <w:tc>
          <w:tcPr>
            <w:tcW w:w="1287" w:type="dxa"/>
            <w:shd w:val="clear" w:color="auto" w:fill="FFFFFF"/>
            <w:vAlign w:val="bottom"/>
          </w:tcPr>
          <w:p w14:paraId="3C308889" w14:textId="77777777" w:rsidR="00BB1F25" w:rsidRPr="00206CA1" w:rsidRDefault="00BB1F25" w:rsidP="00BB1F25">
            <w:pPr>
              <w:spacing w:line="220" w:lineRule="exact"/>
              <w:jc w:val="center"/>
              <w:rPr>
                <w:b/>
                <w:bCs/>
                <w:szCs w:val="22"/>
              </w:rPr>
            </w:pPr>
          </w:p>
        </w:tc>
        <w:tc>
          <w:tcPr>
            <w:tcW w:w="180" w:type="dxa"/>
            <w:shd w:val="clear" w:color="auto" w:fill="FFFFFF"/>
            <w:vAlign w:val="bottom"/>
          </w:tcPr>
          <w:p w14:paraId="2CF2B947" w14:textId="77777777" w:rsidR="00BB1F25" w:rsidRPr="00206CA1" w:rsidRDefault="00BB1F25" w:rsidP="00BB1F25">
            <w:pPr>
              <w:tabs>
                <w:tab w:val="decimal" w:pos="641"/>
              </w:tabs>
              <w:spacing w:line="220" w:lineRule="exact"/>
              <w:jc w:val="center"/>
              <w:rPr>
                <w:b/>
                <w:bCs/>
                <w:szCs w:val="22"/>
              </w:rPr>
            </w:pPr>
          </w:p>
        </w:tc>
        <w:tc>
          <w:tcPr>
            <w:tcW w:w="1260" w:type="dxa"/>
            <w:shd w:val="clear" w:color="auto" w:fill="FFFFFF"/>
            <w:vAlign w:val="bottom"/>
          </w:tcPr>
          <w:p w14:paraId="76BA9389" w14:textId="77777777" w:rsidR="00BB1F25" w:rsidRPr="00206CA1" w:rsidRDefault="00BB1F25" w:rsidP="00BB1F25">
            <w:pPr>
              <w:spacing w:line="220" w:lineRule="exact"/>
              <w:jc w:val="center"/>
              <w:rPr>
                <w:b/>
                <w:bCs/>
                <w:szCs w:val="22"/>
              </w:rPr>
            </w:pPr>
          </w:p>
        </w:tc>
      </w:tr>
      <w:tr w:rsidR="00BB1F25" w:rsidRPr="00206CA1" w14:paraId="748B6DAA" w14:textId="77777777" w:rsidTr="004363BB">
        <w:trPr>
          <w:cantSplit/>
          <w:trHeight w:val="236"/>
        </w:trPr>
        <w:tc>
          <w:tcPr>
            <w:tcW w:w="5178" w:type="dxa"/>
            <w:gridSpan w:val="3"/>
            <w:shd w:val="clear" w:color="auto" w:fill="FFFFFF"/>
          </w:tcPr>
          <w:p w14:paraId="1104BF86" w14:textId="77777777" w:rsidR="00BB1F25" w:rsidRPr="00206CA1" w:rsidRDefault="00BB1F25" w:rsidP="00BB1F25">
            <w:pPr>
              <w:tabs>
                <w:tab w:val="decimal" w:pos="765"/>
              </w:tabs>
              <w:spacing w:line="240" w:lineRule="atLeast"/>
              <w:rPr>
                <w:szCs w:val="22"/>
              </w:rPr>
            </w:pPr>
            <w:r w:rsidRPr="00206CA1">
              <w:rPr>
                <w:b/>
                <w:bCs/>
                <w:szCs w:val="22"/>
              </w:rPr>
              <w:t xml:space="preserve">Direct subsidiaries </w:t>
            </w:r>
          </w:p>
        </w:tc>
        <w:tc>
          <w:tcPr>
            <w:tcW w:w="1440" w:type="dxa"/>
            <w:shd w:val="clear" w:color="auto" w:fill="FFFFFF"/>
          </w:tcPr>
          <w:p w14:paraId="7E34248F" w14:textId="77777777" w:rsidR="00BB1F25" w:rsidRPr="00206CA1" w:rsidRDefault="00BB1F25" w:rsidP="00BB1F25">
            <w:pPr>
              <w:tabs>
                <w:tab w:val="decimal" w:pos="765"/>
              </w:tabs>
              <w:spacing w:line="240" w:lineRule="atLeast"/>
              <w:rPr>
                <w:szCs w:val="22"/>
              </w:rPr>
            </w:pPr>
          </w:p>
        </w:tc>
        <w:tc>
          <w:tcPr>
            <w:tcW w:w="1287" w:type="dxa"/>
            <w:shd w:val="clear" w:color="auto" w:fill="FFFFFF"/>
          </w:tcPr>
          <w:p w14:paraId="316B7A96" w14:textId="77777777" w:rsidR="00BB1F25" w:rsidRPr="00206CA1" w:rsidRDefault="00BB1F25" w:rsidP="00BB1F25">
            <w:pPr>
              <w:tabs>
                <w:tab w:val="decimal" w:pos="765"/>
              </w:tabs>
              <w:spacing w:line="240" w:lineRule="atLeast"/>
              <w:jc w:val="center"/>
              <w:rPr>
                <w:szCs w:val="22"/>
              </w:rPr>
            </w:pPr>
          </w:p>
        </w:tc>
        <w:tc>
          <w:tcPr>
            <w:tcW w:w="180" w:type="dxa"/>
            <w:shd w:val="clear" w:color="auto" w:fill="FFFFFF"/>
          </w:tcPr>
          <w:p w14:paraId="034A910E" w14:textId="77777777" w:rsidR="00BB1F25" w:rsidRPr="00206CA1" w:rsidRDefault="00BB1F25" w:rsidP="00BB1F25">
            <w:pPr>
              <w:tabs>
                <w:tab w:val="decimal" w:pos="765"/>
              </w:tabs>
              <w:spacing w:line="240" w:lineRule="atLeast"/>
              <w:jc w:val="center"/>
              <w:rPr>
                <w:szCs w:val="22"/>
              </w:rPr>
            </w:pPr>
          </w:p>
        </w:tc>
        <w:tc>
          <w:tcPr>
            <w:tcW w:w="1260" w:type="dxa"/>
            <w:shd w:val="clear" w:color="auto" w:fill="FFFFFF"/>
          </w:tcPr>
          <w:p w14:paraId="5EAB8147" w14:textId="77777777" w:rsidR="00BB1F25" w:rsidRPr="00206CA1" w:rsidRDefault="00BB1F25" w:rsidP="00BB1F25">
            <w:pPr>
              <w:tabs>
                <w:tab w:val="decimal" w:pos="765"/>
              </w:tabs>
              <w:spacing w:line="240" w:lineRule="atLeast"/>
              <w:jc w:val="center"/>
              <w:rPr>
                <w:szCs w:val="22"/>
              </w:rPr>
            </w:pPr>
          </w:p>
        </w:tc>
      </w:tr>
      <w:tr w:rsidR="004833F9" w:rsidRPr="00206CA1" w14:paraId="26C8433E" w14:textId="77777777" w:rsidTr="004363BB">
        <w:trPr>
          <w:cantSplit/>
        </w:trPr>
        <w:tc>
          <w:tcPr>
            <w:tcW w:w="2610" w:type="dxa"/>
            <w:shd w:val="clear" w:color="auto" w:fill="FFFFFF"/>
          </w:tcPr>
          <w:p w14:paraId="23FB00AE" w14:textId="77777777" w:rsidR="004833F9" w:rsidRPr="00206CA1" w:rsidRDefault="004833F9" w:rsidP="004833F9">
            <w:pPr>
              <w:spacing w:line="240" w:lineRule="atLeast"/>
              <w:ind w:left="191" w:hanging="180"/>
              <w:rPr>
                <w:szCs w:val="22"/>
              </w:rPr>
            </w:pPr>
            <w:r w:rsidRPr="00206CA1">
              <w:rPr>
                <w:szCs w:val="22"/>
              </w:rPr>
              <w:t>Solar Power Company</w:t>
            </w:r>
          </w:p>
          <w:p w14:paraId="6F55D8AB" w14:textId="77777777" w:rsidR="004833F9" w:rsidRPr="00206CA1" w:rsidRDefault="004833F9" w:rsidP="004833F9">
            <w:pPr>
              <w:spacing w:line="240" w:lineRule="atLeast"/>
              <w:ind w:left="191" w:hanging="180"/>
              <w:rPr>
                <w:b/>
                <w:bCs/>
                <w:szCs w:val="22"/>
              </w:rPr>
            </w:pPr>
            <w:r w:rsidRPr="00206CA1">
              <w:rPr>
                <w:szCs w:val="22"/>
              </w:rPr>
              <w:t xml:space="preserve">   Limited</w:t>
            </w:r>
          </w:p>
        </w:tc>
        <w:tc>
          <w:tcPr>
            <w:tcW w:w="2568" w:type="dxa"/>
            <w:gridSpan w:val="2"/>
            <w:shd w:val="clear" w:color="auto" w:fill="FFFFFF"/>
          </w:tcPr>
          <w:p w14:paraId="4B660092" w14:textId="77777777" w:rsidR="004833F9" w:rsidRPr="00206CA1" w:rsidRDefault="004833F9" w:rsidP="004833F9">
            <w:pPr>
              <w:spacing w:line="240" w:lineRule="atLeast"/>
              <w:ind w:left="119" w:hanging="119"/>
              <w:rPr>
                <w:szCs w:val="22"/>
              </w:rPr>
            </w:pPr>
            <w:r w:rsidRPr="00206CA1">
              <w:rPr>
                <w:szCs w:val="22"/>
              </w:rPr>
              <w:t>Holding company</w:t>
            </w:r>
          </w:p>
        </w:tc>
        <w:tc>
          <w:tcPr>
            <w:tcW w:w="1440" w:type="dxa"/>
            <w:shd w:val="clear" w:color="auto" w:fill="FFFFFF"/>
          </w:tcPr>
          <w:p w14:paraId="2330C2F9" w14:textId="77777777" w:rsidR="004833F9" w:rsidRPr="00206CA1" w:rsidRDefault="004833F9" w:rsidP="004833F9">
            <w:pPr>
              <w:spacing w:line="240" w:lineRule="atLeast"/>
              <w:jc w:val="center"/>
              <w:rPr>
                <w:szCs w:val="22"/>
              </w:rPr>
            </w:pPr>
            <w:r w:rsidRPr="00206CA1">
              <w:rPr>
                <w:szCs w:val="22"/>
              </w:rPr>
              <w:t>Thailand</w:t>
            </w:r>
          </w:p>
        </w:tc>
        <w:tc>
          <w:tcPr>
            <w:tcW w:w="1287" w:type="dxa"/>
            <w:shd w:val="clear" w:color="auto" w:fill="FFFFFF"/>
          </w:tcPr>
          <w:p w14:paraId="20B48D72" w14:textId="02EEFB40" w:rsidR="004833F9" w:rsidRPr="00206CA1" w:rsidRDefault="00E45105" w:rsidP="004833F9">
            <w:pPr>
              <w:jc w:val="center"/>
              <w:rPr>
                <w:szCs w:val="22"/>
                <w:lang w:val="en-US" w:bidi="th-TH"/>
              </w:rPr>
            </w:pPr>
            <w:r>
              <w:rPr>
                <w:szCs w:val="22"/>
                <w:lang w:val="en-US" w:bidi="th-TH"/>
              </w:rPr>
              <w:t>100</w:t>
            </w:r>
          </w:p>
        </w:tc>
        <w:tc>
          <w:tcPr>
            <w:tcW w:w="180" w:type="dxa"/>
            <w:shd w:val="clear" w:color="auto" w:fill="FFFFFF"/>
          </w:tcPr>
          <w:p w14:paraId="49A310BA" w14:textId="77777777" w:rsidR="004833F9" w:rsidRPr="00206CA1" w:rsidRDefault="004833F9" w:rsidP="004833F9">
            <w:pPr>
              <w:jc w:val="center"/>
              <w:rPr>
                <w:szCs w:val="22"/>
                <w:lang w:val="en-US" w:bidi="th-TH"/>
              </w:rPr>
            </w:pPr>
          </w:p>
        </w:tc>
        <w:tc>
          <w:tcPr>
            <w:tcW w:w="1260" w:type="dxa"/>
            <w:shd w:val="clear" w:color="auto" w:fill="FFFFFF"/>
          </w:tcPr>
          <w:p w14:paraId="0FC57FE6" w14:textId="20EB4CCC" w:rsidR="004833F9" w:rsidRPr="00206CA1" w:rsidRDefault="004833F9" w:rsidP="004833F9">
            <w:pPr>
              <w:jc w:val="center"/>
              <w:rPr>
                <w:szCs w:val="22"/>
                <w:lang w:val="en-US" w:bidi="th-TH"/>
              </w:rPr>
            </w:pPr>
            <w:r w:rsidRPr="00206CA1">
              <w:rPr>
                <w:szCs w:val="22"/>
                <w:lang w:val="en-US" w:bidi="th-TH"/>
              </w:rPr>
              <w:t>100</w:t>
            </w:r>
          </w:p>
        </w:tc>
      </w:tr>
      <w:tr w:rsidR="004833F9" w:rsidRPr="00206CA1" w14:paraId="30B39AF0" w14:textId="77777777" w:rsidTr="004363BB">
        <w:trPr>
          <w:cantSplit/>
        </w:trPr>
        <w:tc>
          <w:tcPr>
            <w:tcW w:w="2610" w:type="dxa"/>
            <w:shd w:val="clear" w:color="auto" w:fill="FFFFFF"/>
          </w:tcPr>
          <w:p w14:paraId="6BC86D33" w14:textId="77777777" w:rsidR="004833F9" w:rsidRPr="00206CA1" w:rsidRDefault="004833F9" w:rsidP="004833F9">
            <w:pPr>
              <w:spacing w:line="240" w:lineRule="atLeast"/>
              <w:ind w:left="191" w:hanging="180"/>
              <w:rPr>
                <w:szCs w:val="22"/>
              </w:rPr>
            </w:pPr>
            <w:r w:rsidRPr="00206CA1">
              <w:rPr>
                <w:szCs w:val="22"/>
              </w:rPr>
              <w:t>Steel Roof Company     Limited</w:t>
            </w:r>
          </w:p>
        </w:tc>
        <w:tc>
          <w:tcPr>
            <w:tcW w:w="2568" w:type="dxa"/>
            <w:gridSpan w:val="2"/>
            <w:shd w:val="clear" w:color="auto" w:fill="FFFFFF"/>
          </w:tcPr>
          <w:p w14:paraId="031228E7" w14:textId="77777777" w:rsidR="004833F9" w:rsidRPr="00206CA1" w:rsidRDefault="004833F9" w:rsidP="004833F9">
            <w:pPr>
              <w:autoSpaceDE w:val="0"/>
              <w:autoSpaceDN w:val="0"/>
              <w:adjustRightInd w:val="0"/>
              <w:spacing w:line="240" w:lineRule="auto"/>
              <w:ind w:left="101" w:hanging="101"/>
              <w:rPr>
                <w:szCs w:val="22"/>
              </w:rPr>
            </w:pPr>
            <w:r w:rsidRPr="00206CA1">
              <w:rPr>
                <w:szCs w:val="22"/>
              </w:rPr>
              <w:t>Manufacturing, trading and installation services for roof sheets</w:t>
            </w:r>
          </w:p>
        </w:tc>
        <w:tc>
          <w:tcPr>
            <w:tcW w:w="1440" w:type="dxa"/>
            <w:shd w:val="clear" w:color="auto" w:fill="FFFFFF"/>
          </w:tcPr>
          <w:p w14:paraId="6AB7E4A1" w14:textId="77777777" w:rsidR="004833F9" w:rsidRPr="00206CA1" w:rsidRDefault="004833F9" w:rsidP="004833F9">
            <w:pPr>
              <w:spacing w:line="240" w:lineRule="atLeast"/>
              <w:jc w:val="center"/>
              <w:rPr>
                <w:szCs w:val="22"/>
              </w:rPr>
            </w:pPr>
            <w:r w:rsidRPr="00206CA1">
              <w:rPr>
                <w:szCs w:val="22"/>
              </w:rPr>
              <w:t>Thailand</w:t>
            </w:r>
          </w:p>
        </w:tc>
        <w:tc>
          <w:tcPr>
            <w:tcW w:w="1287" w:type="dxa"/>
            <w:shd w:val="clear" w:color="auto" w:fill="FFFFFF"/>
          </w:tcPr>
          <w:p w14:paraId="2BCAF5F8" w14:textId="51129036" w:rsidR="004833F9" w:rsidRPr="00206CA1" w:rsidRDefault="000376C4" w:rsidP="004833F9">
            <w:pPr>
              <w:jc w:val="center"/>
              <w:rPr>
                <w:szCs w:val="22"/>
                <w:lang w:val="en-US" w:bidi="th-TH"/>
              </w:rPr>
            </w:pPr>
            <w:r>
              <w:rPr>
                <w:szCs w:val="22"/>
                <w:lang w:val="en-US" w:bidi="th-TH"/>
              </w:rPr>
              <w:t>100</w:t>
            </w:r>
          </w:p>
        </w:tc>
        <w:tc>
          <w:tcPr>
            <w:tcW w:w="180" w:type="dxa"/>
            <w:shd w:val="clear" w:color="auto" w:fill="FFFFFF"/>
          </w:tcPr>
          <w:p w14:paraId="244AF0C7" w14:textId="77777777" w:rsidR="004833F9" w:rsidRPr="00206CA1" w:rsidRDefault="004833F9" w:rsidP="004833F9">
            <w:pPr>
              <w:jc w:val="center"/>
              <w:rPr>
                <w:szCs w:val="22"/>
                <w:lang w:val="en-US" w:bidi="th-TH"/>
              </w:rPr>
            </w:pPr>
          </w:p>
        </w:tc>
        <w:tc>
          <w:tcPr>
            <w:tcW w:w="1260" w:type="dxa"/>
            <w:shd w:val="clear" w:color="auto" w:fill="FFFFFF"/>
          </w:tcPr>
          <w:p w14:paraId="6A03D948" w14:textId="2EBF71F1" w:rsidR="004833F9" w:rsidRPr="00206CA1" w:rsidRDefault="004833F9" w:rsidP="004833F9">
            <w:pPr>
              <w:jc w:val="center"/>
              <w:rPr>
                <w:szCs w:val="22"/>
                <w:lang w:val="en-US" w:bidi="th-TH"/>
              </w:rPr>
            </w:pPr>
            <w:r w:rsidRPr="00206CA1">
              <w:rPr>
                <w:szCs w:val="22"/>
                <w:lang w:val="en-US" w:bidi="th-TH"/>
              </w:rPr>
              <w:t>100</w:t>
            </w:r>
          </w:p>
        </w:tc>
      </w:tr>
      <w:tr w:rsidR="004833F9" w:rsidRPr="00206CA1" w14:paraId="22780465" w14:textId="77777777" w:rsidTr="004363BB">
        <w:trPr>
          <w:cantSplit/>
        </w:trPr>
        <w:tc>
          <w:tcPr>
            <w:tcW w:w="2610" w:type="dxa"/>
            <w:shd w:val="clear" w:color="auto" w:fill="FFFFFF"/>
          </w:tcPr>
          <w:p w14:paraId="754BC5B9" w14:textId="77777777" w:rsidR="004833F9" w:rsidRPr="00206CA1" w:rsidRDefault="004833F9" w:rsidP="004833F9">
            <w:pPr>
              <w:spacing w:line="240" w:lineRule="atLeast"/>
              <w:ind w:left="191" w:hanging="180"/>
              <w:rPr>
                <w:szCs w:val="22"/>
              </w:rPr>
            </w:pPr>
            <w:r w:rsidRPr="00206CA1">
              <w:rPr>
                <w:szCs w:val="22"/>
              </w:rPr>
              <w:t>Solar Power Engineering</w:t>
            </w:r>
          </w:p>
          <w:p w14:paraId="76ED308E" w14:textId="77777777" w:rsidR="004833F9" w:rsidRPr="00206CA1" w:rsidRDefault="004833F9" w:rsidP="004833F9">
            <w:pPr>
              <w:spacing w:line="240" w:lineRule="atLeast"/>
              <w:ind w:left="191" w:hanging="180"/>
              <w:rPr>
                <w:szCs w:val="22"/>
              </w:rPr>
            </w:pPr>
            <w:r w:rsidRPr="00206CA1">
              <w:rPr>
                <w:szCs w:val="22"/>
              </w:rPr>
              <w:t xml:space="preserve">   Company Limited</w:t>
            </w:r>
          </w:p>
        </w:tc>
        <w:tc>
          <w:tcPr>
            <w:tcW w:w="2568" w:type="dxa"/>
            <w:gridSpan w:val="2"/>
            <w:shd w:val="clear" w:color="auto" w:fill="FFFFFF"/>
          </w:tcPr>
          <w:p w14:paraId="046CBC96" w14:textId="5D2C8E3A" w:rsidR="004833F9" w:rsidRPr="00206CA1" w:rsidRDefault="004833F9" w:rsidP="004833F9">
            <w:pPr>
              <w:autoSpaceDE w:val="0"/>
              <w:autoSpaceDN w:val="0"/>
              <w:adjustRightInd w:val="0"/>
              <w:spacing w:line="240" w:lineRule="auto"/>
              <w:ind w:left="101" w:hanging="101"/>
              <w:rPr>
                <w:szCs w:val="22"/>
              </w:rPr>
            </w:pPr>
            <w:r w:rsidRPr="00206CA1">
              <w:rPr>
                <w:szCs w:val="22"/>
              </w:rPr>
              <w:t>Distribution and providing         service about inverter</w:t>
            </w:r>
          </w:p>
        </w:tc>
        <w:tc>
          <w:tcPr>
            <w:tcW w:w="1440" w:type="dxa"/>
            <w:shd w:val="clear" w:color="auto" w:fill="FFFFFF"/>
          </w:tcPr>
          <w:p w14:paraId="5A8B89DA" w14:textId="77777777" w:rsidR="004833F9" w:rsidRPr="00206CA1" w:rsidRDefault="004833F9" w:rsidP="004833F9">
            <w:pPr>
              <w:spacing w:line="240" w:lineRule="atLeast"/>
              <w:jc w:val="center"/>
              <w:rPr>
                <w:szCs w:val="22"/>
              </w:rPr>
            </w:pPr>
            <w:r w:rsidRPr="00206CA1">
              <w:rPr>
                <w:szCs w:val="22"/>
              </w:rPr>
              <w:t>Thailand</w:t>
            </w:r>
          </w:p>
        </w:tc>
        <w:tc>
          <w:tcPr>
            <w:tcW w:w="1287" w:type="dxa"/>
            <w:shd w:val="clear" w:color="auto" w:fill="FFFFFF"/>
          </w:tcPr>
          <w:p w14:paraId="36345559" w14:textId="40E38A9C" w:rsidR="004833F9" w:rsidRPr="00206CA1" w:rsidRDefault="000376C4" w:rsidP="004833F9">
            <w:pPr>
              <w:jc w:val="center"/>
              <w:rPr>
                <w:szCs w:val="22"/>
                <w:lang w:val="en-US" w:bidi="th-TH"/>
              </w:rPr>
            </w:pPr>
            <w:r>
              <w:rPr>
                <w:szCs w:val="22"/>
                <w:lang w:val="en-US" w:bidi="th-TH"/>
              </w:rPr>
              <w:t>100</w:t>
            </w:r>
          </w:p>
        </w:tc>
        <w:tc>
          <w:tcPr>
            <w:tcW w:w="180" w:type="dxa"/>
            <w:shd w:val="clear" w:color="auto" w:fill="FFFFFF"/>
          </w:tcPr>
          <w:p w14:paraId="10BB196B" w14:textId="77777777" w:rsidR="004833F9" w:rsidRPr="00206CA1" w:rsidRDefault="004833F9" w:rsidP="004833F9">
            <w:pPr>
              <w:jc w:val="center"/>
              <w:rPr>
                <w:szCs w:val="22"/>
                <w:lang w:val="en-US" w:bidi="th-TH"/>
              </w:rPr>
            </w:pPr>
          </w:p>
        </w:tc>
        <w:tc>
          <w:tcPr>
            <w:tcW w:w="1260" w:type="dxa"/>
            <w:shd w:val="clear" w:color="auto" w:fill="FFFFFF"/>
          </w:tcPr>
          <w:p w14:paraId="74CAC86D" w14:textId="1AFE79FC" w:rsidR="004833F9" w:rsidRPr="00206CA1" w:rsidRDefault="004833F9" w:rsidP="004833F9">
            <w:pPr>
              <w:jc w:val="center"/>
              <w:rPr>
                <w:szCs w:val="22"/>
                <w:lang w:val="en-US" w:bidi="th-TH"/>
              </w:rPr>
            </w:pPr>
            <w:r w:rsidRPr="00206CA1">
              <w:rPr>
                <w:szCs w:val="22"/>
                <w:lang w:val="en-US" w:bidi="th-TH"/>
              </w:rPr>
              <w:t>100</w:t>
            </w:r>
          </w:p>
        </w:tc>
      </w:tr>
      <w:tr w:rsidR="004833F9" w:rsidRPr="00206CA1" w14:paraId="24B68B4C" w14:textId="77777777" w:rsidTr="004363BB">
        <w:trPr>
          <w:cantSplit/>
        </w:trPr>
        <w:tc>
          <w:tcPr>
            <w:tcW w:w="2610" w:type="dxa"/>
            <w:shd w:val="clear" w:color="auto" w:fill="FFFFFF"/>
          </w:tcPr>
          <w:p w14:paraId="714D67D6" w14:textId="77777777" w:rsidR="004833F9" w:rsidRPr="00206CA1" w:rsidRDefault="004833F9" w:rsidP="004833F9">
            <w:pPr>
              <w:spacing w:line="240" w:lineRule="atLeast"/>
              <w:ind w:left="191" w:hanging="180"/>
              <w:rPr>
                <w:szCs w:val="22"/>
              </w:rPr>
            </w:pPr>
            <w:r w:rsidRPr="00206CA1">
              <w:rPr>
                <w:szCs w:val="22"/>
              </w:rPr>
              <w:t xml:space="preserve">Solar Power Roof </w:t>
            </w:r>
          </w:p>
          <w:p w14:paraId="41957215" w14:textId="77777777" w:rsidR="004833F9" w:rsidRPr="00206CA1" w:rsidRDefault="004833F9" w:rsidP="004833F9">
            <w:pPr>
              <w:spacing w:line="240" w:lineRule="atLeast"/>
              <w:ind w:left="191" w:hanging="180"/>
              <w:rPr>
                <w:szCs w:val="22"/>
              </w:rPr>
            </w:pPr>
            <w:r w:rsidRPr="00206CA1">
              <w:rPr>
                <w:szCs w:val="22"/>
              </w:rPr>
              <w:t xml:space="preserve">   Company Limited</w:t>
            </w:r>
          </w:p>
        </w:tc>
        <w:tc>
          <w:tcPr>
            <w:tcW w:w="2568" w:type="dxa"/>
            <w:gridSpan w:val="2"/>
            <w:shd w:val="clear" w:color="auto" w:fill="FFFFFF"/>
          </w:tcPr>
          <w:p w14:paraId="1D46547E" w14:textId="77777777" w:rsidR="004833F9" w:rsidRPr="00206CA1" w:rsidRDefault="004833F9" w:rsidP="004833F9">
            <w:pPr>
              <w:spacing w:line="240" w:lineRule="atLeast"/>
              <w:ind w:left="119" w:hanging="119"/>
              <w:rPr>
                <w:szCs w:val="22"/>
              </w:rPr>
            </w:pPr>
            <w:r w:rsidRPr="00206CA1">
              <w:rPr>
                <w:szCs w:val="22"/>
              </w:rPr>
              <w:t>Trading and installation services for solar roofing</w:t>
            </w:r>
          </w:p>
        </w:tc>
        <w:tc>
          <w:tcPr>
            <w:tcW w:w="1440" w:type="dxa"/>
            <w:shd w:val="clear" w:color="auto" w:fill="FFFFFF"/>
          </w:tcPr>
          <w:p w14:paraId="2E24167A" w14:textId="77777777" w:rsidR="004833F9" w:rsidRPr="00206CA1" w:rsidRDefault="004833F9" w:rsidP="004833F9">
            <w:pPr>
              <w:spacing w:line="240" w:lineRule="atLeast"/>
              <w:jc w:val="center"/>
              <w:rPr>
                <w:szCs w:val="22"/>
              </w:rPr>
            </w:pPr>
            <w:r w:rsidRPr="00206CA1">
              <w:rPr>
                <w:szCs w:val="22"/>
              </w:rPr>
              <w:t>Thailand</w:t>
            </w:r>
          </w:p>
        </w:tc>
        <w:tc>
          <w:tcPr>
            <w:tcW w:w="1287" w:type="dxa"/>
            <w:shd w:val="clear" w:color="auto" w:fill="FFFFFF"/>
          </w:tcPr>
          <w:p w14:paraId="397F22B5" w14:textId="16A4A923" w:rsidR="004833F9" w:rsidRPr="00206CA1" w:rsidRDefault="000376C4" w:rsidP="004833F9">
            <w:pPr>
              <w:jc w:val="center"/>
              <w:rPr>
                <w:szCs w:val="22"/>
                <w:lang w:val="en-US" w:bidi="th-TH"/>
              </w:rPr>
            </w:pPr>
            <w:r>
              <w:rPr>
                <w:szCs w:val="22"/>
                <w:lang w:val="en-US" w:bidi="th-TH"/>
              </w:rPr>
              <w:t>100</w:t>
            </w:r>
          </w:p>
        </w:tc>
        <w:tc>
          <w:tcPr>
            <w:tcW w:w="180" w:type="dxa"/>
            <w:shd w:val="clear" w:color="auto" w:fill="FFFFFF"/>
          </w:tcPr>
          <w:p w14:paraId="5D63522B" w14:textId="77777777" w:rsidR="004833F9" w:rsidRPr="00206CA1" w:rsidRDefault="004833F9" w:rsidP="004833F9">
            <w:pPr>
              <w:jc w:val="center"/>
              <w:rPr>
                <w:szCs w:val="22"/>
                <w:lang w:val="en-US" w:bidi="th-TH"/>
              </w:rPr>
            </w:pPr>
          </w:p>
        </w:tc>
        <w:tc>
          <w:tcPr>
            <w:tcW w:w="1260" w:type="dxa"/>
            <w:shd w:val="clear" w:color="auto" w:fill="FFFFFF"/>
          </w:tcPr>
          <w:p w14:paraId="46542259" w14:textId="5411E9A0" w:rsidR="004833F9" w:rsidRPr="00206CA1" w:rsidRDefault="004833F9" w:rsidP="004833F9">
            <w:pPr>
              <w:ind w:right="31"/>
              <w:jc w:val="center"/>
              <w:rPr>
                <w:szCs w:val="22"/>
                <w:lang w:val="en-US" w:bidi="th-TH"/>
              </w:rPr>
            </w:pPr>
            <w:r w:rsidRPr="00206CA1">
              <w:rPr>
                <w:szCs w:val="22"/>
                <w:lang w:val="en-US" w:bidi="th-TH"/>
              </w:rPr>
              <w:t>100</w:t>
            </w:r>
          </w:p>
        </w:tc>
      </w:tr>
      <w:tr w:rsidR="004833F9" w:rsidRPr="00206CA1" w14:paraId="542A4110" w14:textId="77777777" w:rsidTr="004363BB">
        <w:trPr>
          <w:cantSplit/>
        </w:trPr>
        <w:tc>
          <w:tcPr>
            <w:tcW w:w="2610" w:type="dxa"/>
            <w:shd w:val="clear" w:color="auto" w:fill="FFFFFF"/>
          </w:tcPr>
          <w:p w14:paraId="0A0AA9B8" w14:textId="77777777" w:rsidR="004833F9" w:rsidRPr="00206CA1" w:rsidRDefault="004833F9" w:rsidP="004833F9">
            <w:pPr>
              <w:spacing w:line="240" w:lineRule="atLeast"/>
              <w:ind w:left="191" w:hanging="180"/>
              <w:rPr>
                <w:spacing w:val="-4"/>
                <w:szCs w:val="22"/>
              </w:rPr>
            </w:pPr>
            <w:r w:rsidRPr="00206CA1">
              <w:rPr>
                <w:spacing w:val="-4"/>
                <w:szCs w:val="22"/>
              </w:rPr>
              <w:t xml:space="preserve">Solar Power Asset </w:t>
            </w:r>
          </w:p>
          <w:p w14:paraId="561DB9C8" w14:textId="77777777" w:rsidR="004833F9" w:rsidRPr="00206CA1" w:rsidRDefault="004833F9" w:rsidP="004833F9">
            <w:pPr>
              <w:spacing w:line="240" w:lineRule="atLeast"/>
              <w:ind w:left="191" w:hanging="180"/>
              <w:rPr>
                <w:szCs w:val="22"/>
              </w:rPr>
            </w:pPr>
            <w:r w:rsidRPr="00206CA1">
              <w:rPr>
                <w:spacing w:val="-4"/>
                <w:szCs w:val="22"/>
              </w:rPr>
              <w:t xml:space="preserve">   Company Limited</w:t>
            </w:r>
          </w:p>
        </w:tc>
        <w:tc>
          <w:tcPr>
            <w:tcW w:w="2568" w:type="dxa"/>
            <w:gridSpan w:val="2"/>
            <w:shd w:val="clear" w:color="auto" w:fill="FFFFFF"/>
          </w:tcPr>
          <w:p w14:paraId="4D6D0180" w14:textId="77777777" w:rsidR="004833F9" w:rsidRPr="00206CA1" w:rsidRDefault="004833F9" w:rsidP="004833F9">
            <w:pPr>
              <w:spacing w:line="240" w:lineRule="atLeast"/>
              <w:ind w:left="119" w:hanging="119"/>
              <w:rPr>
                <w:szCs w:val="22"/>
              </w:rPr>
            </w:pPr>
            <w:r w:rsidRPr="00206CA1">
              <w:rPr>
                <w:szCs w:val="22"/>
              </w:rPr>
              <w:t>Holding company</w:t>
            </w:r>
          </w:p>
        </w:tc>
        <w:tc>
          <w:tcPr>
            <w:tcW w:w="1440" w:type="dxa"/>
            <w:shd w:val="clear" w:color="auto" w:fill="FFFFFF"/>
          </w:tcPr>
          <w:p w14:paraId="69DF6F27" w14:textId="77777777" w:rsidR="004833F9" w:rsidRPr="00206CA1" w:rsidRDefault="004833F9" w:rsidP="004833F9">
            <w:pPr>
              <w:spacing w:line="240" w:lineRule="atLeast"/>
              <w:jc w:val="center"/>
              <w:rPr>
                <w:szCs w:val="22"/>
              </w:rPr>
            </w:pPr>
            <w:r w:rsidRPr="00206CA1">
              <w:rPr>
                <w:szCs w:val="22"/>
              </w:rPr>
              <w:t>Thailand</w:t>
            </w:r>
          </w:p>
        </w:tc>
        <w:tc>
          <w:tcPr>
            <w:tcW w:w="1287" w:type="dxa"/>
            <w:shd w:val="clear" w:color="auto" w:fill="FFFFFF"/>
          </w:tcPr>
          <w:p w14:paraId="3BB81B56" w14:textId="5ABDB2D6" w:rsidR="004833F9" w:rsidRPr="00206CA1" w:rsidRDefault="001A2565" w:rsidP="004833F9">
            <w:pPr>
              <w:jc w:val="center"/>
              <w:rPr>
                <w:szCs w:val="22"/>
                <w:lang w:val="en-US" w:bidi="th-TH"/>
              </w:rPr>
            </w:pPr>
            <w:r>
              <w:rPr>
                <w:szCs w:val="22"/>
                <w:lang w:val="en-US" w:bidi="th-TH"/>
              </w:rPr>
              <w:t>100</w:t>
            </w:r>
          </w:p>
        </w:tc>
        <w:tc>
          <w:tcPr>
            <w:tcW w:w="180" w:type="dxa"/>
            <w:shd w:val="clear" w:color="auto" w:fill="FFFFFF"/>
          </w:tcPr>
          <w:p w14:paraId="20FD88DD" w14:textId="77777777" w:rsidR="004833F9" w:rsidRPr="00206CA1" w:rsidRDefault="004833F9" w:rsidP="004833F9">
            <w:pPr>
              <w:jc w:val="center"/>
              <w:rPr>
                <w:szCs w:val="22"/>
                <w:lang w:val="en-US" w:bidi="th-TH"/>
              </w:rPr>
            </w:pPr>
          </w:p>
        </w:tc>
        <w:tc>
          <w:tcPr>
            <w:tcW w:w="1260" w:type="dxa"/>
            <w:shd w:val="clear" w:color="auto" w:fill="FFFFFF"/>
          </w:tcPr>
          <w:p w14:paraId="397838DD" w14:textId="02D5280A" w:rsidR="004833F9" w:rsidRPr="00206CA1" w:rsidRDefault="004833F9" w:rsidP="004833F9">
            <w:pPr>
              <w:ind w:right="31"/>
              <w:jc w:val="center"/>
              <w:rPr>
                <w:szCs w:val="22"/>
                <w:lang w:val="en-US" w:bidi="th-TH"/>
              </w:rPr>
            </w:pPr>
            <w:r w:rsidRPr="00206CA1">
              <w:rPr>
                <w:szCs w:val="22"/>
                <w:lang w:val="en-US" w:bidi="th-TH"/>
              </w:rPr>
              <w:t>100</w:t>
            </w:r>
          </w:p>
        </w:tc>
      </w:tr>
      <w:tr w:rsidR="004833F9" w:rsidRPr="00206CA1" w14:paraId="7E689493" w14:textId="77777777" w:rsidTr="004363BB">
        <w:trPr>
          <w:cantSplit/>
        </w:trPr>
        <w:tc>
          <w:tcPr>
            <w:tcW w:w="2610" w:type="dxa"/>
            <w:shd w:val="clear" w:color="auto" w:fill="FFFFFF"/>
          </w:tcPr>
          <w:p w14:paraId="740EE74A" w14:textId="77777777" w:rsidR="004833F9" w:rsidRPr="00206CA1" w:rsidRDefault="004833F9" w:rsidP="004833F9">
            <w:pPr>
              <w:spacing w:line="240" w:lineRule="atLeast"/>
              <w:ind w:left="191" w:hanging="180"/>
              <w:rPr>
                <w:szCs w:val="22"/>
              </w:rPr>
            </w:pPr>
            <w:r w:rsidRPr="00206CA1">
              <w:rPr>
                <w:szCs w:val="22"/>
              </w:rPr>
              <w:t xml:space="preserve">SET Energy Co., Ltd. </w:t>
            </w:r>
          </w:p>
          <w:p w14:paraId="7D0ED377" w14:textId="06851B63" w:rsidR="004833F9" w:rsidRPr="00206CA1" w:rsidRDefault="004833F9" w:rsidP="004833F9">
            <w:pPr>
              <w:spacing w:line="240" w:lineRule="atLeast"/>
              <w:ind w:left="191" w:hanging="180"/>
              <w:rPr>
                <w:szCs w:val="22"/>
                <w:cs/>
                <w:lang w:bidi="th-TH"/>
              </w:rPr>
            </w:pPr>
          </w:p>
        </w:tc>
        <w:tc>
          <w:tcPr>
            <w:tcW w:w="2568" w:type="dxa"/>
            <w:gridSpan w:val="2"/>
            <w:shd w:val="clear" w:color="auto" w:fill="FFFFFF"/>
          </w:tcPr>
          <w:p w14:paraId="3CD37FBB" w14:textId="77777777" w:rsidR="004833F9" w:rsidRPr="00206CA1" w:rsidRDefault="004833F9" w:rsidP="004833F9">
            <w:pPr>
              <w:spacing w:line="240" w:lineRule="atLeast"/>
              <w:ind w:left="119" w:hanging="119"/>
              <w:rPr>
                <w:szCs w:val="22"/>
              </w:rPr>
            </w:pPr>
            <w:r w:rsidRPr="00206CA1">
              <w:rPr>
                <w:szCs w:val="22"/>
              </w:rPr>
              <w:t xml:space="preserve">Develop and invest   </w:t>
            </w:r>
          </w:p>
          <w:p w14:paraId="18D7FA62" w14:textId="77777777" w:rsidR="004833F9" w:rsidRPr="00206CA1" w:rsidRDefault="004833F9" w:rsidP="004833F9">
            <w:pPr>
              <w:spacing w:line="240" w:lineRule="atLeast"/>
              <w:ind w:left="119" w:hanging="119"/>
              <w:rPr>
                <w:szCs w:val="22"/>
              </w:rPr>
            </w:pPr>
            <w:r w:rsidRPr="00206CA1">
              <w:rPr>
                <w:szCs w:val="22"/>
              </w:rPr>
              <w:t xml:space="preserve">   in intelligent </w:t>
            </w:r>
          </w:p>
          <w:p w14:paraId="30AD4616" w14:textId="77777777" w:rsidR="004833F9" w:rsidRPr="00206CA1" w:rsidRDefault="004833F9" w:rsidP="004833F9">
            <w:pPr>
              <w:spacing w:line="240" w:lineRule="atLeast"/>
              <w:ind w:left="119" w:hanging="119"/>
              <w:rPr>
                <w:szCs w:val="22"/>
              </w:rPr>
            </w:pPr>
            <w:r w:rsidRPr="00206CA1">
              <w:rPr>
                <w:szCs w:val="22"/>
              </w:rPr>
              <w:t xml:space="preserve">   power network</w:t>
            </w:r>
          </w:p>
        </w:tc>
        <w:tc>
          <w:tcPr>
            <w:tcW w:w="1440" w:type="dxa"/>
            <w:shd w:val="clear" w:color="auto" w:fill="FFFFFF"/>
          </w:tcPr>
          <w:p w14:paraId="02669496" w14:textId="77777777" w:rsidR="004833F9" w:rsidRPr="00206CA1" w:rsidRDefault="004833F9" w:rsidP="004833F9">
            <w:pPr>
              <w:spacing w:line="240" w:lineRule="atLeast"/>
              <w:jc w:val="center"/>
              <w:rPr>
                <w:szCs w:val="22"/>
              </w:rPr>
            </w:pPr>
            <w:r w:rsidRPr="00206CA1">
              <w:rPr>
                <w:szCs w:val="22"/>
              </w:rPr>
              <w:t>Thailand</w:t>
            </w:r>
          </w:p>
        </w:tc>
        <w:tc>
          <w:tcPr>
            <w:tcW w:w="1287" w:type="dxa"/>
            <w:shd w:val="clear" w:color="auto" w:fill="FFFFFF"/>
          </w:tcPr>
          <w:p w14:paraId="345EE2C2" w14:textId="75164F34" w:rsidR="004833F9" w:rsidRPr="00206CA1" w:rsidRDefault="00857924" w:rsidP="004833F9">
            <w:pPr>
              <w:jc w:val="center"/>
              <w:rPr>
                <w:szCs w:val="22"/>
                <w:lang w:bidi="th-TH"/>
              </w:rPr>
            </w:pPr>
            <w:r>
              <w:rPr>
                <w:szCs w:val="22"/>
                <w:lang w:bidi="th-TH"/>
              </w:rPr>
              <w:t>75</w:t>
            </w:r>
          </w:p>
        </w:tc>
        <w:tc>
          <w:tcPr>
            <w:tcW w:w="180" w:type="dxa"/>
            <w:shd w:val="clear" w:color="auto" w:fill="FFFFFF"/>
          </w:tcPr>
          <w:p w14:paraId="372E0306" w14:textId="77777777" w:rsidR="004833F9" w:rsidRPr="00206CA1" w:rsidRDefault="004833F9" w:rsidP="004833F9">
            <w:pPr>
              <w:jc w:val="center"/>
              <w:rPr>
                <w:szCs w:val="22"/>
                <w:lang w:val="en-US" w:bidi="th-TH"/>
              </w:rPr>
            </w:pPr>
          </w:p>
        </w:tc>
        <w:tc>
          <w:tcPr>
            <w:tcW w:w="1260" w:type="dxa"/>
            <w:shd w:val="clear" w:color="auto" w:fill="FFFFFF"/>
          </w:tcPr>
          <w:p w14:paraId="7B36BFCA" w14:textId="7C6A9EED" w:rsidR="004833F9" w:rsidRPr="00206CA1" w:rsidRDefault="004833F9" w:rsidP="004833F9">
            <w:pPr>
              <w:ind w:right="31"/>
              <w:jc w:val="center"/>
              <w:rPr>
                <w:szCs w:val="22"/>
                <w:lang w:bidi="th-TH"/>
              </w:rPr>
            </w:pPr>
            <w:r w:rsidRPr="00206CA1">
              <w:rPr>
                <w:szCs w:val="22"/>
                <w:lang w:bidi="th-TH"/>
              </w:rPr>
              <w:t>75</w:t>
            </w:r>
          </w:p>
        </w:tc>
      </w:tr>
      <w:tr w:rsidR="004833F9" w:rsidRPr="00206CA1" w14:paraId="14754EC5" w14:textId="77777777" w:rsidTr="004363BB">
        <w:trPr>
          <w:cantSplit/>
        </w:trPr>
        <w:tc>
          <w:tcPr>
            <w:tcW w:w="2610" w:type="dxa"/>
            <w:shd w:val="clear" w:color="auto" w:fill="FFFFFF"/>
          </w:tcPr>
          <w:p w14:paraId="0D18D6B3" w14:textId="5ED1D851" w:rsidR="004833F9" w:rsidRPr="00206CA1" w:rsidRDefault="004833F9" w:rsidP="004833F9">
            <w:pPr>
              <w:spacing w:line="240" w:lineRule="atLeast"/>
              <w:ind w:left="119" w:hanging="119"/>
              <w:rPr>
                <w:b/>
                <w:bCs/>
                <w:szCs w:val="22"/>
              </w:rPr>
            </w:pPr>
            <w:r w:rsidRPr="00206CA1">
              <w:rPr>
                <w:szCs w:val="22"/>
              </w:rPr>
              <w:t>Solar Roof Thai Co., Ltd</w:t>
            </w:r>
            <w:r w:rsidRPr="00206CA1">
              <w:rPr>
                <w:b/>
                <w:bCs/>
                <w:szCs w:val="22"/>
              </w:rPr>
              <w:t>.</w:t>
            </w:r>
          </w:p>
        </w:tc>
        <w:tc>
          <w:tcPr>
            <w:tcW w:w="2568" w:type="dxa"/>
            <w:gridSpan w:val="2"/>
            <w:shd w:val="clear" w:color="auto" w:fill="FFFFFF"/>
          </w:tcPr>
          <w:p w14:paraId="0CF137EB" w14:textId="1F2D0CBC" w:rsidR="004833F9" w:rsidRPr="00206CA1" w:rsidRDefault="004833F9" w:rsidP="004833F9">
            <w:pPr>
              <w:spacing w:line="240" w:lineRule="atLeast"/>
              <w:ind w:left="119" w:hanging="119"/>
              <w:rPr>
                <w:b/>
                <w:bCs/>
                <w:szCs w:val="22"/>
              </w:rPr>
            </w:pPr>
            <w:r w:rsidRPr="00206CA1">
              <w:rPr>
                <w:szCs w:val="22"/>
              </w:rPr>
              <w:t>Trading and installation services for solar roofing</w:t>
            </w:r>
          </w:p>
        </w:tc>
        <w:tc>
          <w:tcPr>
            <w:tcW w:w="1440" w:type="dxa"/>
            <w:shd w:val="clear" w:color="auto" w:fill="FFFFFF"/>
          </w:tcPr>
          <w:p w14:paraId="1CFAF044" w14:textId="6F6DC543" w:rsidR="004833F9" w:rsidRPr="00206CA1" w:rsidRDefault="004833F9" w:rsidP="004833F9">
            <w:pPr>
              <w:spacing w:line="240" w:lineRule="atLeast"/>
              <w:jc w:val="center"/>
              <w:rPr>
                <w:szCs w:val="22"/>
              </w:rPr>
            </w:pPr>
            <w:r w:rsidRPr="00206CA1">
              <w:rPr>
                <w:szCs w:val="22"/>
              </w:rPr>
              <w:t>Thailand</w:t>
            </w:r>
          </w:p>
        </w:tc>
        <w:tc>
          <w:tcPr>
            <w:tcW w:w="1287" w:type="dxa"/>
            <w:shd w:val="clear" w:color="auto" w:fill="FFFFFF"/>
          </w:tcPr>
          <w:p w14:paraId="61E01587" w14:textId="73490DB9" w:rsidR="004833F9" w:rsidRPr="00206CA1" w:rsidRDefault="00857924" w:rsidP="004833F9">
            <w:pPr>
              <w:jc w:val="center"/>
              <w:rPr>
                <w:szCs w:val="22"/>
              </w:rPr>
            </w:pPr>
            <w:r>
              <w:rPr>
                <w:szCs w:val="22"/>
              </w:rPr>
              <w:t>-</w:t>
            </w:r>
          </w:p>
        </w:tc>
        <w:tc>
          <w:tcPr>
            <w:tcW w:w="180" w:type="dxa"/>
            <w:shd w:val="clear" w:color="auto" w:fill="FFFFFF"/>
          </w:tcPr>
          <w:p w14:paraId="6CA6B80D" w14:textId="77777777" w:rsidR="004833F9" w:rsidRPr="00206CA1" w:rsidRDefault="004833F9" w:rsidP="004833F9">
            <w:pPr>
              <w:jc w:val="center"/>
              <w:rPr>
                <w:szCs w:val="22"/>
              </w:rPr>
            </w:pPr>
          </w:p>
        </w:tc>
        <w:tc>
          <w:tcPr>
            <w:tcW w:w="1260" w:type="dxa"/>
            <w:shd w:val="clear" w:color="auto" w:fill="FFFFFF"/>
          </w:tcPr>
          <w:p w14:paraId="52EFCD06" w14:textId="77EE7AD1" w:rsidR="004833F9" w:rsidRPr="00206CA1" w:rsidRDefault="004833F9" w:rsidP="004833F9">
            <w:pPr>
              <w:jc w:val="center"/>
              <w:rPr>
                <w:szCs w:val="22"/>
              </w:rPr>
            </w:pPr>
            <w:r w:rsidRPr="00206CA1">
              <w:rPr>
                <w:szCs w:val="22"/>
              </w:rPr>
              <w:t>100</w:t>
            </w:r>
          </w:p>
        </w:tc>
      </w:tr>
      <w:tr w:rsidR="00966C56" w:rsidRPr="00206CA1" w14:paraId="178BEAE2" w14:textId="77777777" w:rsidTr="004363BB">
        <w:trPr>
          <w:cantSplit/>
        </w:trPr>
        <w:tc>
          <w:tcPr>
            <w:tcW w:w="2610" w:type="dxa"/>
            <w:shd w:val="clear" w:color="auto" w:fill="FFFFFF"/>
          </w:tcPr>
          <w:p w14:paraId="6D41F888" w14:textId="77777777" w:rsidR="00966C56" w:rsidRDefault="00966C56" w:rsidP="00375C76">
            <w:pPr>
              <w:spacing w:line="240" w:lineRule="atLeast"/>
              <w:ind w:left="119" w:hanging="119"/>
              <w:rPr>
                <w:szCs w:val="22"/>
              </w:rPr>
            </w:pPr>
          </w:p>
          <w:p w14:paraId="37A44FBF" w14:textId="08F655B0" w:rsidR="00966C56" w:rsidRPr="00206CA1" w:rsidRDefault="00966C56" w:rsidP="00375C76">
            <w:pPr>
              <w:spacing w:line="240" w:lineRule="atLeast"/>
              <w:ind w:left="119" w:hanging="119"/>
              <w:rPr>
                <w:szCs w:val="22"/>
              </w:rPr>
            </w:pPr>
          </w:p>
        </w:tc>
        <w:tc>
          <w:tcPr>
            <w:tcW w:w="2568" w:type="dxa"/>
            <w:gridSpan w:val="2"/>
            <w:shd w:val="clear" w:color="auto" w:fill="FFFFFF"/>
          </w:tcPr>
          <w:p w14:paraId="35941CDE" w14:textId="77777777" w:rsidR="00966C56" w:rsidRPr="00206CA1" w:rsidRDefault="00966C56" w:rsidP="00797D66">
            <w:pPr>
              <w:spacing w:line="240" w:lineRule="atLeast"/>
              <w:ind w:left="119" w:hanging="119"/>
              <w:rPr>
                <w:szCs w:val="22"/>
              </w:rPr>
            </w:pPr>
          </w:p>
        </w:tc>
        <w:tc>
          <w:tcPr>
            <w:tcW w:w="1440" w:type="dxa"/>
            <w:shd w:val="clear" w:color="auto" w:fill="FFFFFF"/>
          </w:tcPr>
          <w:p w14:paraId="0E243942" w14:textId="77777777" w:rsidR="00966C56" w:rsidRPr="00206CA1" w:rsidRDefault="00966C56" w:rsidP="00375C76">
            <w:pPr>
              <w:spacing w:line="240" w:lineRule="atLeast"/>
              <w:jc w:val="center"/>
              <w:rPr>
                <w:szCs w:val="22"/>
              </w:rPr>
            </w:pPr>
          </w:p>
        </w:tc>
        <w:tc>
          <w:tcPr>
            <w:tcW w:w="1287" w:type="dxa"/>
            <w:shd w:val="clear" w:color="auto" w:fill="FFFFFF"/>
          </w:tcPr>
          <w:p w14:paraId="1EB54CD4" w14:textId="77777777" w:rsidR="00966C56" w:rsidRPr="00206CA1" w:rsidRDefault="00966C56" w:rsidP="00375C76">
            <w:pPr>
              <w:jc w:val="center"/>
              <w:rPr>
                <w:szCs w:val="22"/>
              </w:rPr>
            </w:pPr>
          </w:p>
        </w:tc>
        <w:tc>
          <w:tcPr>
            <w:tcW w:w="180" w:type="dxa"/>
            <w:shd w:val="clear" w:color="auto" w:fill="FFFFFF"/>
          </w:tcPr>
          <w:p w14:paraId="2C512F2B" w14:textId="77777777" w:rsidR="00966C56" w:rsidRPr="00206CA1" w:rsidRDefault="00966C56" w:rsidP="00375C76">
            <w:pPr>
              <w:jc w:val="center"/>
              <w:rPr>
                <w:szCs w:val="22"/>
              </w:rPr>
            </w:pPr>
          </w:p>
        </w:tc>
        <w:tc>
          <w:tcPr>
            <w:tcW w:w="1260" w:type="dxa"/>
            <w:shd w:val="clear" w:color="auto" w:fill="FFFFFF"/>
          </w:tcPr>
          <w:p w14:paraId="418B4968" w14:textId="77777777" w:rsidR="00966C56" w:rsidRPr="00206CA1" w:rsidRDefault="00966C56" w:rsidP="00375C76">
            <w:pPr>
              <w:jc w:val="center"/>
              <w:rPr>
                <w:szCs w:val="22"/>
              </w:rPr>
            </w:pPr>
          </w:p>
        </w:tc>
      </w:tr>
      <w:tr w:rsidR="00375C76" w:rsidRPr="00206CA1" w14:paraId="79931905" w14:textId="77777777" w:rsidTr="009E7492">
        <w:trPr>
          <w:cantSplit/>
          <w:trHeight w:val="272"/>
        </w:trPr>
        <w:tc>
          <w:tcPr>
            <w:tcW w:w="5178" w:type="dxa"/>
            <w:gridSpan w:val="3"/>
            <w:shd w:val="clear" w:color="auto" w:fill="FFFFFF"/>
          </w:tcPr>
          <w:p w14:paraId="21BD2C7F" w14:textId="01CD69ED" w:rsidR="00375C76" w:rsidRPr="00206CA1" w:rsidRDefault="00375C76" w:rsidP="009E7492">
            <w:pPr>
              <w:spacing w:line="240" w:lineRule="atLeast"/>
              <w:rPr>
                <w:szCs w:val="22"/>
              </w:rPr>
            </w:pPr>
            <w:r w:rsidRPr="00206CA1">
              <w:rPr>
                <w:b/>
                <w:bCs/>
                <w:szCs w:val="22"/>
              </w:rPr>
              <w:lastRenderedPageBreak/>
              <w:t xml:space="preserve">Indirect subsidiaries </w:t>
            </w:r>
          </w:p>
        </w:tc>
        <w:tc>
          <w:tcPr>
            <w:tcW w:w="1440" w:type="dxa"/>
            <w:shd w:val="clear" w:color="auto" w:fill="FFFFFF"/>
          </w:tcPr>
          <w:p w14:paraId="7160CBC4" w14:textId="77777777" w:rsidR="00375C76" w:rsidRPr="00206CA1" w:rsidRDefault="00375C76" w:rsidP="00375C76">
            <w:pPr>
              <w:spacing w:line="240" w:lineRule="atLeast"/>
              <w:jc w:val="center"/>
              <w:rPr>
                <w:szCs w:val="22"/>
              </w:rPr>
            </w:pPr>
          </w:p>
        </w:tc>
        <w:tc>
          <w:tcPr>
            <w:tcW w:w="1287" w:type="dxa"/>
            <w:shd w:val="clear" w:color="auto" w:fill="FFFFFF"/>
          </w:tcPr>
          <w:p w14:paraId="297610EC" w14:textId="77777777" w:rsidR="00375C76" w:rsidRPr="00206CA1" w:rsidRDefault="00375C76" w:rsidP="00375C76">
            <w:pPr>
              <w:jc w:val="center"/>
              <w:rPr>
                <w:szCs w:val="22"/>
              </w:rPr>
            </w:pPr>
          </w:p>
        </w:tc>
        <w:tc>
          <w:tcPr>
            <w:tcW w:w="180" w:type="dxa"/>
            <w:shd w:val="clear" w:color="auto" w:fill="FFFFFF"/>
          </w:tcPr>
          <w:p w14:paraId="3173E4CF" w14:textId="77777777" w:rsidR="00375C76" w:rsidRPr="00206CA1" w:rsidRDefault="00375C76" w:rsidP="00375C76">
            <w:pPr>
              <w:jc w:val="center"/>
              <w:rPr>
                <w:szCs w:val="22"/>
              </w:rPr>
            </w:pPr>
          </w:p>
        </w:tc>
        <w:tc>
          <w:tcPr>
            <w:tcW w:w="1260" w:type="dxa"/>
            <w:shd w:val="clear" w:color="auto" w:fill="FFFFFF"/>
          </w:tcPr>
          <w:p w14:paraId="461DA015" w14:textId="77777777" w:rsidR="00375C76" w:rsidRPr="00206CA1" w:rsidRDefault="00375C76" w:rsidP="00375C76">
            <w:pPr>
              <w:jc w:val="center"/>
              <w:rPr>
                <w:szCs w:val="22"/>
              </w:rPr>
            </w:pPr>
          </w:p>
        </w:tc>
      </w:tr>
      <w:tr w:rsidR="004833F9" w:rsidRPr="00206CA1" w14:paraId="7673B2EF" w14:textId="77777777" w:rsidTr="004363BB">
        <w:trPr>
          <w:cantSplit/>
        </w:trPr>
        <w:tc>
          <w:tcPr>
            <w:tcW w:w="2668" w:type="dxa"/>
            <w:gridSpan w:val="2"/>
            <w:shd w:val="clear" w:color="auto" w:fill="FFFFFF"/>
          </w:tcPr>
          <w:p w14:paraId="1B33DB64" w14:textId="77777777" w:rsidR="004833F9" w:rsidRPr="00206CA1" w:rsidRDefault="004833F9" w:rsidP="004833F9">
            <w:pPr>
              <w:spacing w:line="240" w:lineRule="atLeast"/>
              <w:ind w:left="191" w:hanging="180"/>
              <w:rPr>
                <w:szCs w:val="22"/>
              </w:rPr>
            </w:pPr>
            <w:r w:rsidRPr="00206CA1">
              <w:rPr>
                <w:szCs w:val="22"/>
              </w:rPr>
              <w:t xml:space="preserve">Solar Power (Korat </w:t>
            </w:r>
            <w:r w:rsidRPr="00206CA1">
              <w:rPr>
                <w:szCs w:val="22"/>
                <w:lang w:val="en-US"/>
              </w:rPr>
              <w:t>1</w:t>
            </w:r>
            <w:r w:rsidRPr="00206CA1">
              <w:rPr>
                <w:szCs w:val="22"/>
              </w:rPr>
              <w:t>) Company Limited</w:t>
            </w:r>
          </w:p>
        </w:tc>
        <w:tc>
          <w:tcPr>
            <w:tcW w:w="2510" w:type="dxa"/>
            <w:shd w:val="clear" w:color="auto" w:fill="FFFFFF"/>
          </w:tcPr>
          <w:p w14:paraId="2F74477F" w14:textId="77777777" w:rsidR="004833F9" w:rsidRPr="00206CA1" w:rsidRDefault="004833F9" w:rsidP="004833F9">
            <w:pPr>
              <w:spacing w:line="240" w:lineRule="atLeast"/>
              <w:ind w:left="119" w:hanging="119"/>
              <w:rPr>
                <w:szCs w:val="22"/>
              </w:rPr>
            </w:pPr>
            <w:r w:rsidRPr="00206CA1">
              <w:rPr>
                <w:szCs w:val="22"/>
              </w:rPr>
              <w:t>Production and distribution of electricity from solar energy</w:t>
            </w:r>
          </w:p>
        </w:tc>
        <w:tc>
          <w:tcPr>
            <w:tcW w:w="1440" w:type="dxa"/>
            <w:shd w:val="clear" w:color="auto" w:fill="FFFFFF"/>
          </w:tcPr>
          <w:p w14:paraId="1AE7A782" w14:textId="77777777" w:rsidR="004833F9" w:rsidRPr="00206CA1" w:rsidRDefault="004833F9" w:rsidP="004833F9">
            <w:pPr>
              <w:tabs>
                <w:tab w:val="decimal" w:pos="765"/>
              </w:tabs>
              <w:spacing w:line="240" w:lineRule="atLeast"/>
              <w:jc w:val="center"/>
              <w:rPr>
                <w:szCs w:val="22"/>
              </w:rPr>
            </w:pPr>
            <w:r w:rsidRPr="00206CA1">
              <w:rPr>
                <w:szCs w:val="22"/>
              </w:rPr>
              <w:t>Thailand</w:t>
            </w:r>
          </w:p>
        </w:tc>
        <w:tc>
          <w:tcPr>
            <w:tcW w:w="1287" w:type="dxa"/>
            <w:shd w:val="clear" w:color="auto" w:fill="FFFFFF"/>
          </w:tcPr>
          <w:p w14:paraId="4411EDEF" w14:textId="04C1ADD5" w:rsidR="004833F9" w:rsidRPr="00206CA1" w:rsidRDefault="00302912" w:rsidP="004833F9">
            <w:pPr>
              <w:ind w:right="-79"/>
              <w:jc w:val="center"/>
              <w:rPr>
                <w:szCs w:val="22"/>
              </w:rPr>
            </w:pPr>
            <w:r>
              <w:rPr>
                <w:szCs w:val="22"/>
              </w:rPr>
              <w:t>85</w:t>
            </w:r>
          </w:p>
        </w:tc>
        <w:tc>
          <w:tcPr>
            <w:tcW w:w="180" w:type="dxa"/>
            <w:shd w:val="clear" w:color="auto" w:fill="FFFFFF"/>
          </w:tcPr>
          <w:p w14:paraId="7EE1BD24" w14:textId="77777777" w:rsidR="004833F9" w:rsidRPr="00206CA1" w:rsidRDefault="004833F9" w:rsidP="004833F9">
            <w:pPr>
              <w:jc w:val="center"/>
              <w:rPr>
                <w:szCs w:val="22"/>
              </w:rPr>
            </w:pPr>
          </w:p>
        </w:tc>
        <w:tc>
          <w:tcPr>
            <w:tcW w:w="1260" w:type="dxa"/>
            <w:shd w:val="clear" w:color="auto" w:fill="FFFFFF"/>
          </w:tcPr>
          <w:p w14:paraId="35220DAF" w14:textId="5EBAE53C" w:rsidR="004833F9" w:rsidRPr="00206CA1" w:rsidRDefault="004833F9" w:rsidP="004833F9">
            <w:pPr>
              <w:ind w:right="-79"/>
              <w:jc w:val="center"/>
              <w:rPr>
                <w:szCs w:val="22"/>
              </w:rPr>
            </w:pPr>
            <w:r w:rsidRPr="00206CA1">
              <w:rPr>
                <w:szCs w:val="22"/>
              </w:rPr>
              <w:t>85</w:t>
            </w:r>
          </w:p>
        </w:tc>
      </w:tr>
      <w:tr w:rsidR="004833F9" w:rsidRPr="00206CA1" w14:paraId="63182476" w14:textId="77777777" w:rsidTr="004363BB">
        <w:trPr>
          <w:cantSplit/>
        </w:trPr>
        <w:tc>
          <w:tcPr>
            <w:tcW w:w="2668" w:type="dxa"/>
            <w:gridSpan w:val="2"/>
            <w:shd w:val="clear" w:color="auto" w:fill="FFFFFF"/>
          </w:tcPr>
          <w:p w14:paraId="4FA47C26" w14:textId="77777777" w:rsidR="004833F9" w:rsidRPr="00206CA1" w:rsidRDefault="004833F9" w:rsidP="004833F9">
            <w:pPr>
              <w:spacing w:line="240" w:lineRule="atLeast"/>
              <w:ind w:left="191" w:hanging="180"/>
              <w:rPr>
                <w:szCs w:val="22"/>
              </w:rPr>
            </w:pPr>
            <w:r w:rsidRPr="00206CA1">
              <w:rPr>
                <w:szCs w:val="22"/>
              </w:rPr>
              <w:t xml:space="preserve">Solar Power (Korat </w:t>
            </w:r>
            <w:r w:rsidRPr="00206CA1">
              <w:rPr>
                <w:szCs w:val="22"/>
                <w:lang w:val="en-US"/>
              </w:rPr>
              <w:t>2</w:t>
            </w:r>
            <w:r w:rsidRPr="00206CA1">
              <w:rPr>
                <w:szCs w:val="22"/>
              </w:rPr>
              <w:t>) Company Limited</w:t>
            </w:r>
          </w:p>
        </w:tc>
        <w:tc>
          <w:tcPr>
            <w:tcW w:w="2510" w:type="dxa"/>
            <w:shd w:val="clear" w:color="auto" w:fill="FFFFFF"/>
          </w:tcPr>
          <w:p w14:paraId="743BAB6C" w14:textId="77777777" w:rsidR="004833F9" w:rsidRPr="00206CA1" w:rsidRDefault="004833F9" w:rsidP="004833F9">
            <w:pPr>
              <w:ind w:left="101" w:hanging="101"/>
              <w:rPr>
                <w:szCs w:val="22"/>
              </w:rPr>
            </w:pPr>
            <w:r w:rsidRPr="00206CA1">
              <w:rPr>
                <w:szCs w:val="22"/>
              </w:rPr>
              <w:t>Production and distribution of electricity from solar energy</w:t>
            </w:r>
          </w:p>
        </w:tc>
        <w:tc>
          <w:tcPr>
            <w:tcW w:w="1440" w:type="dxa"/>
            <w:shd w:val="clear" w:color="auto" w:fill="FFFFFF"/>
          </w:tcPr>
          <w:p w14:paraId="302C4479" w14:textId="77777777" w:rsidR="004833F9" w:rsidRPr="00206CA1" w:rsidRDefault="004833F9" w:rsidP="004833F9">
            <w:pPr>
              <w:tabs>
                <w:tab w:val="decimal" w:pos="765"/>
              </w:tabs>
              <w:spacing w:line="240" w:lineRule="atLeast"/>
              <w:jc w:val="center"/>
              <w:rPr>
                <w:szCs w:val="22"/>
              </w:rPr>
            </w:pPr>
            <w:r w:rsidRPr="00206CA1">
              <w:rPr>
                <w:szCs w:val="22"/>
              </w:rPr>
              <w:t>Thailand</w:t>
            </w:r>
          </w:p>
        </w:tc>
        <w:tc>
          <w:tcPr>
            <w:tcW w:w="1287" w:type="dxa"/>
            <w:shd w:val="clear" w:color="auto" w:fill="FFFFFF"/>
          </w:tcPr>
          <w:p w14:paraId="2D4BA1B6" w14:textId="27C3FDE4" w:rsidR="004833F9" w:rsidRPr="007B21A1" w:rsidRDefault="001C6060" w:rsidP="004833F9">
            <w:pPr>
              <w:ind w:right="-79"/>
              <w:jc w:val="center"/>
              <w:rPr>
                <w:rFonts w:cs="Angsana New"/>
                <w:szCs w:val="28"/>
                <w:lang w:val="en-US" w:bidi="th-TH"/>
              </w:rPr>
            </w:pPr>
            <w:r>
              <w:rPr>
                <w:rFonts w:cs="Angsana New"/>
                <w:szCs w:val="28"/>
                <w:lang w:val="en-US" w:bidi="th-TH"/>
              </w:rPr>
              <w:t>56</w:t>
            </w:r>
          </w:p>
        </w:tc>
        <w:tc>
          <w:tcPr>
            <w:tcW w:w="180" w:type="dxa"/>
            <w:shd w:val="clear" w:color="auto" w:fill="FFFFFF"/>
          </w:tcPr>
          <w:p w14:paraId="49878F18" w14:textId="77777777" w:rsidR="004833F9" w:rsidRPr="00206CA1" w:rsidRDefault="004833F9" w:rsidP="004833F9">
            <w:pPr>
              <w:jc w:val="center"/>
              <w:rPr>
                <w:szCs w:val="22"/>
              </w:rPr>
            </w:pPr>
          </w:p>
        </w:tc>
        <w:tc>
          <w:tcPr>
            <w:tcW w:w="1260" w:type="dxa"/>
            <w:shd w:val="clear" w:color="auto" w:fill="FFFFFF"/>
          </w:tcPr>
          <w:p w14:paraId="70896C99" w14:textId="67FDD92D" w:rsidR="004833F9" w:rsidRPr="00206CA1" w:rsidRDefault="004833F9" w:rsidP="004833F9">
            <w:pPr>
              <w:ind w:right="-79"/>
              <w:jc w:val="center"/>
              <w:rPr>
                <w:szCs w:val="22"/>
              </w:rPr>
            </w:pPr>
            <w:r>
              <w:rPr>
                <w:rFonts w:cs="Angsana New"/>
                <w:szCs w:val="28"/>
                <w:lang w:val="en-US" w:bidi="th-TH"/>
              </w:rPr>
              <w:t>56</w:t>
            </w:r>
          </w:p>
        </w:tc>
      </w:tr>
      <w:tr w:rsidR="004833F9" w:rsidRPr="00206CA1" w14:paraId="3743FC8F" w14:textId="77777777" w:rsidTr="004363BB">
        <w:trPr>
          <w:cantSplit/>
        </w:trPr>
        <w:tc>
          <w:tcPr>
            <w:tcW w:w="2668" w:type="dxa"/>
            <w:gridSpan w:val="2"/>
            <w:shd w:val="clear" w:color="auto" w:fill="FFFFFF"/>
          </w:tcPr>
          <w:p w14:paraId="303BBEE0" w14:textId="77777777" w:rsidR="004833F9" w:rsidRPr="00206CA1" w:rsidRDefault="004833F9" w:rsidP="004833F9">
            <w:pPr>
              <w:spacing w:line="240" w:lineRule="atLeast"/>
              <w:ind w:left="191" w:hanging="180"/>
              <w:rPr>
                <w:szCs w:val="22"/>
              </w:rPr>
            </w:pPr>
            <w:r w:rsidRPr="00206CA1">
              <w:rPr>
                <w:szCs w:val="22"/>
              </w:rPr>
              <w:t xml:space="preserve">Solar Power (Korat </w:t>
            </w:r>
            <w:r w:rsidRPr="00206CA1">
              <w:rPr>
                <w:szCs w:val="22"/>
                <w:lang w:val="en-US"/>
              </w:rPr>
              <w:t>3</w:t>
            </w:r>
            <w:r w:rsidRPr="00206CA1">
              <w:rPr>
                <w:szCs w:val="22"/>
              </w:rPr>
              <w:t>) Company Limited</w:t>
            </w:r>
          </w:p>
        </w:tc>
        <w:tc>
          <w:tcPr>
            <w:tcW w:w="2510" w:type="dxa"/>
            <w:shd w:val="clear" w:color="auto" w:fill="FFFFFF"/>
          </w:tcPr>
          <w:p w14:paraId="7F166273" w14:textId="77777777" w:rsidR="004833F9" w:rsidRPr="00206CA1" w:rsidRDefault="004833F9" w:rsidP="004833F9">
            <w:pPr>
              <w:ind w:left="101" w:hanging="101"/>
              <w:rPr>
                <w:szCs w:val="22"/>
              </w:rPr>
            </w:pPr>
            <w:r w:rsidRPr="00206CA1">
              <w:rPr>
                <w:szCs w:val="22"/>
              </w:rPr>
              <w:t>Production and distribution of electricity from solar energy</w:t>
            </w:r>
          </w:p>
        </w:tc>
        <w:tc>
          <w:tcPr>
            <w:tcW w:w="1440" w:type="dxa"/>
            <w:shd w:val="clear" w:color="auto" w:fill="FFFFFF"/>
          </w:tcPr>
          <w:p w14:paraId="18CBD622" w14:textId="77777777" w:rsidR="004833F9" w:rsidRPr="00206CA1" w:rsidRDefault="004833F9" w:rsidP="004833F9">
            <w:pPr>
              <w:tabs>
                <w:tab w:val="decimal" w:pos="765"/>
              </w:tabs>
              <w:spacing w:line="240" w:lineRule="atLeast"/>
              <w:jc w:val="center"/>
              <w:rPr>
                <w:szCs w:val="22"/>
              </w:rPr>
            </w:pPr>
            <w:r w:rsidRPr="00206CA1">
              <w:rPr>
                <w:szCs w:val="22"/>
              </w:rPr>
              <w:t>Thailand</w:t>
            </w:r>
          </w:p>
        </w:tc>
        <w:tc>
          <w:tcPr>
            <w:tcW w:w="1287" w:type="dxa"/>
            <w:shd w:val="clear" w:color="auto" w:fill="FFFFFF"/>
          </w:tcPr>
          <w:p w14:paraId="5EE28FAC" w14:textId="6ABF11F9" w:rsidR="004833F9" w:rsidRPr="00206CA1" w:rsidRDefault="003459F8" w:rsidP="004833F9">
            <w:pPr>
              <w:ind w:right="-79"/>
              <w:jc w:val="center"/>
              <w:rPr>
                <w:szCs w:val="22"/>
              </w:rPr>
            </w:pPr>
            <w:r>
              <w:rPr>
                <w:szCs w:val="22"/>
              </w:rPr>
              <w:t>60</w:t>
            </w:r>
          </w:p>
        </w:tc>
        <w:tc>
          <w:tcPr>
            <w:tcW w:w="180" w:type="dxa"/>
            <w:shd w:val="clear" w:color="auto" w:fill="FFFFFF"/>
          </w:tcPr>
          <w:p w14:paraId="34AE919A" w14:textId="77777777" w:rsidR="004833F9" w:rsidRPr="00206CA1" w:rsidRDefault="004833F9" w:rsidP="004833F9">
            <w:pPr>
              <w:jc w:val="center"/>
              <w:rPr>
                <w:szCs w:val="22"/>
              </w:rPr>
            </w:pPr>
          </w:p>
        </w:tc>
        <w:tc>
          <w:tcPr>
            <w:tcW w:w="1260" w:type="dxa"/>
            <w:shd w:val="clear" w:color="auto" w:fill="FFFFFF"/>
          </w:tcPr>
          <w:p w14:paraId="28148BCD" w14:textId="53BBF447" w:rsidR="004833F9" w:rsidRPr="00206CA1" w:rsidRDefault="004833F9" w:rsidP="004833F9">
            <w:pPr>
              <w:ind w:right="-79"/>
              <w:jc w:val="center"/>
              <w:rPr>
                <w:szCs w:val="22"/>
              </w:rPr>
            </w:pPr>
            <w:r w:rsidRPr="00206CA1">
              <w:rPr>
                <w:szCs w:val="22"/>
              </w:rPr>
              <w:t>60</w:t>
            </w:r>
          </w:p>
        </w:tc>
      </w:tr>
      <w:tr w:rsidR="004833F9" w:rsidRPr="00206CA1" w14:paraId="23E72D45" w14:textId="77777777" w:rsidTr="004363BB">
        <w:trPr>
          <w:cantSplit/>
        </w:trPr>
        <w:tc>
          <w:tcPr>
            <w:tcW w:w="2668" w:type="dxa"/>
            <w:gridSpan w:val="2"/>
            <w:shd w:val="clear" w:color="auto" w:fill="FFFFFF"/>
          </w:tcPr>
          <w:p w14:paraId="463CBF8F" w14:textId="77777777" w:rsidR="004833F9" w:rsidRPr="00206CA1" w:rsidRDefault="004833F9" w:rsidP="004833F9">
            <w:pPr>
              <w:spacing w:line="240" w:lineRule="atLeast"/>
              <w:ind w:left="191" w:hanging="180"/>
              <w:rPr>
                <w:szCs w:val="22"/>
              </w:rPr>
            </w:pPr>
            <w:r w:rsidRPr="00206CA1">
              <w:rPr>
                <w:szCs w:val="22"/>
              </w:rPr>
              <w:t xml:space="preserve">Solar Power (Korat </w:t>
            </w:r>
            <w:r w:rsidRPr="00206CA1">
              <w:rPr>
                <w:szCs w:val="22"/>
                <w:lang w:val="en-US"/>
              </w:rPr>
              <w:t>4</w:t>
            </w:r>
            <w:r w:rsidRPr="00206CA1">
              <w:rPr>
                <w:szCs w:val="22"/>
              </w:rPr>
              <w:t>) Company Limited</w:t>
            </w:r>
          </w:p>
        </w:tc>
        <w:tc>
          <w:tcPr>
            <w:tcW w:w="2510" w:type="dxa"/>
            <w:shd w:val="clear" w:color="auto" w:fill="FFFFFF"/>
          </w:tcPr>
          <w:p w14:paraId="238DA0FA" w14:textId="77777777" w:rsidR="004833F9" w:rsidRPr="00206CA1" w:rsidRDefault="004833F9" w:rsidP="004833F9">
            <w:pPr>
              <w:ind w:left="101" w:hanging="101"/>
              <w:rPr>
                <w:szCs w:val="22"/>
              </w:rPr>
            </w:pPr>
            <w:r w:rsidRPr="00206CA1">
              <w:rPr>
                <w:szCs w:val="22"/>
              </w:rPr>
              <w:t>Production and distribution of electricity from solar energy</w:t>
            </w:r>
          </w:p>
        </w:tc>
        <w:tc>
          <w:tcPr>
            <w:tcW w:w="1440" w:type="dxa"/>
            <w:shd w:val="clear" w:color="auto" w:fill="FFFFFF"/>
          </w:tcPr>
          <w:p w14:paraId="0B654A00" w14:textId="77777777" w:rsidR="004833F9" w:rsidRPr="00206CA1" w:rsidRDefault="004833F9" w:rsidP="004833F9">
            <w:pPr>
              <w:tabs>
                <w:tab w:val="decimal" w:pos="765"/>
              </w:tabs>
              <w:spacing w:line="240" w:lineRule="atLeast"/>
              <w:jc w:val="center"/>
              <w:rPr>
                <w:szCs w:val="22"/>
              </w:rPr>
            </w:pPr>
            <w:r w:rsidRPr="00206CA1">
              <w:rPr>
                <w:szCs w:val="22"/>
              </w:rPr>
              <w:t>Thailand</w:t>
            </w:r>
          </w:p>
        </w:tc>
        <w:tc>
          <w:tcPr>
            <w:tcW w:w="1287" w:type="dxa"/>
            <w:shd w:val="clear" w:color="auto" w:fill="FFFFFF"/>
          </w:tcPr>
          <w:p w14:paraId="47D497CC" w14:textId="7DB7296C" w:rsidR="004833F9" w:rsidRPr="00206CA1" w:rsidRDefault="003459F8" w:rsidP="004833F9">
            <w:pPr>
              <w:ind w:right="-79"/>
              <w:jc w:val="center"/>
              <w:rPr>
                <w:szCs w:val="22"/>
              </w:rPr>
            </w:pPr>
            <w:r>
              <w:rPr>
                <w:szCs w:val="22"/>
              </w:rPr>
              <w:t>60</w:t>
            </w:r>
          </w:p>
        </w:tc>
        <w:tc>
          <w:tcPr>
            <w:tcW w:w="180" w:type="dxa"/>
            <w:shd w:val="clear" w:color="auto" w:fill="FFFFFF"/>
          </w:tcPr>
          <w:p w14:paraId="41D056FC" w14:textId="77777777" w:rsidR="004833F9" w:rsidRPr="00206CA1" w:rsidRDefault="004833F9" w:rsidP="004833F9">
            <w:pPr>
              <w:jc w:val="center"/>
              <w:rPr>
                <w:szCs w:val="22"/>
              </w:rPr>
            </w:pPr>
          </w:p>
        </w:tc>
        <w:tc>
          <w:tcPr>
            <w:tcW w:w="1260" w:type="dxa"/>
            <w:shd w:val="clear" w:color="auto" w:fill="FFFFFF"/>
          </w:tcPr>
          <w:p w14:paraId="70A5CE45" w14:textId="7C625BFD" w:rsidR="004833F9" w:rsidRPr="00206CA1" w:rsidRDefault="004833F9" w:rsidP="004833F9">
            <w:pPr>
              <w:ind w:right="-79"/>
              <w:jc w:val="center"/>
              <w:rPr>
                <w:szCs w:val="22"/>
              </w:rPr>
            </w:pPr>
            <w:r w:rsidRPr="00206CA1">
              <w:rPr>
                <w:szCs w:val="22"/>
              </w:rPr>
              <w:t>60</w:t>
            </w:r>
          </w:p>
        </w:tc>
      </w:tr>
      <w:tr w:rsidR="004833F9" w:rsidRPr="00206CA1" w14:paraId="5AB59DF5" w14:textId="77777777" w:rsidTr="004363BB">
        <w:trPr>
          <w:cantSplit/>
        </w:trPr>
        <w:tc>
          <w:tcPr>
            <w:tcW w:w="2668" w:type="dxa"/>
            <w:gridSpan w:val="2"/>
            <w:shd w:val="clear" w:color="auto" w:fill="FFFFFF"/>
          </w:tcPr>
          <w:p w14:paraId="76C081CF" w14:textId="77777777" w:rsidR="004833F9" w:rsidRPr="00206CA1" w:rsidRDefault="004833F9" w:rsidP="004833F9">
            <w:pPr>
              <w:spacing w:line="240" w:lineRule="atLeast"/>
              <w:ind w:left="191" w:hanging="180"/>
              <w:rPr>
                <w:szCs w:val="22"/>
              </w:rPr>
            </w:pPr>
            <w:r w:rsidRPr="00206CA1">
              <w:rPr>
                <w:szCs w:val="22"/>
              </w:rPr>
              <w:t xml:space="preserve">Solar Power (Korat </w:t>
            </w:r>
            <w:r w:rsidRPr="00206CA1">
              <w:rPr>
                <w:szCs w:val="22"/>
                <w:lang w:val="en-US"/>
              </w:rPr>
              <w:t>5</w:t>
            </w:r>
            <w:r w:rsidRPr="00206CA1">
              <w:rPr>
                <w:szCs w:val="22"/>
              </w:rPr>
              <w:t>) Company Limited</w:t>
            </w:r>
          </w:p>
        </w:tc>
        <w:tc>
          <w:tcPr>
            <w:tcW w:w="2510" w:type="dxa"/>
            <w:shd w:val="clear" w:color="auto" w:fill="FFFFFF"/>
          </w:tcPr>
          <w:p w14:paraId="5240E8EB" w14:textId="77777777" w:rsidR="004833F9" w:rsidRPr="00206CA1" w:rsidRDefault="004833F9" w:rsidP="004833F9">
            <w:pPr>
              <w:ind w:left="101" w:hanging="101"/>
              <w:rPr>
                <w:szCs w:val="22"/>
              </w:rPr>
            </w:pPr>
            <w:r w:rsidRPr="00206CA1">
              <w:rPr>
                <w:szCs w:val="22"/>
              </w:rPr>
              <w:t>Production and distribution of electricity from solar energy</w:t>
            </w:r>
          </w:p>
        </w:tc>
        <w:tc>
          <w:tcPr>
            <w:tcW w:w="1440" w:type="dxa"/>
            <w:shd w:val="clear" w:color="auto" w:fill="FFFFFF"/>
          </w:tcPr>
          <w:p w14:paraId="1F346FFE" w14:textId="77777777" w:rsidR="004833F9" w:rsidRPr="00206CA1" w:rsidRDefault="004833F9" w:rsidP="004833F9">
            <w:pPr>
              <w:tabs>
                <w:tab w:val="decimal" w:pos="765"/>
              </w:tabs>
              <w:spacing w:line="240" w:lineRule="atLeast"/>
              <w:jc w:val="center"/>
              <w:rPr>
                <w:szCs w:val="22"/>
              </w:rPr>
            </w:pPr>
            <w:r w:rsidRPr="00206CA1">
              <w:rPr>
                <w:szCs w:val="22"/>
              </w:rPr>
              <w:t>Thailand</w:t>
            </w:r>
          </w:p>
        </w:tc>
        <w:tc>
          <w:tcPr>
            <w:tcW w:w="1287" w:type="dxa"/>
            <w:shd w:val="clear" w:color="auto" w:fill="FFFFFF"/>
          </w:tcPr>
          <w:p w14:paraId="39B916FA" w14:textId="0CDDB7A7" w:rsidR="004833F9" w:rsidRPr="00206CA1" w:rsidRDefault="00A03BF1" w:rsidP="004833F9">
            <w:pPr>
              <w:jc w:val="center"/>
              <w:rPr>
                <w:szCs w:val="22"/>
              </w:rPr>
            </w:pPr>
            <w:r>
              <w:rPr>
                <w:szCs w:val="22"/>
              </w:rPr>
              <w:t>100</w:t>
            </w:r>
          </w:p>
        </w:tc>
        <w:tc>
          <w:tcPr>
            <w:tcW w:w="180" w:type="dxa"/>
            <w:shd w:val="clear" w:color="auto" w:fill="FFFFFF"/>
          </w:tcPr>
          <w:p w14:paraId="0CB3350A" w14:textId="77777777" w:rsidR="004833F9" w:rsidRPr="00206CA1" w:rsidRDefault="004833F9" w:rsidP="004833F9">
            <w:pPr>
              <w:jc w:val="center"/>
              <w:rPr>
                <w:szCs w:val="22"/>
              </w:rPr>
            </w:pPr>
          </w:p>
        </w:tc>
        <w:tc>
          <w:tcPr>
            <w:tcW w:w="1260" w:type="dxa"/>
            <w:shd w:val="clear" w:color="auto" w:fill="FFFFFF"/>
          </w:tcPr>
          <w:p w14:paraId="5206674C" w14:textId="3305C9B4" w:rsidR="004833F9" w:rsidRPr="00206CA1" w:rsidRDefault="004833F9" w:rsidP="004833F9">
            <w:pPr>
              <w:jc w:val="center"/>
              <w:rPr>
                <w:szCs w:val="22"/>
              </w:rPr>
            </w:pPr>
            <w:r w:rsidRPr="00206CA1">
              <w:rPr>
                <w:szCs w:val="22"/>
              </w:rPr>
              <w:t>100</w:t>
            </w:r>
          </w:p>
        </w:tc>
      </w:tr>
      <w:tr w:rsidR="004833F9" w:rsidRPr="00206CA1" w14:paraId="6006547E" w14:textId="77777777" w:rsidTr="004363BB">
        <w:trPr>
          <w:cantSplit/>
        </w:trPr>
        <w:tc>
          <w:tcPr>
            <w:tcW w:w="2668" w:type="dxa"/>
            <w:gridSpan w:val="2"/>
            <w:shd w:val="clear" w:color="auto" w:fill="FFFFFF"/>
          </w:tcPr>
          <w:p w14:paraId="0479A78F" w14:textId="77777777" w:rsidR="004833F9" w:rsidRPr="00206CA1" w:rsidRDefault="004833F9" w:rsidP="004833F9">
            <w:pPr>
              <w:spacing w:line="240" w:lineRule="atLeast"/>
              <w:ind w:left="191" w:hanging="180"/>
              <w:rPr>
                <w:szCs w:val="22"/>
              </w:rPr>
            </w:pPr>
            <w:r w:rsidRPr="00206CA1">
              <w:rPr>
                <w:szCs w:val="22"/>
              </w:rPr>
              <w:t xml:space="preserve">Solar Power (Korat </w:t>
            </w:r>
            <w:r w:rsidRPr="00206CA1">
              <w:rPr>
                <w:szCs w:val="22"/>
                <w:lang w:val="en-US"/>
              </w:rPr>
              <w:t>6</w:t>
            </w:r>
            <w:r w:rsidRPr="00206CA1">
              <w:rPr>
                <w:szCs w:val="22"/>
              </w:rPr>
              <w:t>) Company Limited</w:t>
            </w:r>
          </w:p>
        </w:tc>
        <w:tc>
          <w:tcPr>
            <w:tcW w:w="2510" w:type="dxa"/>
            <w:shd w:val="clear" w:color="auto" w:fill="FFFFFF"/>
          </w:tcPr>
          <w:p w14:paraId="4A1DCD79" w14:textId="77777777" w:rsidR="004833F9" w:rsidRPr="00206CA1" w:rsidRDefault="004833F9" w:rsidP="004833F9">
            <w:pPr>
              <w:ind w:left="101" w:hanging="101"/>
              <w:rPr>
                <w:szCs w:val="22"/>
              </w:rPr>
            </w:pPr>
            <w:r w:rsidRPr="00206CA1">
              <w:rPr>
                <w:szCs w:val="22"/>
              </w:rPr>
              <w:t>Production and distribution of electricity from solar energy</w:t>
            </w:r>
          </w:p>
        </w:tc>
        <w:tc>
          <w:tcPr>
            <w:tcW w:w="1440" w:type="dxa"/>
            <w:shd w:val="clear" w:color="auto" w:fill="FFFFFF"/>
          </w:tcPr>
          <w:p w14:paraId="74608175" w14:textId="77777777" w:rsidR="004833F9" w:rsidRPr="00206CA1" w:rsidRDefault="004833F9" w:rsidP="004833F9">
            <w:pPr>
              <w:tabs>
                <w:tab w:val="decimal" w:pos="765"/>
              </w:tabs>
              <w:spacing w:line="240" w:lineRule="atLeast"/>
              <w:jc w:val="center"/>
              <w:rPr>
                <w:szCs w:val="22"/>
              </w:rPr>
            </w:pPr>
            <w:r w:rsidRPr="00206CA1">
              <w:rPr>
                <w:szCs w:val="22"/>
              </w:rPr>
              <w:t>Thailand</w:t>
            </w:r>
          </w:p>
        </w:tc>
        <w:tc>
          <w:tcPr>
            <w:tcW w:w="1287" w:type="dxa"/>
            <w:shd w:val="clear" w:color="auto" w:fill="FFFFFF"/>
          </w:tcPr>
          <w:p w14:paraId="355351ED" w14:textId="2BBEA662" w:rsidR="004833F9" w:rsidRPr="00206CA1" w:rsidRDefault="00901AF9" w:rsidP="004833F9">
            <w:pPr>
              <w:jc w:val="center"/>
              <w:rPr>
                <w:szCs w:val="22"/>
              </w:rPr>
            </w:pPr>
            <w:r>
              <w:rPr>
                <w:szCs w:val="22"/>
              </w:rPr>
              <w:t>100</w:t>
            </w:r>
          </w:p>
        </w:tc>
        <w:tc>
          <w:tcPr>
            <w:tcW w:w="180" w:type="dxa"/>
            <w:shd w:val="clear" w:color="auto" w:fill="FFFFFF"/>
          </w:tcPr>
          <w:p w14:paraId="587AC4A4" w14:textId="77777777" w:rsidR="004833F9" w:rsidRPr="00206CA1" w:rsidRDefault="004833F9" w:rsidP="004833F9">
            <w:pPr>
              <w:jc w:val="center"/>
              <w:rPr>
                <w:szCs w:val="22"/>
              </w:rPr>
            </w:pPr>
          </w:p>
        </w:tc>
        <w:tc>
          <w:tcPr>
            <w:tcW w:w="1260" w:type="dxa"/>
            <w:shd w:val="clear" w:color="auto" w:fill="FFFFFF"/>
          </w:tcPr>
          <w:p w14:paraId="78D6B5B8" w14:textId="2A62688D" w:rsidR="004833F9" w:rsidRPr="00206CA1" w:rsidRDefault="004833F9" w:rsidP="004833F9">
            <w:pPr>
              <w:jc w:val="center"/>
              <w:rPr>
                <w:szCs w:val="22"/>
              </w:rPr>
            </w:pPr>
            <w:r w:rsidRPr="00206CA1">
              <w:rPr>
                <w:szCs w:val="22"/>
              </w:rPr>
              <w:t>100</w:t>
            </w:r>
          </w:p>
        </w:tc>
      </w:tr>
      <w:tr w:rsidR="004833F9" w:rsidRPr="00206CA1" w14:paraId="4F6A4E2D" w14:textId="77777777" w:rsidTr="004363BB">
        <w:trPr>
          <w:cantSplit/>
        </w:trPr>
        <w:tc>
          <w:tcPr>
            <w:tcW w:w="2668" w:type="dxa"/>
            <w:gridSpan w:val="2"/>
            <w:shd w:val="clear" w:color="auto" w:fill="FFFFFF"/>
          </w:tcPr>
          <w:p w14:paraId="6DE46154" w14:textId="77777777" w:rsidR="004833F9" w:rsidRPr="00206CA1" w:rsidRDefault="004833F9" w:rsidP="004833F9">
            <w:pPr>
              <w:spacing w:line="240" w:lineRule="atLeast"/>
              <w:ind w:left="191" w:hanging="180"/>
              <w:rPr>
                <w:szCs w:val="22"/>
              </w:rPr>
            </w:pPr>
            <w:r w:rsidRPr="00206CA1">
              <w:rPr>
                <w:szCs w:val="22"/>
              </w:rPr>
              <w:t xml:space="preserve">Solar Power (Korat </w:t>
            </w:r>
            <w:r w:rsidRPr="00206CA1">
              <w:rPr>
                <w:szCs w:val="22"/>
                <w:lang w:val="en-US"/>
              </w:rPr>
              <w:t>7</w:t>
            </w:r>
            <w:r w:rsidRPr="00206CA1">
              <w:rPr>
                <w:szCs w:val="22"/>
              </w:rPr>
              <w:t>) Company Limited</w:t>
            </w:r>
          </w:p>
        </w:tc>
        <w:tc>
          <w:tcPr>
            <w:tcW w:w="2510" w:type="dxa"/>
            <w:shd w:val="clear" w:color="auto" w:fill="FFFFFF"/>
          </w:tcPr>
          <w:p w14:paraId="6D76C182" w14:textId="77777777" w:rsidR="004833F9" w:rsidRPr="00206CA1" w:rsidRDefault="004833F9" w:rsidP="004833F9">
            <w:pPr>
              <w:ind w:left="101" w:hanging="101"/>
              <w:rPr>
                <w:szCs w:val="22"/>
              </w:rPr>
            </w:pPr>
            <w:r w:rsidRPr="00206CA1">
              <w:rPr>
                <w:szCs w:val="22"/>
              </w:rPr>
              <w:t>Production and distribution of electricity from solar energy</w:t>
            </w:r>
          </w:p>
        </w:tc>
        <w:tc>
          <w:tcPr>
            <w:tcW w:w="1440" w:type="dxa"/>
            <w:shd w:val="clear" w:color="auto" w:fill="FFFFFF"/>
          </w:tcPr>
          <w:p w14:paraId="7FEA8AF0" w14:textId="77777777" w:rsidR="004833F9" w:rsidRPr="00206CA1" w:rsidRDefault="004833F9" w:rsidP="004833F9">
            <w:pPr>
              <w:tabs>
                <w:tab w:val="decimal" w:pos="765"/>
              </w:tabs>
              <w:spacing w:line="240" w:lineRule="atLeast"/>
              <w:jc w:val="center"/>
              <w:rPr>
                <w:szCs w:val="22"/>
              </w:rPr>
            </w:pPr>
            <w:r w:rsidRPr="00206CA1">
              <w:rPr>
                <w:szCs w:val="22"/>
              </w:rPr>
              <w:t>Thailand</w:t>
            </w:r>
          </w:p>
        </w:tc>
        <w:tc>
          <w:tcPr>
            <w:tcW w:w="1287" w:type="dxa"/>
            <w:shd w:val="clear" w:color="auto" w:fill="FFFFFF"/>
          </w:tcPr>
          <w:p w14:paraId="63E11CFC" w14:textId="0B4EC6E6" w:rsidR="004833F9" w:rsidRPr="00206CA1" w:rsidRDefault="00BE138A" w:rsidP="004833F9">
            <w:pPr>
              <w:ind w:right="-79"/>
              <w:jc w:val="center"/>
              <w:rPr>
                <w:szCs w:val="22"/>
              </w:rPr>
            </w:pPr>
            <w:r>
              <w:rPr>
                <w:szCs w:val="22"/>
              </w:rPr>
              <w:t>60</w:t>
            </w:r>
          </w:p>
        </w:tc>
        <w:tc>
          <w:tcPr>
            <w:tcW w:w="180" w:type="dxa"/>
            <w:shd w:val="clear" w:color="auto" w:fill="FFFFFF"/>
          </w:tcPr>
          <w:p w14:paraId="4E21DCDE" w14:textId="77777777" w:rsidR="004833F9" w:rsidRPr="00206CA1" w:rsidRDefault="004833F9" w:rsidP="004833F9">
            <w:pPr>
              <w:jc w:val="center"/>
              <w:rPr>
                <w:szCs w:val="22"/>
              </w:rPr>
            </w:pPr>
          </w:p>
        </w:tc>
        <w:tc>
          <w:tcPr>
            <w:tcW w:w="1260" w:type="dxa"/>
            <w:shd w:val="clear" w:color="auto" w:fill="FFFFFF"/>
          </w:tcPr>
          <w:p w14:paraId="04230B04" w14:textId="06480C8D" w:rsidR="004833F9" w:rsidRPr="00206CA1" w:rsidRDefault="004833F9" w:rsidP="004833F9">
            <w:pPr>
              <w:ind w:right="-79"/>
              <w:jc w:val="center"/>
              <w:rPr>
                <w:szCs w:val="22"/>
              </w:rPr>
            </w:pPr>
            <w:r w:rsidRPr="00206CA1">
              <w:rPr>
                <w:szCs w:val="22"/>
              </w:rPr>
              <w:t>60</w:t>
            </w:r>
          </w:p>
        </w:tc>
      </w:tr>
      <w:tr w:rsidR="004833F9" w:rsidRPr="00206CA1" w14:paraId="0BED1DB3" w14:textId="77777777" w:rsidTr="004363BB">
        <w:trPr>
          <w:cantSplit/>
        </w:trPr>
        <w:tc>
          <w:tcPr>
            <w:tcW w:w="2668" w:type="dxa"/>
            <w:gridSpan w:val="2"/>
            <w:shd w:val="clear" w:color="auto" w:fill="FFFFFF"/>
          </w:tcPr>
          <w:p w14:paraId="3C45F741" w14:textId="77777777" w:rsidR="004833F9" w:rsidRPr="00206CA1" w:rsidRDefault="004833F9" w:rsidP="004833F9">
            <w:pPr>
              <w:spacing w:line="240" w:lineRule="atLeast"/>
              <w:ind w:left="191" w:hanging="180"/>
              <w:rPr>
                <w:szCs w:val="22"/>
              </w:rPr>
            </w:pPr>
            <w:r w:rsidRPr="00206CA1">
              <w:rPr>
                <w:szCs w:val="22"/>
              </w:rPr>
              <w:t xml:space="preserve">Solar Power (Korat </w:t>
            </w:r>
            <w:r w:rsidRPr="00206CA1">
              <w:rPr>
                <w:szCs w:val="22"/>
                <w:lang w:val="en-US"/>
              </w:rPr>
              <w:t>8</w:t>
            </w:r>
            <w:r w:rsidRPr="00206CA1">
              <w:rPr>
                <w:szCs w:val="22"/>
              </w:rPr>
              <w:t>) Company Limited</w:t>
            </w:r>
          </w:p>
        </w:tc>
        <w:tc>
          <w:tcPr>
            <w:tcW w:w="2510" w:type="dxa"/>
            <w:shd w:val="clear" w:color="auto" w:fill="FFFFFF"/>
          </w:tcPr>
          <w:p w14:paraId="632B4976" w14:textId="77777777" w:rsidR="004833F9" w:rsidRPr="00206CA1" w:rsidRDefault="004833F9" w:rsidP="004833F9">
            <w:pPr>
              <w:ind w:left="101" w:hanging="101"/>
              <w:rPr>
                <w:szCs w:val="22"/>
              </w:rPr>
            </w:pPr>
            <w:r w:rsidRPr="00206CA1">
              <w:rPr>
                <w:szCs w:val="22"/>
              </w:rPr>
              <w:t>Production and distribution of electricity from solar energy</w:t>
            </w:r>
          </w:p>
        </w:tc>
        <w:tc>
          <w:tcPr>
            <w:tcW w:w="1440" w:type="dxa"/>
            <w:shd w:val="clear" w:color="auto" w:fill="FFFFFF"/>
          </w:tcPr>
          <w:p w14:paraId="0EAE0D56" w14:textId="77777777" w:rsidR="004833F9" w:rsidRPr="00206CA1" w:rsidRDefault="004833F9" w:rsidP="004833F9">
            <w:pPr>
              <w:tabs>
                <w:tab w:val="decimal" w:pos="765"/>
              </w:tabs>
              <w:spacing w:line="240" w:lineRule="atLeast"/>
              <w:jc w:val="center"/>
              <w:rPr>
                <w:szCs w:val="22"/>
              </w:rPr>
            </w:pPr>
            <w:r w:rsidRPr="00206CA1">
              <w:rPr>
                <w:szCs w:val="22"/>
              </w:rPr>
              <w:t>Thailand</w:t>
            </w:r>
          </w:p>
        </w:tc>
        <w:tc>
          <w:tcPr>
            <w:tcW w:w="1287" w:type="dxa"/>
            <w:shd w:val="clear" w:color="auto" w:fill="FFFFFF"/>
          </w:tcPr>
          <w:p w14:paraId="46424B13" w14:textId="39B675ED" w:rsidR="004833F9" w:rsidRPr="00206CA1" w:rsidRDefault="00140822" w:rsidP="004833F9">
            <w:pPr>
              <w:jc w:val="center"/>
              <w:rPr>
                <w:szCs w:val="22"/>
              </w:rPr>
            </w:pPr>
            <w:r>
              <w:rPr>
                <w:szCs w:val="22"/>
              </w:rPr>
              <w:t>100</w:t>
            </w:r>
          </w:p>
        </w:tc>
        <w:tc>
          <w:tcPr>
            <w:tcW w:w="180" w:type="dxa"/>
            <w:shd w:val="clear" w:color="auto" w:fill="FFFFFF"/>
          </w:tcPr>
          <w:p w14:paraId="7846DF88" w14:textId="77777777" w:rsidR="004833F9" w:rsidRPr="00206CA1" w:rsidRDefault="004833F9" w:rsidP="004833F9">
            <w:pPr>
              <w:jc w:val="center"/>
              <w:rPr>
                <w:szCs w:val="22"/>
              </w:rPr>
            </w:pPr>
          </w:p>
        </w:tc>
        <w:tc>
          <w:tcPr>
            <w:tcW w:w="1260" w:type="dxa"/>
            <w:shd w:val="clear" w:color="auto" w:fill="FFFFFF"/>
          </w:tcPr>
          <w:p w14:paraId="51FA571F" w14:textId="0D8E0944" w:rsidR="004833F9" w:rsidRPr="00206CA1" w:rsidRDefault="004833F9" w:rsidP="004833F9">
            <w:pPr>
              <w:jc w:val="center"/>
              <w:rPr>
                <w:szCs w:val="22"/>
              </w:rPr>
            </w:pPr>
            <w:r w:rsidRPr="00206CA1">
              <w:rPr>
                <w:szCs w:val="22"/>
              </w:rPr>
              <w:t>100</w:t>
            </w:r>
          </w:p>
        </w:tc>
      </w:tr>
      <w:tr w:rsidR="004833F9" w:rsidRPr="00206CA1" w14:paraId="4961C3EC" w14:textId="77777777" w:rsidTr="004363BB">
        <w:trPr>
          <w:cantSplit/>
        </w:trPr>
        <w:tc>
          <w:tcPr>
            <w:tcW w:w="2668" w:type="dxa"/>
            <w:gridSpan w:val="2"/>
            <w:shd w:val="clear" w:color="auto" w:fill="FFFFFF"/>
          </w:tcPr>
          <w:p w14:paraId="229922E9" w14:textId="77777777" w:rsidR="004833F9" w:rsidRPr="00206CA1" w:rsidRDefault="004833F9" w:rsidP="004833F9">
            <w:pPr>
              <w:spacing w:line="240" w:lineRule="atLeast"/>
              <w:ind w:left="191" w:hanging="180"/>
              <w:rPr>
                <w:szCs w:val="22"/>
              </w:rPr>
            </w:pPr>
            <w:r w:rsidRPr="00206CA1">
              <w:rPr>
                <w:szCs w:val="22"/>
              </w:rPr>
              <w:t xml:space="preserve">Solar Power (Korat </w:t>
            </w:r>
            <w:r w:rsidRPr="00206CA1">
              <w:rPr>
                <w:szCs w:val="22"/>
                <w:lang w:val="en-US"/>
              </w:rPr>
              <w:t>9</w:t>
            </w:r>
            <w:r w:rsidRPr="00206CA1">
              <w:rPr>
                <w:szCs w:val="22"/>
              </w:rPr>
              <w:t>) Company Limited</w:t>
            </w:r>
          </w:p>
        </w:tc>
        <w:tc>
          <w:tcPr>
            <w:tcW w:w="2510" w:type="dxa"/>
            <w:shd w:val="clear" w:color="auto" w:fill="FFFFFF"/>
          </w:tcPr>
          <w:p w14:paraId="67DD180A" w14:textId="77777777" w:rsidR="004833F9" w:rsidRPr="00206CA1" w:rsidRDefault="004833F9" w:rsidP="004833F9">
            <w:pPr>
              <w:ind w:left="101" w:hanging="101"/>
              <w:rPr>
                <w:szCs w:val="22"/>
              </w:rPr>
            </w:pPr>
            <w:r w:rsidRPr="00206CA1">
              <w:rPr>
                <w:szCs w:val="22"/>
              </w:rPr>
              <w:t>Production and distribution of electricity from solar energy</w:t>
            </w:r>
          </w:p>
        </w:tc>
        <w:tc>
          <w:tcPr>
            <w:tcW w:w="1440" w:type="dxa"/>
            <w:shd w:val="clear" w:color="auto" w:fill="FFFFFF"/>
          </w:tcPr>
          <w:p w14:paraId="27F017D8" w14:textId="77777777" w:rsidR="004833F9" w:rsidRPr="00206CA1" w:rsidRDefault="004833F9" w:rsidP="004833F9">
            <w:pPr>
              <w:tabs>
                <w:tab w:val="decimal" w:pos="765"/>
              </w:tabs>
              <w:spacing w:line="240" w:lineRule="atLeast"/>
              <w:jc w:val="center"/>
              <w:rPr>
                <w:szCs w:val="22"/>
              </w:rPr>
            </w:pPr>
            <w:r w:rsidRPr="00206CA1">
              <w:rPr>
                <w:szCs w:val="22"/>
              </w:rPr>
              <w:t>Thailand</w:t>
            </w:r>
          </w:p>
        </w:tc>
        <w:tc>
          <w:tcPr>
            <w:tcW w:w="1287" w:type="dxa"/>
            <w:shd w:val="clear" w:color="auto" w:fill="FFFFFF"/>
          </w:tcPr>
          <w:p w14:paraId="40CF75A3" w14:textId="5C9F099C" w:rsidR="004833F9" w:rsidRPr="00206CA1" w:rsidRDefault="00140822" w:rsidP="004833F9">
            <w:pPr>
              <w:jc w:val="center"/>
              <w:rPr>
                <w:szCs w:val="22"/>
              </w:rPr>
            </w:pPr>
            <w:r>
              <w:rPr>
                <w:szCs w:val="22"/>
              </w:rPr>
              <w:t>100</w:t>
            </w:r>
          </w:p>
        </w:tc>
        <w:tc>
          <w:tcPr>
            <w:tcW w:w="180" w:type="dxa"/>
            <w:shd w:val="clear" w:color="auto" w:fill="FFFFFF"/>
          </w:tcPr>
          <w:p w14:paraId="71E0C295" w14:textId="77777777" w:rsidR="004833F9" w:rsidRPr="00206CA1" w:rsidRDefault="004833F9" w:rsidP="004833F9">
            <w:pPr>
              <w:jc w:val="center"/>
              <w:rPr>
                <w:szCs w:val="22"/>
              </w:rPr>
            </w:pPr>
          </w:p>
        </w:tc>
        <w:tc>
          <w:tcPr>
            <w:tcW w:w="1260" w:type="dxa"/>
            <w:shd w:val="clear" w:color="auto" w:fill="FFFFFF"/>
          </w:tcPr>
          <w:p w14:paraId="5695BC33" w14:textId="10CB36DC" w:rsidR="004833F9" w:rsidRPr="00206CA1" w:rsidRDefault="004833F9" w:rsidP="004833F9">
            <w:pPr>
              <w:jc w:val="center"/>
              <w:rPr>
                <w:szCs w:val="22"/>
              </w:rPr>
            </w:pPr>
            <w:r w:rsidRPr="00206CA1">
              <w:rPr>
                <w:szCs w:val="22"/>
              </w:rPr>
              <w:t>100</w:t>
            </w:r>
          </w:p>
        </w:tc>
      </w:tr>
      <w:tr w:rsidR="004833F9" w:rsidRPr="00206CA1" w14:paraId="18C311E1" w14:textId="77777777" w:rsidTr="004363BB">
        <w:trPr>
          <w:cantSplit/>
        </w:trPr>
        <w:tc>
          <w:tcPr>
            <w:tcW w:w="2668" w:type="dxa"/>
            <w:gridSpan w:val="2"/>
            <w:shd w:val="clear" w:color="auto" w:fill="FFFFFF"/>
          </w:tcPr>
          <w:p w14:paraId="46A614F1" w14:textId="77777777" w:rsidR="004833F9" w:rsidRPr="00206CA1" w:rsidRDefault="004833F9" w:rsidP="004833F9">
            <w:pPr>
              <w:spacing w:line="240" w:lineRule="atLeast"/>
              <w:ind w:left="191" w:hanging="180"/>
              <w:rPr>
                <w:szCs w:val="22"/>
              </w:rPr>
            </w:pPr>
            <w:r w:rsidRPr="00206CA1">
              <w:rPr>
                <w:szCs w:val="22"/>
              </w:rPr>
              <w:t>Solar Power (</w:t>
            </w:r>
            <w:proofErr w:type="spellStart"/>
            <w:r w:rsidRPr="00206CA1">
              <w:rPr>
                <w:szCs w:val="22"/>
              </w:rPr>
              <w:t>Khonkaen</w:t>
            </w:r>
            <w:proofErr w:type="spellEnd"/>
            <w:r w:rsidRPr="00206CA1">
              <w:rPr>
                <w:szCs w:val="22"/>
              </w:rPr>
              <w:t xml:space="preserve"> </w:t>
            </w:r>
            <w:r w:rsidRPr="00206CA1">
              <w:rPr>
                <w:szCs w:val="22"/>
                <w:lang w:val="en-US"/>
              </w:rPr>
              <w:t>1</w:t>
            </w:r>
            <w:r w:rsidRPr="00206CA1">
              <w:rPr>
                <w:szCs w:val="22"/>
              </w:rPr>
              <w:t xml:space="preserve">) Company Limited </w:t>
            </w:r>
          </w:p>
        </w:tc>
        <w:tc>
          <w:tcPr>
            <w:tcW w:w="2510" w:type="dxa"/>
            <w:shd w:val="clear" w:color="auto" w:fill="FFFFFF"/>
          </w:tcPr>
          <w:p w14:paraId="6C7E4414" w14:textId="77777777" w:rsidR="004833F9" w:rsidRPr="00206CA1" w:rsidRDefault="004833F9" w:rsidP="004833F9">
            <w:pPr>
              <w:ind w:left="101" w:hanging="101"/>
              <w:rPr>
                <w:szCs w:val="22"/>
              </w:rPr>
            </w:pPr>
            <w:r w:rsidRPr="00206CA1">
              <w:rPr>
                <w:szCs w:val="22"/>
              </w:rPr>
              <w:t>Production and distribution of electricity from solar energy</w:t>
            </w:r>
          </w:p>
        </w:tc>
        <w:tc>
          <w:tcPr>
            <w:tcW w:w="1440" w:type="dxa"/>
            <w:shd w:val="clear" w:color="auto" w:fill="FFFFFF"/>
          </w:tcPr>
          <w:p w14:paraId="4306AE00" w14:textId="77777777" w:rsidR="004833F9" w:rsidRPr="00206CA1" w:rsidRDefault="004833F9" w:rsidP="004833F9">
            <w:pPr>
              <w:tabs>
                <w:tab w:val="decimal" w:pos="765"/>
              </w:tabs>
              <w:spacing w:line="240" w:lineRule="atLeast"/>
              <w:jc w:val="center"/>
              <w:rPr>
                <w:szCs w:val="22"/>
              </w:rPr>
            </w:pPr>
            <w:r w:rsidRPr="00206CA1">
              <w:rPr>
                <w:szCs w:val="22"/>
              </w:rPr>
              <w:t>Thailand</w:t>
            </w:r>
          </w:p>
        </w:tc>
        <w:tc>
          <w:tcPr>
            <w:tcW w:w="1287" w:type="dxa"/>
            <w:shd w:val="clear" w:color="auto" w:fill="FFFFFF"/>
          </w:tcPr>
          <w:p w14:paraId="724DFDDA" w14:textId="0FD952B8" w:rsidR="004833F9" w:rsidRPr="00206CA1" w:rsidRDefault="00E92CCF" w:rsidP="004833F9">
            <w:pPr>
              <w:ind w:right="-79"/>
              <w:jc w:val="center"/>
              <w:rPr>
                <w:szCs w:val="22"/>
              </w:rPr>
            </w:pPr>
            <w:r>
              <w:rPr>
                <w:szCs w:val="22"/>
              </w:rPr>
              <w:t>70</w:t>
            </w:r>
          </w:p>
        </w:tc>
        <w:tc>
          <w:tcPr>
            <w:tcW w:w="180" w:type="dxa"/>
            <w:shd w:val="clear" w:color="auto" w:fill="FFFFFF"/>
          </w:tcPr>
          <w:p w14:paraId="35109BD1" w14:textId="77777777" w:rsidR="004833F9" w:rsidRPr="00206CA1" w:rsidRDefault="004833F9" w:rsidP="004833F9">
            <w:pPr>
              <w:jc w:val="center"/>
              <w:rPr>
                <w:szCs w:val="22"/>
              </w:rPr>
            </w:pPr>
          </w:p>
        </w:tc>
        <w:tc>
          <w:tcPr>
            <w:tcW w:w="1260" w:type="dxa"/>
            <w:shd w:val="clear" w:color="auto" w:fill="FFFFFF"/>
          </w:tcPr>
          <w:p w14:paraId="59367212" w14:textId="43D0F098" w:rsidR="004833F9" w:rsidRPr="00206CA1" w:rsidRDefault="004833F9" w:rsidP="004833F9">
            <w:pPr>
              <w:ind w:right="-79"/>
              <w:jc w:val="center"/>
              <w:rPr>
                <w:szCs w:val="22"/>
              </w:rPr>
            </w:pPr>
            <w:r w:rsidRPr="00206CA1">
              <w:rPr>
                <w:szCs w:val="22"/>
              </w:rPr>
              <w:t>70</w:t>
            </w:r>
          </w:p>
        </w:tc>
      </w:tr>
      <w:tr w:rsidR="004833F9" w:rsidRPr="00206CA1" w14:paraId="3D7C0CEC" w14:textId="77777777" w:rsidTr="004363BB">
        <w:trPr>
          <w:cantSplit/>
        </w:trPr>
        <w:tc>
          <w:tcPr>
            <w:tcW w:w="2668" w:type="dxa"/>
            <w:gridSpan w:val="2"/>
            <w:shd w:val="clear" w:color="auto" w:fill="FFFFFF"/>
          </w:tcPr>
          <w:p w14:paraId="0E91A973" w14:textId="77777777" w:rsidR="004833F9" w:rsidRPr="00206CA1" w:rsidRDefault="004833F9" w:rsidP="004833F9">
            <w:pPr>
              <w:spacing w:line="240" w:lineRule="atLeast"/>
              <w:ind w:left="191" w:hanging="180"/>
              <w:rPr>
                <w:szCs w:val="22"/>
              </w:rPr>
            </w:pPr>
            <w:r w:rsidRPr="00206CA1">
              <w:rPr>
                <w:szCs w:val="22"/>
              </w:rPr>
              <w:t>Solar Power (</w:t>
            </w:r>
            <w:proofErr w:type="spellStart"/>
            <w:r w:rsidRPr="00206CA1">
              <w:rPr>
                <w:szCs w:val="22"/>
              </w:rPr>
              <w:t>Khonkaen</w:t>
            </w:r>
            <w:proofErr w:type="spellEnd"/>
            <w:r w:rsidRPr="00206CA1">
              <w:rPr>
                <w:szCs w:val="22"/>
              </w:rPr>
              <w:t xml:space="preserve"> </w:t>
            </w:r>
            <w:r w:rsidRPr="00206CA1">
              <w:rPr>
                <w:szCs w:val="22"/>
                <w:lang w:val="en-US"/>
              </w:rPr>
              <w:t>2</w:t>
            </w:r>
            <w:r w:rsidRPr="00206CA1">
              <w:rPr>
                <w:szCs w:val="22"/>
              </w:rPr>
              <w:t xml:space="preserve">) Company Limited </w:t>
            </w:r>
          </w:p>
        </w:tc>
        <w:tc>
          <w:tcPr>
            <w:tcW w:w="2510" w:type="dxa"/>
            <w:shd w:val="clear" w:color="auto" w:fill="FFFFFF"/>
          </w:tcPr>
          <w:p w14:paraId="051E69E9" w14:textId="77777777" w:rsidR="004833F9" w:rsidRPr="00206CA1" w:rsidRDefault="004833F9" w:rsidP="004833F9">
            <w:pPr>
              <w:ind w:left="101" w:hanging="101"/>
              <w:rPr>
                <w:szCs w:val="22"/>
              </w:rPr>
            </w:pPr>
            <w:r w:rsidRPr="00206CA1">
              <w:rPr>
                <w:szCs w:val="22"/>
              </w:rPr>
              <w:t>Production and distribution of electricity from solar energy</w:t>
            </w:r>
          </w:p>
        </w:tc>
        <w:tc>
          <w:tcPr>
            <w:tcW w:w="1440" w:type="dxa"/>
            <w:shd w:val="clear" w:color="auto" w:fill="FFFFFF"/>
          </w:tcPr>
          <w:p w14:paraId="7AD1CDE8" w14:textId="77777777" w:rsidR="004833F9" w:rsidRPr="00206CA1" w:rsidRDefault="004833F9" w:rsidP="004833F9">
            <w:pPr>
              <w:tabs>
                <w:tab w:val="decimal" w:pos="765"/>
              </w:tabs>
              <w:spacing w:line="240" w:lineRule="atLeast"/>
              <w:jc w:val="center"/>
              <w:rPr>
                <w:szCs w:val="22"/>
              </w:rPr>
            </w:pPr>
            <w:r w:rsidRPr="00206CA1">
              <w:rPr>
                <w:szCs w:val="22"/>
              </w:rPr>
              <w:t>Thailand</w:t>
            </w:r>
          </w:p>
        </w:tc>
        <w:tc>
          <w:tcPr>
            <w:tcW w:w="1287" w:type="dxa"/>
            <w:shd w:val="clear" w:color="auto" w:fill="FFFFFF"/>
          </w:tcPr>
          <w:p w14:paraId="5DD53B4F" w14:textId="4E1DF985" w:rsidR="004833F9" w:rsidRPr="00206CA1" w:rsidRDefault="00416A7A" w:rsidP="004833F9">
            <w:pPr>
              <w:jc w:val="center"/>
              <w:rPr>
                <w:szCs w:val="22"/>
              </w:rPr>
            </w:pPr>
            <w:r>
              <w:rPr>
                <w:szCs w:val="22"/>
              </w:rPr>
              <w:t>100</w:t>
            </w:r>
          </w:p>
        </w:tc>
        <w:tc>
          <w:tcPr>
            <w:tcW w:w="180" w:type="dxa"/>
            <w:shd w:val="clear" w:color="auto" w:fill="FFFFFF"/>
          </w:tcPr>
          <w:p w14:paraId="5851339E" w14:textId="77777777" w:rsidR="004833F9" w:rsidRPr="00206CA1" w:rsidRDefault="004833F9" w:rsidP="004833F9">
            <w:pPr>
              <w:jc w:val="center"/>
              <w:rPr>
                <w:szCs w:val="22"/>
              </w:rPr>
            </w:pPr>
          </w:p>
        </w:tc>
        <w:tc>
          <w:tcPr>
            <w:tcW w:w="1260" w:type="dxa"/>
            <w:shd w:val="clear" w:color="auto" w:fill="FFFFFF"/>
          </w:tcPr>
          <w:p w14:paraId="3E362025" w14:textId="538D0251" w:rsidR="004833F9" w:rsidRPr="00206CA1" w:rsidRDefault="004833F9" w:rsidP="004833F9">
            <w:pPr>
              <w:jc w:val="center"/>
              <w:rPr>
                <w:szCs w:val="22"/>
              </w:rPr>
            </w:pPr>
            <w:r w:rsidRPr="00206CA1">
              <w:rPr>
                <w:szCs w:val="22"/>
              </w:rPr>
              <w:t>100</w:t>
            </w:r>
          </w:p>
        </w:tc>
      </w:tr>
      <w:tr w:rsidR="004833F9" w:rsidRPr="00206CA1" w14:paraId="33DBC4C4" w14:textId="77777777" w:rsidTr="004363BB">
        <w:trPr>
          <w:cantSplit/>
        </w:trPr>
        <w:tc>
          <w:tcPr>
            <w:tcW w:w="2668" w:type="dxa"/>
            <w:gridSpan w:val="2"/>
            <w:shd w:val="clear" w:color="auto" w:fill="FFFFFF"/>
          </w:tcPr>
          <w:p w14:paraId="5B089FA3" w14:textId="77777777" w:rsidR="004833F9" w:rsidRPr="00206CA1" w:rsidRDefault="004833F9" w:rsidP="004833F9">
            <w:pPr>
              <w:spacing w:line="240" w:lineRule="atLeast"/>
              <w:ind w:left="191" w:hanging="180"/>
              <w:rPr>
                <w:szCs w:val="22"/>
              </w:rPr>
            </w:pPr>
            <w:r w:rsidRPr="00206CA1">
              <w:rPr>
                <w:szCs w:val="22"/>
              </w:rPr>
              <w:t>Solar Power (</w:t>
            </w:r>
            <w:proofErr w:type="spellStart"/>
            <w:r w:rsidRPr="00206CA1">
              <w:rPr>
                <w:szCs w:val="22"/>
              </w:rPr>
              <w:t>Khonkaen</w:t>
            </w:r>
            <w:proofErr w:type="spellEnd"/>
            <w:r w:rsidRPr="00206CA1">
              <w:rPr>
                <w:szCs w:val="22"/>
              </w:rPr>
              <w:t xml:space="preserve"> </w:t>
            </w:r>
            <w:r w:rsidRPr="00206CA1">
              <w:rPr>
                <w:szCs w:val="22"/>
                <w:lang w:val="en-US"/>
              </w:rPr>
              <w:t>3</w:t>
            </w:r>
            <w:r w:rsidRPr="00206CA1">
              <w:rPr>
                <w:szCs w:val="22"/>
              </w:rPr>
              <w:t xml:space="preserve">) Company Limited </w:t>
            </w:r>
          </w:p>
        </w:tc>
        <w:tc>
          <w:tcPr>
            <w:tcW w:w="2510" w:type="dxa"/>
            <w:shd w:val="clear" w:color="auto" w:fill="FFFFFF"/>
          </w:tcPr>
          <w:p w14:paraId="74E10B40" w14:textId="77777777" w:rsidR="004833F9" w:rsidRPr="00206CA1" w:rsidRDefault="004833F9" w:rsidP="004833F9">
            <w:pPr>
              <w:ind w:left="101" w:hanging="101"/>
              <w:rPr>
                <w:szCs w:val="22"/>
              </w:rPr>
            </w:pPr>
            <w:r w:rsidRPr="00206CA1">
              <w:rPr>
                <w:szCs w:val="22"/>
              </w:rPr>
              <w:t>Production and distribution of electricity from solar energy</w:t>
            </w:r>
          </w:p>
        </w:tc>
        <w:tc>
          <w:tcPr>
            <w:tcW w:w="1440" w:type="dxa"/>
            <w:shd w:val="clear" w:color="auto" w:fill="FFFFFF"/>
          </w:tcPr>
          <w:p w14:paraId="78798AAF" w14:textId="77777777" w:rsidR="004833F9" w:rsidRPr="00206CA1" w:rsidRDefault="004833F9" w:rsidP="004833F9">
            <w:pPr>
              <w:tabs>
                <w:tab w:val="decimal" w:pos="765"/>
              </w:tabs>
              <w:spacing w:line="240" w:lineRule="atLeast"/>
              <w:jc w:val="center"/>
              <w:rPr>
                <w:szCs w:val="22"/>
              </w:rPr>
            </w:pPr>
            <w:r w:rsidRPr="00206CA1">
              <w:rPr>
                <w:szCs w:val="22"/>
              </w:rPr>
              <w:t>Thailand</w:t>
            </w:r>
          </w:p>
        </w:tc>
        <w:tc>
          <w:tcPr>
            <w:tcW w:w="1287" w:type="dxa"/>
            <w:shd w:val="clear" w:color="auto" w:fill="FFFFFF"/>
          </w:tcPr>
          <w:p w14:paraId="69CA6644" w14:textId="0ADA407E" w:rsidR="004833F9" w:rsidRPr="00206CA1" w:rsidRDefault="00022901" w:rsidP="004833F9">
            <w:pPr>
              <w:jc w:val="center"/>
              <w:rPr>
                <w:szCs w:val="22"/>
              </w:rPr>
            </w:pPr>
            <w:r>
              <w:rPr>
                <w:szCs w:val="22"/>
              </w:rPr>
              <w:t>100</w:t>
            </w:r>
          </w:p>
        </w:tc>
        <w:tc>
          <w:tcPr>
            <w:tcW w:w="180" w:type="dxa"/>
            <w:shd w:val="clear" w:color="auto" w:fill="FFFFFF"/>
          </w:tcPr>
          <w:p w14:paraId="14C220F0" w14:textId="77777777" w:rsidR="004833F9" w:rsidRPr="00206CA1" w:rsidRDefault="004833F9" w:rsidP="004833F9">
            <w:pPr>
              <w:jc w:val="center"/>
              <w:rPr>
                <w:szCs w:val="22"/>
              </w:rPr>
            </w:pPr>
          </w:p>
        </w:tc>
        <w:tc>
          <w:tcPr>
            <w:tcW w:w="1260" w:type="dxa"/>
            <w:shd w:val="clear" w:color="auto" w:fill="FFFFFF"/>
          </w:tcPr>
          <w:p w14:paraId="76764FAE" w14:textId="5A4B647D" w:rsidR="004833F9" w:rsidRPr="00206CA1" w:rsidRDefault="004833F9" w:rsidP="004833F9">
            <w:pPr>
              <w:jc w:val="center"/>
              <w:rPr>
                <w:szCs w:val="22"/>
              </w:rPr>
            </w:pPr>
            <w:r w:rsidRPr="00206CA1">
              <w:rPr>
                <w:szCs w:val="22"/>
              </w:rPr>
              <w:t>100</w:t>
            </w:r>
          </w:p>
        </w:tc>
      </w:tr>
      <w:tr w:rsidR="004833F9" w:rsidRPr="00206CA1" w14:paraId="273A5E27" w14:textId="77777777" w:rsidTr="004363BB">
        <w:trPr>
          <w:cantSplit/>
        </w:trPr>
        <w:tc>
          <w:tcPr>
            <w:tcW w:w="2668" w:type="dxa"/>
            <w:gridSpan w:val="2"/>
            <w:shd w:val="clear" w:color="auto" w:fill="FFFFFF"/>
          </w:tcPr>
          <w:p w14:paraId="1118651A" w14:textId="77777777" w:rsidR="004833F9" w:rsidRPr="00206CA1" w:rsidRDefault="004833F9" w:rsidP="004833F9">
            <w:pPr>
              <w:spacing w:line="240" w:lineRule="atLeast"/>
              <w:ind w:left="191" w:hanging="180"/>
              <w:rPr>
                <w:szCs w:val="22"/>
              </w:rPr>
            </w:pPr>
            <w:r w:rsidRPr="00206CA1">
              <w:rPr>
                <w:szCs w:val="22"/>
              </w:rPr>
              <w:t>Solar Power (</w:t>
            </w:r>
            <w:proofErr w:type="spellStart"/>
            <w:r w:rsidRPr="00206CA1">
              <w:rPr>
                <w:szCs w:val="22"/>
              </w:rPr>
              <w:t>Khonkaen</w:t>
            </w:r>
            <w:proofErr w:type="spellEnd"/>
            <w:r w:rsidRPr="00206CA1">
              <w:rPr>
                <w:szCs w:val="22"/>
              </w:rPr>
              <w:t xml:space="preserve"> </w:t>
            </w:r>
            <w:r w:rsidRPr="00206CA1">
              <w:rPr>
                <w:szCs w:val="22"/>
                <w:lang w:val="en-US"/>
              </w:rPr>
              <w:t>4</w:t>
            </w:r>
            <w:r w:rsidRPr="00206CA1">
              <w:rPr>
                <w:szCs w:val="22"/>
              </w:rPr>
              <w:t xml:space="preserve">) Company Limited </w:t>
            </w:r>
          </w:p>
        </w:tc>
        <w:tc>
          <w:tcPr>
            <w:tcW w:w="2510" w:type="dxa"/>
            <w:shd w:val="clear" w:color="auto" w:fill="FFFFFF"/>
          </w:tcPr>
          <w:p w14:paraId="6FEB5E60" w14:textId="77777777" w:rsidR="004833F9" w:rsidRPr="00206CA1" w:rsidRDefault="004833F9" w:rsidP="004833F9">
            <w:pPr>
              <w:ind w:left="101" w:hanging="101"/>
              <w:rPr>
                <w:szCs w:val="22"/>
              </w:rPr>
            </w:pPr>
            <w:r w:rsidRPr="00206CA1">
              <w:rPr>
                <w:szCs w:val="22"/>
              </w:rPr>
              <w:t>Production and distribution of electricity from solar energy</w:t>
            </w:r>
          </w:p>
        </w:tc>
        <w:tc>
          <w:tcPr>
            <w:tcW w:w="1440" w:type="dxa"/>
            <w:shd w:val="clear" w:color="auto" w:fill="FFFFFF"/>
          </w:tcPr>
          <w:p w14:paraId="3390711A" w14:textId="77777777" w:rsidR="004833F9" w:rsidRPr="00206CA1" w:rsidRDefault="004833F9" w:rsidP="004833F9">
            <w:pPr>
              <w:tabs>
                <w:tab w:val="decimal" w:pos="765"/>
              </w:tabs>
              <w:spacing w:line="240" w:lineRule="atLeast"/>
              <w:jc w:val="center"/>
              <w:rPr>
                <w:szCs w:val="22"/>
              </w:rPr>
            </w:pPr>
            <w:r w:rsidRPr="00206CA1">
              <w:rPr>
                <w:szCs w:val="22"/>
              </w:rPr>
              <w:t>Thailand</w:t>
            </w:r>
          </w:p>
        </w:tc>
        <w:tc>
          <w:tcPr>
            <w:tcW w:w="1287" w:type="dxa"/>
            <w:shd w:val="clear" w:color="auto" w:fill="FFFFFF"/>
          </w:tcPr>
          <w:p w14:paraId="474FBF66" w14:textId="33656E46" w:rsidR="004833F9" w:rsidRPr="00206CA1" w:rsidRDefault="00022901" w:rsidP="004833F9">
            <w:pPr>
              <w:jc w:val="center"/>
              <w:rPr>
                <w:szCs w:val="22"/>
              </w:rPr>
            </w:pPr>
            <w:r>
              <w:rPr>
                <w:szCs w:val="22"/>
              </w:rPr>
              <w:t>100</w:t>
            </w:r>
          </w:p>
        </w:tc>
        <w:tc>
          <w:tcPr>
            <w:tcW w:w="180" w:type="dxa"/>
            <w:shd w:val="clear" w:color="auto" w:fill="FFFFFF"/>
          </w:tcPr>
          <w:p w14:paraId="596E746F" w14:textId="77777777" w:rsidR="004833F9" w:rsidRPr="00206CA1" w:rsidRDefault="004833F9" w:rsidP="004833F9">
            <w:pPr>
              <w:jc w:val="center"/>
              <w:rPr>
                <w:szCs w:val="22"/>
              </w:rPr>
            </w:pPr>
          </w:p>
        </w:tc>
        <w:tc>
          <w:tcPr>
            <w:tcW w:w="1260" w:type="dxa"/>
            <w:shd w:val="clear" w:color="auto" w:fill="FFFFFF"/>
          </w:tcPr>
          <w:p w14:paraId="7D75B1FE" w14:textId="4F1AB4C7" w:rsidR="004833F9" w:rsidRPr="00206CA1" w:rsidRDefault="004833F9" w:rsidP="004833F9">
            <w:pPr>
              <w:jc w:val="center"/>
              <w:rPr>
                <w:szCs w:val="22"/>
              </w:rPr>
            </w:pPr>
            <w:r w:rsidRPr="00206CA1">
              <w:rPr>
                <w:szCs w:val="22"/>
              </w:rPr>
              <w:t>100</w:t>
            </w:r>
          </w:p>
        </w:tc>
      </w:tr>
      <w:tr w:rsidR="004833F9" w:rsidRPr="00206CA1" w14:paraId="7F1F92B8" w14:textId="77777777" w:rsidTr="004363BB">
        <w:trPr>
          <w:cantSplit/>
        </w:trPr>
        <w:tc>
          <w:tcPr>
            <w:tcW w:w="2668" w:type="dxa"/>
            <w:gridSpan w:val="2"/>
            <w:shd w:val="clear" w:color="auto" w:fill="FFFFFF"/>
          </w:tcPr>
          <w:p w14:paraId="053AC1D5" w14:textId="77777777" w:rsidR="004833F9" w:rsidRPr="00206CA1" w:rsidRDefault="004833F9" w:rsidP="004833F9">
            <w:pPr>
              <w:spacing w:line="240" w:lineRule="atLeast"/>
              <w:ind w:left="191" w:hanging="180"/>
              <w:rPr>
                <w:szCs w:val="22"/>
              </w:rPr>
            </w:pPr>
            <w:r w:rsidRPr="00206CA1">
              <w:rPr>
                <w:szCs w:val="22"/>
              </w:rPr>
              <w:t>Solar Power (</w:t>
            </w:r>
            <w:proofErr w:type="spellStart"/>
            <w:r w:rsidRPr="00206CA1">
              <w:rPr>
                <w:szCs w:val="22"/>
              </w:rPr>
              <w:t>Khonkaen</w:t>
            </w:r>
            <w:proofErr w:type="spellEnd"/>
            <w:r w:rsidRPr="00206CA1">
              <w:rPr>
                <w:szCs w:val="22"/>
              </w:rPr>
              <w:t xml:space="preserve"> </w:t>
            </w:r>
            <w:r w:rsidRPr="00206CA1">
              <w:rPr>
                <w:szCs w:val="22"/>
                <w:lang w:val="en-US"/>
              </w:rPr>
              <w:t>5</w:t>
            </w:r>
            <w:r w:rsidRPr="00206CA1">
              <w:rPr>
                <w:szCs w:val="22"/>
              </w:rPr>
              <w:t xml:space="preserve">) Company Limited </w:t>
            </w:r>
          </w:p>
        </w:tc>
        <w:tc>
          <w:tcPr>
            <w:tcW w:w="2510" w:type="dxa"/>
            <w:shd w:val="clear" w:color="auto" w:fill="FFFFFF"/>
          </w:tcPr>
          <w:p w14:paraId="3A2ABCAE" w14:textId="77777777" w:rsidR="004833F9" w:rsidRPr="00206CA1" w:rsidRDefault="004833F9" w:rsidP="004833F9">
            <w:pPr>
              <w:ind w:left="101" w:hanging="101"/>
              <w:rPr>
                <w:szCs w:val="22"/>
              </w:rPr>
            </w:pPr>
            <w:r w:rsidRPr="00206CA1">
              <w:rPr>
                <w:szCs w:val="22"/>
              </w:rPr>
              <w:t>Production and distribution of electricity from solar energy</w:t>
            </w:r>
          </w:p>
        </w:tc>
        <w:tc>
          <w:tcPr>
            <w:tcW w:w="1440" w:type="dxa"/>
            <w:shd w:val="clear" w:color="auto" w:fill="FFFFFF"/>
          </w:tcPr>
          <w:p w14:paraId="149530D0" w14:textId="77777777" w:rsidR="004833F9" w:rsidRPr="00206CA1" w:rsidRDefault="004833F9" w:rsidP="004833F9">
            <w:pPr>
              <w:tabs>
                <w:tab w:val="decimal" w:pos="765"/>
              </w:tabs>
              <w:spacing w:line="240" w:lineRule="atLeast"/>
              <w:jc w:val="center"/>
              <w:rPr>
                <w:szCs w:val="22"/>
              </w:rPr>
            </w:pPr>
            <w:r w:rsidRPr="00206CA1">
              <w:rPr>
                <w:szCs w:val="22"/>
              </w:rPr>
              <w:t>Thailand</w:t>
            </w:r>
          </w:p>
        </w:tc>
        <w:tc>
          <w:tcPr>
            <w:tcW w:w="1287" w:type="dxa"/>
            <w:shd w:val="clear" w:color="auto" w:fill="FFFFFF"/>
          </w:tcPr>
          <w:p w14:paraId="3A7E479F" w14:textId="70984635" w:rsidR="004833F9" w:rsidRPr="00206CA1" w:rsidRDefault="00022901" w:rsidP="004833F9">
            <w:pPr>
              <w:jc w:val="center"/>
              <w:rPr>
                <w:szCs w:val="22"/>
              </w:rPr>
            </w:pPr>
            <w:r>
              <w:rPr>
                <w:szCs w:val="22"/>
              </w:rPr>
              <w:t>100</w:t>
            </w:r>
          </w:p>
        </w:tc>
        <w:tc>
          <w:tcPr>
            <w:tcW w:w="180" w:type="dxa"/>
            <w:shd w:val="clear" w:color="auto" w:fill="FFFFFF"/>
          </w:tcPr>
          <w:p w14:paraId="198E711C" w14:textId="77777777" w:rsidR="004833F9" w:rsidRPr="00206CA1" w:rsidRDefault="004833F9" w:rsidP="004833F9">
            <w:pPr>
              <w:jc w:val="center"/>
              <w:rPr>
                <w:szCs w:val="22"/>
              </w:rPr>
            </w:pPr>
          </w:p>
        </w:tc>
        <w:tc>
          <w:tcPr>
            <w:tcW w:w="1260" w:type="dxa"/>
            <w:shd w:val="clear" w:color="auto" w:fill="FFFFFF"/>
          </w:tcPr>
          <w:p w14:paraId="08960A8E" w14:textId="6C212F1A" w:rsidR="004833F9" w:rsidRPr="00206CA1" w:rsidRDefault="004833F9" w:rsidP="004833F9">
            <w:pPr>
              <w:jc w:val="center"/>
              <w:rPr>
                <w:szCs w:val="22"/>
              </w:rPr>
            </w:pPr>
            <w:r w:rsidRPr="00206CA1">
              <w:rPr>
                <w:szCs w:val="22"/>
              </w:rPr>
              <w:t>100</w:t>
            </w:r>
          </w:p>
        </w:tc>
      </w:tr>
      <w:tr w:rsidR="004833F9" w:rsidRPr="00206CA1" w14:paraId="0DBA73A2" w14:textId="77777777" w:rsidTr="004363BB">
        <w:trPr>
          <w:cantSplit/>
        </w:trPr>
        <w:tc>
          <w:tcPr>
            <w:tcW w:w="2668" w:type="dxa"/>
            <w:gridSpan w:val="2"/>
            <w:shd w:val="clear" w:color="auto" w:fill="FFFFFF"/>
          </w:tcPr>
          <w:p w14:paraId="794C9254" w14:textId="77777777" w:rsidR="004833F9" w:rsidRPr="00206CA1" w:rsidRDefault="004833F9" w:rsidP="004833F9">
            <w:pPr>
              <w:spacing w:line="240" w:lineRule="atLeast"/>
              <w:ind w:left="191" w:hanging="180"/>
              <w:rPr>
                <w:szCs w:val="22"/>
              </w:rPr>
            </w:pPr>
            <w:r w:rsidRPr="00206CA1">
              <w:rPr>
                <w:szCs w:val="22"/>
              </w:rPr>
              <w:t>Solar Power (</w:t>
            </w:r>
            <w:proofErr w:type="spellStart"/>
            <w:r w:rsidRPr="00206CA1">
              <w:rPr>
                <w:szCs w:val="22"/>
              </w:rPr>
              <w:t>Khonkaen</w:t>
            </w:r>
            <w:proofErr w:type="spellEnd"/>
            <w:r w:rsidRPr="00206CA1">
              <w:rPr>
                <w:szCs w:val="22"/>
              </w:rPr>
              <w:t xml:space="preserve"> </w:t>
            </w:r>
            <w:r w:rsidRPr="00206CA1">
              <w:rPr>
                <w:szCs w:val="22"/>
                <w:lang w:val="en-US"/>
              </w:rPr>
              <w:t>6</w:t>
            </w:r>
            <w:r w:rsidRPr="00206CA1">
              <w:rPr>
                <w:szCs w:val="22"/>
              </w:rPr>
              <w:t xml:space="preserve">) Company Limited </w:t>
            </w:r>
          </w:p>
        </w:tc>
        <w:tc>
          <w:tcPr>
            <w:tcW w:w="2510" w:type="dxa"/>
            <w:shd w:val="clear" w:color="auto" w:fill="FFFFFF"/>
          </w:tcPr>
          <w:p w14:paraId="09969987" w14:textId="77777777" w:rsidR="004833F9" w:rsidRPr="00206CA1" w:rsidRDefault="004833F9" w:rsidP="004833F9">
            <w:pPr>
              <w:ind w:left="101" w:hanging="101"/>
              <w:rPr>
                <w:szCs w:val="22"/>
              </w:rPr>
            </w:pPr>
            <w:r w:rsidRPr="00206CA1">
              <w:rPr>
                <w:szCs w:val="22"/>
              </w:rPr>
              <w:t>Production and distribution of electricity from solar energy</w:t>
            </w:r>
          </w:p>
        </w:tc>
        <w:tc>
          <w:tcPr>
            <w:tcW w:w="1440" w:type="dxa"/>
            <w:shd w:val="clear" w:color="auto" w:fill="FFFFFF"/>
          </w:tcPr>
          <w:p w14:paraId="718C9101" w14:textId="77777777" w:rsidR="004833F9" w:rsidRPr="00206CA1" w:rsidRDefault="004833F9" w:rsidP="004833F9">
            <w:pPr>
              <w:tabs>
                <w:tab w:val="decimal" w:pos="765"/>
              </w:tabs>
              <w:spacing w:line="240" w:lineRule="atLeast"/>
              <w:jc w:val="center"/>
              <w:rPr>
                <w:szCs w:val="22"/>
              </w:rPr>
            </w:pPr>
            <w:r w:rsidRPr="00206CA1">
              <w:rPr>
                <w:szCs w:val="22"/>
              </w:rPr>
              <w:t>Thailand</w:t>
            </w:r>
          </w:p>
        </w:tc>
        <w:tc>
          <w:tcPr>
            <w:tcW w:w="1287" w:type="dxa"/>
            <w:shd w:val="clear" w:color="auto" w:fill="FFFFFF"/>
          </w:tcPr>
          <w:p w14:paraId="38A3BFB6" w14:textId="66668D6B" w:rsidR="004833F9" w:rsidRPr="00206CA1" w:rsidRDefault="00022901" w:rsidP="004833F9">
            <w:pPr>
              <w:jc w:val="center"/>
              <w:rPr>
                <w:szCs w:val="22"/>
              </w:rPr>
            </w:pPr>
            <w:r>
              <w:rPr>
                <w:szCs w:val="22"/>
              </w:rPr>
              <w:t>100</w:t>
            </w:r>
          </w:p>
        </w:tc>
        <w:tc>
          <w:tcPr>
            <w:tcW w:w="180" w:type="dxa"/>
            <w:shd w:val="clear" w:color="auto" w:fill="FFFFFF"/>
          </w:tcPr>
          <w:p w14:paraId="7CFE75C4" w14:textId="77777777" w:rsidR="004833F9" w:rsidRPr="00206CA1" w:rsidRDefault="004833F9" w:rsidP="004833F9">
            <w:pPr>
              <w:jc w:val="center"/>
              <w:rPr>
                <w:szCs w:val="22"/>
              </w:rPr>
            </w:pPr>
          </w:p>
        </w:tc>
        <w:tc>
          <w:tcPr>
            <w:tcW w:w="1260" w:type="dxa"/>
            <w:shd w:val="clear" w:color="auto" w:fill="FFFFFF"/>
          </w:tcPr>
          <w:p w14:paraId="48F8D970" w14:textId="66250B5C" w:rsidR="004833F9" w:rsidRPr="00206CA1" w:rsidRDefault="004833F9" w:rsidP="004833F9">
            <w:pPr>
              <w:jc w:val="center"/>
              <w:rPr>
                <w:szCs w:val="22"/>
              </w:rPr>
            </w:pPr>
            <w:r w:rsidRPr="00206CA1">
              <w:rPr>
                <w:szCs w:val="22"/>
              </w:rPr>
              <w:t>100</w:t>
            </w:r>
          </w:p>
        </w:tc>
      </w:tr>
      <w:tr w:rsidR="004833F9" w:rsidRPr="00206CA1" w14:paraId="16B5EE5F" w14:textId="77777777" w:rsidTr="004363BB">
        <w:trPr>
          <w:cantSplit/>
        </w:trPr>
        <w:tc>
          <w:tcPr>
            <w:tcW w:w="2668" w:type="dxa"/>
            <w:gridSpan w:val="2"/>
            <w:shd w:val="clear" w:color="auto" w:fill="FFFFFF"/>
          </w:tcPr>
          <w:p w14:paraId="44F2CE71" w14:textId="77777777" w:rsidR="004833F9" w:rsidRPr="00206CA1" w:rsidRDefault="004833F9" w:rsidP="004833F9">
            <w:pPr>
              <w:spacing w:line="240" w:lineRule="atLeast"/>
              <w:ind w:left="191" w:hanging="180"/>
              <w:rPr>
                <w:szCs w:val="22"/>
              </w:rPr>
            </w:pPr>
            <w:r w:rsidRPr="00206CA1">
              <w:rPr>
                <w:szCs w:val="22"/>
              </w:rPr>
              <w:t>Solar Power (</w:t>
            </w:r>
            <w:proofErr w:type="spellStart"/>
            <w:r w:rsidRPr="00206CA1">
              <w:rPr>
                <w:szCs w:val="22"/>
              </w:rPr>
              <w:t>Khonkaen</w:t>
            </w:r>
            <w:proofErr w:type="spellEnd"/>
            <w:r w:rsidRPr="00206CA1">
              <w:rPr>
                <w:szCs w:val="22"/>
              </w:rPr>
              <w:t xml:space="preserve"> </w:t>
            </w:r>
            <w:r w:rsidRPr="00206CA1">
              <w:rPr>
                <w:szCs w:val="22"/>
                <w:lang w:val="en-US"/>
              </w:rPr>
              <w:t>7</w:t>
            </w:r>
            <w:r w:rsidRPr="00206CA1">
              <w:rPr>
                <w:szCs w:val="22"/>
              </w:rPr>
              <w:t xml:space="preserve">) Company Limited </w:t>
            </w:r>
          </w:p>
        </w:tc>
        <w:tc>
          <w:tcPr>
            <w:tcW w:w="2510" w:type="dxa"/>
            <w:shd w:val="clear" w:color="auto" w:fill="FFFFFF"/>
          </w:tcPr>
          <w:p w14:paraId="31E68E8E" w14:textId="77777777" w:rsidR="004833F9" w:rsidRPr="00206CA1" w:rsidRDefault="004833F9" w:rsidP="004833F9">
            <w:pPr>
              <w:ind w:left="101" w:hanging="101"/>
              <w:rPr>
                <w:szCs w:val="22"/>
              </w:rPr>
            </w:pPr>
            <w:r w:rsidRPr="00206CA1">
              <w:rPr>
                <w:szCs w:val="22"/>
              </w:rPr>
              <w:t>Production and distribution of electricity from solar energy</w:t>
            </w:r>
          </w:p>
        </w:tc>
        <w:tc>
          <w:tcPr>
            <w:tcW w:w="1440" w:type="dxa"/>
            <w:shd w:val="clear" w:color="auto" w:fill="FFFFFF"/>
          </w:tcPr>
          <w:p w14:paraId="74F7BEB1" w14:textId="77777777" w:rsidR="004833F9" w:rsidRPr="00206CA1" w:rsidRDefault="004833F9" w:rsidP="004833F9">
            <w:pPr>
              <w:tabs>
                <w:tab w:val="decimal" w:pos="765"/>
              </w:tabs>
              <w:spacing w:line="240" w:lineRule="atLeast"/>
              <w:jc w:val="center"/>
              <w:rPr>
                <w:szCs w:val="22"/>
              </w:rPr>
            </w:pPr>
            <w:r w:rsidRPr="00206CA1">
              <w:rPr>
                <w:szCs w:val="22"/>
              </w:rPr>
              <w:t>Thailand</w:t>
            </w:r>
          </w:p>
        </w:tc>
        <w:tc>
          <w:tcPr>
            <w:tcW w:w="1287" w:type="dxa"/>
            <w:shd w:val="clear" w:color="auto" w:fill="FFFFFF"/>
          </w:tcPr>
          <w:p w14:paraId="5F5B75B9" w14:textId="4E6397CE" w:rsidR="004833F9" w:rsidRPr="00206CA1" w:rsidRDefault="00022901" w:rsidP="004833F9">
            <w:pPr>
              <w:jc w:val="center"/>
              <w:rPr>
                <w:szCs w:val="22"/>
              </w:rPr>
            </w:pPr>
            <w:r>
              <w:rPr>
                <w:szCs w:val="22"/>
              </w:rPr>
              <w:t>100</w:t>
            </w:r>
          </w:p>
        </w:tc>
        <w:tc>
          <w:tcPr>
            <w:tcW w:w="180" w:type="dxa"/>
            <w:shd w:val="clear" w:color="auto" w:fill="FFFFFF"/>
          </w:tcPr>
          <w:p w14:paraId="52C029ED" w14:textId="77777777" w:rsidR="004833F9" w:rsidRPr="00206CA1" w:rsidRDefault="004833F9" w:rsidP="004833F9">
            <w:pPr>
              <w:jc w:val="center"/>
              <w:rPr>
                <w:szCs w:val="22"/>
              </w:rPr>
            </w:pPr>
          </w:p>
        </w:tc>
        <w:tc>
          <w:tcPr>
            <w:tcW w:w="1260" w:type="dxa"/>
            <w:shd w:val="clear" w:color="auto" w:fill="FFFFFF"/>
          </w:tcPr>
          <w:p w14:paraId="31153C45" w14:textId="2EAE1684" w:rsidR="004833F9" w:rsidRPr="00206CA1" w:rsidRDefault="004833F9" w:rsidP="004833F9">
            <w:pPr>
              <w:jc w:val="center"/>
              <w:rPr>
                <w:szCs w:val="22"/>
              </w:rPr>
            </w:pPr>
            <w:r w:rsidRPr="00206CA1">
              <w:rPr>
                <w:szCs w:val="22"/>
              </w:rPr>
              <w:t>100</w:t>
            </w:r>
          </w:p>
        </w:tc>
      </w:tr>
      <w:tr w:rsidR="004833F9" w:rsidRPr="00206CA1" w14:paraId="1A08796F" w14:textId="77777777" w:rsidTr="004363BB">
        <w:trPr>
          <w:cantSplit/>
        </w:trPr>
        <w:tc>
          <w:tcPr>
            <w:tcW w:w="2668" w:type="dxa"/>
            <w:gridSpan w:val="2"/>
            <w:shd w:val="clear" w:color="auto" w:fill="FFFFFF"/>
          </w:tcPr>
          <w:p w14:paraId="5C867B0A" w14:textId="77777777" w:rsidR="004833F9" w:rsidRPr="00206CA1" w:rsidRDefault="004833F9" w:rsidP="004833F9">
            <w:pPr>
              <w:spacing w:line="240" w:lineRule="atLeast"/>
              <w:ind w:left="191" w:hanging="180"/>
              <w:rPr>
                <w:szCs w:val="22"/>
              </w:rPr>
            </w:pPr>
            <w:r w:rsidRPr="00206CA1">
              <w:rPr>
                <w:szCs w:val="22"/>
              </w:rPr>
              <w:lastRenderedPageBreak/>
              <w:t>Solar Power (</w:t>
            </w:r>
            <w:proofErr w:type="spellStart"/>
            <w:r w:rsidRPr="00206CA1">
              <w:rPr>
                <w:szCs w:val="22"/>
              </w:rPr>
              <w:t>Khonkaen</w:t>
            </w:r>
            <w:proofErr w:type="spellEnd"/>
            <w:r w:rsidRPr="00206CA1">
              <w:rPr>
                <w:szCs w:val="22"/>
              </w:rPr>
              <w:t xml:space="preserve"> </w:t>
            </w:r>
            <w:r w:rsidRPr="00206CA1">
              <w:rPr>
                <w:szCs w:val="22"/>
                <w:lang w:val="en-US"/>
              </w:rPr>
              <w:t>8</w:t>
            </w:r>
            <w:r w:rsidRPr="00206CA1">
              <w:rPr>
                <w:szCs w:val="22"/>
              </w:rPr>
              <w:t xml:space="preserve">) Company Limited </w:t>
            </w:r>
          </w:p>
        </w:tc>
        <w:tc>
          <w:tcPr>
            <w:tcW w:w="2510" w:type="dxa"/>
            <w:shd w:val="clear" w:color="auto" w:fill="FFFFFF"/>
          </w:tcPr>
          <w:p w14:paraId="2E2B283E" w14:textId="77777777" w:rsidR="004833F9" w:rsidRPr="00206CA1" w:rsidRDefault="004833F9" w:rsidP="004833F9">
            <w:pPr>
              <w:ind w:left="101" w:hanging="101"/>
              <w:rPr>
                <w:szCs w:val="22"/>
              </w:rPr>
            </w:pPr>
            <w:r w:rsidRPr="00206CA1">
              <w:rPr>
                <w:szCs w:val="22"/>
              </w:rPr>
              <w:t>Production and distribution of electricity from solar energy</w:t>
            </w:r>
          </w:p>
        </w:tc>
        <w:tc>
          <w:tcPr>
            <w:tcW w:w="1440" w:type="dxa"/>
            <w:shd w:val="clear" w:color="auto" w:fill="FFFFFF"/>
          </w:tcPr>
          <w:p w14:paraId="48B3A4CB" w14:textId="77777777" w:rsidR="004833F9" w:rsidRPr="00206CA1" w:rsidRDefault="004833F9" w:rsidP="004833F9">
            <w:pPr>
              <w:tabs>
                <w:tab w:val="decimal" w:pos="765"/>
              </w:tabs>
              <w:spacing w:line="240" w:lineRule="atLeast"/>
              <w:jc w:val="center"/>
              <w:rPr>
                <w:szCs w:val="22"/>
              </w:rPr>
            </w:pPr>
            <w:r w:rsidRPr="00206CA1">
              <w:rPr>
                <w:szCs w:val="22"/>
              </w:rPr>
              <w:t>Thailand</w:t>
            </w:r>
          </w:p>
        </w:tc>
        <w:tc>
          <w:tcPr>
            <w:tcW w:w="1287" w:type="dxa"/>
            <w:shd w:val="clear" w:color="auto" w:fill="FFFFFF"/>
          </w:tcPr>
          <w:p w14:paraId="2EC5EA85" w14:textId="3FA0B2D3" w:rsidR="004833F9" w:rsidRPr="00206CA1" w:rsidRDefault="00022901" w:rsidP="004833F9">
            <w:pPr>
              <w:jc w:val="center"/>
              <w:rPr>
                <w:szCs w:val="22"/>
              </w:rPr>
            </w:pPr>
            <w:r>
              <w:rPr>
                <w:szCs w:val="22"/>
              </w:rPr>
              <w:t>100</w:t>
            </w:r>
          </w:p>
        </w:tc>
        <w:tc>
          <w:tcPr>
            <w:tcW w:w="180" w:type="dxa"/>
            <w:shd w:val="clear" w:color="auto" w:fill="FFFFFF"/>
          </w:tcPr>
          <w:p w14:paraId="79C2C3EF" w14:textId="77777777" w:rsidR="004833F9" w:rsidRPr="00206CA1" w:rsidRDefault="004833F9" w:rsidP="004833F9">
            <w:pPr>
              <w:jc w:val="center"/>
              <w:rPr>
                <w:szCs w:val="22"/>
              </w:rPr>
            </w:pPr>
          </w:p>
        </w:tc>
        <w:tc>
          <w:tcPr>
            <w:tcW w:w="1260" w:type="dxa"/>
            <w:shd w:val="clear" w:color="auto" w:fill="FFFFFF"/>
          </w:tcPr>
          <w:p w14:paraId="3FE39CF0" w14:textId="7068720C" w:rsidR="004833F9" w:rsidRPr="00206CA1" w:rsidRDefault="004833F9" w:rsidP="004833F9">
            <w:pPr>
              <w:jc w:val="center"/>
              <w:rPr>
                <w:szCs w:val="22"/>
              </w:rPr>
            </w:pPr>
            <w:r w:rsidRPr="00206CA1">
              <w:rPr>
                <w:szCs w:val="22"/>
              </w:rPr>
              <w:t>100</w:t>
            </w:r>
          </w:p>
        </w:tc>
      </w:tr>
      <w:tr w:rsidR="004833F9" w:rsidRPr="00206CA1" w14:paraId="2AC72BAC" w14:textId="77777777" w:rsidTr="004363BB">
        <w:trPr>
          <w:cantSplit/>
        </w:trPr>
        <w:tc>
          <w:tcPr>
            <w:tcW w:w="2668" w:type="dxa"/>
            <w:gridSpan w:val="2"/>
            <w:shd w:val="clear" w:color="auto" w:fill="FFFFFF"/>
          </w:tcPr>
          <w:p w14:paraId="52274D6C" w14:textId="77777777" w:rsidR="004833F9" w:rsidRPr="00206CA1" w:rsidRDefault="004833F9" w:rsidP="004833F9">
            <w:pPr>
              <w:spacing w:line="240" w:lineRule="atLeast"/>
              <w:ind w:left="191" w:hanging="180"/>
              <w:rPr>
                <w:szCs w:val="22"/>
              </w:rPr>
            </w:pPr>
            <w:r w:rsidRPr="00206CA1">
              <w:rPr>
                <w:szCs w:val="22"/>
              </w:rPr>
              <w:t>Solar Power (</w:t>
            </w:r>
            <w:proofErr w:type="spellStart"/>
            <w:r w:rsidRPr="00206CA1">
              <w:rPr>
                <w:szCs w:val="22"/>
              </w:rPr>
              <w:t>Khonkaen</w:t>
            </w:r>
            <w:proofErr w:type="spellEnd"/>
            <w:r w:rsidRPr="00206CA1">
              <w:rPr>
                <w:szCs w:val="22"/>
              </w:rPr>
              <w:t xml:space="preserve"> </w:t>
            </w:r>
            <w:r w:rsidRPr="00206CA1">
              <w:rPr>
                <w:szCs w:val="22"/>
                <w:lang w:val="en-US"/>
              </w:rPr>
              <w:t>9</w:t>
            </w:r>
            <w:r w:rsidRPr="00206CA1">
              <w:rPr>
                <w:szCs w:val="22"/>
              </w:rPr>
              <w:t xml:space="preserve">) Company Limited </w:t>
            </w:r>
          </w:p>
        </w:tc>
        <w:tc>
          <w:tcPr>
            <w:tcW w:w="2510" w:type="dxa"/>
            <w:shd w:val="clear" w:color="auto" w:fill="FFFFFF"/>
          </w:tcPr>
          <w:p w14:paraId="48D2079E" w14:textId="77777777" w:rsidR="004833F9" w:rsidRPr="00206CA1" w:rsidRDefault="004833F9" w:rsidP="004833F9">
            <w:pPr>
              <w:ind w:left="101" w:hanging="101"/>
              <w:rPr>
                <w:szCs w:val="22"/>
              </w:rPr>
            </w:pPr>
            <w:r w:rsidRPr="00206CA1">
              <w:rPr>
                <w:szCs w:val="22"/>
              </w:rPr>
              <w:t>Production and distribution of electricity from solar energy</w:t>
            </w:r>
          </w:p>
        </w:tc>
        <w:tc>
          <w:tcPr>
            <w:tcW w:w="1440" w:type="dxa"/>
            <w:shd w:val="clear" w:color="auto" w:fill="FFFFFF"/>
          </w:tcPr>
          <w:p w14:paraId="3C7B1B01" w14:textId="77777777" w:rsidR="004833F9" w:rsidRPr="00206CA1" w:rsidRDefault="004833F9" w:rsidP="004833F9">
            <w:pPr>
              <w:tabs>
                <w:tab w:val="decimal" w:pos="765"/>
              </w:tabs>
              <w:spacing w:line="240" w:lineRule="atLeast"/>
              <w:jc w:val="center"/>
              <w:rPr>
                <w:szCs w:val="22"/>
              </w:rPr>
            </w:pPr>
            <w:r w:rsidRPr="00206CA1">
              <w:rPr>
                <w:szCs w:val="22"/>
              </w:rPr>
              <w:t>Thailand</w:t>
            </w:r>
          </w:p>
        </w:tc>
        <w:tc>
          <w:tcPr>
            <w:tcW w:w="1287" w:type="dxa"/>
            <w:shd w:val="clear" w:color="auto" w:fill="FFFFFF"/>
          </w:tcPr>
          <w:p w14:paraId="59C7D0B3" w14:textId="36515D4F" w:rsidR="004833F9" w:rsidRPr="00206CA1" w:rsidRDefault="00022901" w:rsidP="004833F9">
            <w:pPr>
              <w:jc w:val="center"/>
              <w:rPr>
                <w:szCs w:val="22"/>
              </w:rPr>
            </w:pPr>
            <w:r>
              <w:rPr>
                <w:szCs w:val="22"/>
              </w:rPr>
              <w:t>100</w:t>
            </w:r>
          </w:p>
        </w:tc>
        <w:tc>
          <w:tcPr>
            <w:tcW w:w="180" w:type="dxa"/>
            <w:shd w:val="clear" w:color="auto" w:fill="FFFFFF"/>
          </w:tcPr>
          <w:p w14:paraId="619E4CF9" w14:textId="77777777" w:rsidR="004833F9" w:rsidRPr="00206CA1" w:rsidRDefault="004833F9" w:rsidP="004833F9">
            <w:pPr>
              <w:jc w:val="center"/>
              <w:rPr>
                <w:szCs w:val="22"/>
              </w:rPr>
            </w:pPr>
          </w:p>
        </w:tc>
        <w:tc>
          <w:tcPr>
            <w:tcW w:w="1260" w:type="dxa"/>
            <w:shd w:val="clear" w:color="auto" w:fill="FFFFFF"/>
          </w:tcPr>
          <w:p w14:paraId="0AB1899F" w14:textId="77777777" w:rsidR="004833F9" w:rsidRPr="00206CA1" w:rsidRDefault="004833F9" w:rsidP="004833F9">
            <w:pPr>
              <w:jc w:val="center"/>
              <w:rPr>
                <w:szCs w:val="22"/>
              </w:rPr>
            </w:pPr>
            <w:r w:rsidRPr="00206CA1">
              <w:rPr>
                <w:szCs w:val="22"/>
              </w:rPr>
              <w:t>100</w:t>
            </w:r>
          </w:p>
          <w:p w14:paraId="10FBE685" w14:textId="71EC20C1" w:rsidR="004833F9" w:rsidRPr="00206CA1" w:rsidRDefault="004833F9" w:rsidP="004833F9">
            <w:pPr>
              <w:jc w:val="center"/>
              <w:rPr>
                <w:szCs w:val="22"/>
              </w:rPr>
            </w:pPr>
          </w:p>
        </w:tc>
      </w:tr>
      <w:tr w:rsidR="004833F9" w:rsidRPr="00206CA1" w14:paraId="1C28974A" w14:textId="77777777" w:rsidTr="004363BB">
        <w:trPr>
          <w:cantSplit/>
        </w:trPr>
        <w:tc>
          <w:tcPr>
            <w:tcW w:w="2668" w:type="dxa"/>
            <w:gridSpan w:val="2"/>
            <w:shd w:val="clear" w:color="auto" w:fill="FFFFFF"/>
          </w:tcPr>
          <w:p w14:paraId="35E33788" w14:textId="77777777" w:rsidR="004833F9" w:rsidRPr="00206CA1" w:rsidRDefault="004833F9" w:rsidP="004833F9">
            <w:pPr>
              <w:spacing w:line="240" w:lineRule="atLeast"/>
              <w:ind w:left="191" w:hanging="180"/>
              <w:rPr>
                <w:szCs w:val="22"/>
              </w:rPr>
            </w:pPr>
            <w:r w:rsidRPr="00206CA1">
              <w:rPr>
                <w:szCs w:val="22"/>
              </w:rPr>
              <w:t>Solar Power (</w:t>
            </w:r>
            <w:proofErr w:type="spellStart"/>
            <w:r w:rsidRPr="00206CA1">
              <w:rPr>
                <w:szCs w:val="22"/>
              </w:rPr>
              <w:t>Khonkaen</w:t>
            </w:r>
            <w:proofErr w:type="spellEnd"/>
            <w:r w:rsidRPr="00206CA1">
              <w:rPr>
                <w:szCs w:val="22"/>
              </w:rPr>
              <w:t xml:space="preserve"> </w:t>
            </w:r>
            <w:r w:rsidRPr="00206CA1">
              <w:rPr>
                <w:szCs w:val="22"/>
                <w:lang w:val="en-US"/>
              </w:rPr>
              <w:t>10</w:t>
            </w:r>
            <w:r w:rsidRPr="00206CA1">
              <w:rPr>
                <w:szCs w:val="22"/>
              </w:rPr>
              <w:t xml:space="preserve">) Company Limited </w:t>
            </w:r>
          </w:p>
        </w:tc>
        <w:tc>
          <w:tcPr>
            <w:tcW w:w="2510" w:type="dxa"/>
            <w:shd w:val="clear" w:color="auto" w:fill="FFFFFF"/>
          </w:tcPr>
          <w:p w14:paraId="68D63246" w14:textId="77777777" w:rsidR="004833F9" w:rsidRPr="00206CA1" w:rsidRDefault="004833F9" w:rsidP="004833F9">
            <w:pPr>
              <w:ind w:left="101" w:hanging="101"/>
              <w:rPr>
                <w:szCs w:val="22"/>
              </w:rPr>
            </w:pPr>
            <w:r w:rsidRPr="00206CA1">
              <w:rPr>
                <w:szCs w:val="22"/>
              </w:rPr>
              <w:t>Production and distribution of electricity from solar energy</w:t>
            </w:r>
          </w:p>
        </w:tc>
        <w:tc>
          <w:tcPr>
            <w:tcW w:w="1440" w:type="dxa"/>
            <w:shd w:val="clear" w:color="auto" w:fill="FFFFFF"/>
          </w:tcPr>
          <w:p w14:paraId="7C538769" w14:textId="77777777" w:rsidR="004833F9" w:rsidRPr="00206CA1" w:rsidRDefault="004833F9" w:rsidP="004833F9">
            <w:pPr>
              <w:tabs>
                <w:tab w:val="decimal" w:pos="765"/>
              </w:tabs>
              <w:spacing w:line="240" w:lineRule="atLeast"/>
              <w:jc w:val="center"/>
              <w:rPr>
                <w:szCs w:val="22"/>
              </w:rPr>
            </w:pPr>
            <w:r w:rsidRPr="00206CA1">
              <w:rPr>
                <w:szCs w:val="22"/>
              </w:rPr>
              <w:t>Thailand</w:t>
            </w:r>
          </w:p>
        </w:tc>
        <w:tc>
          <w:tcPr>
            <w:tcW w:w="1287" w:type="dxa"/>
            <w:shd w:val="clear" w:color="auto" w:fill="FFFFFF"/>
          </w:tcPr>
          <w:p w14:paraId="2B7EBB23" w14:textId="2016D047" w:rsidR="004833F9" w:rsidRPr="00206CA1" w:rsidRDefault="00A93D94" w:rsidP="004833F9">
            <w:pPr>
              <w:tabs>
                <w:tab w:val="decimal" w:pos="731"/>
              </w:tabs>
              <w:spacing w:line="240" w:lineRule="atLeast"/>
              <w:ind w:left="-57" w:right="-79"/>
              <w:rPr>
                <w:szCs w:val="22"/>
              </w:rPr>
            </w:pPr>
            <w:r>
              <w:rPr>
                <w:szCs w:val="22"/>
              </w:rPr>
              <w:t>75</w:t>
            </w:r>
          </w:p>
        </w:tc>
        <w:tc>
          <w:tcPr>
            <w:tcW w:w="180" w:type="dxa"/>
            <w:shd w:val="clear" w:color="auto" w:fill="FFFFFF"/>
          </w:tcPr>
          <w:p w14:paraId="37DDE816" w14:textId="77777777" w:rsidR="004833F9" w:rsidRPr="00206CA1" w:rsidRDefault="004833F9" w:rsidP="004833F9">
            <w:pPr>
              <w:tabs>
                <w:tab w:val="decimal" w:pos="483"/>
              </w:tabs>
              <w:spacing w:line="240" w:lineRule="atLeast"/>
              <w:ind w:left="-57" w:right="-79"/>
              <w:rPr>
                <w:szCs w:val="22"/>
              </w:rPr>
            </w:pPr>
          </w:p>
        </w:tc>
        <w:tc>
          <w:tcPr>
            <w:tcW w:w="1260" w:type="dxa"/>
            <w:shd w:val="clear" w:color="auto" w:fill="FFFFFF"/>
          </w:tcPr>
          <w:p w14:paraId="571D5A93" w14:textId="135E8148" w:rsidR="004833F9" w:rsidRPr="00206CA1" w:rsidRDefault="004833F9" w:rsidP="004833F9">
            <w:pPr>
              <w:tabs>
                <w:tab w:val="decimal" w:pos="731"/>
              </w:tabs>
              <w:spacing w:line="240" w:lineRule="atLeast"/>
              <w:ind w:left="-57" w:right="-79"/>
              <w:rPr>
                <w:szCs w:val="22"/>
              </w:rPr>
            </w:pPr>
            <w:r w:rsidRPr="00206CA1">
              <w:rPr>
                <w:szCs w:val="22"/>
              </w:rPr>
              <w:t>75</w:t>
            </w:r>
          </w:p>
        </w:tc>
      </w:tr>
      <w:tr w:rsidR="004833F9" w:rsidRPr="00206CA1" w14:paraId="1102DD58" w14:textId="77777777" w:rsidTr="004363BB">
        <w:trPr>
          <w:cantSplit/>
        </w:trPr>
        <w:tc>
          <w:tcPr>
            <w:tcW w:w="2668" w:type="dxa"/>
            <w:gridSpan w:val="2"/>
            <w:shd w:val="clear" w:color="auto" w:fill="FFFFFF"/>
          </w:tcPr>
          <w:p w14:paraId="5C40BC36" w14:textId="77777777" w:rsidR="004833F9" w:rsidRPr="00206CA1" w:rsidRDefault="004833F9" w:rsidP="004833F9">
            <w:pPr>
              <w:spacing w:line="240" w:lineRule="atLeast"/>
              <w:ind w:left="191" w:hanging="180"/>
              <w:rPr>
                <w:szCs w:val="22"/>
              </w:rPr>
            </w:pPr>
            <w:r w:rsidRPr="00206CA1">
              <w:rPr>
                <w:szCs w:val="22"/>
              </w:rPr>
              <w:t xml:space="preserve">Solar Power (Surin </w:t>
            </w:r>
            <w:r w:rsidRPr="00206CA1">
              <w:rPr>
                <w:szCs w:val="22"/>
                <w:lang w:val="en-US"/>
              </w:rPr>
              <w:t>1</w:t>
            </w:r>
            <w:r w:rsidRPr="00206CA1">
              <w:rPr>
                <w:szCs w:val="22"/>
              </w:rPr>
              <w:t>) Company Limited</w:t>
            </w:r>
          </w:p>
        </w:tc>
        <w:tc>
          <w:tcPr>
            <w:tcW w:w="2510" w:type="dxa"/>
            <w:shd w:val="clear" w:color="auto" w:fill="FFFFFF"/>
          </w:tcPr>
          <w:p w14:paraId="3A8144A6" w14:textId="77777777" w:rsidR="004833F9" w:rsidRPr="00206CA1" w:rsidRDefault="004833F9" w:rsidP="004833F9">
            <w:pPr>
              <w:ind w:left="101" w:hanging="101"/>
              <w:rPr>
                <w:szCs w:val="22"/>
              </w:rPr>
            </w:pPr>
            <w:r w:rsidRPr="00206CA1">
              <w:rPr>
                <w:szCs w:val="22"/>
              </w:rPr>
              <w:t>Production and distribution of electricity from solar energy</w:t>
            </w:r>
          </w:p>
        </w:tc>
        <w:tc>
          <w:tcPr>
            <w:tcW w:w="1440" w:type="dxa"/>
            <w:shd w:val="clear" w:color="auto" w:fill="FFFFFF"/>
          </w:tcPr>
          <w:p w14:paraId="0C3376C4" w14:textId="77777777" w:rsidR="004833F9" w:rsidRPr="00206CA1" w:rsidRDefault="004833F9" w:rsidP="004833F9">
            <w:pPr>
              <w:tabs>
                <w:tab w:val="decimal" w:pos="765"/>
              </w:tabs>
              <w:spacing w:line="240" w:lineRule="atLeast"/>
              <w:jc w:val="center"/>
              <w:rPr>
                <w:szCs w:val="22"/>
              </w:rPr>
            </w:pPr>
            <w:r w:rsidRPr="00206CA1">
              <w:rPr>
                <w:szCs w:val="22"/>
              </w:rPr>
              <w:t>Thailand</w:t>
            </w:r>
          </w:p>
        </w:tc>
        <w:tc>
          <w:tcPr>
            <w:tcW w:w="1287" w:type="dxa"/>
            <w:shd w:val="clear" w:color="auto" w:fill="FFFFFF"/>
          </w:tcPr>
          <w:p w14:paraId="2D5FE43E" w14:textId="2719C405" w:rsidR="004833F9" w:rsidRPr="00206CA1" w:rsidRDefault="00A93D94" w:rsidP="004833F9">
            <w:pPr>
              <w:tabs>
                <w:tab w:val="decimal" w:pos="731"/>
              </w:tabs>
              <w:spacing w:line="240" w:lineRule="atLeast"/>
              <w:ind w:left="-57" w:right="-79"/>
              <w:rPr>
                <w:szCs w:val="22"/>
              </w:rPr>
            </w:pPr>
            <w:r>
              <w:rPr>
                <w:szCs w:val="22"/>
              </w:rPr>
              <w:t>75</w:t>
            </w:r>
          </w:p>
        </w:tc>
        <w:tc>
          <w:tcPr>
            <w:tcW w:w="180" w:type="dxa"/>
            <w:shd w:val="clear" w:color="auto" w:fill="FFFFFF"/>
          </w:tcPr>
          <w:p w14:paraId="52C3EA5A" w14:textId="77777777" w:rsidR="004833F9" w:rsidRPr="00206CA1" w:rsidRDefault="004833F9" w:rsidP="004833F9">
            <w:pPr>
              <w:tabs>
                <w:tab w:val="decimal" w:pos="483"/>
              </w:tabs>
              <w:spacing w:line="240" w:lineRule="atLeast"/>
              <w:ind w:left="-57" w:right="-79"/>
              <w:rPr>
                <w:szCs w:val="22"/>
              </w:rPr>
            </w:pPr>
          </w:p>
        </w:tc>
        <w:tc>
          <w:tcPr>
            <w:tcW w:w="1260" w:type="dxa"/>
            <w:shd w:val="clear" w:color="auto" w:fill="FFFFFF"/>
          </w:tcPr>
          <w:p w14:paraId="410251A4" w14:textId="2A0A7ABF" w:rsidR="004833F9" w:rsidRPr="00206CA1" w:rsidRDefault="004833F9" w:rsidP="004833F9">
            <w:pPr>
              <w:tabs>
                <w:tab w:val="decimal" w:pos="731"/>
              </w:tabs>
              <w:spacing w:line="240" w:lineRule="atLeast"/>
              <w:ind w:left="-57" w:right="-79"/>
              <w:rPr>
                <w:szCs w:val="22"/>
              </w:rPr>
            </w:pPr>
            <w:r w:rsidRPr="00206CA1">
              <w:rPr>
                <w:szCs w:val="22"/>
              </w:rPr>
              <w:t>75</w:t>
            </w:r>
          </w:p>
        </w:tc>
      </w:tr>
      <w:tr w:rsidR="004833F9" w:rsidRPr="00206CA1" w14:paraId="450348F7" w14:textId="77777777" w:rsidTr="004363BB">
        <w:trPr>
          <w:cantSplit/>
        </w:trPr>
        <w:tc>
          <w:tcPr>
            <w:tcW w:w="2668" w:type="dxa"/>
            <w:gridSpan w:val="2"/>
            <w:shd w:val="clear" w:color="auto" w:fill="FFFFFF"/>
          </w:tcPr>
          <w:p w14:paraId="35F22780" w14:textId="77777777" w:rsidR="004833F9" w:rsidRPr="00206CA1" w:rsidRDefault="004833F9" w:rsidP="004833F9">
            <w:pPr>
              <w:spacing w:line="240" w:lineRule="atLeast"/>
              <w:ind w:left="191" w:hanging="180"/>
              <w:rPr>
                <w:szCs w:val="22"/>
              </w:rPr>
            </w:pPr>
            <w:r w:rsidRPr="00206CA1">
              <w:rPr>
                <w:szCs w:val="22"/>
              </w:rPr>
              <w:t xml:space="preserve">Solar Power (Surin </w:t>
            </w:r>
            <w:r w:rsidRPr="00206CA1">
              <w:rPr>
                <w:szCs w:val="22"/>
                <w:lang w:val="en-US"/>
              </w:rPr>
              <w:t>2</w:t>
            </w:r>
            <w:r w:rsidRPr="00206CA1">
              <w:rPr>
                <w:szCs w:val="22"/>
              </w:rPr>
              <w:t xml:space="preserve">) Company Limited </w:t>
            </w:r>
          </w:p>
        </w:tc>
        <w:tc>
          <w:tcPr>
            <w:tcW w:w="2510" w:type="dxa"/>
            <w:shd w:val="clear" w:color="auto" w:fill="FFFFFF"/>
          </w:tcPr>
          <w:p w14:paraId="25E22BA0" w14:textId="77777777" w:rsidR="004833F9" w:rsidRPr="00206CA1" w:rsidRDefault="004833F9" w:rsidP="004833F9">
            <w:pPr>
              <w:ind w:left="101" w:hanging="101"/>
              <w:rPr>
                <w:szCs w:val="22"/>
              </w:rPr>
            </w:pPr>
            <w:r w:rsidRPr="00206CA1">
              <w:rPr>
                <w:szCs w:val="22"/>
              </w:rPr>
              <w:t>Production and distribution of electricity from solar energy</w:t>
            </w:r>
          </w:p>
        </w:tc>
        <w:tc>
          <w:tcPr>
            <w:tcW w:w="1440" w:type="dxa"/>
            <w:shd w:val="clear" w:color="auto" w:fill="FFFFFF"/>
          </w:tcPr>
          <w:p w14:paraId="70B04F98" w14:textId="77777777" w:rsidR="004833F9" w:rsidRPr="00206CA1" w:rsidRDefault="004833F9" w:rsidP="004833F9">
            <w:pPr>
              <w:tabs>
                <w:tab w:val="decimal" w:pos="765"/>
              </w:tabs>
              <w:spacing w:line="240" w:lineRule="atLeast"/>
              <w:jc w:val="center"/>
              <w:rPr>
                <w:szCs w:val="22"/>
              </w:rPr>
            </w:pPr>
            <w:r w:rsidRPr="00206CA1">
              <w:rPr>
                <w:szCs w:val="22"/>
              </w:rPr>
              <w:t>Thailand</w:t>
            </w:r>
          </w:p>
        </w:tc>
        <w:tc>
          <w:tcPr>
            <w:tcW w:w="1287" w:type="dxa"/>
            <w:shd w:val="clear" w:color="auto" w:fill="FFFFFF"/>
          </w:tcPr>
          <w:p w14:paraId="36EA7C72" w14:textId="64FE42C4" w:rsidR="004833F9" w:rsidRPr="00206CA1" w:rsidRDefault="00A93D94" w:rsidP="004833F9">
            <w:pPr>
              <w:tabs>
                <w:tab w:val="decimal" w:pos="731"/>
              </w:tabs>
              <w:spacing w:line="240" w:lineRule="atLeast"/>
              <w:ind w:left="-57" w:right="-79"/>
              <w:rPr>
                <w:szCs w:val="22"/>
              </w:rPr>
            </w:pPr>
            <w:r>
              <w:rPr>
                <w:szCs w:val="22"/>
              </w:rPr>
              <w:t>75</w:t>
            </w:r>
          </w:p>
        </w:tc>
        <w:tc>
          <w:tcPr>
            <w:tcW w:w="180" w:type="dxa"/>
            <w:shd w:val="clear" w:color="auto" w:fill="FFFFFF"/>
          </w:tcPr>
          <w:p w14:paraId="5CB4EF90" w14:textId="77777777" w:rsidR="004833F9" w:rsidRPr="00206CA1" w:rsidRDefault="004833F9" w:rsidP="004833F9">
            <w:pPr>
              <w:tabs>
                <w:tab w:val="decimal" w:pos="483"/>
              </w:tabs>
              <w:spacing w:line="240" w:lineRule="atLeast"/>
              <w:ind w:left="-57" w:right="-79"/>
              <w:rPr>
                <w:szCs w:val="22"/>
              </w:rPr>
            </w:pPr>
          </w:p>
        </w:tc>
        <w:tc>
          <w:tcPr>
            <w:tcW w:w="1260" w:type="dxa"/>
            <w:shd w:val="clear" w:color="auto" w:fill="FFFFFF"/>
          </w:tcPr>
          <w:p w14:paraId="24575276" w14:textId="64BBC980" w:rsidR="004833F9" w:rsidRPr="00206CA1" w:rsidRDefault="004833F9" w:rsidP="004833F9">
            <w:pPr>
              <w:tabs>
                <w:tab w:val="decimal" w:pos="731"/>
              </w:tabs>
              <w:spacing w:line="240" w:lineRule="atLeast"/>
              <w:ind w:left="-57" w:right="-79"/>
              <w:rPr>
                <w:szCs w:val="22"/>
              </w:rPr>
            </w:pPr>
            <w:r w:rsidRPr="00206CA1">
              <w:rPr>
                <w:szCs w:val="22"/>
              </w:rPr>
              <w:t>75</w:t>
            </w:r>
          </w:p>
        </w:tc>
      </w:tr>
      <w:tr w:rsidR="004833F9" w:rsidRPr="00206CA1" w14:paraId="43460140" w14:textId="77777777" w:rsidTr="004363BB">
        <w:trPr>
          <w:cantSplit/>
        </w:trPr>
        <w:tc>
          <w:tcPr>
            <w:tcW w:w="2668" w:type="dxa"/>
            <w:gridSpan w:val="2"/>
            <w:shd w:val="clear" w:color="auto" w:fill="FFFFFF"/>
          </w:tcPr>
          <w:p w14:paraId="2A130C3D" w14:textId="77777777" w:rsidR="004833F9" w:rsidRPr="00206CA1" w:rsidRDefault="004833F9" w:rsidP="004833F9">
            <w:pPr>
              <w:spacing w:line="240" w:lineRule="atLeast"/>
              <w:ind w:left="191" w:hanging="180"/>
              <w:rPr>
                <w:szCs w:val="22"/>
              </w:rPr>
            </w:pPr>
            <w:r w:rsidRPr="00206CA1">
              <w:rPr>
                <w:szCs w:val="22"/>
              </w:rPr>
              <w:t xml:space="preserve">Solar Power (Surin </w:t>
            </w:r>
            <w:r w:rsidRPr="00206CA1">
              <w:rPr>
                <w:szCs w:val="22"/>
                <w:lang w:val="en-US"/>
              </w:rPr>
              <w:t>3</w:t>
            </w:r>
            <w:r w:rsidRPr="00206CA1">
              <w:rPr>
                <w:szCs w:val="22"/>
              </w:rPr>
              <w:t xml:space="preserve">) Company Limited </w:t>
            </w:r>
          </w:p>
        </w:tc>
        <w:tc>
          <w:tcPr>
            <w:tcW w:w="2510" w:type="dxa"/>
            <w:shd w:val="clear" w:color="auto" w:fill="FFFFFF"/>
          </w:tcPr>
          <w:p w14:paraId="37C95834" w14:textId="77777777" w:rsidR="004833F9" w:rsidRPr="00206CA1" w:rsidRDefault="004833F9" w:rsidP="004833F9">
            <w:pPr>
              <w:ind w:left="101" w:hanging="101"/>
              <w:rPr>
                <w:szCs w:val="22"/>
              </w:rPr>
            </w:pPr>
            <w:r w:rsidRPr="00206CA1">
              <w:rPr>
                <w:szCs w:val="22"/>
              </w:rPr>
              <w:t>Production and distribution of electricity from solar energy</w:t>
            </w:r>
          </w:p>
        </w:tc>
        <w:tc>
          <w:tcPr>
            <w:tcW w:w="1440" w:type="dxa"/>
            <w:shd w:val="clear" w:color="auto" w:fill="FFFFFF"/>
          </w:tcPr>
          <w:p w14:paraId="424986C7" w14:textId="77777777" w:rsidR="004833F9" w:rsidRPr="00206CA1" w:rsidRDefault="004833F9" w:rsidP="004833F9">
            <w:pPr>
              <w:tabs>
                <w:tab w:val="decimal" w:pos="765"/>
              </w:tabs>
              <w:spacing w:line="240" w:lineRule="atLeast"/>
              <w:jc w:val="center"/>
              <w:rPr>
                <w:szCs w:val="22"/>
              </w:rPr>
            </w:pPr>
            <w:r w:rsidRPr="00206CA1">
              <w:rPr>
                <w:szCs w:val="22"/>
              </w:rPr>
              <w:t>Thailand</w:t>
            </w:r>
          </w:p>
        </w:tc>
        <w:tc>
          <w:tcPr>
            <w:tcW w:w="1287" w:type="dxa"/>
            <w:shd w:val="clear" w:color="auto" w:fill="FFFFFF"/>
          </w:tcPr>
          <w:p w14:paraId="19C44980" w14:textId="3A9752BC" w:rsidR="004833F9" w:rsidRPr="00206CA1" w:rsidRDefault="00000B59" w:rsidP="004833F9">
            <w:pPr>
              <w:jc w:val="center"/>
              <w:rPr>
                <w:szCs w:val="22"/>
              </w:rPr>
            </w:pPr>
            <w:r>
              <w:rPr>
                <w:szCs w:val="22"/>
              </w:rPr>
              <w:t>100</w:t>
            </w:r>
          </w:p>
        </w:tc>
        <w:tc>
          <w:tcPr>
            <w:tcW w:w="180" w:type="dxa"/>
            <w:shd w:val="clear" w:color="auto" w:fill="FFFFFF"/>
          </w:tcPr>
          <w:p w14:paraId="1A4478BD" w14:textId="77777777" w:rsidR="004833F9" w:rsidRPr="00206CA1" w:rsidRDefault="004833F9" w:rsidP="004833F9">
            <w:pPr>
              <w:jc w:val="center"/>
              <w:rPr>
                <w:szCs w:val="22"/>
              </w:rPr>
            </w:pPr>
          </w:p>
        </w:tc>
        <w:tc>
          <w:tcPr>
            <w:tcW w:w="1260" w:type="dxa"/>
            <w:shd w:val="clear" w:color="auto" w:fill="FFFFFF"/>
          </w:tcPr>
          <w:p w14:paraId="4FD897D7" w14:textId="6B46774E" w:rsidR="004833F9" w:rsidRPr="00206CA1" w:rsidRDefault="004833F9" w:rsidP="004833F9">
            <w:pPr>
              <w:jc w:val="center"/>
              <w:rPr>
                <w:szCs w:val="22"/>
              </w:rPr>
            </w:pPr>
            <w:r w:rsidRPr="00206CA1">
              <w:rPr>
                <w:szCs w:val="22"/>
              </w:rPr>
              <w:t>100</w:t>
            </w:r>
          </w:p>
        </w:tc>
      </w:tr>
      <w:tr w:rsidR="004833F9" w:rsidRPr="00206CA1" w14:paraId="2366394B" w14:textId="77777777" w:rsidTr="004363BB">
        <w:trPr>
          <w:cantSplit/>
        </w:trPr>
        <w:tc>
          <w:tcPr>
            <w:tcW w:w="2668" w:type="dxa"/>
            <w:gridSpan w:val="2"/>
            <w:shd w:val="clear" w:color="auto" w:fill="FFFFFF"/>
          </w:tcPr>
          <w:p w14:paraId="6FAACE89" w14:textId="77777777" w:rsidR="004833F9" w:rsidRPr="00206CA1" w:rsidRDefault="004833F9" w:rsidP="004833F9">
            <w:pPr>
              <w:spacing w:line="240" w:lineRule="atLeast"/>
              <w:ind w:left="191" w:hanging="180"/>
              <w:rPr>
                <w:szCs w:val="22"/>
              </w:rPr>
            </w:pPr>
            <w:r w:rsidRPr="00206CA1">
              <w:rPr>
                <w:szCs w:val="22"/>
              </w:rPr>
              <w:t>Solar Power (</w:t>
            </w:r>
            <w:proofErr w:type="spellStart"/>
            <w:r w:rsidRPr="00206CA1">
              <w:rPr>
                <w:szCs w:val="22"/>
              </w:rPr>
              <w:t>Bureerum</w:t>
            </w:r>
            <w:proofErr w:type="spellEnd"/>
            <w:r w:rsidRPr="00206CA1">
              <w:rPr>
                <w:szCs w:val="22"/>
              </w:rPr>
              <w:t xml:space="preserve"> </w:t>
            </w:r>
            <w:r w:rsidRPr="00206CA1">
              <w:rPr>
                <w:szCs w:val="22"/>
                <w:lang w:val="en-US"/>
              </w:rPr>
              <w:t>1</w:t>
            </w:r>
            <w:r w:rsidRPr="00206CA1">
              <w:rPr>
                <w:szCs w:val="22"/>
              </w:rPr>
              <w:t xml:space="preserve">) Company Limited </w:t>
            </w:r>
          </w:p>
        </w:tc>
        <w:tc>
          <w:tcPr>
            <w:tcW w:w="2510" w:type="dxa"/>
            <w:shd w:val="clear" w:color="auto" w:fill="FFFFFF"/>
          </w:tcPr>
          <w:p w14:paraId="06C25941" w14:textId="77777777" w:rsidR="004833F9" w:rsidRPr="00206CA1" w:rsidRDefault="004833F9" w:rsidP="004833F9">
            <w:pPr>
              <w:ind w:left="101" w:hanging="101"/>
              <w:rPr>
                <w:szCs w:val="22"/>
              </w:rPr>
            </w:pPr>
            <w:r w:rsidRPr="00206CA1">
              <w:rPr>
                <w:szCs w:val="22"/>
              </w:rPr>
              <w:t>Production and distribution of electricity from solar energy</w:t>
            </w:r>
          </w:p>
        </w:tc>
        <w:tc>
          <w:tcPr>
            <w:tcW w:w="1440" w:type="dxa"/>
            <w:shd w:val="clear" w:color="auto" w:fill="FFFFFF"/>
          </w:tcPr>
          <w:p w14:paraId="68E6D346" w14:textId="77777777" w:rsidR="004833F9" w:rsidRPr="00206CA1" w:rsidRDefault="004833F9" w:rsidP="004833F9">
            <w:pPr>
              <w:tabs>
                <w:tab w:val="decimal" w:pos="765"/>
              </w:tabs>
              <w:spacing w:line="240" w:lineRule="atLeast"/>
              <w:jc w:val="center"/>
              <w:rPr>
                <w:szCs w:val="22"/>
              </w:rPr>
            </w:pPr>
            <w:r w:rsidRPr="00206CA1">
              <w:rPr>
                <w:szCs w:val="22"/>
              </w:rPr>
              <w:t>Thailand</w:t>
            </w:r>
          </w:p>
        </w:tc>
        <w:tc>
          <w:tcPr>
            <w:tcW w:w="1287" w:type="dxa"/>
            <w:shd w:val="clear" w:color="auto" w:fill="FFFFFF"/>
          </w:tcPr>
          <w:p w14:paraId="7A441B43" w14:textId="2CEE112B" w:rsidR="004833F9" w:rsidRPr="00206CA1" w:rsidRDefault="00000B59" w:rsidP="004833F9">
            <w:pPr>
              <w:jc w:val="center"/>
              <w:rPr>
                <w:szCs w:val="22"/>
              </w:rPr>
            </w:pPr>
            <w:r>
              <w:rPr>
                <w:szCs w:val="22"/>
              </w:rPr>
              <w:t>100</w:t>
            </w:r>
          </w:p>
        </w:tc>
        <w:tc>
          <w:tcPr>
            <w:tcW w:w="180" w:type="dxa"/>
            <w:shd w:val="clear" w:color="auto" w:fill="FFFFFF"/>
          </w:tcPr>
          <w:p w14:paraId="21D6DCB1" w14:textId="77777777" w:rsidR="004833F9" w:rsidRPr="00206CA1" w:rsidRDefault="004833F9" w:rsidP="004833F9">
            <w:pPr>
              <w:jc w:val="center"/>
              <w:rPr>
                <w:szCs w:val="22"/>
              </w:rPr>
            </w:pPr>
          </w:p>
        </w:tc>
        <w:tc>
          <w:tcPr>
            <w:tcW w:w="1260" w:type="dxa"/>
            <w:shd w:val="clear" w:color="auto" w:fill="FFFFFF"/>
          </w:tcPr>
          <w:p w14:paraId="4ADD35D0" w14:textId="25FAA3CC" w:rsidR="004833F9" w:rsidRPr="00206CA1" w:rsidRDefault="004833F9" w:rsidP="004833F9">
            <w:pPr>
              <w:jc w:val="center"/>
              <w:rPr>
                <w:szCs w:val="22"/>
              </w:rPr>
            </w:pPr>
            <w:r w:rsidRPr="00206CA1">
              <w:rPr>
                <w:szCs w:val="22"/>
              </w:rPr>
              <w:t>100</w:t>
            </w:r>
          </w:p>
        </w:tc>
      </w:tr>
      <w:tr w:rsidR="004833F9" w:rsidRPr="00206CA1" w14:paraId="33D68750" w14:textId="77777777" w:rsidTr="004363BB">
        <w:trPr>
          <w:cantSplit/>
        </w:trPr>
        <w:tc>
          <w:tcPr>
            <w:tcW w:w="2668" w:type="dxa"/>
            <w:gridSpan w:val="2"/>
            <w:shd w:val="clear" w:color="auto" w:fill="FFFFFF"/>
          </w:tcPr>
          <w:p w14:paraId="23B0A5B9" w14:textId="77777777" w:rsidR="004833F9" w:rsidRPr="00206CA1" w:rsidRDefault="004833F9" w:rsidP="004833F9">
            <w:pPr>
              <w:spacing w:line="240" w:lineRule="atLeast"/>
              <w:ind w:left="191" w:hanging="180"/>
              <w:rPr>
                <w:szCs w:val="22"/>
              </w:rPr>
            </w:pPr>
            <w:r w:rsidRPr="00206CA1">
              <w:rPr>
                <w:szCs w:val="22"/>
              </w:rPr>
              <w:t>Solar Power (</w:t>
            </w:r>
            <w:proofErr w:type="spellStart"/>
            <w:r w:rsidRPr="00206CA1">
              <w:rPr>
                <w:szCs w:val="22"/>
              </w:rPr>
              <w:t>Bureerum</w:t>
            </w:r>
            <w:proofErr w:type="spellEnd"/>
            <w:r w:rsidRPr="00206CA1">
              <w:rPr>
                <w:szCs w:val="22"/>
              </w:rPr>
              <w:t xml:space="preserve"> </w:t>
            </w:r>
            <w:r w:rsidRPr="00206CA1">
              <w:rPr>
                <w:szCs w:val="22"/>
                <w:lang w:val="en-US"/>
              </w:rPr>
              <w:t>2</w:t>
            </w:r>
            <w:r w:rsidRPr="00206CA1">
              <w:rPr>
                <w:szCs w:val="22"/>
              </w:rPr>
              <w:t xml:space="preserve">) Company Limited </w:t>
            </w:r>
          </w:p>
        </w:tc>
        <w:tc>
          <w:tcPr>
            <w:tcW w:w="2510" w:type="dxa"/>
            <w:shd w:val="clear" w:color="auto" w:fill="FFFFFF"/>
          </w:tcPr>
          <w:p w14:paraId="4AD27BE1" w14:textId="77777777" w:rsidR="004833F9" w:rsidRPr="00206CA1" w:rsidRDefault="004833F9" w:rsidP="004833F9">
            <w:pPr>
              <w:ind w:left="101" w:hanging="101"/>
              <w:rPr>
                <w:szCs w:val="22"/>
              </w:rPr>
            </w:pPr>
            <w:r w:rsidRPr="00206CA1">
              <w:rPr>
                <w:szCs w:val="22"/>
              </w:rPr>
              <w:t>Production and distribution of electricity from solar energy</w:t>
            </w:r>
          </w:p>
        </w:tc>
        <w:tc>
          <w:tcPr>
            <w:tcW w:w="1440" w:type="dxa"/>
            <w:shd w:val="clear" w:color="auto" w:fill="FFFFFF"/>
          </w:tcPr>
          <w:p w14:paraId="07E74022" w14:textId="77777777" w:rsidR="004833F9" w:rsidRPr="00206CA1" w:rsidRDefault="004833F9" w:rsidP="004833F9">
            <w:pPr>
              <w:tabs>
                <w:tab w:val="decimal" w:pos="765"/>
              </w:tabs>
              <w:spacing w:line="240" w:lineRule="atLeast"/>
              <w:jc w:val="center"/>
              <w:rPr>
                <w:szCs w:val="22"/>
              </w:rPr>
            </w:pPr>
            <w:r w:rsidRPr="00206CA1">
              <w:rPr>
                <w:szCs w:val="22"/>
              </w:rPr>
              <w:t>Thailand</w:t>
            </w:r>
          </w:p>
        </w:tc>
        <w:tc>
          <w:tcPr>
            <w:tcW w:w="1287" w:type="dxa"/>
            <w:shd w:val="clear" w:color="auto" w:fill="FFFFFF"/>
          </w:tcPr>
          <w:p w14:paraId="4D940037" w14:textId="1FFEF2CB" w:rsidR="004833F9" w:rsidRPr="00206CA1" w:rsidRDefault="00000B59" w:rsidP="004833F9">
            <w:pPr>
              <w:jc w:val="center"/>
              <w:rPr>
                <w:szCs w:val="22"/>
              </w:rPr>
            </w:pPr>
            <w:r>
              <w:rPr>
                <w:szCs w:val="22"/>
              </w:rPr>
              <w:t>100</w:t>
            </w:r>
          </w:p>
        </w:tc>
        <w:tc>
          <w:tcPr>
            <w:tcW w:w="180" w:type="dxa"/>
            <w:shd w:val="clear" w:color="auto" w:fill="FFFFFF"/>
          </w:tcPr>
          <w:p w14:paraId="41D909BC" w14:textId="77777777" w:rsidR="004833F9" w:rsidRPr="00206CA1" w:rsidRDefault="004833F9" w:rsidP="004833F9">
            <w:pPr>
              <w:jc w:val="center"/>
              <w:rPr>
                <w:szCs w:val="22"/>
              </w:rPr>
            </w:pPr>
          </w:p>
        </w:tc>
        <w:tc>
          <w:tcPr>
            <w:tcW w:w="1260" w:type="dxa"/>
            <w:shd w:val="clear" w:color="auto" w:fill="FFFFFF"/>
          </w:tcPr>
          <w:p w14:paraId="3E573D46" w14:textId="60AD277B" w:rsidR="004833F9" w:rsidRPr="00206CA1" w:rsidRDefault="004833F9" w:rsidP="004833F9">
            <w:pPr>
              <w:jc w:val="center"/>
              <w:rPr>
                <w:szCs w:val="22"/>
              </w:rPr>
            </w:pPr>
            <w:r w:rsidRPr="00206CA1">
              <w:rPr>
                <w:szCs w:val="22"/>
              </w:rPr>
              <w:t>100</w:t>
            </w:r>
          </w:p>
        </w:tc>
      </w:tr>
      <w:tr w:rsidR="004833F9" w:rsidRPr="00206CA1" w14:paraId="11F81D3F" w14:textId="77777777" w:rsidTr="004363BB">
        <w:trPr>
          <w:cantSplit/>
        </w:trPr>
        <w:tc>
          <w:tcPr>
            <w:tcW w:w="2668" w:type="dxa"/>
            <w:gridSpan w:val="2"/>
          </w:tcPr>
          <w:p w14:paraId="4811DC95" w14:textId="77777777" w:rsidR="004833F9" w:rsidRPr="00206CA1" w:rsidRDefault="004833F9" w:rsidP="004833F9">
            <w:pPr>
              <w:spacing w:line="240" w:lineRule="atLeast"/>
              <w:ind w:left="191" w:hanging="180"/>
              <w:rPr>
                <w:szCs w:val="22"/>
              </w:rPr>
            </w:pPr>
            <w:r w:rsidRPr="00206CA1">
              <w:rPr>
                <w:szCs w:val="22"/>
              </w:rPr>
              <w:t>Solar Power (</w:t>
            </w:r>
            <w:proofErr w:type="spellStart"/>
            <w:r w:rsidRPr="00206CA1">
              <w:rPr>
                <w:szCs w:val="22"/>
              </w:rPr>
              <w:t>Bureerum</w:t>
            </w:r>
            <w:proofErr w:type="spellEnd"/>
            <w:r w:rsidRPr="00206CA1">
              <w:rPr>
                <w:szCs w:val="22"/>
              </w:rPr>
              <w:t xml:space="preserve"> </w:t>
            </w:r>
            <w:r w:rsidRPr="00206CA1">
              <w:rPr>
                <w:szCs w:val="22"/>
                <w:lang w:val="en-US"/>
              </w:rPr>
              <w:t>3</w:t>
            </w:r>
            <w:r w:rsidRPr="00206CA1">
              <w:rPr>
                <w:szCs w:val="22"/>
              </w:rPr>
              <w:t xml:space="preserve">) Company Limited </w:t>
            </w:r>
          </w:p>
        </w:tc>
        <w:tc>
          <w:tcPr>
            <w:tcW w:w="2510" w:type="dxa"/>
            <w:shd w:val="clear" w:color="auto" w:fill="FFFFFF"/>
          </w:tcPr>
          <w:p w14:paraId="704815C5" w14:textId="77777777" w:rsidR="004833F9" w:rsidRPr="00206CA1" w:rsidRDefault="004833F9" w:rsidP="004833F9">
            <w:pPr>
              <w:ind w:left="101" w:hanging="101"/>
              <w:rPr>
                <w:szCs w:val="22"/>
              </w:rPr>
            </w:pPr>
            <w:r w:rsidRPr="00206CA1">
              <w:rPr>
                <w:szCs w:val="22"/>
              </w:rPr>
              <w:t>Production and distribution of electricity from solar energy</w:t>
            </w:r>
          </w:p>
        </w:tc>
        <w:tc>
          <w:tcPr>
            <w:tcW w:w="1440" w:type="dxa"/>
            <w:shd w:val="clear" w:color="auto" w:fill="FFFFFF"/>
          </w:tcPr>
          <w:p w14:paraId="18781803" w14:textId="77777777" w:rsidR="004833F9" w:rsidRPr="00206CA1" w:rsidRDefault="004833F9" w:rsidP="004833F9">
            <w:pPr>
              <w:tabs>
                <w:tab w:val="decimal" w:pos="765"/>
              </w:tabs>
              <w:spacing w:line="240" w:lineRule="atLeast"/>
              <w:jc w:val="center"/>
              <w:rPr>
                <w:szCs w:val="22"/>
              </w:rPr>
            </w:pPr>
            <w:r w:rsidRPr="00206CA1">
              <w:rPr>
                <w:szCs w:val="22"/>
              </w:rPr>
              <w:t>Thailand</w:t>
            </w:r>
          </w:p>
        </w:tc>
        <w:tc>
          <w:tcPr>
            <w:tcW w:w="1287" w:type="dxa"/>
            <w:shd w:val="clear" w:color="auto" w:fill="FFFFFF"/>
          </w:tcPr>
          <w:p w14:paraId="523DDEDD" w14:textId="35185E3B" w:rsidR="004833F9" w:rsidRPr="00206CA1" w:rsidRDefault="005D4A2C" w:rsidP="004833F9">
            <w:pPr>
              <w:jc w:val="center"/>
              <w:rPr>
                <w:szCs w:val="22"/>
              </w:rPr>
            </w:pPr>
            <w:r>
              <w:rPr>
                <w:szCs w:val="22"/>
              </w:rPr>
              <w:t>100</w:t>
            </w:r>
          </w:p>
        </w:tc>
        <w:tc>
          <w:tcPr>
            <w:tcW w:w="180" w:type="dxa"/>
            <w:shd w:val="clear" w:color="auto" w:fill="FFFFFF"/>
          </w:tcPr>
          <w:p w14:paraId="2A9BB1D5" w14:textId="77777777" w:rsidR="004833F9" w:rsidRPr="00206CA1" w:rsidRDefault="004833F9" w:rsidP="004833F9">
            <w:pPr>
              <w:jc w:val="center"/>
              <w:rPr>
                <w:szCs w:val="22"/>
              </w:rPr>
            </w:pPr>
          </w:p>
        </w:tc>
        <w:tc>
          <w:tcPr>
            <w:tcW w:w="1260" w:type="dxa"/>
            <w:shd w:val="clear" w:color="auto" w:fill="FFFFFF"/>
          </w:tcPr>
          <w:p w14:paraId="32020149" w14:textId="71AD44AF" w:rsidR="004833F9" w:rsidRPr="00206CA1" w:rsidRDefault="004833F9" w:rsidP="004833F9">
            <w:pPr>
              <w:jc w:val="center"/>
              <w:rPr>
                <w:szCs w:val="22"/>
              </w:rPr>
            </w:pPr>
            <w:r w:rsidRPr="00206CA1">
              <w:rPr>
                <w:szCs w:val="22"/>
              </w:rPr>
              <w:t>100</w:t>
            </w:r>
          </w:p>
        </w:tc>
      </w:tr>
      <w:tr w:rsidR="004833F9" w:rsidRPr="00206CA1" w14:paraId="496E4A12" w14:textId="77777777" w:rsidTr="004363BB">
        <w:trPr>
          <w:cantSplit/>
        </w:trPr>
        <w:tc>
          <w:tcPr>
            <w:tcW w:w="2668" w:type="dxa"/>
            <w:gridSpan w:val="2"/>
          </w:tcPr>
          <w:p w14:paraId="3F5636C4" w14:textId="77777777" w:rsidR="004833F9" w:rsidRPr="00206CA1" w:rsidRDefault="004833F9" w:rsidP="004833F9">
            <w:pPr>
              <w:spacing w:line="240" w:lineRule="atLeast"/>
              <w:ind w:left="191" w:hanging="180"/>
              <w:rPr>
                <w:szCs w:val="22"/>
              </w:rPr>
            </w:pPr>
            <w:r w:rsidRPr="00206CA1">
              <w:rPr>
                <w:szCs w:val="22"/>
              </w:rPr>
              <w:t>Solar Power (</w:t>
            </w:r>
            <w:proofErr w:type="spellStart"/>
            <w:r w:rsidRPr="00206CA1">
              <w:rPr>
                <w:szCs w:val="22"/>
              </w:rPr>
              <w:t>Nakornphanom</w:t>
            </w:r>
            <w:proofErr w:type="spellEnd"/>
            <w:r w:rsidRPr="00206CA1">
              <w:rPr>
                <w:szCs w:val="22"/>
              </w:rPr>
              <w:t xml:space="preserve"> </w:t>
            </w:r>
            <w:r w:rsidRPr="00206CA1">
              <w:rPr>
                <w:szCs w:val="22"/>
                <w:lang w:val="en-US"/>
              </w:rPr>
              <w:t>1</w:t>
            </w:r>
            <w:r w:rsidRPr="00206CA1">
              <w:rPr>
                <w:szCs w:val="22"/>
              </w:rPr>
              <w:t>) Company Limited</w:t>
            </w:r>
          </w:p>
          <w:p w14:paraId="7686B78D" w14:textId="50A75AE0" w:rsidR="004833F9" w:rsidRPr="00206CA1" w:rsidRDefault="004833F9" w:rsidP="004833F9">
            <w:pPr>
              <w:spacing w:line="240" w:lineRule="atLeast"/>
              <w:ind w:left="191" w:hanging="180"/>
              <w:rPr>
                <w:szCs w:val="22"/>
              </w:rPr>
            </w:pPr>
          </w:p>
        </w:tc>
        <w:tc>
          <w:tcPr>
            <w:tcW w:w="2510" w:type="dxa"/>
            <w:shd w:val="clear" w:color="auto" w:fill="FFFFFF"/>
          </w:tcPr>
          <w:p w14:paraId="293C88DF" w14:textId="77777777" w:rsidR="004833F9" w:rsidRPr="00206CA1" w:rsidRDefault="004833F9" w:rsidP="004833F9">
            <w:pPr>
              <w:ind w:left="101" w:hanging="101"/>
              <w:rPr>
                <w:szCs w:val="22"/>
              </w:rPr>
            </w:pPr>
            <w:r w:rsidRPr="00206CA1">
              <w:rPr>
                <w:szCs w:val="22"/>
              </w:rPr>
              <w:t>Production and distribution of electricity from solar energy</w:t>
            </w:r>
          </w:p>
        </w:tc>
        <w:tc>
          <w:tcPr>
            <w:tcW w:w="1440" w:type="dxa"/>
            <w:shd w:val="clear" w:color="auto" w:fill="FFFFFF"/>
          </w:tcPr>
          <w:p w14:paraId="125B952D" w14:textId="77777777" w:rsidR="004833F9" w:rsidRPr="00206CA1" w:rsidRDefault="004833F9" w:rsidP="004833F9">
            <w:pPr>
              <w:tabs>
                <w:tab w:val="decimal" w:pos="765"/>
              </w:tabs>
              <w:spacing w:line="240" w:lineRule="atLeast"/>
              <w:jc w:val="center"/>
              <w:rPr>
                <w:szCs w:val="22"/>
              </w:rPr>
            </w:pPr>
            <w:r w:rsidRPr="00206CA1">
              <w:rPr>
                <w:szCs w:val="22"/>
              </w:rPr>
              <w:t>Thailand</w:t>
            </w:r>
          </w:p>
        </w:tc>
        <w:tc>
          <w:tcPr>
            <w:tcW w:w="1287" w:type="dxa"/>
            <w:shd w:val="clear" w:color="auto" w:fill="FFFFFF"/>
          </w:tcPr>
          <w:p w14:paraId="5E76A1BC" w14:textId="497D67E9" w:rsidR="004833F9" w:rsidRPr="00206CA1" w:rsidRDefault="005E1BDD" w:rsidP="004833F9">
            <w:pPr>
              <w:tabs>
                <w:tab w:val="decimal" w:pos="731"/>
              </w:tabs>
              <w:spacing w:line="240" w:lineRule="atLeast"/>
              <w:ind w:left="-57" w:right="-79"/>
              <w:rPr>
                <w:szCs w:val="22"/>
              </w:rPr>
            </w:pPr>
            <w:r>
              <w:rPr>
                <w:szCs w:val="22"/>
              </w:rPr>
              <w:t>70</w:t>
            </w:r>
          </w:p>
        </w:tc>
        <w:tc>
          <w:tcPr>
            <w:tcW w:w="180" w:type="dxa"/>
            <w:shd w:val="clear" w:color="auto" w:fill="FFFFFF"/>
          </w:tcPr>
          <w:p w14:paraId="08278098" w14:textId="77777777" w:rsidR="004833F9" w:rsidRPr="00206CA1" w:rsidRDefault="004833F9" w:rsidP="004833F9">
            <w:pPr>
              <w:tabs>
                <w:tab w:val="decimal" w:pos="483"/>
                <w:tab w:val="decimal" w:pos="731"/>
              </w:tabs>
              <w:spacing w:line="240" w:lineRule="atLeast"/>
              <w:ind w:left="-57" w:right="-79"/>
              <w:rPr>
                <w:szCs w:val="22"/>
              </w:rPr>
            </w:pPr>
          </w:p>
        </w:tc>
        <w:tc>
          <w:tcPr>
            <w:tcW w:w="1260" w:type="dxa"/>
            <w:shd w:val="clear" w:color="auto" w:fill="FFFFFF"/>
          </w:tcPr>
          <w:p w14:paraId="6E7CEBC8" w14:textId="31EE0AC0" w:rsidR="004833F9" w:rsidRPr="00206CA1" w:rsidRDefault="004833F9" w:rsidP="004833F9">
            <w:pPr>
              <w:tabs>
                <w:tab w:val="decimal" w:pos="731"/>
              </w:tabs>
              <w:spacing w:line="240" w:lineRule="atLeast"/>
              <w:ind w:left="-57" w:right="-79"/>
              <w:rPr>
                <w:szCs w:val="22"/>
              </w:rPr>
            </w:pPr>
            <w:r w:rsidRPr="00206CA1">
              <w:rPr>
                <w:szCs w:val="22"/>
              </w:rPr>
              <w:t>70</w:t>
            </w:r>
          </w:p>
        </w:tc>
      </w:tr>
      <w:tr w:rsidR="004833F9" w:rsidRPr="00206CA1" w14:paraId="1EEABCE9" w14:textId="77777777" w:rsidTr="004363BB">
        <w:trPr>
          <w:cantSplit/>
        </w:trPr>
        <w:tc>
          <w:tcPr>
            <w:tcW w:w="2668" w:type="dxa"/>
            <w:gridSpan w:val="2"/>
          </w:tcPr>
          <w:p w14:paraId="66D724C6" w14:textId="77777777" w:rsidR="004833F9" w:rsidRPr="00206CA1" w:rsidRDefault="004833F9" w:rsidP="004833F9">
            <w:pPr>
              <w:spacing w:line="240" w:lineRule="atLeast"/>
              <w:ind w:left="191" w:hanging="180"/>
              <w:rPr>
                <w:szCs w:val="22"/>
              </w:rPr>
            </w:pPr>
            <w:r w:rsidRPr="00206CA1">
              <w:rPr>
                <w:szCs w:val="22"/>
              </w:rPr>
              <w:t>Solar Power (</w:t>
            </w:r>
            <w:proofErr w:type="spellStart"/>
            <w:r w:rsidRPr="00206CA1">
              <w:rPr>
                <w:szCs w:val="22"/>
              </w:rPr>
              <w:t>Nakornphanom</w:t>
            </w:r>
            <w:proofErr w:type="spellEnd"/>
            <w:r w:rsidRPr="00206CA1">
              <w:rPr>
                <w:szCs w:val="22"/>
              </w:rPr>
              <w:t xml:space="preserve"> </w:t>
            </w:r>
            <w:r w:rsidRPr="00206CA1">
              <w:rPr>
                <w:szCs w:val="22"/>
                <w:lang w:val="en-US"/>
              </w:rPr>
              <w:t>2</w:t>
            </w:r>
            <w:r w:rsidRPr="00206CA1">
              <w:rPr>
                <w:szCs w:val="22"/>
              </w:rPr>
              <w:t>) Company Limited</w:t>
            </w:r>
          </w:p>
          <w:p w14:paraId="271C7C77" w14:textId="697FCC8D" w:rsidR="004833F9" w:rsidRPr="00206CA1" w:rsidRDefault="004833F9" w:rsidP="004833F9">
            <w:pPr>
              <w:spacing w:line="240" w:lineRule="atLeast"/>
              <w:ind w:left="191" w:hanging="180"/>
              <w:rPr>
                <w:szCs w:val="22"/>
              </w:rPr>
            </w:pPr>
          </w:p>
        </w:tc>
        <w:tc>
          <w:tcPr>
            <w:tcW w:w="2510" w:type="dxa"/>
            <w:shd w:val="clear" w:color="auto" w:fill="FFFFFF"/>
          </w:tcPr>
          <w:p w14:paraId="0ADFB89A" w14:textId="77777777" w:rsidR="004833F9" w:rsidRPr="00206CA1" w:rsidRDefault="004833F9" w:rsidP="004833F9">
            <w:pPr>
              <w:ind w:left="101" w:hanging="101"/>
              <w:rPr>
                <w:szCs w:val="22"/>
              </w:rPr>
            </w:pPr>
            <w:r w:rsidRPr="00206CA1">
              <w:rPr>
                <w:szCs w:val="22"/>
              </w:rPr>
              <w:t>Production and distribution of electricity from solar energy</w:t>
            </w:r>
          </w:p>
        </w:tc>
        <w:tc>
          <w:tcPr>
            <w:tcW w:w="1440" w:type="dxa"/>
            <w:shd w:val="clear" w:color="auto" w:fill="FFFFFF"/>
          </w:tcPr>
          <w:p w14:paraId="43B9977B" w14:textId="77777777" w:rsidR="004833F9" w:rsidRPr="00206CA1" w:rsidRDefault="004833F9" w:rsidP="004833F9">
            <w:pPr>
              <w:tabs>
                <w:tab w:val="decimal" w:pos="765"/>
              </w:tabs>
              <w:spacing w:line="240" w:lineRule="atLeast"/>
              <w:jc w:val="center"/>
              <w:rPr>
                <w:szCs w:val="22"/>
              </w:rPr>
            </w:pPr>
            <w:r w:rsidRPr="00206CA1">
              <w:rPr>
                <w:szCs w:val="22"/>
              </w:rPr>
              <w:t>Thailand</w:t>
            </w:r>
          </w:p>
        </w:tc>
        <w:tc>
          <w:tcPr>
            <w:tcW w:w="1287" w:type="dxa"/>
            <w:shd w:val="clear" w:color="auto" w:fill="FFFFFF"/>
          </w:tcPr>
          <w:p w14:paraId="41F5119D" w14:textId="37913D2D" w:rsidR="004833F9" w:rsidRPr="00206CA1" w:rsidRDefault="005E1BDD" w:rsidP="004833F9">
            <w:pPr>
              <w:tabs>
                <w:tab w:val="decimal" w:pos="731"/>
              </w:tabs>
              <w:spacing w:line="240" w:lineRule="atLeast"/>
              <w:ind w:left="-57" w:right="-79"/>
              <w:rPr>
                <w:szCs w:val="22"/>
              </w:rPr>
            </w:pPr>
            <w:r>
              <w:rPr>
                <w:szCs w:val="22"/>
              </w:rPr>
              <w:t>100</w:t>
            </w:r>
          </w:p>
        </w:tc>
        <w:tc>
          <w:tcPr>
            <w:tcW w:w="180" w:type="dxa"/>
            <w:shd w:val="clear" w:color="auto" w:fill="FFFFFF"/>
          </w:tcPr>
          <w:p w14:paraId="71B19C42" w14:textId="77777777" w:rsidR="004833F9" w:rsidRPr="00206CA1" w:rsidRDefault="004833F9" w:rsidP="004833F9">
            <w:pPr>
              <w:tabs>
                <w:tab w:val="decimal" w:pos="731"/>
              </w:tabs>
              <w:spacing w:line="240" w:lineRule="atLeast"/>
              <w:ind w:left="-57" w:right="-79"/>
              <w:rPr>
                <w:szCs w:val="22"/>
              </w:rPr>
            </w:pPr>
          </w:p>
        </w:tc>
        <w:tc>
          <w:tcPr>
            <w:tcW w:w="1260" w:type="dxa"/>
            <w:shd w:val="clear" w:color="auto" w:fill="FFFFFF"/>
          </w:tcPr>
          <w:p w14:paraId="45C48337" w14:textId="0B978CE3" w:rsidR="004833F9" w:rsidRPr="00206CA1" w:rsidRDefault="004833F9" w:rsidP="004833F9">
            <w:pPr>
              <w:tabs>
                <w:tab w:val="decimal" w:pos="731"/>
              </w:tabs>
              <w:spacing w:line="240" w:lineRule="atLeast"/>
              <w:ind w:left="-57" w:right="-79"/>
              <w:rPr>
                <w:szCs w:val="22"/>
              </w:rPr>
            </w:pPr>
            <w:r w:rsidRPr="00206CA1">
              <w:rPr>
                <w:szCs w:val="22"/>
              </w:rPr>
              <w:t>100</w:t>
            </w:r>
          </w:p>
        </w:tc>
      </w:tr>
      <w:tr w:rsidR="004833F9" w:rsidRPr="00206CA1" w14:paraId="79A6502C" w14:textId="77777777" w:rsidTr="004363BB">
        <w:trPr>
          <w:cantSplit/>
        </w:trPr>
        <w:tc>
          <w:tcPr>
            <w:tcW w:w="2668" w:type="dxa"/>
            <w:gridSpan w:val="2"/>
          </w:tcPr>
          <w:p w14:paraId="3A022A6E" w14:textId="77777777" w:rsidR="004833F9" w:rsidRPr="00206CA1" w:rsidRDefault="004833F9" w:rsidP="004833F9">
            <w:pPr>
              <w:spacing w:line="240" w:lineRule="atLeast"/>
              <w:ind w:left="191" w:hanging="180"/>
              <w:rPr>
                <w:szCs w:val="22"/>
              </w:rPr>
            </w:pPr>
            <w:r w:rsidRPr="00206CA1">
              <w:rPr>
                <w:szCs w:val="22"/>
              </w:rPr>
              <w:t>Solar Power (</w:t>
            </w:r>
            <w:proofErr w:type="spellStart"/>
            <w:r w:rsidRPr="00206CA1">
              <w:rPr>
                <w:szCs w:val="22"/>
              </w:rPr>
              <w:t>Nakornphanom</w:t>
            </w:r>
            <w:proofErr w:type="spellEnd"/>
            <w:r w:rsidRPr="00206CA1">
              <w:rPr>
                <w:szCs w:val="22"/>
              </w:rPr>
              <w:t xml:space="preserve"> </w:t>
            </w:r>
            <w:r w:rsidRPr="00206CA1">
              <w:rPr>
                <w:szCs w:val="22"/>
                <w:lang w:val="en-US"/>
              </w:rPr>
              <w:t>3</w:t>
            </w:r>
            <w:r w:rsidRPr="00206CA1">
              <w:rPr>
                <w:szCs w:val="22"/>
              </w:rPr>
              <w:t>) Company Limited</w:t>
            </w:r>
          </w:p>
          <w:p w14:paraId="2E5DE7A6" w14:textId="66AA9AD1" w:rsidR="004833F9" w:rsidRPr="00206CA1" w:rsidRDefault="004833F9" w:rsidP="004833F9">
            <w:pPr>
              <w:spacing w:line="240" w:lineRule="atLeast"/>
              <w:ind w:left="191" w:hanging="180"/>
              <w:rPr>
                <w:szCs w:val="22"/>
              </w:rPr>
            </w:pPr>
          </w:p>
        </w:tc>
        <w:tc>
          <w:tcPr>
            <w:tcW w:w="2510" w:type="dxa"/>
            <w:shd w:val="clear" w:color="auto" w:fill="FFFFFF"/>
          </w:tcPr>
          <w:p w14:paraId="638C9D33" w14:textId="77777777" w:rsidR="004833F9" w:rsidRPr="00206CA1" w:rsidRDefault="004833F9" w:rsidP="004833F9">
            <w:pPr>
              <w:ind w:left="101" w:hanging="101"/>
              <w:rPr>
                <w:szCs w:val="22"/>
              </w:rPr>
            </w:pPr>
            <w:r w:rsidRPr="00206CA1">
              <w:rPr>
                <w:szCs w:val="22"/>
              </w:rPr>
              <w:t>Production and distribution of electricity from solar energy</w:t>
            </w:r>
          </w:p>
        </w:tc>
        <w:tc>
          <w:tcPr>
            <w:tcW w:w="1440" w:type="dxa"/>
            <w:shd w:val="clear" w:color="auto" w:fill="FFFFFF"/>
          </w:tcPr>
          <w:p w14:paraId="24779BD3" w14:textId="77777777" w:rsidR="004833F9" w:rsidRPr="00206CA1" w:rsidRDefault="004833F9" w:rsidP="004833F9">
            <w:pPr>
              <w:tabs>
                <w:tab w:val="decimal" w:pos="765"/>
              </w:tabs>
              <w:spacing w:line="240" w:lineRule="atLeast"/>
              <w:jc w:val="center"/>
              <w:rPr>
                <w:szCs w:val="22"/>
              </w:rPr>
            </w:pPr>
            <w:r w:rsidRPr="00206CA1">
              <w:rPr>
                <w:szCs w:val="22"/>
              </w:rPr>
              <w:t>Thailand</w:t>
            </w:r>
          </w:p>
        </w:tc>
        <w:tc>
          <w:tcPr>
            <w:tcW w:w="1287" w:type="dxa"/>
            <w:shd w:val="clear" w:color="auto" w:fill="FFFFFF"/>
          </w:tcPr>
          <w:p w14:paraId="1BA1AF84" w14:textId="5790BFD3" w:rsidR="004833F9" w:rsidRPr="00206CA1" w:rsidRDefault="00F92FF1" w:rsidP="004833F9">
            <w:pPr>
              <w:tabs>
                <w:tab w:val="decimal" w:pos="731"/>
              </w:tabs>
              <w:spacing w:line="240" w:lineRule="atLeast"/>
              <w:ind w:left="-57" w:right="-79"/>
              <w:rPr>
                <w:szCs w:val="22"/>
              </w:rPr>
            </w:pPr>
            <w:r>
              <w:rPr>
                <w:szCs w:val="22"/>
              </w:rPr>
              <w:t>100</w:t>
            </w:r>
          </w:p>
        </w:tc>
        <w:tc>
          <w:tcPr>
            <w:tcW w:w="180" w:type="dxa"/>
            <w:shd w:val="clear" w:color="auto" w:fill="FFFFFF"/>
          </w:tcPr>
          <w:p w14:paraId="24D727D5" w14:textId="77777777" w:rsidR="004833F9" w:rsidRPr="00206CA1" w:rsidRDefault="004833F9" w:rsidP="004833F9">
            <w:pPr>
              <w:tabs>
                <w:tab w:val="decimal" w:pos="731"/>
              </w:tabs>
              <w:spacing w:line="240" w:lineRule="atLeast"/>
              <w:ind w:left="-57" w:right="-79"/>
              <w:rPr>
                <w:szCs w:val="22"/>
              </w:rPr>
            </w:pPr>
          </w:p>
        </w:tc>
        <w:tc>
          <w:tcPr>
            <w:tcW w:w="1260" w:type="dxa"/>
            <w:shd w:val="clear" w:color="auto" w:fill="FFFFFF"/>
          </w:tcPr>
          <w:p w14:paraId="6D1FD7CA" w14:textId="5CD15D85" w:rsidR="004833F9" w:rsidRPr="00206CA1" w:rsidRDefault="004833F9" w:rsidP="004833F9">
            <w:pPr>
              <w:tabs>
                <w:tab w:val="decimal" w:pos="731"/>
              </w:tabs>
              <w:spacing w:line="240" w:lineRule="atLeast"/>
              <w:ind w:left="-57" w:right="-79"/>
              <w:rPr>
                <w:szCs w:val="22"/>
              </w:rPr>
            </w:pPr>
            <w:r w:rsidRPr="00206CA1">
              <w:rPr>
                <w:szCs w:val="22"/>
              </w:rPr>
              <w:t>100</w:t>
            </w:r>
          </w:p>
        </w:tc>
      </w:tr>
      <w:tr w:rsidR="004833F9" w:rsidRPr="00206CA1" w14:paraId="39C57C88" w14:textId="77777777" w:rsidTr="004363BB">
        <w:trPr>
          <w:cantSplit/>
        </w:trPr>
        <w:tc>
          <w:tcPr>
            <w:tcW w:w="2668" w:type="dxa"/>
            <w:gridSpan w:val="2"/>
          </w:tcPr>
          <w:p w14:paraId="7C5EA87C" w14:textId="77777777" w:rsidR="004833F9" w:rsidRPr="00206CA1" w:rsidRDefault="004833F9" w:rsidP="004833F9">
            <w:pPr>
              <w:spacing w:line="240" w:lineRule="atLeast"/>
              <w:ind w:left="191" w:hanging="180"/>
              <w:rPr>
                <w:szCs w:val="22"/>
              </w:rPr>
            </w:pPr>
            <w:r w:rsidRPr="00206CA1">
              <w:rPr>
                <w:szCs w:val="22"/>
              </w:rPr>
              <w:t xml:space="preserve">Solar Power </w:t>
            </w:r>
          </w:p>
          <w:p w14:paraId="472F8749" w14:textId="77777777" w:rsidR="004833F9" w:rsidRPr="00206CA1" w:rsidRDefault="004833F9" w:rsidP="004833F9">
            <w:pPr>
              <w:spacing w:line="240" w:lineRule="atLeast"/>
              <w:ind w:left="191" w:hanging="180"/>
              <w:rPr>
                <w:szCs w:val="22"/>
              </w:rPr>
            </w:pPr>
            <w:r w:rsidRPr="00206CA1">
              <w:rPr>
                <w:szCs w:val="22"/>
              </w:rPr>
              <w:t xml:space="preserve">   (</w:t>
            </w:r>
            <w:proofErr w:type="spellStart"/>
            <w:r w:rsidRPr="00206CA1">
              <w:rPr>
                <w:szCs w:val="22"/>
              </w:rPr>
              <w:t>Sakonnakorn</w:t>
            </w:r>
            <w:proofErr w:type="spellEnd"/>
            <w:r w:rsidRPr="00206CA1">
              <w:rPr>
                <w:szCs w:val="22"/>
              </w:rPr>
              <w:t xml:space="preserve"> </w:t>
            </w:r>
            <w:r w:rsidRPr="00206CA1">
              <w:rPr>
                <w:szCs w:val="22"/>
                <w:lang w:val="en-US"/>
              </w:rPr>
              <w:t>1</w:t>
            </w:r>
            <w:r w:rsidRPr="00206CA1">
              <w:rPr>
                <w:szCs w:val="22"/>
              </w:rPr>
              <w:t>) Company Limited</w:t>
            </w:r>
          </w:p>
          <w:p w14:paraId="56728AAA" w14:textId="00228406" w:rsidR="004833F9" w:rsidRPr="00206CA1" w:rsidRDefault="004833F9" w:rsidP="004833F9">
            <w:pPr>
              <w:spacing w:line="240" w:lineRule="atLeast"/>
              <w:ind w:left="191" w:hanging="180"/>
              <w:rPr>
                <w:szCs w:val="22"/>
              </w:rPr>
            </w:pPr>
          </w:p>
        </w:tc>
        <w:tc>
          <w:tcPr>
            <w:tcW w:w="2510" w:type="dxa"/>
            <w:shd w:val="clear" w:color="auto" w:fill="FFFFFF"/>
          </w:tcPr>
          <w:p w14:paraId="033E9213" w14:textId="77777777" w:rsidR="004833F9" w:rsidRPr="00206CA1" w:rsidRDefault="004833F9" w:rsidP="004833F9">
            <w:pPr>
              <w:ind w:left="101" w:hanging="101"/>
              <w:rPr>
                <w:szCs w:val="22"/>
              </w:rPr>
            </w:pPr>
            <w:r w:rsidRPr="00206CA1">
              <w:rPr>
                <w:szCs w:val="22"/>
              </w:rPr>
              <w:t>Production and distribution of electricity from solar energy</w:t>
            </w:r>
          </w:p>
        </w:tc>
        <w:tc>
          <w:tcPr>
            <w:tcW w:w="1440" w:type="dxa"/>
            <w:shd w:val="clear" w:color="auto" w:fill="FFFFFF"/>
          </w:tcPr>
          <w:p w14:paraId="12768F1D" w14:textId="77777777" w:rsidR="004833F9" w:rsidRPr="00206CA1" w:rsidRDefault="004833F9" w:rsidP="004833F9">
            <w:pPr>
              <w:tabs>
                <w:tab w:val="decimal" w:pos="765"/>
              </w:tabs>
              <w:spacing w:line="240" w:lineRule="atLeast"/>
              <w:jc w:val="center"/>
              <w:rPr>
                <w:szCs w:val="22"/>
              </w:rPr>
            </w:pPr>
            <w:r w:rsidRPr="00206CA1">
              <w:rPr>
                <w:szCs w:val="22"/>
              </w:rPr>
              <w:t>Thailand</w:t>
            </w:r>
          </w:p>
        </w:tc>
        <w:tc>
          <w:tcPr>
            <w:tcW w:w="1287" w:type="dxa"/>
            <w:shd w:val="clear" w:color="auto" w:fill="FFFFFF"/>
          </w:tcPr>
          <w:p w14:paraId="695D0574" w14:textId="062D73C1" w:rsidR="004833F9" w:rsidRPr="00206CA1" w:rsidRDefault="00220721" w:rsidP="004833F9">
            <w:pPr>
              <w:tabs>
                <w:tab w:val="decimal" w:pos="731"/>
              </w:tabs>
              <w:spacing w:line="240" w:lineRule="atLeast"/>
              <w:ind w:left="-57" w:right="-79"/>
              <w:rPr>
                <w:szCs w:val="22"/>
              </w:rPr>
            </w:pPr>
            <w:r>
              <w:rPr>
                <w:szCs w:val="22"/>
              </w:rPr>
              <w:t>70</w:t>
            </w:r>
          </w:p>
        </w:tc>
        <w:tc>
          <w:tcPr>
            <w:tcW w:w="180" w:type="dxa"/>
            <w:shd w:val="clear" w:color="auto" w:fill="FFFFFF"/>
          </w:tcPr>
          <w:p w14:paraId="30A733A5" w14:textId="77777777" w:rsidR="004833F9" w:rsidRPr="00206CA1" w:rsidRDefault="004833F9" w:rsidP="004833F9">
            <w:pPr>
              <w:tabs>
                <w:tab w:val="decimal" w:pos="731"/>
              </w:tabs>
              <w:spacing w:line="240" w:lineRule="atLeast"/>
              <w:ind w:left="-57" w:right="-79"/>
              <w:rPr>
                <w:szCs w:val="22"/>
              </w:rPr>
            </w:pPr>
          </w:p>
        </w:tc>
        <w:tc>
          <w:tcPr>
            <w:tcW w:w="1260" w:type="dxa"/>
            <w:shd w:val="clear" w:color="auto" w:fill="FFFFFF"/>
          </w:tcPr>
          <w:p w14:paraId="19750820" w14:textId="2B6B3E0A" w:rsidR="004833F9" w:rsidRPr="00206CA1" w:rsidRDefault="004833F9" w:rsidP="004833F9">
            <w:pPr>
              <w:tabs>
                <w:tab w:val="decimal" w:pos="731"/>
              </w:tabs>
              <w:spacing w:line="240" w:lineRule="atLeast"/>
              <w:ind w:left="-57" w:right="-79"/>
              <w:rPr>
                <w:szCs w:val="22"/>
              </w:rPr>
            </w:pPr>
            <w:r w:rsidRPr="00206CA1">
              <w:rPr>
                <w:szCs w:val="22"/>
              </w:rPr>
              <w:t>70</w:t>
            </w:r>
          </w:p>
        </w:tc>
      </w:tr>
      <w:tr w:rsidR="004833F9" w:rsidRPr="00206CA1" w14:paraId="0801461C" w14:textId="77777777" w:rsidTr="004363BB">
        <w:trPr>
          <w:cantSplit/>
        </w:trPr>
        <w:tc>
          <w:tcPr>
            <w:tcW w:w="2668" w:type="dxa"/>
            <w:gridSpan w:val="2"/>
          </w:tcPr>
          <w:p w14:paraId="68473D21" w14:textId="77777777" w:rsidR="004833F9" w:rsidRPr="00206CA1" w:rsidRDefault="004833F9" w:rsidP="004833F9">
            <w:pPr>
              <w:spacing w:line="240" w:lineRule="atLeast"/>
              <w:ind w:left="191" w:hanging="180"/>
              <w:rPr>
                <w:szCs w:val="22"/>
              </w:rPr>
            </w:pPr>
            <w:r w:rsidRPr="00206CA1">
              <w:rPr>
                <w:szCs w:val="22"/>
              </w:rPr>
              <w:t xml:space="preserve">Solar Power </w:t>
            </w:r>
          </w:p>
          <w:p w14:paraId="30B6B376" w14:textId="77777777" w:rsidR="004833F9" w:rsidRPr="00206CA1" w:rsidRDefault="004833F9" w:rsidP="004833F9">
            <w:pPr>
              <w:spacing w:line="240" w:lineRule="atLeast"/>
              <w:ind w:left="191" w:hanging="180"/>
              <w:rPr>
                <w:szCs w:val="22"/>
              </w:rPr>
            </w:pPr>
            <w:r w:rsidRPr="00206CA1">
              <w:rPr>
                <w:szCs w:val="22"/>
              </w:rPr>
              <w:t xml:space="preserve">   (</w:t>
            </w:r>
            <w:proofErr w:type="spellStart"/>
            <w:r w:rsidRPr="00206CA1">
              <w:rPr>
                <w:szCs w:val="22"/>
              </w:rPr>
              <w:t>Sakonnakorn</w:t>
            </w:r>
            <w:proofErr w:type="spellEnd"/>
            <w:r w:rsidRPr="00206CA1">
              <w:rPr>
                <w:szCs w:val="22"/>
              </w:rPr>
              <w:t xml:space="preserve"> </w:t>
            </w:r>
            <w:r w:rsidRPr="00206CA1">
              <w:rPr>
                <w:szCs w:val="22"/>
                <w:lang w:val="en-US"/>
              </w:rPr>
              <w:t>2</w:t>
            </w:r>
            <w:r w:rsidRPr="00206CA1">
              <w:rPr>
                <w:szCs w:val="22"/>
              </w:rPr>
              <w:t>) Company Limited</w:t>
            </w:r>
          </w:p>
          <w:p w14:paraId="1000FF05" w14:textId="0565E2B3" w:rsidR="004833F9" w:rsidRPr="00206CA1" w:rsidRDefault="004833F9" w:rsidP="004833F9">
            <w:pPr>
              <w:spacing w:line="240" w:lineRule="atLeast"/>
              <w:ind w:left="191" w:hanging="180"/>
              <w:rPr>
                <w:szCs w:val="22"/>
              </w:rPr>
            </w:pPr>
          </w:p>
        </w:tc>
        <w:tc>
          <w:tcPr>
            <w:tcW w:w="2510" w:type="dxa"/>
            <w:shd w:val="clear" w:color="auto" w:fill="FFFFFF"/>
          </w:tcPr>
          <w:p w14:paraId="1144291A" w14:textId="77777777" w:rsidR="004833F9" w:rsidRPr="00206CA1" w:rsidRDefault="004833F9" w:rsidP="004833F9">
            <w:pPr>
              <w:ind w:left="101" w:hanging="101"/>
              <w:rPr>
                <w:szCs w:val="22"/>
              </w:rPr>
            </w:pPr>
            <w:r w:rsidRPr="00206CA1">
              <w:rPr>
                <w:szCs w:val="22"/>
              </w:rPr>
              <w:t>Production and distribution of electricity from solar energy</w:t>
            </w:r>
          </w:p>
        </w:tc>
        <w:tc>
          <w:tcPr>
            <w:tcW w:w="1440" w:type="dxa"/>
            <w:shd w:val="clear" w:color="auto" w:fill="FFFFFF"/>
          </w:tcPr>
          <w:p w14:paraId="7EE98C74" w14:textId="77777777" w:rsidR="004833F9" w:rsidRPr="00206CA1" w:rsidRDefault="004833F9" w:rsidP="004833F9">
            <w:pPr>
              <w:tabs>
                <w:tab w:val="decimal" w:pos="765"/>
              </w:tabs>
              <w:spacing w:line="240" w:lineRule="atLeast"/>
              <w:jc w:val="center"/>
              <w:rPr>
                <w:szCs w:val="22"/>
              </w:rPr>
            </w:pPr>
            <w:r w:rsidRPr="00206CA1">
              <w:rPr>
                <w:szCs w:val="22"/>
              </w:rPr>
              <w:t>Thailand</w:t>
            </w:r>
          </w:p>
        </w:tc>
        <w:tc>
          <w:tcPr>
            <w:tcW w:w="1287" w:type="dxa"/>
            <w:shd w:val="clear" w:color="auto" w:fill="FFFFFF"/>
          </w:tcPr>
          <w:p w14:paraId="60BE3F51" w14:textId="0B5774D2" w:rsidR="004833F9" w:rsidRPr="00206CA1" w:rsidRDefault="00C61816" w:rsidP="004833F9">
            <w:pPr>
              <w:jc w:val="center"/>
              <w:rPr>
                <w:szCs w:val="22"/>
              </w:rPr>
            </w:pPr>
            <w:r>
              <w:rPr>
                <w:szCs w:val="22"/>
              </w:rPr>
              <w:t>100</w:t>
            </w:r>
          </w:p>
        </w:tc>
        <w:tc>
          <w:tcPr>
            <w:tcW w:w="180" w:type="dxa"/>
            <w:shd w:val="clear" w:color="auto" w:fill="FFFFFF"/>
          </w:tcPr>
          <w:p w14:paraId="7D8FE5F5" w14:textId="77777777" w:rsidR="004833F9" w:rsidRPr="00206CA1" w:rsidRDefault="004833F9" w:rsidP="004833F9">
            <w:pPr>
              <w:jc w:val="center"/>
              <w:rPr>
                <w:szCs w:val="22"/>
              </w:rPr>
            </w:pPr>
          </w:p>
        </w:tc>
        <w:tc>
          <w:tcPr>
            <w:tcW w:w="1260" w:type="dxa"/>
            <w:shd w:val="clear" w:color="auto" w:fill="FFFFFF"/>
          </w:tcPr>
          <w:p w14:paraId="1475D88D" w14:textId="1157D240" w:rsidR="004833F9" w:rsidRPr="00206CA1" w:rsidRDefault="004833F9" w:rsidP="004833F9">
            <w:pPr>
              <w:jc w:val="center"/>
              <w:rPr>
                <w:szCs w:val="22"/>
              </w:rPr>
            </w:pPr>
            <w:r w:rsidRPr="00206CA1">
              <w:rPr>
                <w:szCs w:val="22"/>
              </w:rPr>
              <w:t>100</w:t>
            </w:r>
          </w:p>
        </w:tc>
      </w:tr>
      <w:tr w:rsidR="008D399C" w:rsidRPr="00206CA1" w14:paraId="0E19ADE6" w14:textId="77777777" w:rsidTr="004363BB">
        <w:trPr>
          <w:cantSplit/>
        </w:trPr>
        <w:tc>
          <w:tcPr>
            <w:tcW w:w="2668" w:type="dxa"/>
            <w:gridSpan w:val="2"/>
          </w:tcPr>
          <w:p w14:paraId="33EB4C15" w14:textId="77777777" w:rsidR="008D399C" w:rsidRPr="00206CA1" w:rsidRDefault="008D399C" w:rsidP="008D399C">
            <w:pPr>
              <w:spacing w:line="240" w:lineRule="atLeast"/>
              <w:ind w:left="191" w:hanging="180"/>
              <w:rPr>
                <w:szCs w:val="22"/>
              </w:rPr>
            </w:pPr>
            <w:r w:rsidRPr="00206CA1">
              <w:rPr>
                <w:szCs w:val="22"/>
              </w:rPr>
              <w:lastRenderedPageBreak/>
              <w:t xml:space="preserve">Solar Power (Loei </w:t>
            </w:r>
            <w:r w:rsidRPr="00206CA1">
              <w:rPr>
                <w:szCs w:val="22"/>
                <w:lang w:val="en-US"/>
              </w:rPr>
              <w:t>1</w:t>
            </w:r>
            <w:r w:rsidRPr="00206CA1">
              <w:rPr>
                <w:szCs w:val="22"/>
              </w:rPr>
              <w:t>) Company Limited</w:t>
            </w:r>
          </w:p>
        </w:tc>
        <w:tc>
          <w:tcPr>
            <w:tcW w:w="2510" w:type="dxa"/>
            <w:shd w:val="clear" w:color="auto" w:fill="FFFFFF"/>
          </w:tcPr>
          <w:p w14:paraId="64D28609" w14:textId="77777777" w:rsidR="008D399C" w:rsidRPr="00206CA1" w:rsidRDefault="008D399C" w:rsidP="008D399C">
            <w:pPr>
              <w:ind w:left="101" w:hanging="101"/>
              <w:rPr>
                <w:szCs w:val="22"/>
              </w:rPr>
            </w:pPr>
            <w:r w:rsidRPr="00206CA1">
              <w:rPr>
                <w:szCs w:val="22"/>
              </w:rPr>
              <w:t>Production and distribution of electricity from solar energy</w:t>
            </w:r>
          </w:p>
        </w:tc>
        <w:tc>
          <w:tcPr>
            <w:tcW w:w="1440" w:type="dxa"/>
            <w:shd w:val="clear" w:color="auto" w:fill="FFFFFF"/>
          </w:tcPr>
          <w:p w14:paraId="7B6D0140" w14:textId="77777777" w:rsidR="008D399C" w:rsidRPr="00206CA1" w:rsidRDefault="008D399C" w:rsidP="008D399C">
            <w:pPr>
              <w:tabs>
                <w:tab w:val="decimal" w:pos="765"/>
              </w:tabs>
              <w:spacing w:line="240" w:lineRule="atLeast"/>
              <w:jc w:val="center"/>
              <w:rPr>
                <w:szCs w:val="22"/>
              </w:rPr>
            </w:pPr>
            <w:r w:rsidRPr="00206CA1">
              <w:rPr>
                <w:szCs w:val="22"/>
              </w:rPr>
              <w:t>Thailand</w:t>
            </w:r>
          </w:p>
        </w:tc>
        <w:tc>
          <w:tcPr>
            <w:tcW w:w="1287" w:type="dxa"/>
            <w:shd w:val="clear" w:color="auto" w:fill="FFFFFF"/>
          </w:tcPr>
          <w:p w14:paraId="1FD5E95D" w14:textId="31A12653" w:rsidR="008D399C" w:rsidRPr="00206CA1" w:rsidRDefault="00C61816" w:rsidP="008D399C">
            <w:pPr>
              <w:ind w:right="-79"/>
              <w:jc w:val="center"/>
              <w:rPr>
                <w:szCs w:val="22"/>
              </w:rPr>
            </w:pPr>
            <w:r>
              <w:rPr>
                <w:szCs w:val="22"/>
              </w:rPr>
              <w:t>56</w:t>
            </w:r>
          </w:p>
        </w:tc>
        <w:tc>
          <w:tcPr>
            <w:tcW w:w="180" w:type="dxa"/>
            <w:shd w:val="clear" w:color="auto" w:fill="FFFFFF"/>
          </w:tcPr>
          <w:p w14:paraId="6C666B06" w14:textId="77777777" w:rsidR="008D399C" w:rsidRPr="00206CA1" w:rsidRDefault="008D399C" w:rsidP="008D399C">
            <w:pPr>
              <w:jc w:val="center"/>
              <w:rPr>
                <w:szCs w:val="22"/>
              </w:rPr>
            </w:pPr>
          </w:p>
        </w:tc>
        <w:tc>
          <w:tcPr>
            <w:tcW w:w="1260" w:type="dxa"/>
            <w:shd w:val="clear" w:color="auto" w:fill="FFFFFF"/>
          </w:tcPr>
          <w:p w14:paraId="3024C801" w14:textId="79A7EFFF" w:rsidR="008D399C" w:rsidRPr="00206CA1" w:rsidRDefault="008D399C" w:rsidP="008D399C">
            <w:pPr>
              <w:ind w:right="-79"/>
              <w:jc w:val="center"/>
              <w:rPr>
                <w:szCs w:val="22"/>
              </w:rPr>
            </w:pPr>
            <w:r w:rsidRPr="00206CA1">
              <w:rPr>
                <w:szCs w:val="22"/>
              </w:rPr>
              <w:t>56</w:t>
            </w:r>
          </w:p>
        </w:tc>
      </w:tr>
      <w:tr w:rsidR="008D399C" w:rsidRPr="00206CA1" w14:paraId="23A01B92" w14:textId="77777777" w:rsidTr="004363BB">
        <w:trPr>
          <w:cantSplit/>
        </w:trPr>
        <w:tc>
          <w:tcPr>
            <w:tcW w:w="2668" w:type="dxa"/>
            <w:gridSpan w:val="2"/>
          </w:tcPr>
          <w:p w14:paraId="0A311ABD" w14:textId="77777777" w:rsidR="008D399C" w:rsidRPr="00206CA1" w:rsidRDefault="008D399C" w:rsidP="008D399C">
            <w:pPr>
              <w:spacing w:line="240" w:lineRule="atLeast"/>
              <w:ind w:left="191" w:hanging="180"/>
              <w:rPr>
                <w:szCs w:val="22"/>
              </w:rPr>
            </w:pPr>
            <w:r w:rsidRPr="00206CA1">
              <w:rPr>
                <w:szCs w:val="22"/>
              </w:rPr>
              <w:t xml:space="preserve">Solar Power (Loei </w:t>
            </w:r>
            <w:r w:rsidRPr="00206CA1">
              <w:rPr>
                <w:szCs w:val="22"/>
                <w:lang w:val="en-US"/>
              </w:rPr>
              <w:t>2</w:t>
            </w:r>
            <w:r w:rsidRPr="00206CA1">
              <w:rPr>
                <w:szCs w:val="22"/>
              </w:rPr>
              <w:t xml:space="preserve">) Company Limited </w:t>
            </w:r>
          </w:p>
        </w:tc>
        <w:tc>
          <w:tcPr>
            <w:tcW w:w="2510" w:type="dxa"/>
            <w:shd w:val="clear" w:color="auto" w:fill="FFFFFF"/>
          </w:tcPr>
          <w:p w14:paraId="18DB7165" w14:textId="77777777" w:rsidR="008D399C" w:rsidRPr="00206CA1" w:rsidRDefault="008D399C" w:rsidP="008D399C">
            <w:pPr>
              <w:ind w:left="101" w:hanging="101"/>
              <w:rPr>
                <w:szCs w:val="22"/>
              </w:rPr>
            </w:pPr>
            <w:r w:rsidRPr="00206CA1">
              <w:rPr>
                <w:szCs w:val="22"/>
              </w:rPr>
              <w:t>Production and distribution of electricity from solar energy</w:t>
            </w:r>
          </w:p>
        </w:tc>
        <w:tc>
          <w:tcPr>
            <w:tcW w:w="1440" w:type="dxa"/>
            <w:shd w:val="clear" w:color="auto" w:fill="FFFFFF"/>
          </w:tcPr>
          <w:p w14:paraId="3599F407" w14:textId="77777777" w:rsidR="008D399C" w:rsidRPr="00206CA1" w:rsidRDefault="008D399C" w:rsidP="008D399C">
            <w:pPr>
              <w:tabs>
                <w:tab w:val="decimal" w:pos="765"/>
              </w:tabs>
              <w:spacing w:line="240" w:lineRule="atLeast"/>
              <w:jc w:val="center"/>
              <w:rPr>
                <w:szCs w:val="22"/>
              </w:rPr>
            </w:pPr>
            <w:r w:rsidRPr="00206CA1">
              <w:rPr>
                <w:szCs w:val="22"/>
              </w:rPr>
              <w:t>Thailand</w:t>
            </w:r>
          </w:p>
        </w:tc>
        <w:tc>
          <w:tcPr>
            <w:tcW w:w="1287" w:type="dxa"/>
            <w:shd w:val="clear" w:color="auto" w:fill="FFFFFF"/>
          </w:tcPr>
          <w:p w14:paraId="6E337D31" w14:textId="7CC2147B" w:rsidR="008D399C" w:rsidRPr="00206CA1" w:rsidRDefault="00C61816" w:rsidP="008D399C">
            <w:pPr>
              <w:ind w:right="-79"/>
              <w:jc w:val="center"/>
              <w:rPr>
                <w:szCs w:val="22"/>
              </w:rPr>
            </w:pPr>
            <w:r>
              <w:rPr>
                <w:szCs w:val="22"/>
              </w:rPr>
              <w:t>75</w:t>
            </w:r>
          </w:p>
        </w:tc>
        <w:tc>
          <w:tcPr>
            <w:tcW w:w="180" w:type="dxa"/>
            <w:shd w:val="clear" w:color="auto" w:fill="FFFFFF"/>
          </w:tcPr>
          <w:p w14:paraId="4856BA09" w14:textId="77777777" w:rsidR="008D399C" w:rsidRPr="00206CA1" w:rsidRDefault="008D399C" w:rsidP="008D399C">
            <w:pPr>
              <w:jc w:val="center"/>
              <w:rPr>
                <w:szCs w:val="22"/>
              </w:rPr>
            </w:pPr>
          </w:p>
        </w:tc>
        <w:tc>
          <w:tcPr>
            <w:tcW w:w="1260" w:type="dxa"/>
            <w:shd w:val="clear" w:color="auto" w:fill="FFFFFF"/>
          </w:tcPr>
          <w:p w14:paraId="422BC136" w14:textId="668CA0B2" w:rsidR="008D399C" w:rsidRPr="00206CA1" w:rsidRDefault="008D399C" w:rsidP="008D399C">
            <w:pPr>
              <w:ind w:right="-79"/>
              <w:jc w:val="center"/>
              <w:rPr>
                <w:szCs w:val="22"/>
              </w:rPr>
            </w:pPr>
            <w:r w:rsidRPr="00206CA1">
              <w:rPr>
                <w:szCs w:val="22"/>
              </w:rPr>
              <w:t>75</w:t>
            </w:r>
          </w:p>
        </w:tc>
      </w:tr>
      <w:tr w:rsidR="008D399C" w:rsidRPr="00206CA1" w14:paraId="750AFDBF" w14:textId="77777777" w:rsidTr="004363BB">
        <w:trPr>
          <w:cantSplit/>
        </w:trPr>
        <w:tc>
          <w:tcPr>
            <w:tcW w:w="2668" w:type="dxa"/>
            <w:gridSpan w:val="2"/>
          </w:tcPr>
          <w:p w14:paraId="504E798B" w14:textId="77777777" w:rsidR="008D399C" w:rsidRPr="00206CA1" w:rsidRDefault="008D399C" w:rsidP="008D399C">
            <w:pPr>
              <w:spacing w:line="240" w:lineRule="atLeast"/>
              <w:ind w:left="191" w:hanging="180"/>
              <w:rPr>
                <w:szCs w:val="22"/>
              </w:rPr>
            </w:pPr>
            <w:r w:rsidRPr="00206CA1">
              <w:rPr>
                <w:szCs w:val="22"/>
              </w:rPr>
              <w:t>Solar Power (</w:t>
            </w:r>
            <w:proofErr w:type="spellStart"/>
            <w:r w:rsidRPr="00206CA1">
              <w:rPr>
                <w:szCs w:val="22"/>
              </w:rPr>
              <w:t>Nongkai</w:t>
            </w:r>
            <w:proofErr w:type="spellEnd"/>
            <w:r w:rsidRPr="00206CA1">
              <w:rPr>
                <w:szCs w:val="22"/>
              </w:rPr>
              <w:t xml:space="preserve"> </w:t>
            </w:r>
            <w:r w:rsidRPr="00206CA1">
              <w:rPr>
                <w:szCs w:val="22"/>
                <w:lang w:val="en-US"/>
              </w:rPr>
              <w:t>1</w:t>
            </w:r>
            <w:r w:rsidRPr="00206CA1">
              <w:rPr>
                <w:szCs w:val="22"/>
              </w:rPr>
              <w:t xml:space="preserve">) Company Limited </w:t>
            </w:r>
          </w:p>
        </w:tc>
        <w:tc>
          <w:tcPr>
            <w:tcW w:w="2510" w:type="dxa"/>
            <w:shd w:val="clear" w:color="auto" w:fill="FFFFFF"/>
          </w:tcPr>
          <w:p w14:paraId="6D99AA9A" w14:textId="77777777" w:rsidR="008D399C" w:rsidRPr="00206CA1" w:rsidRDefault="008D399C" w:rsidP="008D399C">
            <w:pPr>
              <w:ind w:left="101" w:hanging="101"/>
              <w:rPr>
                <w:szCs w:val="22"/>
              </w:rPr>
            </w:pPr>
            <w:r w:rsidRPr="00206CA1">
              <w:rPr>
                <w:szCs w:val="22"/>
              </w:rPr>
              <w:t>Production and distribution of electricity from solar energy</w:t>
            </w:r>
          </w:p>
        </w:tc>
        <w:tc>
          <w:tcPr>
            <w:tcW w:w="1440" w:type="dxa"/>
            <w:shd w:val="clear" w:color="auto" w:fill="FFFFFF"/>
          </w:tcPr>
          <w:p w14:paraId="3B32BF5F" w14:textId="77777777" w:rsidR="008D399C" w:rsidRPr="00206CA1" w:rsidRDefault="008D399C" w:rsidP="008D399C">
            <w:pPr>
              <w:tabs>
                <w:tab w:val="decimal" w:pos="765"/>
              </w:tabs>
              <w:spacing w:line="240" w:lineRule="atLeast"/>
              <w:jc w:val="center"/>
              <w:rPr>
                <w:szCs w:val="22"/>
              </w:rPr>
            </w:pPr>
            <w:r w:rsidRPr="00206CA1">
              <w:rPr>
                <w:szCs w:val="22"/>
              </w:rPr>
              <w:t>Thailand</w:t>
            </w:r>
          </w:p>
        </w:tc>
        <w:tc>
          <w:tcPr>
            <w:tcW w:w="1287" w:type="dxa"/>
            <w:shd w:val="clear" w:color="auto" w:fill="FFFFFF"/>
          </w:tcPr>
          <w:p w14:paraId="24E468DE" w14:textId="6340D9C7" w:rsidR="008D399C" w:rsidRPr="00206CA1" w:rsidRDefault="00C61816" w:rsidP="008D399C">
            <w:pPr>
              <w:jc w:val="center"/>
              <w:rPr>
                <w:szCs w:val="22"/>
              </w:rPr>
            </w:pPr>
            <w:r>
              <w:rPr>
                <w:szCs w:val="22"/>
              </w:rPr>
              <w:t>100</w:t>
            </w:r>
          </w:p>
        </w:tc>
        <w:tc>
          <w:tcPr>
            <w:tcW w:w="180" w:type="dxa"/>
            <w:shd w:val="clear" w:color="auto" w:fill="FFFFFF"/>
          </w:tcPr>
          <w:p w14:paraId="6997DFD1" w14:textId="77777777" w:rsidR="008D399C" w:rsidRPr="00206CA1" w:rsidRDefault="008D399C" w:rsidP="008D399C">
            <w:pPr>
              <w:jc w:val="center"/>
              <w:rPr>
                <w:szCs w:val="22"/>
              </w:rPr>
            </w:pPr>
          </w:p>
        </w:tc>
        <w:tc>
          <w:tcPr>
            <w:tcW w:w="1260" w:type="dxa"/>
            <w:shd w:val="clear" w:color="auto" w:fill="FFFFFF"/>
          </w:tcPr>
          <w:p w14:paraId="02724699" w14:textId="12A092B6" w:rsidR="008D399C" w:rsidRPr="00206CA1" w:rsidRDefault="008D399C" w:rsidP="008D399C">
            <w:pPr>
              <w:jc w:val="center"/>
              <w:rPr>
                <w:szCs w:val="22"/>
              </w:rPr>
            </w:pPr>
            <w:r w:rsidRPr="00206CA1">
              <w:rPr>
                <w:szCs w:val="22"/>
              </w:rPr>
              <w:t>100</w:t>
            </w:r>
          </w:p>
        </w:tc>
      </w:tr>
      <w:tr w:rsidR="008D399C" w:rsidRPr="00206CA1" w14:paraId="637B3DAD" w14:textId="77777777" w:rsidTr="004363BB">
        <w:trPr>
          <w:cantSplit/>
        </w:trPr>
        <w:tc>
          <w:tcPr>
            <w:tcW w:w="2668" w:type="dxa"/>
            <w:gridSpan w:val="2"/>
          </w:tcPr>
          <w:p w14:paraId="41B581FF" w14:textId="77777777" w:rsidR="008D399C" w:rsidRPr="00206CA1" w:rsidRDefault="008D399C" w:rsidP="008D399C">
            <w:pPr>
              <w:spacing w:line="240" w:lineRule="atLeast"/>
              <w:ind w:left="191" w:hanging="180"/>
              <w:rPr>
                <w:szCs w:val="22"/>
              </w:rPr>
            </w:pPr>
            <w:r w:rsidRPr="00206CA1">
              <w:rPr>
                <w:szCs w:val="22"/>
              </w:rPr>
              <w:t>Solar Power (</w:t>
            </w:r>
            <w:proofErr w:type="spellStart"/>
            <w:r w:rsidRPr="00206CA1">
              <w:rPr>
                <w:szCs w:val="22"/>
              </w:rPr>
              <w:t>Udonthani</w:t>
            </w:r>
            <w:proofErr w:type="spellEnd"/>
            <w:r w:rsidRPr="00206CA1">
              <w:rPr>
                <w:szCs w:val="22"/>
              </w:rPr>
              <w:t xml:space="preserve"> </w:t>
            </w:r>
            <w:r w:rsidRPr="00206CA1">
              <w:rPr>
                <w:szCs w:val="22"/>
                <w:lang w:val="en-US"/>
              </w:rPr>
              <w:t>1</w:t>
            </w:r>
            <w:r w:rsidRPr="00206CA1">
              <w:rPr>
                <w:szCs w:val="22"/>
              </w:rPr>
              <w:t xml:space="preserve">) Company Limited </w:t>
            </w:r>
          </w:p>
        </w:tc>
        <w:tc>
          <w:tcPr>
            <w:tcW w:w="2510" w:type="dxa"/>
            <w:shd w:val="clear" w:color="auto" w:fill="FFFFFF"/>
          </w:tcPr>
          <w:p w14:paraId="6B48FCE9" w14:textId="77777777" w:rsidR="008D399C" w:rsidRPr="00206CA1" w:rsidRDefault="008D399C" w:rsidP="008D399C">
            <w:pPr>
              <w:ind w:left="101" w:hanging="101"/>
              <w:rPr>
                <w:szCs w:val="22"/>
              </w:rPr>
            </w:pPr>
            <w:r w:rsidRPr="00206CA1">
              <w:rPr>
                <w:szCs w:val="22"/>
              </w:rPr>
              <w:t>Production and distribution of electricity from solar energy</w:t>
            </w:r>
          </w:p>
        </w:tc>
        <w:tc>
          <w:tcPr>
            <w:tcW w:w="1440" w:type="dxa"/>
            <w:shd w:val="clear" w:color="auto" w:fill="FFFFFF"/>
          </w:tcPr>
          <w:p w14:paraId="6A1B5859" w14:textId="77777777" w:rsidR="008D399C" w:rsidRPr="00206CA1" w:rsidRDefault="008D399C" w:rsidP="008D399C">
            <w:pPr>
              <w:tabs>
                <w:tab w:val="decimal" w:pos="765"/>
              </w:tabs>
              <w:spacing w:line="240" w:lineRule="atLeast"/>
              <w:jc w:val="center"/>
              <w:rPr>
                <w:szCs w:val="22"/>
              </w:rPr>
            </w:pPr>
            <w:r w:rsidRPr="00206CA1">
              <w:rPr>
                <w:szCs w:val="22"/>
              </w:rPr>
              <w:t>Thailand</w:t>
            </w:r>
          </w:p>
        </w:tc>
        <w:tc>
          <w:tcPr>
            <w:tcW w:w="1287" w:type="dxa"/>
            <w:shd w:val="clear" w:color="auto" w:fill="FFFFFF"/>
          </w:tcPr>
          <w:p w14:paraId="36194924" w14:textId="1BBD6E9C" w:rsidR="008D399C" w:rsidRPr="00206CA1" w:rsidRDefault="00C61816" w:rsidP="008D399C">
            <w:pPr>
              <w:jc w:val="center"/>
              <w:rPr>
                <w:szCs w:val="22"/>
              </w:rPr>
            </w:pPr>
            <w:r>
              <w:rPr>
                <w:szCs w:val="22"/>
              </w:rPr>
              <w:t>100</w:t>
            </w:r>
          </w:p>
        </w:tc>
        <w:tc>
          <w:tcPr>
            <w:tcW w:w="180" w:type="dxa"/>
            <w:shd w:val="clear" w:color="auto" w:fill="FFFFFF"/>
          </w:tcPr>
          <w:p w14:paraId="0317B8C2" w14:textId="77777777" w:rsidR="008D399C" w:rsidRPr="00206CA1" w:rsidRDefault="008D399C" w:rsidP="008D399C">
            <w:pPr>
              <w:jc w:val="center"/>
              <w:rPr>
                <w:szCs w:val="22"/>
              </w:rPr>
            </w:pPr>
          </w:p>
        </w:tc>
        <w:tc>
          <w:tcPr>
            <w:tcW w:w="1260" w:type="dxa"/>
            <w:shd w:val="clear" w:color="auto" w:fill="FFFFFF"/>
          </w:tcPr>
          <w:p w14:paraId="40179350" w14:textId="0344BB55" w:rsidR="008D399C" w:rsidRPr="00206CA1" w:rsidRDefault="008D399C" w:rsidP="008D399C">
            <w:pPr>
              <w:jc w:val="center"/>
              <w:rPr>
                <w:szCs w:val="22"/>
              </w:rPr>
            </w:pPr>
            <w:r w:rsidRPr="00206CA1">
              <w:rPr>
                <w:szCs w:val="22"/>
              </w:rPr>
              <w:t>100</w:t>
            </w:r>
          </w:p>
        </w:tc>
      </w:tr>
      <w:tr w:rsidR="008D399C" w:rsidRPr="00206CA1" w14:paraId="3659F301" w14:textId="77777777" w:rsidTr="004363BB">
        <w:trPr>
          <w:cantSplit/>
        </w:trPr>
        <w:tc>
          <w:tcPr>
            <w:tcW w:w="2668" w:type="dxa"/>
            <w:gridSpan w:val="2"/>
          </w:tcPr>
          <w:p w14:paraId="09FA0FFC" w14:textId="77777777" w:rsidR="008D399C" w:rsidRPr="00206CA1" w:rsidRDefault="008D399C" w:rsidP="008D399C">
            <w:pPr>
              <w:spacing w:line="240" w:lineRule="atLeast"/>
              <w:ind w:left="191" w:hanging="180"/>
              <w:rPr>
                <w:szCs w:val="22"/>
              </w:rPr>
            </w:pPr>
            <w:r w:rsidRPr="00206CA1">
              <w:rPr>
                <w:szCs w:val="22"/>
              </w:rPr>
              <w:t>AJ Technology Company Limited</w:t>
            </w:r>
          </w:p>
        </w:tc>
        <w:tc>
          <w:tcPr>
            <w:tcW w:w="2510" w:type="dxa"/>
            <w:shd w:val="clear" w:color="auto" w:fill="FFFFFF"/>
          </w:tcPr>
          <w:p w14:paraId="5943ECDE" w14:textId="77777777" w:rsidR="008D399C" w:rsidRPr="00206CA1" w:rsidRDefault="008D399C" w:rsidP="008D399C">
            <w:pPr>
              <w:ind w:left="101" w:hanging="101"/>
              <w:rPr>
                <w:szCs w:val="22"/>
              </w:rPr>
            </w:pPr>
            <w:r w:rsidRPr="00206CA1">
              <w:rPr>
                <w:szCs w:val="22"/>
              </w:rPr>
              <w:t>Production and distribution of electricity from solar energy</w:t>
            </w:r>
          </w:p>
        </w:tc>
        <w:tc>
          <w:tcPr>
            <w:tcW w:w="1440" w:type="dxa"/>
            <w:shd w:val="clear" w:color="auto" w:fill="FFFFFF"/>
          </w:tcPr>
          <w:p w14:paraId="1DE2F4F1" w14:textId="77777777" w:rsidR="008D399C" w:rsidRPr="00206CA1" w:rsidRDefault="008D399C" w:rsidP="008D399C">
            <w:pPr>
              <w:tabs>
                <w:tab w:val="decimal" w:pos="765"/>
              </w:tabs>
              <w:spacing w:line="240" w:lineRule="atLeast"/>
              <w:jc w:val="center"/>
              <w:rPr>
                <w:szCs w:val="22"/>
              </w:rPr>
            </w:pPr>
            <w:r w:rsidRPr="00206CA1">
              <w:rPr>
                <w:szCs w:val="22"/>
              </w:rPr>
              <w:t>Thailand</w:t>
            </w:r>
          </w:p>
        </w:tc>
        <w:tc>
          <w:tcPr>
            <w:tcW w:w="1287" w:type="dxa"/>
            <w:shd w:val="clear" w:color="auto" w:fill="FFFFFF"/>
          </w:tcPr>
          <w:p w14:paraId="26DB716F" w14:textId="06CC3D55" w:rsidR="008D399C" w:rsidRPr="00206CA1" w:rsidRDefault="00C61816" w:rsidP="008D399C">
            <w:pPr>
              <w:ind w:right="-79"/>
              <w:jc w:val="center"/>
              <w:rPr>
                <w:szCs w:val="22"/>
              </w:rPr>
            </w:pPr>
            <w:r>
              <w:rPr>
                <w:szCs w:val="22"/>
              </w:rPr>
              <w:t>75</w:t>
            </w:r>
          </w:p>
        </w:tc>
        <w:tc>
          <w:tcPr>
            <w:tcW w:w="180" w:type="dxa"/>
            <w:shd w:val="clear" w:color="auto" w:fill="FFFFFF"/>
          </w:tcPr>
          <w:p w14:paraId="4B9B656C" w14:textId="77777777" w:rsidR="008D399C" w:rsidRPr="00206CA1" w:rsidRDefault="008D399C" w:rsidP="008D399C">
            <w:pPr>
              <w:jc w:val="center"/>
              <w:rPr>
                <w:szCs w:val="22"/>
              </w:rPr>
            </w:pPr>
          </w:p>
        </w:tc>
        <w:tc>
          <w:tcPr>
            <w:tcW w:w="1260" w:type="dxa"/>
            <w:shd w:val="clear" w:color="auto" w:fill="FFFFFF"/>
          </w:tcPr>
          <w:p w14:paraId="238EBF9F" w14:textId="0D76DDD1" w:rsidR="008D399C" w:rsidRPr="00206CA1" w:rsidRDefault="008D399C" w:rsidP="008D399C">
            <w:pPr>
              <w:ind w:right="-79"/>
              <w:jc w:val="center"/>
              <w:rPr>
                <w:szCs w:val="22"/>
              </w:rPr>
            </w:pPr>
            <w:r w:rsidRPr="00206CA1">
              <w:rPr>
                <w:szCs w:val="22"/>
              </w:rPr>
              <w:t>75</w:t>
            </w:r>
          </w:p>
        </w:tc>
      </w:tr>
      <w:tr w:rsidR="008D399C" w:rsidRPr="00206CA1" w14:paraId="40433F90" w14:textId="77777777" w:rsidTr="004363BB">
        <w:trPr>
          <w:cantSplit/>
        </w:trPr>
        <w:tc>
          <w:tcPr>
            <w:tcW w:w="2668" w:type="dxa"/>
            <w:gridSpan w:val="2"/>
          </w:tcPr>
          <w:p w14:paraId="33CC48B4" w14:textId="77777777" w:rsidR="008D399C" w:rsidRPr="00206CA1" w:rsidRDefault="008D399C" w:rsidP="008D399C">
            <w:pPr>
              <w:spacing w:line="240" w:lineRule="atLeast"/>
              <w:ind w:left="191" w:hanging="180"/>
              <w:rPr>
                <w:szCs w:val="22"/>
              </w:rPr>
            </w:pPr>
            <w:proofErr w:type="spellStart"/>
            <w:r w:rsidRPr="00206CA1">
              <w:rPr>
                <w:szCs w:val="22"/>
              </w:rPr>
              <w:t>Tipayanarai</w:t>
            </w:r>
            <w:proofErr w:type="spellEnd"/>
            <w:r w:rsidRPr="00206CA1">
              <w:rPr>
                <w:szCs w:val="22"/>
              </w:rPr>
              <w:t xml:space="preserve"> Company Limited</w:t>
            </w:r>
          </w:p>
        </w:tc>
        <w:tc>
          <w:tcPr>
            <w:tcW w:w="2510" w:type="dxa"/>
            <w:shd w:val="clear" w:color="auto" w:fill="FFFFFF"/>
          </w:tcPr>
          <w:p w14:paraId="3F0DE4FA" w14:textId="77777777" w:rsidR="008D399C" w:rsidRPr="00206CA1" w:rsidRDefault="008D399C" w:rsidP="008D399C">
            <w:pPr>
              <w:ind w:left="101" w:hanging="101"/>
              <w:rPr>
                <w:szCs w:val="22"/>
              </w:rPr>
            </w:pPr>
            <w:r w:rsidRPr="00206CA1">
              <w:rPr>
                <w:szCs w:val="22"/>
              </w:rPr>
              <w:t>Production and distribution of electricity from solar energy</w:t>
            </w:r>
          </w:p>
        </w:tc>
        <w:tc>
          <w:tcPr>
            <w:tcW w:w="1440" w:type="dxa"/>
            <w:shd w:val="clear" w:color="auto" w:fill="FFFFFF"/>
          </w:tcPr>
          <w:p w14:paraId="13161E85" w14:textId="77777777" w:rsidR="008D399C" w:rsidRPr="00206CA1" w:rsidRDefault="008D399C" w:rsidP="008D399C">
            <w:pPr>
              <w:tabs>
                <w:tab w:val="decimal" w:pos="765"/>
              </w:tabs>
              <w:spacing w:line="240" w:lineRule="atLeast"/>
              <w:jc w:val="center"/>
              <w:rPr>
                <w:szCs w:val="22"/>
              </w:rPr>
            </w:pPr>
            <w:r w:rsidRPr="00206CA1">
              <w:rPr>
                <w:szCs w:val="22"/>
              </w:rPr>
              <w:t>Thailand</w:t>
            </w:r>
          </w:p>
        </w:tc>
        <w:tc>
          <w:tcPr>
            <w:tcW w:w="1287" w:type="dxa"/>
            <w:shd w:val="clear" w:color="auto" w:fill="FFFFFF"/>
          </w:tcPr>
          <w:p w14:paraId="529D83AC" w14:textId="255FE1F8" w:rsidR="008D399C" w:rsidRPr="00206CA1" w:rsidRDefault="00C61816" w:rsidP="008D399C">
            <w:pPr>
              <w:jc w:val="center"/>
              <w:rPr>
                <w:szCs w:val="22"/>
              </w:rPr>
            </w:pPr>
            <w:r>
              <w:rPr>
                <w:szCs w:val="22"/>
              </w:rPr>
              <w:t>100</w:t>
            </w:r>
          </w:p>
        </w:tc>
        <w:tc>
          <w:tcPr>
            <w:tcW w:w="180" w:type="dxa"/>
            <w:shd w:val="clear" w:color="auto" w:fill="FFFFFF"/>
          </w:tcPr>
          <w:p w14:paraId="7FD12F87" w14:textId="77777777" w:rsidR="008D399C" w:rsidRPr="00206CA1" w:rsidRDefault="008D399C" w:rsidP="008D399C">
            <w:pPr>
              <w:jc w:val="center"/>
              <w:rPr>
                <w:szCs w:val="22"/>
              </w:rPr>
            </w:pPr>
          </w:p>
        </w:tc>
        <w:tc>
          <w:tcPr>
            <w:tcW w:w="1260" w:type="dxa"/>
            <w:shd w:val="clear" w:color="auto" w:fill="FFFFFF"/>
          </w:tcPr>
          <w:p w14:paraId="17194A47" w14:textId="373DEF25" w:rsidR="008D399C" w:rsidRPr="00206CA1" w:rsidRDefault="008D399C" w:rsidP="008D399C">
            <w:pPr>
              <w:jc w:val="center"/>
              <w:rPr>
                <w:szCs w:val="22"/>
              </w:rPr>
            </w:pPr>
            <w:r w:rsidRPr="00206CA1">
              <w:rPr>
                <w:szCs w:val="22"/>
              </w:rPr>
              <w:t>100</w:t>
            </w:r>
          </w:p>
        </w:tc>
      </w:tr>
    </w:tbl>
    <w:p w14:paraId="6EEA52DF" w14:textId="77777777" w:rsidR="00207922" w:rsidRPr="00206CA1" w:rsidRDefault="00207922" w:rsidP="00A37853">
      <w:pPr>
        <w:spacing w:line="240" w:lineRule="atLeast"/>
        <w:ind w:left="540"/>
        <w:jc w:val="both"/>
        <w:rPr>
          <w:szCs w:val="22"/>
          <w:lang w:eastAsia="x-none"/>
        </w:rPr>
      </w:pPr>
    </w:p>
    <w:p w14:paraId="2E7A33DE" w14:textId="6530ABF1" w:rsidR="00A230D7" w:rsidRPr="00206CA1" w:rsidRDefault="009505EA" w:rsidP="00573450">
      <w:pPr>
        <w:pStyle w:val="Heading1"/>
      </w:pPr>
      <w:r w:rsidRPr="00206CA1">
        <w:t>2</w:t>
      </w:r>
      <w:r w:rsidRPr="00206CA1">
        <w:tab/>
      </w:r>
      <w:r w:rsidR="000178CF" w:rsidRPr="00206CA1">
        <w:t>Basis of preparation of the financial statements</w:t>
      </w:r>
    </w:p>
    <w:p w14:paraId="2124930F" w14:textId="77777777" w:rsidR="000178CF" w:rsidRPr="00206CA1" w:rsidRDefault="000178CF" w:rsidP="00677893">
      <w:pPr>
        <w:spacing w:line="240" w:lineRule="atLeast"/>
        <w:rPr>
          <w:szCs w:val="22"/>
        </w:rPr>
      </w:pPr>
    </w:p>
    <w:p w14:paraId="33E00D29" w14:textId="5BDF0062" w:rsidR="00EE1C7C" w:rsidRPr="00206CA1" w:rsidRDefault="00656427" w:rsidP="00EE1C7C">
      <w:pPr>
        <w:pStyle w:val="BodyText"/>
        <w:spacing w:line="240" w:lineRule="atLeast"/>
        <w:ind w:left="540"/>
        <w:jc w:val="thaiDistribute"/>
        <w:rPr>
          <w:szCs w:val="22"/>
        </w:rPr>
      </w:pPr>
      <w:r w:rsidRPr="00206CA1">
        <w:rPr>
          <w:szCs w:val="22"/>
        </w:rPr>
        <w:t>The financial statements are prepared in accordance with Thai Financial Reporting Standards (“TFRS”), guidelines promulgated by the Federation of Accounting Professions and applicable rules and regulations of the Thai Securities and Exchange Commission.</w:t>
      </w:r>
      <w:r w:rsidR="00447FD7" w:rsidRPr="00206CA1">
        <w:rPr>
          <w:szCs w:val="22"/>
        </w:rPr>
        <w:t xml:space="preserve"> The financial statements are presented in Thai Baht, which is the Company’s functional currency. The accounting policies</w:t>
      </w:r>
      <w:r w:rsidR="00357F90" w:rsidRPr="00206CA1">
        <w:rPr>
          <w:szCs w:val="22"/>
        </w:rPr>
        <w:t xml:space="preserve">, described in </w:t>
      </w:r>
      <w:r w:rsidR="00447FD7" w:rsidRPr="00206CA1">
        <w:rPr>
          <w:szCs w:val="22"/>
        </w:rPr>
        <w:t>note</w:t>
      </w:r>
      <w:r w:rsidR="008D23C5" w:rsidRPr="00206CA1">
        <w:rPr>
          <w:szCs w:val="22"/>
        </w:rPr>
        <w:t xml:space="preserve"> 3</w:t>
      </w:r>
      <w:r w:rsidR="00447FD7" w:rsidRPr="00206CA1">
        <w:rPr>
          <w:szCs w:val="22"/>
        </w:rPr>
        <w:t xml:space="preserve"> have been applied consistently to all periods presented in these financial statements.</w:t>
      </w:r>
    </w:p>
    <w:p w14:paraId="09959631" w14:textId="77777777" w:rsidR="00D12E79" w:rsidRDefault="00D12E79" w:rsidP="00D12E79">
      <w:pPr>
        <w:pStyle w:val="BodyText"/>
        <w:spacing w:line="240" w:lineRule="atLeast"/>
        <w:ind w:left="540"/>
        <w:jc w:val="thaiDistribute"/>
        <w:rPr>
          <w:szCs w:val="22"/>
        </w:rPr>
      </w:pPr>
      <w:r w:rsidRPr="003A7166">
        <w:rPr>
          <w:szCs w:val="22"/>
        </w:rPr>
        <w:t>The preparation of financial statements in conformity with TFRSs requires management to make judgments, estimates and assumptions that affect the application of the Group’s accounting policies. Actual results may differ from these estimates. Estimates and underlying assumptions that are described in note 3 are reviewed on an ongoing basis. Revisions to accounting estimates are recogni</w:t>
      </w:r>
      <w:r>
        <w:rPr>
          <w:szCs w:val="22"/>
        </w:rPr>
        <w:t>s</w:t>
      </w:r>
      <w:r w:rsidRPr="003A7166">
        <w:rPr>
          <w:szCs w:val="22"/>
        </w:rPr>
        <w:t>ed prospectively.</w:t>
      </w:r>
    </w:p>
    <w:p w14:paraId="47B01724" w14:textId="168222B6" w:rsidR="00D12E79" w:rsidRDefault="00D12E79" w:rsidP="00D12E79">
      <w:pPr>
        <w:pStyle w:val="BodyText"/>
        <w:spacing w:line="240" w:lineRule="atLeast"/>
        <w:ind w:left="540"/>
        <w:jc w:val="thaiDistribute"/>
        <w:rPr>
          <w:szCs w:val="22"/>
        </w:rPr>
      </w:pPr>
      <w:r w:rsidRPr="009235D7">
        <w:rPr>
          <w:szCs w:val="22"/>
        </w:rPr>
        <w:t>The Group has not adopted the new and revised TFRS which will be effective for the financial statements for the periods beginning on or after 1 January 202</w:t>
      </w:r>
      <w:r>
        <w:rPr>
          <w:szCs w:val="22"/>
        </w:rPr>
        <w:t>5</w:t>
      </w:r>
      <w:r w:rsidRPr="009235D7">
        <w:rPr>
          <w:szCs w:val="22"/>
        </w:rPr>
        <w:t xml:space="preserve"> onwards in preparing these financial statements. The Group is in the process of assessing the potential impact on the financial statements from the adoption of these new and revised TFRS.</w:t>
      </w:r>
    </w:p>
    <w:p w14:paraId="15A26722" w14:textId="4C69E09A" w:rsidR="00112E6B" w:rsidRPr="00D12E79" w:rsidRDefault="00D12E79" w:rsidP="00573450">
      <w:pPr>
        <w:pStyle w:val="Heading1"/>
      </w:pPr>
      <w:r w:rsidRPr="00D12E79">
        <w:t xml:space="preserve">3 </w:t>
      </w:r>
      <w:r>
        <w:tab/>
      </w:r>
      <w:r w:rsidR="00CC5706" w:rsidRPr="00D12E79">
        <w:t>Material</w:t>
      </w:r>
      <w:r w:rsidR="00112E6B" w:rsidRPr="00D12E79">
        <w:t xml:space="preserve"> accounting policies</w:t>
      </w:r>
    </w:p>
    <w:p w14:paraId="125B47FD" w14:textId="77777777" w:rsidR="00215F1F" w:rsidRPr="00206CA1" w:rsidRDefault="00215F1F" w:rsidP="00215F1F">
      <w:pPr>
        <w:pStyle w:val="BodyText"/>
        <w:shd w:val="clear" w:color="auto" w:fill="FFFFFF"/>
        <w:spacing w:after="0" w:line="240" w:lineRule="atLeast"/>
        <w:ind w:left="540"/>
        <w:jc w:val="both"/>
        <w:rPr>
          <w:szCs w:val="22"/>
        </w:rPr>
      </w:pPr>
    </w:p>
    <w:p w14:paraId="20257938" w14:textId="77777777" w:rsidR="00D12E79" w:rsidRPr="008A43BA" w:rsidRDefault="00D12E79" w:rsidP="00D12E79">
      <w:pPr>
        <w:pStyle w:val="ListParagraph"/>
        <w:numPr>
          <w:ilvl w:val="0"/>
          <w:numId w:val="20"/>
        </w:numPr>
        <w:spacing w:line="240" w:lineRule="atLeast"/>
        <w:ind w:left="540" w:right="108" w:hanging="540"/>
        <w:jc w:val="thaiDistribute"/>
        <w:rPr>
          <w:b/>
          <w:bCs/>
          <w:i/>
          <w:iCs/>
          <w:szCs w:val="22"/>
        </w:rPr>
      </w:pPr>
      <w:r w:rsidRPr="008A43BA">
        <w:rPr>
          <w:b/>
          <w:bCs/>
          <w:i/>
          <w:iCs/>
          <w:szCs w:val="22"/>
          <w:lang w:val="en-US" w:bidi="th-TH"/>
        </w:rPr>
        <w:t>Financial reporting standards that became effective in current year</w:t>
      </w:r>
    </w:p>
    <w:p w14:paraId="58A80FBE" w14:textId="77777777" w:rsidR="00D12E79" w:rsidRPr="00B655DC" w:rsidRDefault="00D12E79" w:rsidP="00D12E79">
      <w:pPr>
        <w:spacing w:line="240" w:lineRule="atLeast"/>
        <w:ind w:left="900" w:right="108"/>
        <w:jc w:val="thaiDistribute"/>
        <w:rPr>
          <w:szCs w:val="22"/>
          <w:highlight w:val="yellow"/>
        </w:rPr>
      </w:pPr>
    </w:p>
    <w:p w14:paraId="4270C0EB" w14:textId="77777777" w:rsidR="00D12E79" w:rsidRDefault="00D12E79" w:rsidP="00D12E79">
      <w:pPr>
        <w:spacing w:line="240" w:lineRule="atLeast"/>
        <w:ind w:left="540" w:right="108"/>
        <w:jc w:val="both"/>
        <w:rPr>
          <w:szCs w:val="22"/>
          <w:lang w:bidi="th-TH"/>
        </w:rPr>
      </w:pPr>
      <w:r w:rsidRPr="007479ED">
        <w:rPr>
          <w:szCs w:val="22"/>
          <w:lang w:bidi="th-TH"/>
        </w:rPr>
        <w:t xml:space="preserve">The Group has adopted the revised financial reporting standards that promulgated by the Federation of Accounting Professions which are effective for fiscal years beginning on or after </w:t>
      </w:r>
      <w:r w:rsidRPr="007479ED">
        <w:rPr>
          <w:szCs w:val="22"/>
          <w:cs/>
          <w:lang w:bidi="th-TH"/>
        </w:rPr>
        <w:t>1</w:t>
      </w:r>
      <w:r w:rsidRPr="007479ED">
        <w:rPr>
          <w:szCs w:val="22"/>
          <w:lang w:bidi="th-TH"/>
        </w:rPr>
        <w:t xml:space="preserve"> January </w:t>
      </w:r>
      <w:r w:rsidRPr="007479ED">
        <w:rPr>
          <w:szCs w:val="22"/>
          <w:cs/>
          <w:lang w:bidi="th-TH"/>
        </w:rPr>
        <w:t xml:space="preserve">2024. </w:t>
      </w:r>
      <w:r w:rsidRPr="007479ED">
        <w:rPr>
          <w:szCs w:val="22"/>
          <w:lang w:bidi="th-TH"/>
        </w:rPr>
        <w:t>However, the adoption of these financial reporting standards does not have any significant impact on the Group’s financial statements.</w:t>
      </w:r>
    </w:p>
    <w:p w14:paraId="5CFCBA50" w14:textId="77777777" w:rsidR="00D12E79" w:rsidRDefault="00D12E79" w:rsidP="00D12E79">
      <w:pPr>
        <w:spacing w:line="240" w:lineRule="atLeast"/>
        <w:ind w:left="540" w:right="108"/>
        <w:jc w:val="both"/>
        <w:rPr>
          <w:szCs w:val="22"/>
          <w:lang w:bidi="th-TH"/>
        </w:rPr>
      </w:pPr>
    </w:p>
    <w:p w14:paraId="46B41BA7" w14:textId="77777777" w:rsidR="00D12E79" w:rsidRPr="007479ED" w:rsidRDefault="00D12E79" w:rsidP="00D12E79">
      <w:pPr>
        <w:spacing w:line="240" w:lineRule="atLeast"/>
        <w:ind w:left="540" w:right="108"/>
        <w:jc w:val="both"/>
        <w:rPr>
          <w:szCs w:val="22"/>
          <w:lang w:bidi="th-TH"/>
        </w:rPr>
      </w:pPr>
    </w:p>
    <w:p w14:paraId="3575772E" w14:textId="77777777" w:rsidR="00D12E79" w:rsidRDefault="00D12E79">
      <w:pPr>
        <w:spacing w:line="240" w:lineRule="auto"/>
        <w:rPr>
          <w:b/>
          <w:bCs/>
          <w:i/>
          <w:iCs/>
          <w:szCs w:val="22"/>
          <w:lang w:val="en-US" w:bidi="th-TH"/>
        </w:rPr>
      </w:pPr>
      <w:r>
        <w:rPr>
          <w:b/>
          <w:bCs/>
          <w:i/>
          <w:iCs/>
          <w:szCs w:val="22"/>
          <w:lang w:val="en-US" w:bidi="th-TH"/>
        </w:rPr>
        <w:br w:type="page"/>
      </w:r>
    </w:p>
    <w:p w14:paraId="08CAAC2E" w14:textId="0695A206" w:rsidR="00112E6B" w:rsidRPr="00D12E79" w:rsidRDefault="00112E6B" w:rsidP="00D12E79">
      <w:pPr>
        <w:pStyle w:val="ListParagraph"/>
        <w:numPr>
          <w:ilvl w:val="0"/>
          <w:numId w:val="20"/>
        </w:numPr>
        <w:spacing w:line="240" w:lineRule="atLeast"/>
        <w:ind w:left="540" w:right="108" w:hanging="540"/>
        <w:jc w:val="thaiDistribute"/>
        <w:rPr>
          <w:b/>
          <w:bCs/>
          <w:i/>
          <w:iCs/>
          <w:szCs w:val="22"/>
          <w:lang w:val="en-US" w:bidi="th-TH"/>
        </w:rPr>
      </w:pPr>
      <w:r w:rsidRPr="00D12E79">
        <w:rPr>
          <w:b/>
          <w:bCs/>
          <w:i/>
          <w:iCs/>
          <w:szCs w:val="22"/>
          <w:lang w:val="en-US" w:bidi="th-TH"/>
        </w:rPr>
        <w:lastRenderedPageBreak/>
        <w:t>Basis of consolidation</w:t>
      </w:r>
    </w:p>
    <w:p w14:paraId="623C0546" w14:textId="77777777" w:rsidR="00112E6B" w:rsidRPr="00206CA1" w:rsidRDefault="00112E6B" w:rsidP="00112E6B">
      <w:pPr>
        <w:pStyle w:val="BodyText"/>
        <w:shd w:val="clear" w:color="auto" w:fill="FFFFFF"/>
        <w:spacing w:after="0" w:line="240" w:lineRule="atLeast"/>
        <w:ind w:left="540"/>
        <w:jc w:val="both"/>
        <w:rPr>
          <w:szCs w:val="22"/>
        </w:rPr>
      </w:pPr>
    </w:p>
    <w:p w14:paraId="33A340D9" w14:textId="14805FEB" w:rsidR="00112E6B" w:rsidRPr="00206CA1" w:rsidRDefault="00112E6B" w:rsidP="00112E6B">
      <w:pPr>
        <w:pStyle w:val="BodyText"/>
        <w:shd w:val="clear" w:color="auto" w:fill="FFFFFF"/>
        <w:spacing w:after="0" w:line="240" w:lineRule="atLeast"/>
        <w:ind w:left="540"/>
        <w:jc w:val="both"/>
        <w:rPr>
          <w:szCs w:val="22"/>
        </w:rPr>
      </w:pPr>
      <w:r w:rsidRPr="00206CA1">
        <w:rPr>
          <w:szCs w:val="22"/>
        </w:rPr>
        <w:t>The consolidated financial statements relate to the Company and its subsidiaries (together referred to as the “Group”</w:t>
      </w:r>
      <w:r w:rsidR="009B6754" w:rsidRPr="00206CA1">
        <w:rPr>
          <w:rFonts w:cs="Angsana New"/>
          <w:szCs w:val="28"/>
          <w:lang w:val="en-US" w:bidi="th-TH"/>
        </w:rPr>
        <w:t>)</w:t>
      </w:r>
      <w:r w:rsidRPr="00206CA1">
        <w:rPr>
          <w:szCs w:val="22"/>
        </w:rPr>
        <w:t>.</w:t>
      </w:r>
    </w:p>
    <w:p w14:paraId="37EAD13A" w14:textId="06223B85" w:rsidR="0010272F" w:rsidRPr="00206CA1" w:rsidRDefault="0010272F" w:rsidP="00112E6B">
      <w:pPr>
        <w:pStyle w:val="BodyText"/>
        <w:shd w:val="clear" w:color="auto" w:fill="FFFFFF"/>
        <w:spacing w:after="0" w:line="240" w:lineRule="atLeast"/>
        <w:ind w:left="540"/>
        <w:jc w:val="both"/>
        <w:rPr>
          <w:szCs w:val="22"/>
        </w:rPr>
      </w:pPr>
    </w:p>
    <w:p w14:paraId="1834B2AB" w14:textId="724E7769" w:rsidR="00135702" w:rsidRDefault="0010272F" w:rsidP="00D12E79">
      <w:pPr>
        <w:pStyle w:val="BodyText"/>
        <w:shd w:val="clear" w:color="auto" w:fill="FFFFFF"/>
        <w:spacing w:after="0" w:line="240" w:lineRule="atLeast"/>
        <w:ind w:left="540"/>
        <w:jc w:val="both"/>
        <w:rPr>
          <w:szCs w:val="22"/>
        </w:rPr>
      </w:pPr>
      <w:r w:rsidRPr="00206CA1">
        <w:rPr>
          <w:szCs w:val="22"/>
        </w:rPr>
        <w:t xml:space="preserve">Subsidiaries are entities controlled by the Group. The Group controls an entity when it is exposed to, or has rights to, variable returns from its involvement with the entity and </w:t>
      </w:r>
      <w:proofErr w:type="gramStart"/>
      <w:r w:rsidRPr="00206CA1">
        <w:rPr>
          <w:szCs w:val="22"/>
        </w:rPr>
        <w:t>has the ability to</w:t>
      </w:r>
      <w:proofErr w:type="gramEnd"/>
      <w:r w:rsidRPr="00206CA1">
        <w:rPr>
          <w:szCs w:val="22"/>
        </w:rPr>
        <w:t xml:space="preserve"> affect those returns through its power over the entity. The financial statements of subsidiaries are included in the consolidated financial statements from the date on which control commences until the date on which control ceases</w:t>
      </w:r>
      <w:r w:rsidR="00D34D08" w:rsidRPr="00206CA1">
        <w:rPr>
          <w:szCs w:val="22"/>
        </w:rPr>
        <w:t>.</w:t>
      </w:r>
    </w:p>
    <w:p w14:paraId="2AFDB04A" w14:textId="77777777" w:rsidR="00D12E79" w:rsidRDefault="00D12E79" w:rsidP="00D12E79">
      <w:pPr>
        <w:pStyle w:val="BodyText"/>
        <w:shd w:val="clear" w:color="auto" w:fill="FFFFFF"/>
        <w:spacing w:after="0" w:line="240" w:lineRule="atLeast"/>
        <w:ind w:left="540"/>
        <w:jc w:val="both"/>
        <w:rPr>
          <w:szCs w:val="22"/>
        </w:rPr>
      </w:pPr>
    </w:p>
    <w:p w14:paraId="3428DB8A" w14:textId="3551A506" w:rsidR="00A3529A" w:rsidRPr="00206CA1" w:rsidRDefault="00A3529A" w:rsidP="00A3529A">
      <w:pPr>
        <w:pStyle w:val="BodyText"/>
        <w:shd w:val="clear" w:color="auto" w:fill="FFFFFF"/>
        <w:spacing w:after="0" w:line="240" w:lineRule="atLeast"/>
        <w:ind w:left="540"/>
        <w:jc w:val="both"/>
        <w:rPr>
          <w:szCs w:val="22"/>
        </w:rPr>
      </w:pPr>
      <w:r w:rsidRPr="00206CA1">
        <w:rPr>
          <w:szCs w:val="22"/>
        </w:rPr>
        <w:t>At the acquisition date, t</w:t>
      </w:r>
      <w:r w:rsidRPr="00206CA1" w:rsidDel="00E00E25">
        <w:rPr>
          <w:szCs w:val="22"/>
        </w:rPr>
        <w:t>he Group measures any non-controlling interest at its proportionate interest in the identifiable net assets of the acquiree.</w:t>
      </w:r>
      <w:r w:rsidRPr="00206CA1">
        <w:rPr>
          <w:szCs w:val="22"/>
        </w:rPr>
        <w:t xml:space="preserve"> In addition, when there is a change in the Group’s interest in a subsidiary that do not result in a loss of control, any difference between the amount by which the non-controlling interests are adjusted and the fair value of the consideration paid</w:t>
      </w:r>
      <w:r w:rsidR="00CF346C" w:rsidRPr="00206CA1">
        <w:rPr>
          <w:szCs w:val="22"/>
        </w:rPr>
        <w:t xml:space="preserve"> </w:t>
      </w:r>
      <w:r w:rsidRPr="00206CA1">
        <w:rPr>
          <w:szCs w:val="22"/>
        </w:rPr>
        <w:t>from the acquisition of the non-controlling interests with no change in control are accounted for as other surpluses</w:t>
      </w:r>
      <w:r w:rsidR="00987359" w:rsidRPr="00206CA1">
        <w:rPr>
          <w:szCs w:val="22"/>
        </w:rPr>
        <w:t xml:space="preserve"> or </w:t>
      </w:r>
      <w:r w:rsidRPr="00206CA1">
        <w:rPr>
          <w:szCs w:val="22"/>
        </w:rPr>
        <w:t>deficits in shareholders’ equity.</w:t>
      </w:r>
    </w:p>
    <w:p w14:paraId="776C5774" w14:textId="77777777" w:rsidR="000C5EBE" w:rsidRPr="00206CA1" w:rsidRDefault="000C5EBE" w:rsidP="00C25788">
      <w:pPr>
        <w:pStyle w:val="BodyText"/>
        <w:shd w:val="clear" w:color="auto" w:fill="FFFFFF"/>
        <w:spacing w:after="0" w:line="240" w:lineRule="atLeast"/>
        <w:jc w:val="both"/>
        <w:rPr>
          <w:szCs w:val="22"/>
        </w:rPr>
      </w:pPr>
    </w:p>
    <w:p w14:paraId="2A11937E" w14:textId="314F7596" w:rsidR="00B40EBF" w:rsidRPr="00206CA1" w:rsidRDefault="00B40EBF" w:rsidP="00B40EBF">
      <w:pPr>
        <w:pStyle w:val="BodyText"/>
        <w:shd w:val="clear" w:color="auto" w:fill="FFFFFF"/>
        <w:spacing w:after="0" w:line="240" w:lineRule="atLeast"/>
        <w:ind w:left="540"/>
        <w:jc w:val="both"/>
        <w:rPr>
          <w:szCs w:val="22"/>
        </w:rPr>
      </w:pPr>
      <w:r w:rsidRPr="00206CA1">
        <w:rPr>
          <w:szCs w:val="22"/>
        </w:rPr>
        <w:t>Intra-group balances and transactions, and any unrealised income or expenses arising from intra-group transactions, are eliminated on consolidation.</w:t>
      </w:r>
      <w:r w:rsidR="006A152D" w:rsidRPr="00206CA1">
        <w:rPr>
          <w:szCs w:val="22"/>
        </w:rPr>
        <w:t xml:space="preserve"> </w:t>
      </w:r>
      <w:r w:rsidRPr="00206CA1">
        <w:rPr>
          <w:szCs w:val="22"/>
        </w:rPr>
        <w:t>Unrealised losses are eliminated in the same way as unrealised gains, but only to the extent that there is no evidence of impairment.</w:t>
      </w:r>
    </w:p>
    <w:p w14:paraId="57063222" w14:textId="77777777" w:rsidR="00B40EBF" w:rsidRPr="00206CA1" w:rsidRDefault="00B40EBF" w:rsidP="00112E6B">
      <w:pPr>
        <w:pStyle w:val="BodyText"/>
        <w:spacing w:after="0" w:line="240" w:lineRule="atLeast"/>
        <w:ind w:left="540"/>
        <w:jc w:val="both"/>
        <w:rPr>
          <w:i/>
          <w:iCs/>
          <w:szCs w:val="22"/>
        </w:rPr>
      </w:pPr>
    </w:p>
    <w:p w14:paraId="045CC831" w14:textId="7E747592" w:rsidR="00112E6B" w:rsidRPr="00206CA1" w:rsidRDefault="00112E6B" w:rsidP="00112E6B">
      <w:pPr>
        <w:pStyle w:val="BodyText"/>
        <w:spacing w:after="0" w:line="240" w:lineRule="atLeast"/>
        <w:ind w:left="540"/>
        <w:jc w:val="both"/>
        <w:rPr>
          <w:i/>
          <w:iCs/>
          <w:szCs w:val="22"/>
        </w:rPr>
      </w:pPr>
      <w:r w:rsidRPr="00206CA1">
        <w:rPr>
          <w:i/>
          <w:iCs/>
          <w:szCs w:val="22"/>
        </w:rPr>
        <w:t>Business combinations</w:t>
      </w:r>
    </w:p>
    <w:p w14:paraId="7678AF74" w14:textId="77777777" w:rsidR="00112E6B" w:rsidRPr="00206CA1" w:rsidRDefault="00112E6B" w:rsidP="00112E6B">
      <w:pPr>
        <w:autoSpaceDE w:val="0"/>
        <w:autoSpaceDN w:val="0"/>
        <w:adjustRightInd w:val="0"/>
        <w:spacing w:line="240" w:lineRule="atLeast"/>
        <w:ind w:left="540"/>
        <w:jc w:val="both"/>
        <w:rPr>
          <w:color w:val="000000"/>
          <w:szCs w:val="22"/>
          <w:lang w:val="en-US" w:bidi="th-TH"/>
        </w:rPr>
      </w:pPr>
    </w:p>
    <w:p w14:paraId="2056F1A4" w14:textId="39D87484" w:rsidR="00680EE4" w:rsidRPr="00206CA1" w:rsidRDefault="00680EE4" w:rsidP="00680EE4">
      <w:pPr>
        <w:pStyle w:val="BodyText"/>
        <w:shd w:val="clear" w:color="auto" w:fill="FFFFFF"/>
        <w:spacing w:after="0" w:line="240" w:lineRule="atLeast"/>
        <w:ind w:left="540"/>
        <w:jc w:val="both"/>
        <w:rPr>
          <w:szCs w:val="22"/>
        </w:rPr>
      </w:pPr>
      <w:r w:rsidRPr="00206CA1">
        <w:rPr>
          <w:szCs w:val="22"/>
        </w:rPr>
        <w:t xml:space="preserve">The Group applies the acquisition method when the Group assess that the acquired set of activities and assets include, at a minimum, an input and a substantive process that together significantly contribute to the ability to create output. The acquisition date is the date on which control is transferred to the Group, other than business combinations with entities under common control. Expenses in connection with a business combination are recognised as incurred. </w:t>
      </w:r>
    </w:p>
    <w:p w14:paraId="23E6A246" w14:textId="77777777" w:rsidR="00C01A4B" w:rsidRPr="00206CA1" w:rsidRDefault="00C01A4B" w:rsidP="00112E6B">
      <w:pPr>
        <w:autoSpaceDE w:val="0"/>
        <w:autoSpaceDN w:val="0"/>
        <w:adjustRightInd w:val="0"/>
        <w:spacing w:line="240" w:lineRule="atLeast"/>
        <w:ind w:left="540"/>
        <w:jc w:val="both"/>
        <w:rPr>
          <w:color w:val="000000"/>
          <w:szCs w:val="22"/>
          <w:lang w:val="en-US" w:bidi="th-TH"/>
        </w:rPr>
      </w:pPr>
    </w:p>
    <w:p w14:paraId="26F10DB6" w14:textId="059FFDF7" w:rsidR="00112E6B" w:rsidRPr="00206CA1" w:rsidRDefault="00112E6B" w:rsidP="00112E6B">
      <w:pPr>
        <w:autoSpaceDE w:val="0"/>
        <w:autoSpaceDN w:val="0"/>
        <w:adjustRightInd w:val="0"/>
        <w:spacing w:line="240" w:lineRule="atLeast"/>
        <w:ind w:left="540"/>
        <w:jc w:val="both"/>
        <w:rPr>
          <w:color w:val="000000"/>
          <w:szCs w:val="22"/>
          <w:lang w:val="en-US" w:bidi="th-TH"/>
        </w:rPr>
      </w:pPr>
      <w:r w:rsidRPr="00206CA1">
        <w:rPr>
          <w:color w:val="000000"/>
          <w:szCs w:val="22"/>
          <w:lang w:val="en-US" w:bidi="th-TH"/>
        </w:rPr>
        <w:t xml:space="preserve">Goodwill is measured as the fair value of the consideration transferred including the </w:t>
      </w:r>
      <w:proofErr w:type="spellStart"/>
      <w:r w:rsidRPr="00206CA1">
        <w:rPr>
          <w:color w:val="000000"/>
          <w:szCs w:val="22"/>
          <w:lang w:val="en-US" w:bidi="th-TH"/>
        </w:rPr>
        <w:t>recognised</w:t>
      </w:r>
      <w:proofErr w:type="spellEnd"/>
      <w:r w:rsidRPr="00206CA1">
        <w:rPr>
          <w:color w:val="000000"/>
          <w:szCs w:val="22"/>
          <w:lang w:val="en-US" w:bidi="th-TH"/>
        </w:rPr>
        <w:t xml:space="preserve"> amount of any non-controlling interest in the acquiree, </w:t>
      </w:r>
      <w:r w:rsidR="009F5C28" w:rsidRPr="00206CA1">
        <w:rPr>
          <w:color w:val="000000"/>
          <w:szCs w:val="22"/>
          <w:lang w:val="en-US" w:bidi="th-TH"/>
        </w:rPr>
        <w:t>less net fair value</w:t>
      </w:r>
      <w:r w:rsidR="009F5C28" w:rsidRPr="00206CA1">
        <w:rPr>
          <w:rFonts w:cs="Univers 45 Light"/>
          <w:color w:val="000000"/>
          <w:sz w:val="20"/>
          <w:lang w:val="en-US" w:bidi="th-TH"/>
        </w:rPr>
        <w:t xml:space="preserve"> </w:t>
      </w:r>
      <w:r w:rsidRPr="00206CA1">
        <w:rPr>
          <w:color w:val="000000"/>
          <w:szCs w:val="22"/>
          <w:lang w:val="en-US" w:bidi="th-TH"/>
        </w:rPr>
        <w:t xml:space="preserve">of the identifiable assets </w:t>
      </w:r>
      <w:proofErr w:type="gramStart"/>
      <w:r w:rsidRPr="00206CA1">
        <w:rPr>
          <w:color w:val="000000"/>
          <w:szCs w:val="22"/>
          <w:lang w:val="en-US" w:bidi="th-TH"/>
        </w:rPr>
        <w:t>acquired</w:t>
      </w:r>
      <w:proofErr w:type="gramEnd"/>
      <w:r w:rsidRPr="00206CA1">
        <w:rPr>
          <w:color w:val="000000"/>
          <w:szCs w:val="22"/>
          <w:lang w:val="en-US" w:bidi="th-TH"/>
        </w:rPr>
        <w:t xml:space="preserve"> and liabilities assumed. Any gain on bargain purchase is recognized in profit or loss immediately.</w:t>
      </w:r>
    </w:p>
    <w:p w14:paraId="08A7C9AD" w14:textId="77777777" w:rsidR="00112E6B" w:rsidRPr="00206CA1" w:rsidRDefault="00112E6B" w:rsidP="00112E6B">
      <w:pPr>
        <w:autoSpaceDE w:val="0"/>
        <w:autoSpaceDN w:val="0"/>
        <w:adjustRightInd w:val="0"/>
        <w:spacing w:line="240" w:lineRule="atLeast"/>
        <w:ind w:left="540"/>
        <w:jc w:val="both"/>
        <w:rPr>
          <w:color w:val="000000"/>
          <w:szCs w:val="22"/>
          <w:lang w:val="en-US" w:bidi="th-TH"/>
        </w:rPr>
      </w:pPr>
    </w:p>
    <w:p w14:paraId="27F09B0F" w14:textId="122A8089" w:rsidR="0080347F" w:rsidRPr="00206CA1" w:rsidRDefault="0080347F" w:rsidP="0080347F">
      <w:pPr>
        <w:autoSpaceDE w:val="0"/>
        <w:autoSpaceDN w:val="0"/>
        <w:adjustRightInd w:val="0"/>
        <w:spacing w:line="240" w:lineRule="atLeast"/>
        <w:ind w:left="540"/>
        <w:jc w:val="both"/>
        <w:rPr>
          <w:szCs w:val="22"/>
          <w:lang w:bidi="th-TH"/>
        </w:rPr>
      </w:pPr>
      <w:r w:rsidRPr="00206CA1">
        <w:rPr>
          <w:szCs w:val="22"/>
          <w:lang w:val="en-US" w:bidi="th-TH"/>
        </w:rPr>
        <w:t>Consideration transferred includes assets transferred, liabilities incurred by the Group to the previous owners of the acquiree,</w:t>
      </w:r>
      <w:r w:rsidR="000F1FB8" w:rsidRPr="00206CA1">
        <w:rPr>
          <w:szCs w:val="22"/>
          <w:lang w:val="en-US" w:bidi="th-TH"/>
        </w:rPr>
        <w:t xml:space="preserve"> </w:t>
      </w:r>
      <w:r w:rsidR="000F1FB8" w:rsidRPr="00206CA1">
        <w:rPr>
          <w:rFonts w:cs="Angsana New"/>
          <w:szCs w:val="28"/>
          <w:lang w:val="en-US" w:bidi="th-TH"/>
        </w:rPr>
        <w:t>any contingent consideration</w:t>
      </w:r>
      <w:r w:rsidRPr="00206CA1">
        <w:rPr>
          <w:szCs w:val="22"/>
          <w:lang w:val="en-US" w:bidi="th-TH"/>
        </w:rPr>
        <w:t xml:space="preserve"> and equity interests issued by the Group.</w:t>
      </w:r>
    </w:p>
    <w:p w14:paraId="5479648A" w14:textId="77777777" w:rsidR="004E1FD5" w:rsidRPr="00206CA1" w:rsidRDefault="004E1FD5" w:rsidP="00112E6B">
      <w:pPr>
        <w:autoSpaceDE w:val="0"/>
        <w:autoSpaceDN w:val="0"/>
        <w:adjustRightInd w:val="0"/>
        <w:spacing w:line="240" w:lineRule="atLeast"/>
        <w:ind w:left="540"/>
        <w:jc w:val="both"/>
        <w:rPr>
          <w:szCs w:val="22"/>
          <w:lang w:bidi="th-TH"/>
        </w:rPr>
      </w:pPr>
    </w:p>
    <w:p w14:paraId="5012F705" w14:textId="77777777" w:rsidR="0080347F" w:rsidRPr="00206CA1" w:rsidRDefault="0080347F" w:rsidP="0080347F">
      <w:pPr>
        <w:autoSpaceDE w:val="0"/>
        <w:autoSpaceDN w:val="0"/>
        <w:adjustRightInd w:val="0"/>
        <w:spacing w:line="240" w:lineRule="atLeast"/>
        <w:ind w:left="540"/>
        <w:jc w:val="both"/>
        <w:rPr>
          <w:szCs w:val="22"/>
          <w:lang w:val="en-US" w:bidi="th-TH"/>
        </w:rPr>
      </w:pPr>
      <w:r w:rsidRPr="00206CA1">
        <w:rPr>
          <w:szCs w:val="22"/>
          <w:lang w:val="en-US" w:bidi="th-TH"/>
        </w:rPr>
        <w:t xml:space="preserve">Any contingent consideration is measured at fair value at the date of </w:t>
      </w:r>
      <w:proofErr w:type="gramStart"/>
      <w:r w:rsidRPr="00206CA1">
        <w:rPr>
          <w:szCs w:val="22"/>
          <w:lang w:val="en-US" w:bidi="th-TH"/>
        </w:rPr>
        <w:t>acquisition, and</w:t>
      </w:r>
      <w:proofErr w:type="gramEnd"/>
      <w:r w:rsidRPr="00206CA1">
        <w:rPr>
          <w:szCs w:val="22"/>
          <w:lang w:val="en-US" w:bidi="th-TH"/>
        </w:rPr>
        <w:t xml:space="preserve"> remeasured at fair value at each reporting date. Subsequent changes in the fair value are </w:t>
      </w:r>
      <w:proofErr w:type="spellStart"/>
      <w:r w:rsidRPr="00206CA1">
        <w:rPr>
          <w:szCs w:val="22"/>
          <w:lang w:val="en-US" w:bidi="th-TH"/>
        </w:rPr>
        <w:t>recognised</w:t>
      </w:r>
      <w:proofErr w:type="spellEnd"/>
      <w:r w:rsidRPr="00206CA1">
        <w:rPr>
          <w:szCs w:val="22"/>
          <w:lang w:val="en-US" w:bidi="th-TH"/>
        </w:rPr>
        <w:t xml:space="preserve"> in profit or loss.</w:t>
      </w:r>
    </w:p>
    <w:p w14:paraId="029B6272" w14:textId="77777777" w:rsidR="0080347F" w:rsidRPr="00206CA1" w:rsidRDefault="0080347F" w:rsidP="0080347F">
      <w:pPr>
        <w:autoSpaceDE w:val="0"/>
        <w:autoSpaceDN w:val="0"/>
        <w:adjustRightInd w:val="0"/>
        <w:spacing w:line="240" w:lineRule="atLeast"/>
        <w:ind w:left="540"/>
        <w:jc w:val="both"/>
        <w:rPr>
          <w:szCs w:val="22"/>
          <w:lang w:val="en-US" w:bidi="th-TH"/>
        </w:rPr>
      </w:pPr>
    </w:p>
    <w:p w14:paraId="467C869F" w14:textId="77777777" w:rsidR="002751BF" w:rsidRPr="00206CA1" w:rsidRDefault="0080347F" w:rsidP="0080347F">
      <w:pPr>
        <w:autoSpaceDE w:val="0"/>
        <w:autoSpaceDN w:val="0"/>
        <w:adjustRightInd w:val="0"/>
        <w:spacing w:line="240" w:lineRule="atLeast"/>
        <w:ind w:left="540"/>
        <w:jc w:val="both"/>
        <w:rPr>
          <w:szCs w:val="22"/>
          <w:lang w:val="en-US" w:bidi="th-TH"/>
        </w:rPr>
      </w:pPr>
      <w:r w:rsidRPr="00206CA1">
        <w:rPr>
          <w:szCs w:val="22"/>
          <w:lang w:val="en-US" w:bidi="th-TH"/>
        </w:rPr>
        <w:t>A contingent liability of the acquiree is assumed in a business combination only if such a liability represents a present obligation and arises from a past event, and its fair value can be measured reliably.</w:t>
      </w:r>
    </w:p>
    <w:p w14:paraId="2862456E" w14:textId="77777777" w:rsidR="002751BF" w:rsidRPr="00206CA1" w:rsidRDefault="002751BF" w:rsidP="0080347F">
      <w:pPr>
        <w:autoSpaceDE w:val="0"/>
        <w:autoSpaceDN w:val="0"/>
        <w:adjustRightInd w:val="0"/>
        <w:spacing w:line="240" w:lineRule="atLeast"/>
        <w:ind w:left="540"/>
        <w:jc w:val="both"/>
        <w:rPr>
          <w:szCs w:val="22"/>
          <w:lang w:val="en-US" w:bidi="th-TH"/>
        </w:rPr>
      </w:pPr>
    </w:p>
    <w:p w14:paraId="1E1C6AE9" w14:textId="43319B58" w:rsidR="0080347F" w:rsidRPr="00206CA1" w:rsidRDefault="001E5F6C" w:rsidP="0080347F">
      <w:pPr>
        <w:autoSpaceDE w:val="0"/>
        <w:autoSpaceDN w:val="0"/>
        <w:adjustRightInd w:val="0"/>
        <w:spacing w:line="240" w:lineRule="atLeast"/>
        <w:ind w:left="540"/>
        <w:jc w:val="both"/>
        <w:rPr>
          <w:szCs w:val="22"/>
          <w:lang w:val="en-US" w:bidi="th-TH"/>
        </w:rPr>
      </w:pPr>
      <w:r w:rsidRPr="00206CA1">
        <w:rPr>
          <w:szCs w:val="22"/>
          <w:lang w:val="en-US" w:bidi="th-TH"/>
        </w:rPr>
        <w:t xml:space="preserve">Business combination under common control </w:t>
      </w:r>
      <w:proofErr w:type="gramStart"/>
      <w:r w:rsidRPr="00206CA1">
        <w:rPr>
          <w:szCs w:val="22"/>
          <w:lang w:val="en-US" w:bidi="th-TH"/>
        </w:rPr>
        <w:t>are</w:t>
      </w:r>
      <w:proofErr w:type="gramEnd"/>
      <w:r w:rsidRPr="00206CA1">
        <w:rPr>
          <w:szCs w:val="22"/>
          <w:lang w:val="en-US" w:bidi="th-TH"/>
        </w:rPr>
        <w:t xml:space="preserve"> accounted for using a method similar to the pooling of interest method, by </w:t>
      </w:r>
      <w:proofErr w:type="spellStart"/>
      <w:r w:rsidRPr="00206CA1">
        <w:rPr>
          <w:szCs w:val="22"/>
          <w:lang w:val="en-US" w:bidi="th-TH"/>
        </w:rPr>
        <w:t>recognising</w:t>
      </w:r>
      <w:proofErr w:type="spellEnd"/>
      <w:r w:rsidRPr="00206CA1">
        <w:rPr>
          <w:szCs w:val="22"/>
          <w:lang w:val="en-US" w:bidi="th-TH"/>
        </w:rPr>
        <w:t xml:space="preserve"> assets and liabilities of the acquired businesses at their carrying amounts in the consolidated financial statements of the ultimate parent company at the transaction date. The difference between the carrying amount of the acquired net assets and the consideration transferred is </w:t>
      </w:r>
      <w:proofErr w:type="spellStart"/>
      <w:r w:rsidRPr="00206CA1">
        <w:rPr>
          <w:szCs w:val="22"/>
          <w:lang w:val="en-US" w:bidi="th-TH"/>
        </w:rPr>
        <w:t>recognised</w:t>
      </w:r>
      <w:proofErr w:type="spellEnd"/>
      <w:r w:rsidRPr="00206CA1">
        <w:rPr>
          <w:szCs w:val="22"/>
          <w:lang w:val="en-US" w:bidi="th-TH"/>
        </w:rPr>
        <w:t xml:space="preserve"> as surplus or deficit from business combinations under common control in shareholder’s equity. The surplus or deficit will be written off upon divestment of the businesses acquired. The results from operations of the acquired businesses will be included in the consolidated financial statements of the acquirer from the beginning of the comparative period or the moment the businesses came under common control, whichever date is later, until control ceases.</w:t>
      </w:r>
      <w:r w:rsidR="0080347F" w:rsidRPr="00206CA1">
        <w:rPr>
          <w:szCs w:val="22"/>
          <w:lang w:val="en-US" w:bidi="th-TH"/>
        </w:rPr>
        <w:t xml:space="preserve"> </w:t>
      </w:r>
    </w:p>
    <w:p w14:paraId="433E28AA" w14:textId="77777777" w:rsidR="0080347F" w:rsidRDefault="0080347F" w:rsidP="0080347F">
      <w:pPr>
        <w:autoSpaceDE w:val="0"/>
        <w:autoSpaceDN w:val="0"/>
        <w:adjustRightInd w:val="0"/>
        <w:spacing w:line="240" w:lineRule="atLeast"/>
        <w:ind w:left="540"/>
        <w:jc w:val="both"/>
        <w:rPr>
          <w:szCs w:val="22"/>
          <w:lang w:val="en-US" w:bidi="th-TH"/>
        </w:rPr>
      </w:pPr>
    </w:p>
    <w:p w14:paraId="1404C925" w14:textId="77777777" w:rsidR="00D12E79" w:rsidRPr="00206CA1" w:rsidRDefault="00D12E79" w:rsidP="0080347F">
      <w:pPr>
        <w:autoSpaceDE w:val="0"/>
        <w:autoSpaceDN w:val="0"/>
        <w:adjustRightInd w:val="0"/>
        <w:spacing w:line="240" w:lineRule="atLeast"/>
        <w:ind w:left="540"/>
        <w:jc w:val="both"/>
        <w:rPr>
          <w:szCs w:val="22"/>
          <w:lang w:val="en-US" w:bidi="th-TH"/>
        </w:rPr>
      </w:pPr>
    </w:p>
    <w:p w14:paraId="577572CA" w14:textId="1B23C600" w:rsidR="003D4B3E" w:rsidRPr="00D12E79" w:rsidRDefault="003D4B3E" w:rsidP="00D12E79">
      <w:pPr>
        <w:pStyle w:val="ListParagraph"/>
        <w:numPr>
          <w:ilvl w:val="0"/>
          <w:numId w:val="20"/>
        </w:numPr>
        <w:spacing w:line="240" w:lineRule="atLeast"/>
        <w:ind w:left="540" w:right="108" w:hanging="540"/>
        <w:jc w:val="thaiDistribute"/>
        <w:rPr>
          <w:b/>
          <w:bCs/>
          <w:i/>
          <w:iCs/>
          <w:szCs w:val="22"/>
          <w:lang w:val="en-US" w:bidi="th-TH"/>
        </w:rPr>
      </w:pPr>
      <w:r w:rsidRPr="00D12E79">
        <w:rPr>
          <w:b/>
          <w:bCs/>
          <w:i/>
          <w:iCs/>
          <w:szCs w:val="22"/>
          <w:lang w:val="en-US" w:bidi="th-TH"/>
        </w:rPr>
        <w:lastRenderedPageBreak/>
        <w:t xml:space="preserve">Investments in subsidiaries </w:t>
      </w:r>
    </w:p>
    <w:p w14:paraId="4FC19E33" w14:textId="77777777" w:rsidR="003D4B3E" w:rsidRPr="00206CA1" w:rsidRDefault="003D4B3E" w:rsidP="003D4B3E">
      <w:pPr>
        <w:pStyle w:val="AccPolicysubhead"/>
        <w:rPr>
          <w:rFonts w:cs="Times New Roman"/>
        </w:rPr>
      </w:pPr>
    </w:p>
    <w:p w14:paraId="663ECC2F" w14:textId="606FDA68" w:rsidR="00135702" w:rsidRDefault="003D4B3E" w:rsidP="00D12E79">
      <w:pPr>
        <w:pStyle w:val="BodyText"/>
        <w:shd w:val="clear" w:color="auto" w:fill="FFFFFF"/>
        <w:spacing w:after="0" w:line="240" w:lineRule="atLeast"/>
        <w:ind w:left="540"/>
        <w:jc w:val="both"/>
        <w:rPr>
          <w:szCs w:val="22"/>
        </w:rPr>
      </w:pPr>
      <w:r w:rsidRPr="00206CA1">
        <w:rPr>
          <w:szCs w:val="22"/>
        </w:rPr>
        <w:t>Investments in subsidiaries</w:t>
      </w:r>
      <w:r w:rsidR="0084428E" w:rsidRPr="00206CA1">
        <w:rPr>
          <w:szCs w:val="22"/>
        </w:rPr>
        <w:t xml:space="preserve"> </w:t>
      </w:r>
      <w:r w:rsidRPr="00206CA1">
        <w:rPr>
          <w:szCs w:val="22"/>
        </w:rPr>
        <w:t>in the separate financial statements of the Company are measured at cost less allowance for impairment losses</w:t>
      </w:r>
      <w:r w:rsidR="00AA7A5C" w:rsidRPr="00206CA1">
        <w:rPr>
          <w:szCs w:val="22"/>
        </w:rPr>
        <w:t>.</w:t>
      </w:r>
      <w:r w:rsidR="00C11C9A" w:rsidRPr="00206CA1">
        <w:rPr>
          <w:szCs w:val="22"/>
        </w:rPr>
        <w:t xml:space="preserve"> Dividend income is recognised in profit or loss on the date on which the Group’s right to receive payment is established. If the Company disposes of part of its investment, the deemed cost of the part sold is determined using the weighted average method. Gains and losses on disposal of the investments are recognised in profit </w:t>
      </w:r>
      <w:r w:rsidR="00C11C9A" w:rsidRPr="00920F01">
        <w:rPr>
          <w:szCs w:val="22"/>
        </w:rPr>
        <w:t xml:space="preserve">or </w:t>
      </w:r>
      <w:r w:rsidR="00D02222" w:rsidRPr="00920F01">
        <w:rPr>
          <w:szCs w:val="22"/>
        </w:rPr>
        <w:t>loss.</w:t>
      </w:r>
    </w:p>
    <w:p w14:paraId="22E75232" w14:textId="77777777" w:rsidR="00D12E79" w:rsidRDefault="00D12E79" w:rsidP="00D12E79">
      <w:pPr>
        <w:pStyle w:val="BodyText"/>
        <w:shd w:val="clear" w:color="auto" w:fill="FFFFFF"/>
        <w:spacing w:after="0" w:line="240" w:lineRule="atLeast"/>
        <w:ind w:left="540"/>
        <w:jc w:val="both"/>
        <w:rPr>
          <w:szCs w:val="22"/>
        </w:rPr>
      </w:pPr>
    </w:p>
    <w:p w14:paraId="72A33103" w14:textId="77777777" w:rsidR="00112E6B" w:rsidRPr="00D12E79" w:rsidRDefault="00112E6B" w:rsidP="00D12E79">
      <w:pPr>
        <w:pStyle w:val="ListParagraph"/>
        <w:numPr>
          <w:ilvl w:val="0"/>
          <w:numId w:val="20"/>
        </w:numPr>
        <w:spacing w:line="240" w:lineRule="atLeast"/>
        <w:ind w:left="540" w:right="108" w:hanging="540"/>
        <w:jc w:val="thaiDistribute"/>
        <w:rPr>
          <w:b/>
          <w:bCs/>
          <w:i/>
          <w:iCs/>
          <w:szCs w:val="22"/>
          <w:lang w:val="en-US" w:bidi="th-TH"/>
        </w:rPr>
      </w:pPr>
      <w:r w:rsidRPr="00D12E79">
        <w:rPr>
          <w:b/>
          <w:bCs/>
          <w:i/>
          <w:iCs/>
          <w:szCs w:val="22"/>
          <w:lang w:val="en-US" w:bidi="th-TH"/>
        </w:rPr>
        <w:t>Foreign currencies</w:t>
      </w:r>
    </w:p>
    <w:p w14:paraId="799C2A7C" w14:textId="77777777" w:rsidR="00112E6B" w:rsidRPr="00206CA1" w:rsidRDefault="00112E6B" w:rsidP="00F4284D">
      <w:pPr>
        <w:pStyle w:val="AccPolicysubhead"/>
        <w:rPr>
          <w:rFonts w:cs="Times New Roman"/>
        </w:rPr>
      </w:pPr>
    </w:p>
    <w:p w14:paraId="2D22A3CA" w14:textId="20823467" w:rsidR="00A6010A" w:rsidRPr="00206CA1" w:rsidRDefault="00A6010A" w:rsidP="00A6010A">
      <w:pPr>
        <w:pStyle w:val="BodyText"/>
        <w:shd w:val="clear" w:color="auto" w:fill="FFFFFF"/>
        <w:spacing w:after="0" w:line="240" w:lineRule="atLeast"/>
        <w:ind w:left="540"/>
        <w:jc w:val="both"/>
        <w:rPr>
          <w:szCs w:val="22"/>
        </w:rPr>
      </w:pPr>
      <w:r w:rsidRPr="00206CA1">
        <w:rPr>
          <w:szCs w:val="22"/>
        </w:rPr>
        <w:t>Transactions in foreign currencies including non-monetary assets and liabilities denominated in foreign currencies are translated to the respective functional currencies of each entity in the Group at exchange rates at the dates of the transactions. Monetary assets and liabilities denominated in foreign currencies are translated at the exchange rate at the reporting date. Non-monetary assets and liabilities measured at fair value in foreign currencies are translated at the exchange rates at the dates that fair value was determined.</w:t>
      </w:r>
    </w:p>
    <w:p w14:paraId="45501AD8" w14:textId="77777777" w:rsidR="00A6010A" w:rsidRPr="00206CA1" w:rsidRDefault="00A6010A" w:rsidP="00992016">
      <w:pPr>
        <w:pStyle w:val="BodyText"/>
        <w:shd w:val="clear" w:color="auto" w:fill="FFFFFF"/>
        <w:spacing w:after="0" w:line="240" w:lineRule="atLeast"/>
        <w:ind w:left="540"/>
        <w:jc w:val="both"/>
        <w:rPr>
          <w:szCs w:val="22"/>
        </w:rPr>
      </w:pPr>
    </w:p>
    <w:p w14:paraId="075A4009" w14:textId="6454F165" w:rsidR="00C65BD0" w:rsidRDefault="00112E6B" w:rsidP="00E65939">
      <w:pPr>
        <w:pStyle w:val="BodyText"/>
        <w:shd w:val="clear" w:color="auto" w:fill="FFFFFF"/>
        <w:spacing w:after="0" w:line="240" w:lineRule="atLeast"/>
        <w:ind w:left="540"/>
        <w:jc w:val="both"/>
        <w:rPr>
          <w:szCs w:val="22"/>
        </w:rPr>
      </w:pPr>
      <w:r w:rsidRPr="00206CA1">
        <w:rPr>
          <w:szCs w:val="22"/>
        </w:rPr>
        <w:t xml:space="preserve">Foreign currency differences are generally recognized in profit or loss. </w:t>
      </w:r>
    </w:p>
    <w:p w14:paraId="3F77FA6C" w14:textId="77777777" w:rsidR="004954C8" w:rsidRPr="00206CA1" w:rsidRDefault="004954C8" w:rsidP="00E65939">
      <w:pPr>
        <w:pStyle w:val="BodyText"/>
        <w:shd w:val="clear" w:color="auto" w:fill="FFFFFF"/>
        <w:spacing w:after="0" w:line="240" w:lineRule="atLeast"/>
        <w:ind w:left="540"/>
        <w:jc w:val="both"/>
        <w:rPr>
          <w:szCs w:val="22"/>
        </w:rPr>
      </w:pPr>
    </w:p>
    <w:p w14:paraId="2A538224" w14:textId="77777777" w:rsidR="006030AF" w:rsidRPr="00D12E79" w:rsidRDefault="006030AF" w:rsidP="00D12E79">
      <w:pPr>
        <w:pStyle w:val="ListParagraph"/>
        <w:numPr>
          <w:ilvl w:val="0"/>
          <w:numId w:val="20"/>
        </w:numPr>
        <w:spacing w:line="240" w:lineRule="atLeast"/>
        <w:ind w:left="540" w:right="108" w:hanging="540"/>
        <w:jc w:val="thaiDistribute"/>
        <w:rPr>
          <w:b/>
          <w:bCs/>
          <w:i/>
          <w:iCs/>
          <w:szCs w:val="22"/>
          <w:lang w:val="en-US" w:bidi="th-TH"/>
        </w:rPr>
      </w:pPr>
      <w:r w:rsidRPr="00D12E79">
        <w:rPr>
          <w:b/>
          <w:bCs/>
          <w:i/>
          <w:iCs/>
          <w:szCs w:val="22"/>
          <w:lang w:val="en-US" w:bidi="th-TH"/>
        </w:rPr>
        <w:t>Financial instruments</w:t>
      </w:r>
    </w:p>
    <w:p w14:paraId="60B465A9" w14:textId="77777777" w:rsidR="006030AF" w:rsidRPr="00206CA1" w:rsidRDefault="006030AF" w:rsidP="00E65939">
      <w:pPr>
        <w:pStyle w:val="BodyText"/>
        <w:shd w:val="clear" w:color="auto" w:fill="FFFFFF"/>
        <w:spacing w:after="0" w:line="240" w:lineRule="atLeast"/>
        <w:ind w:left="540"/>
        <w:jc w:val="both"/>
        <w:rPr>
          <w:szCs w:val="22"/>
        </w:rPr>
      </w:pPr>
    </w:p>
    <w:p w14:paraId="163FAC15" w14:textId="32929591" w:rsidR="006030AF" w:rsidRPr="00206CA1" w:rsidRDefault="006030AF" w:rsidP="006030AF">
      <w:pPr>
        <w:pStyle w:val="BodyText"/>
        <w:shd w:val="clear" w:color="auto" w:fill="FFFFFF"/>
        <w:spacing w:after="0" w:line="240" w:lineRule="auto"/>
        <w:ind w:left="900" w:hanging="360"/>
        <w:jc w:val="thaiDistribute"/>
        <w:rPr>
          <w:szCs w:val="22"/>
          <w:lang w:val="en-US"/>
        </w:rPr>
      </w:pPr>
      <w:r w:rsidRPr="00206CA1">
        <w:rPr>
          <w:i/>
          <w:szCs w:val="22"/>
          <w:lang w:val="en-US"/>
        </w:rPr>
        <w:t>(</w:t>
      </w:r>
      <w:r w:rsidR="00133C07">
        <w:rPr>
          <w:rFonts w:cs="Angsana New"/>
          <w:i/>
          <w:szCs w:val="28"/>
          <w:lang w:val="en-US" w:bidi="th-TH"/>
        </w:rPr>
        <w:t>e</w:t>
      </w:r>
      <w:r w:rsidRPr="00206CA1">
        <w:rPr>
          <w:i/>
          <w:szCs w:val="22"/>
          <w:lang w:val="en-US"/>
        </w:rPr>
        <w:t xml:space="preserve">.1) </w:t>
      </w:r>
      <w:r w:rsidR="003E5181" w:rsidRPr="00206CA1">
        <w:rPr>
          <w:i/>
          <w:szCs w:val="22"/>
          <w:lang w:val="en-US"/>
        </w:rPr>
        <w:t>Classification and measurement</w:t>
      </w:r>
    </w:p>
    <w:p w14:paraId="23B95DB9" w14:textId="77777777" w:rsidR="006030AF" w:rsidRPr="00206CA1" w:rsidRDefault="006030AF" w:rsidP="006030AF">
      <w:pPr>
        <w:pStyle w:val="BodyText"/>
        <w:shd w:val="clear" w:color="auto" w:fill="FFFFFF"/>
        <w:spacing w:after="0" w:line="240" w:lineRule="auto"/>
        <w:ind w:left="900"/>
        <w:jc w:val="thaiDistribute"/>
        <w:rPr>
          <w:i/>
          <w:iCs/>
          <w:szCs w:val="22"/>
          <w:lang w:val="en-US"/>
        </w:rPr>
      </w:pPr>
    </w:p>
    <w:p w14:paraId="5E73A727" w14:textId="167BF113" w:rsidR="008679CE" w:rsidRPr="00206CA1" w:rsidRDefault="00A3392A" w:rsidP="006030AF">
      <w:pPr>
        <w:pStyle w:val="BodyText"/>
        <w:shd w:val="clear" w:color="auto" w:fill="FFFFFF"/>
        <w:spacing w:after="0" w:line="240" w:lineRule="auto"/>
        <w:ind w:left="990"/>
        <w:jc w:val="thaiDistribute"/>
        <w:rPr>
          <w:rFonts w:cs="Angsana New"/>
          <w:szCs w:val="28"/>
          <w:lang w:val="en-US" w:bidi="th-TH"/>
        </w:rPr>
      </w:pPr>
      <w:r w:rsidRPr="00206CA1">
        <w:rPr>
          <w:szCs w:val="22"/>
          <w:lang w:val="en-US"/>
        </w:rPr>
        <w:t xml:space="preserve">Debt securities issued by the Group are initially </w:t>
      </w:r>
      <w:proofErr w:type="spellStart"/>
      <w:r w:rsidRPr="00206CA1">
        <w:rPr>
          <w:szCs w:val="22"/>
          <w:lang w:val="en-US"/>
        </w:rPr>
        <w:t>recognised</w:t>
      </w:r>
      <w:proofErr w:type="spellEnd"/>
      <w:r w:rsidRPr="00206CA1">
        <w:rPr>
          <w:szCs w:val="22"/>
          <w:lang w:val="en-US"/>
        </w:rPr>
        <w:t xml:space="preserve"> when they are originated. Other financial assets and financial liabilities (except trade accounts receivables (see note 3(</w:t>
      </w:r>
      <w:r w:rsidR="00D12E79">
        <w:rPr>
          <w:rFonts w:cs="Angsana New"/>
          <w:szCs w:val="28"/>
          <w:lang w:val="en-US" w:bidi="th-TH"/>
        </w:rPr>
        <w:t>g</w:t>
      </w:r>
      <w:r w:rsidRPr="00206CA1">
        <w:rPr>
          <w:szCs w:val="22"/>
          <w:lang w:val="en-US"/>
        </w:rPr>
        <w:t xml:space="preserve">))) are initially </w:t>
      </w:r>
      <w:proofErr w:type="spellStart"/>
      <w:r w:rsidRPr="00206CA1">
        <w:rPr>
          <w:szCs w:val="22"/>
          <w:lang w:val="en-US"/>
        </w:rPr>
        <w:t>recognised</w:t>
      </w:r>
      <w:proofErr w:type="spellEnd"/>
      <w:r w:rsidRPr="00206CA1">
        <w:rPr>
          <w:szCs w:val="22"/>
          <w:lang w:val="en-US"/>
        </w:rPr>
        <w:t xml:space="preserve"> when the Group becomes a party to the contractual provisions of the instrument, and measured at fair value plus or minus, for an item not at fair value through profit or loss (FVTPL), transaction costs that are directly attributable to its acquisition or issue</w:t>
      </w:r>
      <w:r w:rsidRPr="00206CA1">
        <w:rPr>
          <w:rFonts w:cs="Angsana New"/>
          <w:szCs w:val="28"/>
          <w:lang w:val="en-US" w:bidi="th-TH"/>
        </w:rPr>
        <w:t>.</w:t>
      </w:r>
    </w:p>
    <w:p w14:paraId="4BA98523" w14:textId="0252B069" w:rsidR="00EE22D6" w:rsidRPr="00206CA1" w:rsidRDefault="00EE22D6" w:rsidP="006030AF">
      <w:pPr>
        <w:pStyle w:val="BodyText"/>
        <w:shd w:val="clear" w:color="auto" w:fill="FFFFFF"/>
        <w:spacing w:after="0" w:line="240" w:lineRule="auto"/>
        <w:ind w:left="990"/>
        <w:jc w:val="thaiDistribute"/>
        <w:rPr>
          <w:szCs w:val="22"/>
          <w:lang w:val="en-US"/>
        </w:rPr>
      </w:pPr>
    </w:p>
    <w:p w14:paraId="39466CBC" w14:textId="700AC91B" w:rsidR="00593B09" w:rsidRPr="00206CA1" w:rsidRDefault="00593B09" w:rsidP="006030AF">
      <w:pPr>
        <w:pStyle w:val="BodyText"/>
        <w:shd w:val="clear" w:color="auto" w:fill="FFFFFF"/>
        <w:spacing w:after="0" w:line="240" w:lineRule="auto"/>
        <w:ind w:left="990"/>
        <w:jc w:val="thaiDistribute"/>
        <w:rPr>
          <w:szCs w:val="22"/>
          <w:lang w:val="en-US"/>
        </w:rPr>
      </w:pPr>
      <w:r w:rsidRPr="00206CA1">
        <w:rPr>
          <w:szCs w:val="22"/>
          <w:lang w:val="en-US"/>
        </w:rPr>
        <w:t xml:space="preserve">On initial recognition, a financial asset is classified as measured at: </w:t>
      </w:r>
      <w:proofErr w:type="spellStart"/>
      <w:r w:rsidRPr="00206CA1">
        <w:rPr>
          <w:szCs w:val="22"/>
          <w:lang w:val="en-US"/>
        </w:rPr>
        <w:t>amortised</w:t>
      </w:r>
      <w:proofErr w:type="spellEnd"/>
      <w:r w:rsidRPr="00206CA1">
        <w:rPr>
          <w:szCs w:val="22"/>
          <w:lang w:val="en-US"/>
        </w:rPr>
        <w:t xml:space="preserve"> cost; fair value through other comprehensive income (FVOCI); or fair value through profit or loss (FVTPL). Financial assets are not</w:t>
      </w:r>
      <w:r w:rsidR="0057008E" w:rsidRPr="00206CA1">
        <w:rPr>
          <w:szCs w:val="22"/>
          <w:lang w:val="en-US"/>
        </w:rPr>
        <w:t xml:space="preserve"> reclassified </w:t>
      </w:r>
      <w:proofErr w:type="gramStart"/>
      <w:r w:rsidR="0057008E" w:rsidRPr="00206CA1">
        <w:rPr>
          <w:szCs w:val="22"/>
          <w:lang w:val="en-US"/>
        </w:rPr>
        <w:t>subsequent to</w:t>
      </w:r>
      <w:proofErr w:type="gramEnd"/>
      <w:r w:rsidR="0057008E" w:rsidRPr="00206CA1">
        <w:rPr>
          <w:szCs w:val="22"/>
          <w:lang w:val="en-US"/>
        </w:rPr>
        <w:t xml:space="preserve"> their initial recognition unless the Group changes its business model for managing financial assets, in which case all affected financial assets are reclassified prospectively from the reclassification date.</w:t>
      </w:r>
    </w:p>
    <w:p w14:paraId="61392A27" w14:textId="77777777" w:rsidR="00593B09" w:rsidRPr="00206CA1" w:rsidRDefault="00593B09" w:rsidP="006030AF">
      <w:pPr>
        <w:pStyle w:val="BodyText"/>
        <w:shd w:val="clear" w:color="auto" w:fill="FFFFFF"/>
        <w:spacing w:after="0" w:line="240" w:lineRule="auto"/>
        <w:ind w:left="990"/>
        <w:jc w:val="thaiDistribute"/>
        <w:rPr>
          <w:szCs w:val="22"/>
          <w:lang w:val="en-US"/>
        </w:rPr>
      </w:pPr>
    </w:p>
    <w:p w14:paraId="07300987" w14:textId="08EDE455" w:rsidR="00D0144C" w:rsidRPr="00206CA1" w:rsidRDefault="00D0144C" w:rsidP="00D0144C">
      <w:pPr>
        <w:pStyle w:val="BodyText"/>
        <w:shd w:val="clear" w:color="auto" w:fill="FFFFFF"/>
        <w:spacing w:after="0" w:line="240" w:lineRule="auto"/>
        <w:ind w:left="990"/>
        <w:jc w:val="thaiDistribute"/>
        <w:rPr>
          <w:szCs w:val="22"/>
          <w:lang w:val="en-US"/>
        </w:rPr>
      </w:pPr>
      <w:r w:rsidRPr="00206CA1">
        <w:rPr>
          <w:szCs w:val="22"/>
          <w:lang w:val="en-US"/>
        </w:rPr>
        <w:t xml:space="preserve">On initial recognition, financial liabilities are classified as measured at </w:t>
      </w:r>
      <w:proofErr w:type="spellStart"/>
      <w:r w:rsidRPr="00206CA1">
        <w:rPr>
          <w:szCs w:val="22"/>
          <w:lang w:val="en-US"/>
        </w:rPr>
        <w:t>amortised</w:t>
      </w:r>
      <w:proofErr w:type="spellEnd"/>
      <w:r w:rsidRPr="00206CA1">
        <w:rPr>
          <w:szCs w:val="22"/>
          <w:lang w:val="en-US"/>
        </w:rPr>
        <w:t xml:space="preserve"> cost using the effective interest method</w:t>
      </w:r>
      <w:r w:rsidR="00B74964" w:rsidRPr="00206CA1">
        <w:rPr>
          <w:szCs w:val="22"/>
          <w:lang w:val="en-US"/>
        </w:rPr>
        <w:t xml:space="preserve">. </w:t>
      </w:r>
      <w:r w:rsidRPr="00206CA1">
        <w:rPr>
          <w:szCs w:val="22"/>
          <w:lang w:val="en-US"/>
        </w:rPr>
        <w:t xml:space="preserve">Interest expense, foreign exchange gains and losses and any gain or loss on derecognition are </w:t>
      </w:r>
      <w:proofErr w:type="spellStart"/>
      <w:r w:rsidRPr="00206CA1">
        <w:rPr>
          <w:szCs w:val="22"/>
          <w:lang w:val="en-US"/>
        </w:rPr>
        <w:t>recognised</w:t>
      </w:r>
      <w:proofErr w:type="spellEnd"/>
      <w:r w:rsidRPr="00206CA1">
        <w:rPr>
          <w:szCs w:val="22"/>
          <w:lang w:val="en-US"/>
        </w:rPr>
        <w:t xml:space="preserve"> in profit or loss.</w:t>
      </w:r>
    </w:p>
    <w:p w14:paraId="47575C07" w14:textId="7D72560D" w:rsidR="0097183F" w:rsidRPr="00206CA1" w:rsidRDefault="0097183F" w:rsidP="00D0144C">
      <w:pPr>
        <w:pStyle w:val="BodyText"/>
        <w:shd w:val="clear" w:color="auto" w:fill="FFFFFF"/>
        <w:spacing w:after="0" w:line="240" w:lineRule="auto"/>
        <w:ind w:left="990"/>
        <w:jc w:val="thaiDistribute"/>
        <w:rPr>
          <w:szCs w:val="22"/>
          <w:lang w:val="en-US"/>
        </w:rPr>
      </w:pPr>
    </w:p>
    <w:p w14:paraId="265C24F0" w14:textId="09697E0F" w:rsidR="0097183F" w:rsidRPr="00206CA1" w:rsidRDefault="0097183F" w:rsidP="00D0144C">
      <w:pPr>
        <w:pStyle w:val="BodyText"/>
        <w:shd w:val="clear" w:color="auto" w:fill="FFFFFF"/>
        <w:spacing w:after="0" w:line="240" w:lineRule="auto"/>
        <w:ind w:left="990"/>
        <w:jc w:val="thaiDistribute"/>
        <w:rPr>
          <w:szCs w:val="22"/>
          <w:lang w:val="en-US"/>
        </w:rPr>
      </w:pPr>
      <w:r w:rsidRPr="00206CA1">
        <w:rPr>
          <w:szCs w:val="22"/>
          <w:lang w:val="en-US"/>
        </w:rPr>
        <w:t xml:space="preserve">Financial assets measured at </w:t>
      </w:r>
      <w:proofErr w:type="spellStart"/>
      <w:r w:rsidRPr="00206CA1">
        <w:rPr>
          <w:szCs w:val="22"/>
          <w:lang w:val="en-US"/>
        </w:rPr>
        <w:t>amortised</w:t>
      </w:r>
      <w:proofErr w:type="spellEnd"/>
      <w:r w:rsidRPr="00206CA1">
        <w:rPr>
          <w:szCs w:val="22"/>
          <w:lang w:val="en-US"/>
        </w:rPr>
        <w:t xml:space="preserve"> costs are subsequently measured at </w:t>
      </w:r>
      <w:proofErr w:type="spellStart"/>
      <w:r w:rsidRPr="00206CA1">
        <w:rPr>
          <w:szCs w:val="22"/>
          <w:lang w:val="en-US"/>
        </w:rPr>
        <w:t>amortised</w:t>
      </w:r>
      <w:proofErr w:type="spellEnd"/>
      <w:r w:rsidRPr="00206CA1">
        <w:rPr>
          <w:szCs w:val="22"/>
          <w:lang w:val="en-US"/>
        </w:rPr>
        <w:t xml:space="preserve"> cost using the effective interest method. The </w:t>
      </w:r>
      <w:proofErr w:type="spellStart"/>
      <w:r w:rsidRPr="00206CA1">
        <w:rPr>
          <w:szCs w:val="22"/>
          <w:lang w:val="en-US"/>
        </w:rPr>
        <w:t>amortised</w:t>
      </w:r>
      <w:proofErr w:type="spellEnd"/>
      <w:r w:rsidRPr="00206CA1">
        <w:rPr>
          <w:szCs w:val="22"/>
          <w:lang w:val="en-US"/>
        </w:rPr>
        <w:t xml:space="preserve"> cost is reduced by expected credit losses. Interest income, foreign exchange gains and losses, expected credit loss and any gain or loss on derecognition are </w:t>
      </w:r>
      <w:proofErr w:type="spellStart"/>
      <w:r w:rsidRPr="00206CA1">
        <w:rPr>
          <w:szCs w:val="22"/>
          <w:lang w:val="en-US"/>
        </w:rPr>
        <w:t>recognised</w:t>
      </w:r>
      <w:proofErr w:type="spellEnd"/>
      <w:r w:rsidRPr="00206CA1">
        <w:rPr>
          <w:szCs w:val="22"/>
          <w:lang w:val="en-US"/>
        </w:rPr>
        <w:t xml:space="preserve"> in profit or loss.</w:t>
      </w:r>
    </w:p>
    <w:p w14:paraId="2F15B6E7" w14:textId="6F169142" w:rsidR="00040532" w:rsidRPr="00206CA1" w:rsidRDefault="00040532" w:rsidP="00D0144C">
      <w:pPr>
        <w:pStyle w:val="BodyText"/>
        <w:shd w:val="clear" w:color="auto" w:fill="FFFFFF"/>
        <w:spacing w:after="0" w:line="240" w:lineRule="auto"/>
        <w:ind w:left="990"/>
        <w:jc w:val="thaiDistribute"/>
        <w:rPr>
          <w:szCs w:val="22"/>
          <w:lang w:val="en-US"/>
        </w:rPr>
      </w:pPr>
    </w:p>
    <w:p w14:paraId="43B9A13E" w14:textId="1343170F" w:rsidR="006030AF" w:rsidRPr="00206CA1" w:rsidRDefault="006030AF" w:rsidP="00E548F2">
      <w:pPr>
        <w:pStyle w:val="BodyText"/>
        <w:spacing w:after="0" w:line="240" w:lineRule="auto"/>
        <w:ind w:left="450"/>
        <w:jc w:val="thaiDistribute"/>
        <w:rPr>
          <w:i/>
          <w:iCs/>
          <w:szCs w:val="22"/>
          <w:lang w:val="en-US"/>
        </w:rPr>
      </w:pPr>
      <w:r w:rsidRPr="00206CA1">
        <w:rPr>
          <w:i/>
          <w:iCs/>
          <w:szCs w:val="22"/>
          <w:lang w:val="en-US"/>
        </w:rPr>
        <w:t>(</w:t>
      </w:r>
      <w:r w:rsidR="00133C07">
        <w:rPr>
          <w:rFonts w:cs="Angsana New"/>
          <w:i/>
          <w:iCs/>
          <w:szCs w:val="28"/>
          <w:lang w:val="en-US" w:bidi="th-TH"/>
        </w:rPr>
        <w:t>e</w:t>
      </w:r>
      <w:r w:rsidRPr="00206CA1">
        <w:rPr>
          <w:i/>
          <w:iCs/>
          <w:szCs w:val="22"/>
          <w:lang w:val="en-US"/>
        </w:rPr>
        <w:t xml:space="preserve">.2) </w:t>
      </w:r>
      <w:r w:rsidR="001E2D23" w:rsidRPr="00206CA1">
        <w:rPr>
          <w:i/>
          <w:iCs/>
          <w:szCs w:val="22"/>
          <w:lang w:val="en-US"/>
        </w:rPr>
        <w:t>Derecognition and offset</w:t>
      </w:r>
    </w:p>
    <w:p w14:paraId="3283C9F8" w14:textId="3A12F595" w:rsidR="00E735D4" w:rsidRPr="00206CA1" w:rsidRDefault="00E735D4" w:rsidP="00974729">
      <w:pPr>
        <w:pStyle w:val="BodyText"/>
        <w:spacing w:after="0" w:line="240" w:lineRule="auto"/>
        <w:ind w:left="990"/>
        <w:jc w:val="thaiDistribute"/>
        <w:rPr>
          <w:szCs w:val="22"/>
          <w:lang w:val="en-US"/>
        </w:rPr>
      </w:pPr>
    </w:p>
    <w:p w14:paraId="046417F8" w14:textId="35381D93" w:rsidR="00E735D4" w:rsidRPr="00206CA1" w:rsidRDefault="0011356E" w:rsidP="00974729">
      <w:pPr>
        <w:pStyle w:val="BodyText"/>
        <w:spacing w:after="0" w:line="240" w:lineRule="auto"/>
        <w:ind w:left="990"/>
        <w:jc w:val="thaiDistribute"/>
        <w:rPr>
          <w:szCs w:val="22"/>
        </w:rPr>
      </w:pPr>
      <w:r w:rsidRPr="00206CA1">
        <w:rPr>
          <w:szCs w:val="22"/>
        </w:rPr>
        <w:t>The Group 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w:t>
      </w:r>
    </w:p>
    <w:p w14:paraId="63C18928" w14:textId="3BFF3808" w:rsidR="00E735D4" w:rsidRPr="00206CA1" w:rsidRDefault="00E735D4" w:rsidP="00974729">
      <w:pPr>
        <w:pStyle w:val="BodyText"/>
        <w:spacing w:after="0" w:line="240" w:lineRule="auto"/>
        <w:ind w:left="990"/>
        <w:jc w:val="thaiDistribute"/>
        <w:rPr>
          <w:szCs w:val="22"/>
          <w:lang w:val="en-US"/>
        </w:rPr>
      </w:pPr>
    </w:p>
    <w:p w14:paraId="34E07A42" w14:textId="77777777" w:rsidR="00D12E79" w:rsidRDefault="00D12E79" w:rsidP="00974729">
      <w:pPr>
        <w:pStyle w:val="BodyText"/>
        <w:spacing w:after="0" w:line="240" w:lineRule="auto"/>
        <w:ind w:left="990"/>
        <w:jc w:val="thaiDistribute"/>
        <w:rPr>
          <w:rFonts w:cstheme="minorBidi"/>
          <w:szCs w:val="28"/>
          <w:lang w:bidi="th-TH"/>
        </w:rPr>
      </w:pPr>
    </w:p>
    <w:p w14:paraId="491559A8" w14:textId="2BDC1363" w:rsidR="005870C6" w:rsidRPr="00206CA1" w:rsidRDefault="005870C6" w:rsidP="00974729">
      <w:pPr>
        <w:pStyle w:val="BodyText"/>
        <w:spacing w:after="0" w:line="240" w:lineRule="auto"/>
        <w:ind w:left="990"/>
        <w:jc w:val="thaiDistribute"/>
        <w:rPr>
          <w:szCs w:val="22"/>
        </w:rPr>
      </w:pPr>
      <w:r w:rsidRPr="00206CA1">
        <w:rPr>
          <w:szCs w:val="22"/>
        </w:rPr>
        <w:lastRenderedPageBreak/>
        <w:t xml:space="preserve">The Group derecognises a financial liability when its contractual obligations are discharged or </w:t>
      </w:r>
      <w:proofErr w:type="gramStart"/>
      <w:r w:rsidRPr="00206CA1">
        <w:rPr>
          <w:szCs w:val="22"/>
        </w:rPr>
        <w:t>cancelled, or</w:t>
      </w:r>
      <w:proofErr w:type="gramEnd"/>
      <w:r w:rsidRPr="00206CA1">
        <w:rPr>
          <w:szCs w:val="22"/>
        </w:rPr>
        <w:t xml:space="preserve"> expire. The Group also derecognises a financial liability when its terms are modified and the cash flows of the modified liability are substantially different, in which case a new financial liability based on the modified terms is recognised at fair value.</w:t>
      </w:r>
    </w:p>
    <w:p w14:paraId="6AAB2813" w14:textId="432D60F4" w:rsidR="00F35AE6" w:rsidRPr="00206CA1" w:rsidRDefault="00F35AE6" w:rsidP="00974729">
      <w:pPr>
        <w:pStyle w:val="BodyText"/>
        <w:spacing w:after="0" w:line="240" w:lineRule="auto"/>
        <w:ind w:left="990"/>
        <w:jc w:val="thaiDistribute"/>
        <w:rPr>
          <w:szCs w:val="22"/>
        </w:rPr>
      </w:pPr>
    </w:p>
    <w:p w14:paraId="3EED5ABD" w14:textId="4EC19560" w:rsidR="00F35AE6" w:rsidRPr="00206CA1" w:rsidRDefault="00F35AE6" w:rsidP="00974729">
      <w:pPr>
        <w:pStyle w:val="BodyText"/>
        <w:spacing w:after="0" w:line="240" w:lineRule="auto"/>
        <w:ind w:left="990"/>
        <w:jc w:val="thaiDistribute"/>
        <w:rPr>
          <w:szCs w:val="22"/>
          <w:lang w:val="en-US"/>
        </w:rPr>
      </w:pPr>
      <w:r w:rsidRPr="00206CA1">
        <w:rPr>
          <w:szCs w:val="22"/>
          <w:lang w:val="en-US"/>
        </w:rPr>
        <w:t xml:space="preserve">The difference between the carrying amount extinguished and the consideration received or paid is </w:t>
      </w:r>
      <w:proofErr w:type="spellStart"/>
      <w:r w:rsidRPr="00206CA1">
        <w:rPr>
          <w:szCs w:val="22"/>
          <w:lang w:val="en-US"/>
        </w:rPr>
        <w:t>recognised</w:t>
      </w:r>
      <w:proofErr w:type="spellEnd"/>
      <w:r w:rsidRPr="00206CA1">
        <w:rPr>
          <w:szCs w:val="22"/>
          <w:lang w:val="en-US"/>
        </w:rPr>
        <w:t xml:space="preserve"> in profit or loss.</w:t>
      </w:r>
    </w:p>
    <w:p w14:paraId="721A89CB" w14:textId="256FB684" w:rsidR="00A62922" w:rsidRPr="00206CA1" w:rsidRDefault="00C957EC" w:rsidP="00916B53">
      <w:pPr>
        <w:pStyle w:val="BodyText"/>
        <w:spacing w:after="0" w:line="240" w:lineRule="auto"/>
        <w:ind w:left="990"/>
        <w:jc w:val="thaiDistribute"/>
        <w:rPr>
          <w:szCs w:val="22"/>
          <w:lang w:val="en-US"/>
        </w:rPr>
      </w:pPr>
      <w:r>
        <w:rPr>
          <w:szCs w:val="22"/>
          <w:cs/>
          <w:lang w:val="en-US"/>
        </w:rPr>
        <w:br/>
      </w:r>
      <w:r w:rsidR="007862B9" w:rsidRPr="00206CA1">
        <w:rPr>
          <w:szCs w:val="22"/>
          <w:lang w:val="en-US"/>
        </w:rPr>
        <w:t xml:space="preserve">Financial assets and financial liabilities are </w:t>
      </w:r>
      <w:proofErr w:type="gramStart"/>
      <w:r w:rsidR="007862B9" w:rsidRPr="00206CA1">
        <w:rPr>
          <w:szCs w:val="22"/>
          <w:lang w:val="en-US"/>
        </w:rPr>
        <w:t>offset</w:t>
      </w:r>
      <w:proofErr w:type="gramEnd"/>
      <w:r w:rsidR="007862B9" w:rsidRPr="00206CA1">
        <w:rPr>
          <w:szCs w:val="22"/>
          <w:lang w:val="en-US"/>
        </w:rPr>
        <w:t xml:space="preserve"> and the net amount presented in the statement of financial position when, and only when, the Group currently has a legally enforceable right to set off the amounts and the Group intends either to settle them on a net basis or to </w:t>
      </w:r>
      <w:proofErr w:type="spellStart"/>
      <w:r w:rsidR="007862B9" w:rsidRPr="00206CA1">
        <w:rPr>
          <w:szCs w:val="22"/>
          <w:lang w:val="en-US"/>
        </w:rPr>
        <w:t>realise</w:t>
      </w:r>
      <w:proofErr w:type="spellEnd"/>
      <w:r w:rsidR="007862B9" w:rsidRPr="00206CA1">
        <w:rPr>
          <w:szCs w:val="22"/>
          <w:lang w:val="en-US"/>
        </w:rPr>
        <w:t xml:space="preserve"> the asset and settle the liability simultaneously.</w:t>
      </w:r>
    </w:p>
    <w:p w14:paraId="5885C3C6" w14:textId="77777777" w:rsidR="00BB1F25" w:rsidRPr="00206CA1" w:rsidRDefault="00BB1F25" w:rsidP="00916B53">
      <w:pPr>
        <w:pStyle w:val="BodyText"/>
        <w:spacing w:after="0" w:line="240" w:lineRule="auto"/>
        <w:ind w:left="990"/>
        <w:jc w:val="thaiDistribute"/>
        <w:rPr>
          <w:szCs w:val="22"/>
          <w:lang w:val="en-US"/>
        </w:rPr>
      </w:pPr>
    </w:p>
    <w:p w14:paraId="7EB9D1AC" w14:textId="793C2EE9" w:rsidR="006030AF" w:rsidRPr="00206CA1" w:rsidRDefault="006030AF" w:rsidP="00874CC1">
      <w:pPr>
        <w:pStyle w:val="BodyText"/>
        <w:spacing w:after="0" w:line="240" w:lineRule="auto"/>
        <w:ind w:left="450"/>
        <w:jc w:val="thaiDistribute"/>
        <w:rPr>
          <w:i/>
          <w:szCs w:val="22"/>
          <w:lang w:val="en-US"/>
        </w:rPr>
      </w:pPr>
      <w:r w:rsidRPr="00206CA1">
        <w:rPr>
          <w:i/>
          <w:szCs w:val="22"/>
          <w:lang w:val="en-US"/>
        </w:rPr>
        <w:t>(</w:t>
      </w:r>
      <w:r w:rsidR="00133C07">
        <w:rPr>
          <w:rFonts w:cstheme="minorBidi"/>
          <w:i/>
          <w:szCs w:val="28"/>
          <w:lang w:val="en-US" w:bidi="th-TH"/>
        </w:rPr>
        <w:t>e</w:t>
      </w:r>
      <w:r w:rsidRPr="00206CA1">
        <w:rPr>
          <w:i/>
          <w:szCs w:val="22"/>
          <w:lang w:val="en-US"/>
        </w:rPr>
        <w:t>.3) Der</w:t>
      </w:r>
      <w:r w:rsidR="00303955" w:rsidRPr="00206CA1">
        <w:rPr>
          <w:i/>
          <w:szCs w:val="22"/>
          <w:lang w:val="en-US"/>
        </w:rPr>
        <w:t>ivatives</w:t>
      </w:r>
      <w:r w:rsidRPr="00206CA1">
        <w:rPr>
          <w:i/>
          <w:szCs w:val="22"/>
          <w:lang w:val="en-US"/>
        </w:rPr>
        <w:t xml:space="preserve"> </w:t>
      </w:r>
    </w:p>
    <w:p w14:paraId="62926314" w14:textId="77777777" w:rsidR="00303955" w:rsidRPr="00206CA1" w:rsidRDefault="00303955" w:rsidP="00974729">
      <w:pPr>
        <w:pStyle w:val="BodyText"/>
        <w:spacing w:after="0" w:line="240" w:lineRule="auto"/>
        <w:ind w:left="540"/>
        <w:jc w:val="thaiDistribute"/>
        <w:rPr>
          <w:bCs/>
          <w:szCs w:val="22"/>
          <w:lang w:val="en-US"/>
        </w:rPr>
      </w:pPr>
    </w:p>
    <w:p w14:paraId="3FF4B7E2" w14:textId="640E2093" w:rsidR="006030AF" w:rsidRPr="00206CA1" w:rsidRDefault="00A90195" w:rsidP="00135702">
      <w:pPr>
        <w:pStyle w:val="BodyText"/>
        <w:spacing w:after="0" w:line="240" w:lineRule="auto"/>
        <w:ind w:left="990"/>
        <w:jc w:val="thaiDistribute"/>
        <w:rPr>
          <w:szCs w:val="22"/>
        </w:rPr>
      </w:pPr>
      <w:r w:rsidRPr="00206CA1">
        <w:rPr>
          <w:szCs w:val="22"/>
        </w:rPr>
        <w:t>Derivative are recognised at fair value and remeasured at fair value at each reporting date. The gain or loss on remeasurement to fair value is recognised immediately in profit or loss</w:t>
      </w:r>
      <w:r w:rsidR="00526E9C" w:rsidRPr="00206CA1">
        <w:rPr>
          <w:szCs w:val="22"/>
        </w:rPr>
        <w:t>, except where the derivatives qualify for cash flow hedge accounting, in which case recognition of any resultant gain or loss depends on nature of the item being hedged.</w:t>
      </w:r>
    </w:p>
    <w:p w14:paraId="052BB880" w14:textId="77777777" w:rsidR="004F0102" w:rsidRPr="00206CA1" w:rsidRDefault="004F0102" w:rsidP="00874CC1">
      <w:pPr>
        <w:pStyle w:val="BodyText"/>
        <w:spacing w:after="0" w:line="240" w:lineRule="auto"/>
        <w:ind w:left="900"/>
        <w:jc w:val="thaiDistribute"/>
        <w:rPr>
          <w:szCs w:val="22"/>
        </w:rPr>
      </w:pPr>
    </w:p>
    <w:p w14:paraId="773E9ED2" w14:textId="32053D95" w:rsidR="00086BA0" w:rsidRPr="00206CA1" w:rsidRDefault="004F0102" w:rsidP="00086BA0">
      <w:pPr>
        <w:pStyle w:val="BodyText"/>
        <w:shd w:val="clear" w:color="auto" w:fill="FFFFFF"/>
        <w:tabs>
          <w:tab w:val="left" w:pos="990"/>
        </w:tabs>
        <w:spacing w:after="0" w:line="240" w:lineRule="auto"/>
        <w:ind w:left="450"/>
        <w:jc w:val="thaiDistribute"/>
        <w:rPr>
          <w:i/>
          <w:iCs/>
          <w:szCs w:val="22"/>
          <w:lang w:val="en-US"/>
        </w:rPr>
      </w:pPr>
      <w:r w:rsidRPr="00206CA1">
        <w:rPr>
          <w:i/>
          <w:iCs/>
          <w:szCs w:val="22"/>
        </w:rPr>
        <w:t>(</w:t>
      </w:r>
      <w:r w:rsidR="00133C07">
        <w:rPr>
          <w:i/>
          <w:iCs/>
          <w:szCs w:val="22"/>
        </w:rPr>
        <w:t>e</w:t>
      </w:r>
      <w:r w:rsidRPr="00206CA1">
        <w:rPr>
          <w:i/>
          <w:iCs/>
          <w:szCs w:val="22"/>
        </w:rPr>
        <w:t>.4)</w:t>
      </w:r>
      <w:r w:rsidR="00086BA0" w:rsidRPr="00206CA1">
        <w:rPr>
          <w:i/>
          <w:iCs/>
          <w:szCs w:val="22"/>
        </w:rPr>
        <w:t xml:space="preserve"> </w:t>
      </w:r>
      <w:r w:rsidR="00086BA0" w:rsidRPr="00206CA1">
        <w:rPr>
          <w:i/>
          <w:iCs/>
          <w:szCs w:val="22"/>
          <w:lang w:val="en-US"/>
        </w:rPr>
        <w:t>Hedging</w:t>
      </w:r>
    </w:p>
    <w:p w14:paraId="2508FDA4" w14:textId="77777777" w:rsidR="003A14FC" w:rsidRPr="00206CA1" w:rsidRDefault="003A14FC" w:rsidP="00086BA0">
      <w:pPr>
        <w:pStyle w:val="BodyText"/>
        <w:shd w:val="clear" w:color="auto" w:fill="FFFFFF"/>
        <w:tabs>
          <w:tab w:val="left" w:pos="990"/>
        </w:tabs>
        <w:spacing w:after="0" w:line="240" w:lineRule="auto"/>
        <w:ind w:left="450"/>
        <w:jc w:val="thaiDistribute"/>
        <w:rPr>
          <w:i/>
          <w:iCs/>
          <w:szCs w:val="22"/>
          <w:lang w:val="en-US"/>
        </w:rPr>
      </w:pPr>
    </w:p>
    <w:p w14:paraId="7609B175" w14:textId="77777777" w:rsidR="003A14FC" w:rsidRPr="00206CA1" w:rsidRDefault="003A14FC" w:rsidP="003A14FC">
      <w:pPr>
        <w:spacing w:line="240" w:lineRule="auto"/>
        <w:ind w:left="990"/>
        <w:jc w:val="thaiDistribute"/>
        <w:rPr>
          <w:b/>
          <w:bCs/>
          <w:color w:val="0000FF"/>
          <w:szCs w:val="22"/>
        </w:rPr>
      </w:pPr>
      <w:r w:rsidRPr="00206CA1">
        <w:rPr>
          <w:color w:val="000000"/>
          <w:szCs w:val="22"/>
          <w:lang w:bidi="th-TH"/>
        </w:rPr>
        <w:t xml:space="preserve">The </w:t>
      </w:r>
      <w:r w:rsidRPr="00206CA1">
        <w:rPr>
          <w:szCs w:val="22"/>
        </w:rPr>
        <w:t>Group</w:t>
      </w:r>
      <w:r w:rsidRPr="00206CA1">
        <w:rPr>
          <w:color w:val="000000"/>
          <w:szCs w:val="22"/>
          <w:lang w:bidi="th-TH"/>
        </w:rPr>
        <w:t xml:space="preserve"> designates certain derivatives as hedging instruments to hedge the variability in cash flows associated with foreign exchange rates and interest rates. </w:t>
      </w:r>
    </w:p>
    <w:p w14:paraId="6CE9CCF0" w14:textId="77777777" w:rsidR="003A14FC" w:rsidRPr="00206CA1" w:rsidRDefault="003A14FC" w:rsidP="003A14FC">
      <w:pPr>
        <w:spacing w:line="240" w:lineRule="auto"/>
        <w:ind w:left="900"/>
        <w:rPr>
          <w:color w:val="000000"/>
          <w:szCs w:val="22"/>
          <w:lang w:bidi="th-TH"/>
        </w:rPr>
      </w:pPr>
    </w:p>
    <w:p w14:paraId="606801B5" w14:textId="77777777" w:rsidR="003A14FC" w:rsidRPr="00206CA1" w:rsidRDefault="003A14FC" w:rsidP="003A14FC">
      <w:pPr>
        <w:spacing w:line="240" w:lineRule="auto"/>
        <w:ind w:left="990"/>
        <w:jc w:val="thaiDistribute"/>
        <w:rPr>
          <w:color w:val="000000"/>
          <w:szCs w:val="22"/>
          <w:lang w:bidi="th-TH"/>
        </w:rPr>
      </w:pPr>
      <w:r w:rsidRPr="00206CA1">
        <w:rPr>
          <w:color w:val="000000"/>
          <w:szCs w:val="22"/>
          <w:lang w:bidi="th-TH"/>
        </w:rPr>
        <w:t>At inception of designated hedging relationships, the Group documents the risk management objective and strategy for undertaking the risk, the economic relationship between the hedged item and the hedging instrument, including consideration of the hedge effectiveness at the inception of the hedging relationship and throughout the remaining period to determine the existence of economic relationship between the hedged item and the hedging instrument.</w:t>
      </w:r>
    </w:p>
    <w:p w14:paraId="5A3E5F9D" w14:textId="77777777" w:rsidR="00EC1DA6" w:rsidRPr="00206CA1" w:rsidRDefault="00EC1DA6" w:rsidP="003A14FC">
      <w:pPr>
        <w:spacing w:line="240" w:lineRule="auto"/>
        <w:ind w:left="990"/>
        <w:jc w:val="thaiDistribute"/>
        <w:rPr>
          <w:color w:val="000000"/>
          <w:szCs w:val="22"/>
          <w:lang w:bidi="th-TH"/>
        </w:rPr>
      </w:pPr>
    </w:p>
    <w:p w14:paraId="172449A6" w14:textId="77777777" w:rsidR="00614B47" w:rsidRPr="00206CA1" w:rsidRDefault="00614B47" w:rsidP="00614B47">
      <w:pPr>
        <w:pStyle w:val="ListParagraph"/>
        <w:spacing w:line="240" w:lineRule="auto"/>
        <w:ind w:left="990"/>
        <w:rPr>
          <w:i/>
          <w:iCs/>
          <w:color w:val="000000"/>
          <w:szCs w:val="22"/>
          <w:lang w:bidi="th-TH"/>
        </w:rPr>
      </w:pPr>
      <w:r w:rsidRPr="00206CA1">
        <w:rPr>
          <w:i/>
          <w:iCs/>
          <w:color w:val="000000"/>
          <w:szCs w:val="22"/>
          <w:lang w:bidi="th-TH"/>
        </w:rPr>
        <w:t>Cash flow hedges</w:t>
      </w:r>
    </w:p>
    <w:p w14:paraId="662A121C" w14:textId="77777777" w:rsidR="00614B47" w:rsidRPr="00206CA1" w:rsidRDefault="00614B47" w:rsidP="00614B47">
      <w:pPr>
        <w:spacing w:line="240" w:lineRule="auto"/>
        <w:ind w:left="1260"/>
        <w:rPr>
          <w:color w:val="000000"/>
          <w:szCs w:val="22"/>
          <w:lang w:bidi="th-TH"/>
        </w:rPr>
      </w:pPr>
    </w:p>
    <w:p w14:paraId="7705ADD6" w14:textId="02929100" w:rsidR="00614B47" w:rsidRPr="00206CA1" w:rsidRDefault="00614B47" w:rsidP="00614B47">
      <w:pPr>
        <w:autoSpaceDE w:val="0"/>
        <w:autoSpaceDN w:val="0"/>
        <w:adjustRightInd w:val="0"/>
        <w:spacing w:line="240" w:lineRule="auto"/>
        <w:ind w:left="990"/>
        <w:jc w:val="thaiDistribute"/>
        <w:rPr>
          <w:color w:val="000000"/>
          <w:szCs w:val="22"/>
          <w:lang w:bidi="th-TH"/>
        </w:rPr>
      </w:pPr>
      <w:r w:rsidRPr="00206CA1">
        <w:rPr>
          <w:color w:val="000000"/>
          <w:szCs w:val="22"/>
          <w:lang w:bidi="th-TH"/>
        </w:rPr>
        <w:t>When a derivative is designated as a cash flow hedging instrument, the effective portion of changes in the fair value of the derivative is recognised in OCI and accumulated in the hedging reserve.</w:t>
      </w:r>
      <w:r w:rsidR="007A17F1" w:rsidRPr="00206CA1">
        <w:rPr>
          <w:color w:val="000000"/>
          <w:szCs w:val="22"/>
          <w:lang w:bidi="th-TH"/>
        </w:rPr>
        <w:t xml:space="preserve"> </w:t>
      </w:r>
      <w:r w:rsidRPr="00206CA1">
        <w:rPr>
          <w:color w:val="000000"/>
          <w:szCs w:val="22"/>
          <w:lang w:bidi="th-TH"/>
        </w:rPr>
        <w:t>Any ineffective portion of changes in the fair value of the derivative is recognised immediately in profit or loss.</w:t>
      </w:r>
    </w:p>
    <w:p w14:paraId="2FEAD9A3" w14:textId="77777777" w:rsidR="00614B47" w:rsidRPr="00206CA1" w:rsidRDefault="00614B47" w:rsidP="00614B47">
      <w:pPr>
        <w:autoSpaceDE w:val="0"/>
        <w:autoSpaceDN w:val="0"/>
        <w:adjustRightInd w:val="0"/>
        <w:spacing w:line="240" w:lineRule="auto"/>
        <w:ind w:left="990"/>
        <w:jc w:val="thaiDistribute"/>
        <w:rPr>
          <w:color w:val="000000"/>
          <w:szCs w:val="22"/>
          <w:lang w:bidi="th-TH"/>
        </w:rPr>
      </w:pPr>
    </w:p>
    <w:p w14:paraId="5FAC1575" w14:textId="77777777" w:rsidR="00614B47" w:rsidRPr="00206CA1" w:rsidRDefault="00614B47" w:rsidP="00614B47">
      <w:pPr>
        <w:spacing w:line="240" w:lineRule="auto"/>
        <w:ind w:left="990"/>
        <w:jc w:val="thaiDistribute"/>
        <w:rPr>
          <w:color w:val="000000"/>
          <w:szCs w:val="22"/>
          <w:lang w:bidi="th-TH"/>
        </w:rPr>
      </w:pPr>
      <w:r w:rsidRPr="00206CA1">
        <w:rPr>
          <w:color w:val="000000"/>
          <w:szCs w:val="22"/>
          <w:lang w:bidi="th-TH"/>
        </w:rPr>
        <w:t>When the hedged forecast transaction subsequently results in the recognition of a non-financial item such as inventory, the amount accumulated in the hedging reserve and the cost of hedging reserve is included directly in the initial cost of the non-financial item when it is recognised.</w:t>
      </w:r>
    </w:p>
    <w:p w14:paraId="67C02223" w14:textId="77777777" w:rsidR="00614B47" w:rsidRPr="00206CA1" w:rsidRDefault="00614B47" w:rsidP="00614B47">
      <w:pPr>
        <w:spacing w:line="240" w:lineRule="auto"/>
        <w:ind w:left="990"/>
        <w:jc w:val="thaiDistribute"/>
        <w:rPr>
          <w:color w:val="000000"/>
          <w:szCs w:val="22"/>
          <w:lang w:bidi="th-TH"/>
        </w:rPr>
      </w:pPr>
    </w:p>
    <w:p w14:paraId="50EA837D" w14:textId="5765E4D0" w:rsidR="00614B47" w:rsidRPr="00206CA1" w:rsidRDefault="00614B47" w:rsidP="00614B47">
      <w:pPr>
        <w:spacing w:line="240" w:lineRule="auto"/>
        <w:ind w:left="990"/>
        <w:jc w:val="thaiDistribute"/>
        <w:rPr>
          <w:color w:val="000000"/>
          <w:szCs w:val="22"/>
          <w:lang w:bidi="th-TH"/>
        </w:rPr>
      </w:pPr>
      <w:r w:rsidRPr="00206CA1">
        <w:rPr>
          <w:color w:val="000000"/>
          <w:szCs w:val="22"/>
          <w:lang w:bidi="th-TH"/>
        </w:rPr>
        <w:t>For all other hedged forecast transactions, the amount accumulated in the</w:t>
      </w:r>
      <w:r w:rsidR="00B17329" w:rsidRPr="00206CA1">
        <w:rPr>
          <w:color w:val="000000"/>
          <w:szCs w:val="22"/>
          <w:lang w:bidi="th-TH"/>
        </w:rPr>
        <w:t xml:space="preserve"> cash flow </w:t>
      </w:r>
      <w:r w:rsidRPr="00206CA1">
        <w:rPr>
          <w:color w:val="000000"/>
          <w:szCs w:val="22"/>
          <w:lang w:bidi="th-TH"/>
        </w:rPr>
        <w:t>hedging</w:t>
      </w:r>
      <w:r w:rsidR="00B17329" w:rsidRPr="00206CA1">
        <w:rPr>
          <w:color w:val="000000"/>
          <w:szCs w:val="22"/>
          <w:lang w:bidi="th-TH"/>
        </w:rPr>
        <w:t xml:space="preserve"> reserve</w:t>
      </w:r>
      <w:r w:rsidRPr="00206CA1">
        <w:rPr>
          <w:color w:val="000000"/>
          <w:szCs w:val="22"/>
          <w:lang w:bidi="th-TH"/>
        </w:rPr>
        <w:t xml:space="preserve"> is reclassified to profit or loss in the same period or periods during which the hedged expected future cash flows affect profit or loss.</w:t>
      </w:r>
    </w:p>
    <w:p w14:paraId="4FC32608" w14:textId="77777777" w:rsidR="00614B47" w:rsidRPr="00206CA1" w:rsidRDefault="00614B47" w:rsidP="00614B47">
      <w:pPr>
        <w:spacing w:line="240" w:lineRule="auto"/>
        <w:ind w:left="990"/>
        <w:jc w:val="thaiDistribute"/>
        <w:rPr>
          <w:color w:val="000000"/>
          <w:szCs w:val="22"/>
          <w:lang w:bidi="th-TH"/>
        </w:rPr>
      </w:pPr>
    </w:p>
    <w:p w14:paraId="0C96CFA9" w14:textId="3D115BA2" w:rsidR="00614B47" w:rsidRPr="00206CA1" w:rsidRDefault="00614B47" w:rsidP="00614B47">
      <w:pPr>
        <w:spacing w:line="240" w:lineRule="auto"/>
        <w:ind w:left="990"/>
        <w:jc w:val="thaiDistribute"/>
        <w:rPr>
          <w:color w:val="000000"/>
          <w:szCs w:val="22"/>
          <w:lang w:bidi="th-TH"/>
        </w:rPr>
      </w:pPr>
      <w:r w:rsidRPr="00206CA1">
        <w:rPr>
          <w:color w:val="000000"/>
          <w:szCs w:val="22"/>
          <w:lang w:bidi="th-TH"/>
        </w:rPr>
        <w:t xml:space="preserve">If the hedge no longer meets the criteria for hedge accounting or the hedging instrument is sold, expires, is terminated or is exercised, then hedge accounting is discontinued prospectively. When hedge accounting for cash flow hedges is discontinued, the amount that has been accumulated in the </w:t>
      </w:r>
      <w:r w:rsidR="00B17329" w:rsidRPr="00206CA1">
        <w:rPr>
          <w:color w:val="000000"/>
          <w:szCs w:val="22"/>
          <w:lang w:bidi="th-TH"/>
        </w:rPr>
        <w:t xml:space="preserve">cash flow </w:t>
      </w:r>
      <w:r w:rsidRPr="00206CA1">
        <w:rPr>
          <w:color w:val="000000"/>
          <w:szCs w:val="22"/>
          <w:lang w:bidi="th-TH"/>
        </w:rPr>
        <w:t>hedging reserve remains in equity until, for a hedge of a transaction resulting in the recognition of a non-financial item, it is included in the non-financial item’s cost on its initial recognition or, for other cash flow hedges, it is reclassified to profit or loss in the same period or periods as the hedged expected future cash flows affect profit or loss.</w:t>
      </w:r>
    </w:p>
    <w:p w14:paraId="10A93634" w14:textId="77777777" w:rsidR="00614B47" w:rsidRPr="00206CA1" w:rsidRDefault="00614B47" w:rsidP="00614B47">
      <w:pPr>
        <w:spacing w:line="240" w:lineRule="auto"/>
        <w:ind w:left="990"/>
        <w:jc w:val="thaiDistribute"/>
        <w:rPr>
          <w:color w:val="000000"/>
          <w:szCs w:val="22"/>
          <w:lang w:bidi="th-TH"/>
        </w:rPr>
      </w:pPr>
    </w:p>
    <w:p w14:paraId="2A3F38B6" w14:textId="56C5B678" w:rsidR="00FE1583" w:rsidRPr="00C957EC" w:rsidRDefault="00614B47" w:rsidP="00B6630F">
      <w:pPr>
        <w:spacing w:line="240" w:lineRule="auto"/>
        <w:ind w:left="990"/>
        <w:jc w:val="thaiDistribute"/>
        <w:rPr>
          <w:rFonts w:cstheme="minorBidi"/>
          <w:color w:val="000000"/>
          <w:szCs w:val="22"/>
          <w:lang w:bidi="th-TH"/>
        </w:rPr>
      </w:pPr>
      <w:r w:rsidRPr="00206CA1">
        <w:rPr>
          <w:color w:val="000000"/>
          <w:szCs w:val="22"/>
          <w:lang w:bidi="th-TH"/>
        </w:rPr>
        <w:lastRenderedPageBreak/>
        <w:t xml:space="preserve">If the hedged future cash flows are no longer expected to occur, then the amounts that have been accumulated in the </w:t>
      </w:r>
      <w:r w:rsidR="00B17329" w:rsidRPr="00206CA1">
        <w:rPr>
          <w:color w:val="000000"/>
          <w:szCs w:val="22"/>
          <w:lang w:bidi="th-TH"/>
        </w:rPr>
        <w:t xml:space="preserve">cash flow </w:t>
      </w:r>
      <w:r w:rsidRPr="00206CA1">
        <w:rPr>
          <w:color w:val="000000"/>
          <w:szCs w:val="22"/>
          <w:lang w:bidi="th-TH"/>
        </w:rPr>
        <w:t>hedging reserve are immediately reclassified to profit or loss.</w:t>
      </w:r>
      <w:r w:rsidR="00C957EC">
        <w:rPr>
          <w:rFonts w:cstheme="minorBidi"/>
          <w:color w:val="000000"/>
          <w:szCs w:val="22"/>
          <w:cs/>
          <w:lang w:bidi="th-TH"/>
        </w:rPr>
        <w:br/>
      </w:r>
    </w:p>
    <w:p w14:paraId="77119D32" w14:textId="57E6ED17" w:rsidR="006030AF" w:rsidRPr="00206CA1" w:rsidRDefault="006030AF" w:rsidP="00974729">
      <w:pPr>
        <w:pStyle w:val="BodyText"/>
        <w:spacing w:after="0" w:line="240" w:lineRule="auto"/>
        <w:ind w:left="450"/>
        <w:jc w:val="thaiDistribute"/>
        <w:rPr>
          <w:bCs/>
          <w:szCs w:val="22"/>
          <w:lang w:val="en-US"/>
        </w:rPr>
      </w:pPr>
      <w:r w:rsidRPr="00206CA1">
        <w:rPr>
          <w:i/>
          <w:szCs w:val="22"/>
          <w:lang w:val="en-US"/>
        </w:rPr>
        <w:t>(</w:t>
      </w:r>
      <w:r w:rsidR="00133C07">
        <w:rPr>
          <w:i/>
          <w:szCs w:val="22"/>
          <w:lang w:val="en-US"/>
        </w:rPr>
        <w:t>e</w:t>
      </w:r>
      <w:r w:rsidRPr="00206CA1">
        <w:rPr>
          <w:i/>
          <w:szCs w:val="22"/>
          <w:lang w:val="en-US"/>
        </w:rPr>
        <w:t>.</w:t>
      </w:r>
      <w:r w:rsidR="007844C9" w:rsidRPr="00206CA1">
        <w:rPr>
          <w:i/>
          <w:szCs w:val="22"/>
          <w:lang w:val="en-US"/>
        </w:rPr>
        <w:t>5</w:t>
      </w:r>
      <w:r w:rsidRPr="00206CA1">
        <w:rPr>
          <w:i/>
          <w:szCs w:val="22"/>
          <w:lang w:val="en-US"/>
        </w:rPr>
        <w:t xml:space="preserve">) </w:t>
      </w:r>
      <w:r w:rsidR="004D4B76" w:rsidRPr="00206CA1">
        <w:rPr>
          <w:i/>
          <w:szCs w:val="22"/>
          <w:lang w:val="en-US"/>
        </w:rPr>
        <w:t>Impairment of financial assets</w:t>
      </w:r>
      <w:r w:rsidR="004D4B76" w:rsidRPr="00206CA1">
        <w:rPr>
          <w:i/>
          <w:szCs w:val="22"/>
          <w:cs/>
          <w:lang w:val="en-US" w:bidi="th-TH"/>
        </w:rPr>
        <w:t xml:space="preserve"> </w:t>
      </w:r>
      <w:r w:rsidR="004D4B76" w:rsidRPr="00206CA1">
        <w:rPr>
          <w:i/>
          <w:szCs w:val="22"/>
          <w:lang w:val="en-US"/>
        </w:rPr>
        <w:t>other than trade accounts receivables</w:t>
      </w:r>
    </w:p>
    <w:p w14:paraId="79C88E2F" w14:textId="77777777" w:rsidR="006030AF" w:rsidRPr="00206CA1" w:rsidRDefault="006030AF" w:rsidP="00974729">
      <w:pPr>
        <w:pStyle w:val="BodyText"/>
        <w:spacing w:after="0" w:line="240" w:lineRule="auto"/>
        <w:ind w:left="900"/>
        <w:jc w:val="thaiDistribute"/>
        <w:rPr>
          <w:szCs w:val="22"/>
        </w:rPr>
      </w:pPr>
    </w:p>
    <w:p w14:paraId="36998EAC" w14:textId="4423D3CA" w:rsidR="004D4B76" w:rsidRPr="00206CA1" w:rsidRDefault="00FA0136" w:rsidP="000A0E2C">
      <w:pPr>
        <w:pStyle w:val="BodyText"/>
        <w:spacing w:after="0" w:line="240" w:lineRule="auto"/>
        <w:ind w:left="900"/>
        <w:jc w:val="thaiDistribute"/>
        <w:rPr>
          <w:szCs w:val="22"/>
        </w:rPr>
      </w:pPr>
      <w:r w:rsidRPr="00206CA1">
        <w:rPr>
          <w:szCs w:val="22"/>
        </w:rPr>
        <w:t>The Group recognises allowances for expected credit losses (ECLs) on financial assets measured at amortised cost</w:t>
      </w:r>
      <w:r w:rsidR="00D77032" w:rsidRPr="00206CA1">
        <w:rPr>
          <w:szCs w:val="22"/>
        </w:rPr>
        <w:t>.</w:t>
      </w:r>
    </w:p>
    <w:p w14:paraId="2D80C7F2" w14:textId="40836768" w:rsidR="00D441F6" w:rsidRPr="00206CA1" w:rsidRDefault="00D441F6" w:rsidP="00974729">
      <w:pPr>
        <w:pStyle w:val="BodyText"/>
        <w:spacing w:after="0" w:line="240" w:lineRule="auto"/>
        <w:ind w:left="900"/>
        <w:jc w:val="thaiDistribute"/>
        <w:rPr>
          <w:szCs w:val="22"/>
        </w:rPr>
      </w:pPr>
    </w:p>
    <w:p w14:paraId="602E5802" w14:textId="03244307" w:rsidR="004D4B76" w:rsidRDefault="00D441F6" w:rsidP="000A0E2C">
      <w:pPr>
        <w:pStyle w:val="BodyText"/>
        <w:spacing w:after="0" w:line="240" w:lineRule="auto"/>
        <w:ind w:left="900"/>
        <w:jc w:val="thaiDistribute"/>
        <w:rPr>
          <w:szCs w:val="22"/>
        </w:rPr>
      </w:pPr>
      <w:r w:rsidRPr="00206CA1">
        <w:rPr>
          <w:szCs w:val="22"/>
        </w:rPr>
        <w:t>The Group recognises ECLs equal to 12-month ECLs unless there has been a significant increase in credit risk of the financial instrument since initial recognition or credit-impaired financial assets, in which case the loss allowance is measured at an amount equal to lifetime ECLs.</w:t>
      </w:r>
    </w:p>
    <w:p w14:paraId="0032F898" w14:textId="77777777" w:rsidR="001A6E40" w:rsidRPr="00206CA1" w:rsidRDefault="001A6E40" w:rsidP="005D3415">
      <w:pPr>
        <w:pStyle w:val="BodyText"/>
        <w:spacing w:after="0" w:line="240" w:lineRule="auto"/>
        <w:ind w:left="900"/>
        <w:jc w:val="thaiDistribute"/>
        <w:rPr>
          <w:szCs w:val="22"/>
        </w:rPr>
      </w:pPr>
    </w:p>
    <w:p w14:paraId="7D8A4FEF" w14:textId="364559E3" w:rsidR="00D441F6" w:rsidRPr="00206CA1" w:rsidRDefault="00FF3F86" w:rsidP="000A0E2C">
      <w:pPr>
        <w:pStyle w:val="BodyText"/>
        <w:spacing w:after="0" w:line="240" w:lineRule="auto"/>
        <w:ind w:left="900"/>
        <w:jc w:val="thaiDistribute"/>
        <w:rPr>
          <w:szCs w:val="22"/>
        </w:rPr>
      </w:pPr>
      <w:r w:rsidRPr="00B67F70">
        <w:rPr>
          <w:szCs w:val="22"/>
        </w:rPr>
        <w:t>ECLs are</w:t>
      </w:r>
      <w:r w:rsidRPr="00206CA1">
        <w:rPr>
          <w:szCs w:val="22"/>
        </w:rPr>
        <w:t xml:space="preserve"> a probability-weighted estimate of credit losses based on forward-looking and historical experience. Credit losses are measured as the present value of all cash shortfalls discounted by the effective interest rate of the financial asset.</w:t>
      </w:r>
    </w:p>
    <w:p w14:paraId="1D9629F1" w14:textId="24D3B92D" w:rsidR="00FF3F86" w:rsidRPr="00206CA1" w:rsidRDefault="00FF3F86" w:rsidP="00974729">
      <w:pPr>
        <w:pStyle w:val="BodyText"/>
        <w:spacing w:after="0" w:line="240" w:lineRule="auto"/>
        <w:ind w:left="900"/>
        <w:jc w:val="thaiDistribute"/>
        <w:rPr>
          <w:szCs w:val="22"/>
        </w:rPr>
      </w:pPr>
    </w:p>
    <w:p w14:paraId="6973B6C8" w14:textId="345C47A1" w:rsidR="00FF3F86" w:rsidRPr="00206CA1" w:rsidRDefault="005F11D5" w:rsidP="000A0E2C">
      <w:pPr>
        <w:pStyle w:val="BodyText"/>
        <w:spacing w:after="0" w:line="240" w:lineRule="auto"/>
        <w:ind w:left="900"/>
        <w:jc w:val="thaiDistribute"/>
        <w:rPr>
          <w:szCs w:val="22"/>
        </w:rPr>
      </w:pPr>
      <w:r w:rsidRPr="00206CA1">
        <w:rPr>
          <w:szCs w:val="22"/>
        </w:rPr>
        <w:t>The Group considers a financial asset to have low credit risk when its credit rating is equivalent to the globally understood definition of ‘investment grade’. The Group recognises ECLs for low credit risk financial asset as 12-month ECLs</w:t>
      </w:r>
      <w:r w:rsidR="009461F2" w:rsidRPr="00206CA1">
        <w:rPr>
          <w:szCs w:val="22"/>
        </w:rPr>
        <w:t>.</w:t>
      </w:r>
    </w:p>
    <w:p w14:paraId="7527F8DE" w14:textId="198351B0" w:rsidR="00AB7EC6" w:rsidRPr="00206CA1" w:rsidRDefault="00AB7EC6" w:rsidP="00974729">
      <w:pPr>
        <w:pStyle w:val="BodyText"/>
        <w:spacing w:after="0" w:line="240" w:lineRule="auto"/>
        <w:ind w:left="900"/>
        <w:jc w:val="thaiDistribute"/>
        <w:rPr>
          <w:szCs w:val="22"/>
        </w:rPr>
      </w:pPr>
    </w:p>
    <w:p w14:paraId="5DE19C49" w14:textId="7D66F23D" w:rsidR="00AB7EC6" w:rsidRPr="00206CA1" w:rsidRDefault="00AB7EC6" w:rsidP="000A0E2C">
      <w:pPr>
        <w:pStyle w:val="BodyText"/>
        <w:spacing w:after="0" w:line="240" w:lineRule="auto"/>
        <w:ind w:left="900"/>
        <w:jc w:val="thaiDistribute"/>
        <w:rPr>
          <w:szCs w:val="22"/>
        </w:rPr>
      </w:pPr>
      <w:r w:rsidRPr="00206CA1">
        <w:rPr>
          <w:szCs w:val="22"/>
        </w:rPr>
        <w:t>The Group assumes that the credit risk on a financial asset has increased significantly if it is more than 30 days past due,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Group.</w:t>
      </w:r>
    </w:p>
    <w:p w14:paraId="03C101DA" w14:textId="1E70CB8F" w:rsidR="00347C97" w:rsidRPr="00206CA1" w:rsidRDefault="00347C97" w:rsidP="00974729">
      <w:pPr>
        <w:pStyle w:val="BodyText"/>
        <w:spacing w:after="0" w:line="240" w:lineRule="auto"/>
        <w:ind w:left="900"/>
        <w:jc w:val="thaiDistribute"/>
        <w:rPr>
          <w:szCs w:val="22"/>
        </w:rPr>
      </w:pPr>
    </w:p>
    <w:p w14:paraId="19EFC34B" w14:textId="77777777" w:rsidR="00071CD2" w:rsidRPr="00206CA1" w:rsidRDefault="00071CD2" w:rsidP="00071CD2">
      <w:pPr>
        <w:spacing w:line="240" w:lineRule="auto"/>
        <w:ind w:left="990"/>
        <w:jc w:val="thaiDistribute"/>
        <w:rPr>
          <w:color w:val="000000"/>
          <w:sz w:val="20"/>
        </w:rPr>
      </w:pPr>
      <w:r w:rsidRPr="00206CA1">
        <w:rPr>
          <w:szCs w:val="22"/>
        </w:rPr>
        <w:t>The Group considers a financial asset to be in default when:</w:t>
      </w:r>
    </w:p>
    <w:p w14:paraId="1C56E976" w14:textId="77777777" w:rsidR="00A66E36" w:rsidRDefault="00071CD2" w:rsidP="00071CD2">
      <w:pPr>
        <w:pStyle w:val="ListParagraph"/>
        <w:numPr>
          <w:ilvl w:val="0"/>
          <w:numId w:val="16"/>
        </w:numPr>
        <w:spacing w:line="240" w:lineRule="auto"/>
        <w:jc w:val="thaiDistribute"/>
        <w:rPr>
          <w:szCs w:val="22"/>
        </w:rPr>
      </w:pPr>
      <w:r w:rsidRPr="00206CA1">
        <w:rPr>
          <w:szCs w:val="22"/>
        </w:rPr>
        <w:t>the debtor is unlikely to pay its credit obligations to the Group in full, without recourse by the Group to actions such as realising security (if any is held) or</w:t>
      </w:r>
      <w:r>
        <w:rPr>
          <w:szCs w:val="22"/>
        </w:rPr>
        <w:t xml:space="preserve"> </w:t>
      </w:r>
    </w:p>
    <w:p w14:paraId="60B71317" w14:textId="68AD96B5" w:rsidR="00071CD2" w:rsidRPr="00071CD2" w:rsidRDefault="00071CD2" w:rsidP="00071CD2">
      <w:pPr>
        <w:pStyle w:val="ListParagraph"/>
        <w:numPr>
          <w:ilvl w:val="0"/>
          <w:numId w:val="16"/>
        </w:numPr>
        <w:spacing w:line="240" w:lineRule="auto"/>
        <w:jc w:val="thaiDistribute"/>
        <w:rPr>
          <w:szCs w:val="22"/>
        </w:rPr>
      </w:pPr>
      <w:r w:rsidRPr="00071CD2">
        <w:rPr>
          <w:szCs w:val="22"/>
        </w:rPr>
        <w:t>the financial asset is more than 90 days past due</w:t>
      </w:r>
      <w:r>
        <w:rPr>
          <w:color w:val="000000"/>
          <w:sz w:val="20"/>
        </w:rPr>
        <w:t>.</w:t>
      </w:r>
    </w:p>
    <w:p w14:paraId="683DEBBD" w14:textId="77777777" w:rsidR="00347C97" w:rsidRPr="00206CA1" w:rsidRDefault="00347C97" w:rsidP="00974729">
      <w:pPr>
        <w:pStyle w:val="BodyText"/>
        <w:spacing w:after="0" w:line="240" w:lineRule="auto"/>
        <w:ind w:left="900"/>
        <w:jc w:val="thaiDistribute"/>
        <w:rPr>
          <w:szCs w:val="22"/>
        </w:rPr>
      </w:pPr>
    </w:p>
    <w:p w14:paraId="6403868A" w14:textId="32376251" w:rsidR="006030AF" w:rsidRPr="00206CA1" w:rsidRDefault="006030AF" w:rsidP="00974729">
      <w:pPr>
        <w:pStyle w:val="BodyText"/>
        <w:spacing w:after="0" w:line="240" w:lineRule="auto"/>
        <w:ind w:left="450"/>
        <w:jc w:val="thaiDistribute"/>
        <w:rPr>
          <w:i/>
          <w:iCs/>
          <w:szCs w:val="22"/>
          <w:lang w:val="en-US"/>
        </w:rPr>
      </w:pPr>
      <w:r w:rsidRPr="00206CA1">
        <w:rPr>
          <w:i/>
          <w:iCs/>
          <w:szCs w:val="22"/>
          <w:lang w:val="en-US"/>
        </w:rPr>
        <w:t>(</w:t>
      </w:r>
      <w:r w:rsidR="00133C07">
        <w:rPr>
          <w:i/>
          <w:iCs/>
          <w:szCs w:val="22"/>
          <w:lang w:val="en-US"/>
        </w:rPr>
        <w:t>e</w:t>
      </w:r>
      <w:r w:rsidRPr="00206CA1">
        <w:rPr>
          <w:i/>
          <w:iCs/>
          <w:szCs w:val="22"/>
          <w:lang w:val="en-US"/>
        </w:rPr>
        <w:t>.</w:t>
      </w:r>
      <w:r w:rsidR="003B7396" w:rsidRPr="00206CA1">
        <w:rPr>
          <w:i/>
          <w:iCs/>
          <w:szCs w:val="22"/>
          <w:lang w:val="en-US"/>
        </w:rPr>
        <w:t>6</w:t>
      </w:r>
      <w:r w:rsidRPr="00206CA1">
        <w:rPr>
          <w:i/>
          <w:iCs/>
          <w:szCs w:val="22"/>
          <w:lang w:val="en-US"/>
        </w:rPr>
        <w:t xml:space="preserve">) </w:t>
      </w:r>
      <w:r w:rsidR="00674004" w:rsidRPr="00206CA1">
        <w:rPr>
          <w:i/>
          <w:szCs w:val="22"/>
          <w:lang w:val="en-US"/>
        </w:rPr>
        <w:t>Write offs</w:t>
      </w:r>
    </w:p>
    <w:p w14:paraId="764D3D50" w14:textId="5235124A" w:rsidR="006030AF" w:rsidRPr="00206CA1" w:rsidRDefault="006030AF" w:rsidP="00974729">
      <w:pPr>
        <w:pStyle w:val="BodyText"/>
        <w:spacing w:after="0" w:line="240" w:lineRule="auto"/>
        <w:ind w:left="900"/>
        <w:jc w:val="thaiDistribute"/>
        <w:rPr>
          <w:i/>
          <w:iCs/>
          <w:szCs w:val="22"/>
          <w:lang w:val="en-US"/>
        </w:rPr>
      </w:pPr>
    </w:p>
    <w:p w14:paraId="7F0A4540" w14:textId="6B4DDCB7" w:rsidR="00D27B28" w:rsidRPr="00206CA1" w:rsidRDefault="00D27B28" w:rsidP="00D27B28">
      <w:pPr>
        <w:pStyle w:val="BodyText"/>
        <w:spacing w:after="0" w:line="240" w:lineRule="auto"/>
        <w:ind w:left="900"/>
        <w:jc w:val="thaiDistribute"/>
        <w:rPr>
          <w:szCs w:val="22"/>
        </w:rPr>
      </w:pPr>
      <w:r w:rsidRPr="00206CA1">
        <w:rPr>
          <w:szCs w:val="22"/>
        </w:rPr>
        <w:t>The gross carrying amount of a financial asset is written off when the Group has no reasonable expectations of recovering.</w:t>
      </w:r>
      <w:r w:rsidRPr="00206CA1">
        <w:rPr>
          <w:rFonts w:hint="cs"/>
          <w:szCs w:val="22"/>
          <w:cs/>
          <w:lang w:bidi="th-TH"/>
        </w:rPr>
        <w:t xml:space="preserve"> </w:t>
      </w:r>
      <w:r w:rsidRPr="00206CA1">
        <w:rPr>
          <w:szCs w:val="22"/>
        </w:rPr>
        <w:t>Subsequent recoveries of an asset that was previously written off, are recognised as a reversal</w:t>
      </w:r>
      <w:r w:rsidRPr="00206CA1">
        <w:rPr>
          <w:rFonts w:hint="cs"/>
          <w:szCs w:val="22"/>
          <w:cs/>
          <w:lang w:bidi="th-TH"/>
        </w:rPr>
        <w:t xml:space="preserve"> </w:t>
      </w:r>
      <w:r w:rsidRPr="00206CA1">
        <w:rPr>
          <w:szCs w:val="22"/>
        </w:rPr>
        <w:t xml:space="preserve">of impairment in profit or loss in the period in which the recovery occurs. </w:t>
      </w:r>
    </w:p>
    <w:p w14:paraId="590B93F9" w14:textId="2C38914C" w:rsidR="00674004" w:rsidRPr="00206CA1" w:rsidRDefault="00674004" w:rsidP="00974729">
      <w:pPr>
        <w:pStyle w:val="BodyText"/>
        <w:spacing w:after="0" w:line="240" w:lineRule="auto"/>
        <w:ind w:left="900"/>
        <w:jc w:val="thaiDistribute"/>
        <w:rPr>
          <w:szCs w:val="22"/>
        </w:rPr>
      </w:pPr>
    </w:p>
    <w:p w14:paraId="55A11202" w14:textId="1578356F" w:rsidR="00D27B28" w:rsidRPr="00206CA1" w:rsidRDefault="00D27B28" w:rsidP="00D27B28">
      <w:pPr>
        <w:pStyle w:val="BodyText"/>
        <w:spacing w:after="0" w:line="240" w:lineRule="auto"/>
        <w:ind w:left="450"/>
        <w:jc w:val="thaiDistribute"/>
        <w:rPr>
          <w:i/>
          <w:szCs w:val="22"/>
          <w:lang w:val="en-US"/>
        </w:rPr>
      </w:pPr>
      <w:r w:rsidRPr="00206CA1">
        <w:rPr>
          <w:i/>
          <w:iCs/>
          <w:szCs w:val="22"/>
          <w:lang w:val="en-US"/>
        </w:rPr>
        <w:t>(</w:t>
      </w:r>
      <w:r w:rsidR="00133C07">
        <w:rPr>
          <w:i/>
          <w:iCs/>
          <w:szCs w:val="22"/>
          <w:lang w:val="en-US"/>
        </w:rPr>
        <w:t>e</w:t>
      </w:r>
      <w:r w:rsidRPr="00206CA1">
        <w:rPr>
          <w:i/>
          <w:iCs/>
          <w:szCs w:val="22"/>
          <w:lang w:val="en-US"/>
        </w:rPr>
        <w:t>.</w:t>
      </w:r>
      <w:r w:rsidR="003B7396" w:rsidRPr="00206CA1">
        <w:rPr>
          <w:i/>
          <w:iCs/>
          <w:szCs w:val="22"/>
          <w:lang w:val="en-US"/>
        </w:rPr>
        <w:t>7</w:t>
      </w:r>
      <w:r w:rsidRPr="00206CA1">
        <w:rPr>
          <w:i/>
          <w:iCs/>
          <w:szCs w:val="22"/>
          <w:lang w:val="en-US"/>
        </w:rPr>
        <w:t xml:space="preserve">) </w:t>
      </w:r>
      <w:r w:rsidR="00DF022F" w:rsidRPr="00206CA1">
        <w:rPr>
          <w:i/>
          <w:szCs w:val="22"/>
          <w:lang w:val="en-US"/>
        </w:rPr>
        <w:t>Interest</w:t>
      </w:r>
    </w:p>
    <w:p w14:paraId="13A7F1E3" w14:textId="2CF75D5E" w:rsidR="00DF022F" w:rsidRPr="00206CA1" w:rsidRDefault="00DF022F" w:rsidP="00D27B28">
      <w:pPr>
        <w:pStyle w:val="BodyText"/>
        <w:spacing w:after="0" w:line="240" w:lineRule="auto"/>
        <w:ind w:left="450"/>
        <w:jc w:val="thaiDistribute"/>
        <w:rPr>
          <w:i/>
          <w:szCs w:val="22"/>
          <w:lang w:val="en-US"/>
        </w:rPr>
      </w:pPr>
    </w:p>
    <w:p w14:paraId="334F3794" w14:textId="15BDC100" w:rsidR="002E7CD1" w:rsidRPr="00206CA1" w:rsidRDefault="002E7CD1" w:rsidP="002E7CD1">
      <w:pPr>
        <w:pStyle w:val="BodyText"/>
        <w:spacing w:after="0" w:line="240" w:lineRule="auto"/>
        <w:ind w:left="900"/>
        <w:jc w:val="thaiDistribute"/>
        <w:rPr>
          <w:szCs w:val="22"/>
        </w:rPr>
      </w:pPr>
      <w:r w:rsidRPr="00206CA1">
        <w:rPr>
          <w:szCs w:val="22"/>
        </w:rPr>
        <w:t>Interest income and expense is recognised</w:t>
      </w:r>
      <w:r w:rsidRPr="00206CA1">
        <w:rPr>
          <w:szCs w:val="22"/>
          <w:cs/>
          <w:lang w:bidi="th-TH"/>
        </w:rPr>
        <w:t xml:space="preserve"> </w:t>
      </w:r>
      <w:r w:rsidRPr="00206CA1">
        <w:rPr>
          <w:szCs w:val="22"/>
        </w:rPr>
        <w:t xml:space="preserve">in profit or loss using the effective interest method. In calculating interest income and expense, the effective interest rate is applied to the gross carrying amount of the asset (when the asset is not credit-impaired) or to the amortised cost of the liability. </w:t>
      </w:r>
    </w:p>
    <w:p w14:paraId="28C5B910" w14:textId="77777777" w:rsidR="00DF022F" w:rsidRPr="00206CA1" w:rsidRDefault="00DF022F" w:rsidP="00D27B28">
      <w:pPr>
        <w:pStyle w:val="BodyText"/>
        <w:spacing w:after="0" w:line="240" w:lineRule="auto"/>
        <w:ind w:left="450"/>
        <w:jc w:val="thaiDistribute"/>
        <w:rPr>
          <w:i/>
          <w:iCs/>
          <w:szCs w:val="22"/>
        </w:rPr>
      </w:pPr>
    </w:p>
    <w:p w14:paraId="4A1AD08E" w14:textId="77777777" w:rsidR="00112E6B" w:rsidRPr="00133C07" w:rsidRDefault="00112E6B" w:rsidP="00133C07">
      <w:pPr>
        <w:pStyle w:val="ListParagraph"/>
        <w:numPr>
          <w:ilvl w:val="0"/>
          <w:numId w:val="20"/>
        </w:numPr>
        <w:spacing w:line="240" w:lineRule="atLeast"/>
        <w:ind w:left="540" w:right="108" w:hanging="540"/>
        <w:jc w:val="thaiDistribute"/>
        <w:rPr>
          <w:b/>
          <w:bCs/>
          <w:i/>
          <w:iCs/>
          <w:szCs w:val="22"/>
          <w:lang w:val="en-US" w:bidi="th-TH"/>
        </w:rPr>
      </w:pPr>
      <w:r w:rsidRPr="00133C07">
        <w:rPr>
          <w:b/>
          <w:bCs/>
          <w:i/>
          <w:iCs/>
          <w:szCs w:val="22"/>
          <w:lang w:val="en-US" w:bidi="th-TH"/>
        </w:rPr>
        <w:t xml:space="preserve">Cash and cash equivalents </w:t>
      </w:r>
    </w:p>
    <w:p w14:paraId="01BFA1EB" w14:textId="77777777" w:rsidR="00112E6B" w:rsidRPr="00206CA1" w:rsidRDefault="00112E6B" w:rsidP="00112E6B">
      <w:pPr>
        <w:pStyle w:val="BodyText"/>
        <w:shd w:val="clear" w:color="auto" w:fill="FFFFFF"/>
        <w:spacing w:after="0" w:line="240" w:lineRule="atLeast"/>
        <w:ind w:left="540"/>
        <w:jc w:val="both"/>
        <w:rPr>
          <w:szCs w:val="22"/>
        </w:rPr>
      </w:pPr>
    </w:p>
    <w:p w14:paraId="11B7B518" w14:textId="25EA7B7A" w:rsidR="004E7FA5" w:rsidRPr="00206CA1" w:rsidRDefault="00632666" w:rsidP="00632666">
      <w:pPr>
        <w:pStyle w:val="BodyText"/>
        <w:spacing w:after="0" w:line="240" w:lineRule="atLeast"/>
        <w:ind w:left="540"/>
        <w:jc w:val="both"/>
        <w:rPr>
          <w:szCs w:val="22"/>
          <w:lang w:val="en-US"/>
        </w:rPr>
      </w:pPr>
      <w:r w:rsidRPr="00206CA1">
        <w:rPr>
          <w:szCs w:val="22"/>
        </w:rPr>
        <w:t>Cash and cash equivalents comprise cash balances</w:t>
      </w:r>
      <w:r w:rsidR="001056E4" w:rsidRPr="00206CA1">
        <w:rPr>
          <w:szCs w:val="22"/>
          <w:lang w:val="en-US"/>
        </w:rPr>
        <w:t xml:space="preserve"> and call deposits.</w:t>
      </w:r>
    </w:p>
    <w:p w14:paraId="76E96AA5" w14:textId="77777777" w:rsidR="00DF7C17" w:rsidRPr="00206CA1" w:rsidRDefault="00DF7C17" w:rsidP="00632666">
      <w:pPr>
        <w:pStyle w:val="BodyText"/>
        <w:spacing w:after="0" w:line="240" w:lineRule="atLeast"/>
        <w:ind w:left="540"/>
        <w:jc w:val="both"/>
        <w:rPr>
          <w:rFonts w:cstheme="minorBidi"/>
          <w:szCs w:val="28"/>
          <w:cs/>
          <w:lang w:bidi="th-TH"/>
        </w:rPr>
      </w:pPr>
    </w:p>
    <w:p w14:paraId="4FAB17C2" w14:textId="7E4E9E7D" w:rsidR="0080347F" w:rsidRPr="00133C07" w:rsidRDefault="0080347F" w:rsidP="00133C07">
      <w:pPr>
        <w:pStyle w:val="ListParagraph"/>
        <w:numPr>
          <w:ilvl w:val="0"/>
          <w:numId w:val="20"/>
        </w:numPr>
        <w:spacing w:line="240" w:lineRule="atLeast"/>
        <w:ind w:left="540" w:right="108" w:hanging="540"/>
        <w:jc w:val="thaiDistribute"/>
        <w:rPr>
          <w:b/>
          <w:bCs/>
          <w:i/>
          <w:iCs/>
          <w:szCs w:val="22"/>
          <w:lang w:val="en-US" w:bidi="th-TH"/>
        </w:rPr>
      </w:pPr>
      <w:r w:rsidRPr="00F562B5">
        <w:rPr>
          <w:b/>
          <w:bCs/>
          <w:i/>
          <w:iCs/>
          <w:szCs w:val="22"/>
          <w:lang w:val="en-US" w:bidi="th-TH"/>
        </w:rPr>
        <w:t>Trade</w:t>
      </w:r>
      <w:r w:rsidR="00874CC1" w:rsidRPr="00F562B5">
        <w:rPr>
          <w:b/>
          <w:bCs/>
          <w:i/>
          <w:iCs/>
          <w:szCs w:val="22"/>
          <w:lang w:val="en-US" w:bidi="th-TH"/>
        </w:rPr>
        <w:t xml:space="preserve"> account</w:t>
      </w:r>
      <w:r w:rsidRPr="00F562B5">
        <w:rPr>
          <w:b/>
          <w:bCs/>
          <w:i/>
          <w:iCs/>
          <w:szCs w:val="22"/>
          <w:lang w:val="en-US" w:bidi="th-TH"/>
        </w:rPr>
        <w:t xml:space="preserve"> receivable</w:t>
      </w:r>
      <w:r w:rsidR="002F226A" w:rsidRPr="00F562B5">
        <w:rPr>
          <w:b/>
          <w:bCs/>
          <w:i/>
          <w:iCs/>
          <w:szCs w:val="22"/>
          <w:lang w:val="en-US" w:bidi="th-TH"/>
        </w:rPr>
        <w:t>s</w:t>
      </w:r>
    </w:p>
    <w:p w14:paraId="71BB5699" w14:textId="77777777" w:rsidR="0080347F" w:rsidRPr="00206CA1" w:rsidRDefault="0080347F" w:rsidP="0080347F">
      <w:pPr>
        <w:pStyle w:val="BodyText"/>
        <w:spacing w:after="0" w:line="240" w:lineRule="atLeast"/>
        <w:ind w:left="540"/>
        <w:jc w:val="both"/>
        <w:rPr>
          <w:szCs w:val="22"/>
        </w:rPr>
      </w:pPr>
    </w:p>
    <w:p w14:paraId="7680717E" w14:textId="5FB3B7F3" w:rsidR="00C853D8" w:rsidRPr="00206CA1" w:rsidRDefault="00BE1122" w:rsidP="00BE1122">
      <w:pPr>
        <w:autoSpaceDE w:val="0"/>
        <w:autoSpaceDN w:val="0"/>
        <w:adjustRightInd w:val="0"/>
        <w:spacing w:line="240" w:lineRule="auto"/>
        <w:ind w:left="540"/>
        <w:jc w:val="thaiDistribute"/>
        <w:rPr>
          <w:szCs w:val="22"/>
        </w:rPr>
      </w:pPr>
      <w:r w:rsidRPr="00206CA1">
        <w:rPr>
          <w:szCs w:val="22"/>
        </w:rPr>
        <w:t xml:space="preserve">A trade receivable is recognised when the Group has an unconditional right to receive consideration. </w:t>
      </w:r>
      <w:r w:rsidR="002F226A" w:rsidRPr="00206CA1">
        <w:rPr>
          <w:szCs w:val="22"/>
        </w:rPr>
        <w:t xml:space="preserve">   </w:t>
      </w:r>
      <w:r w:rsidRPr="00206CA1">
        <w:rPr>
          <w:szCs w:val="22"/>
        </w:rPr>
        <w:t>A trade receivable</w:t>
      </w:r>
      <w:r w:rsidRPr="00206CA1">
        <w:rPr>
          <w:szCs w:val="22"/>
          <w:cs/>
          <w:lang w:bidi="th-TH"/>
        </w:rPr>
        <w:t xml:space="preserve"> </w:t>
      </w:r>
      <w:r w:rsidRPr="00206CA1">
        <w:rPr>
          <w:szCs w:val="22"/>
        </w:rPr>
        <w:t>is measured at transaction price less allowance for expected credit loss. Bad debts are written off when incurred.</w:t>
      </w:r>
    </w:p>
    <w:p w14:paraId="388EDD71" w14:textId="77777777" w:rsidR="00C853D8" w:rsidRPr="00206CA1" w:rsidRDefault="00C853D8" w:rsidP="00C853D8">
      <w:pPr>
        <w:pStyle w:val="BodyText"/>
        <w:spacing w:after="0" w:line="240" w:lineRule="auto"/>
        <w:ind w:left="540"/>
        <w:jc w:val="thaiDistribute"/>
        <w:rPr>
          <w:szCs w:val="22"/>
        </w:rPr>
      </w:pPr>
    </w:p>
    <w:p w14:paraId="7636EDB2" w14:textId="730D3E18" w:rsidR="00AD5632" w:rsidRPr="00206CA1" w:rsidRDefault="00AD5632" w:rsidP="00AD5632">
      <w:pPr>
        <w:autoSpaceDE w:val="0"/>
        <w:autoSpaceDN w:val="0"/>
        <w:adjustRightInd w:val="0"/>
        <w:spacing w:line="240" w:lineRule="auto"/>
        <w:ind w:left="540"/>
        <w:jc w:val="thaiDistribute"/>
        <w:rPr>
          <w:szCs w:val="22"/>
        </w:rPr>
      </w:pPr>
      <w:r w:rsidRPr="00206CA1">
        <w:rPr>
          <w:szCs w:val="22"/>
        </w:rPr>
        <w:lastRenderedPageBreak/>
        <w:t xml:space="preserve">The Group estimates lifetime expected credit losses (ECLs), using a provision matrix to find ECLs rate. This method groups the debtors based on shared credit risk characteristics and past due status, </w:t>
      </w:r>
      <w:proofErr w:type="gramStart"/>
      <w:r w:rsidRPr="00206CA1">
        <w:rPr>
          <w:szCs w:val="22"/>
        </w:rPr>
        <w:t>taking into account</w:t>
      </w:r>
      <w:proofErr w:type="gramEnd"/>
      <w:r w:rsidRPr="00206CA1">
        <w:rPr>
          <w:szCs w:val="22"/>
        </w:rPr>
        <w:t xml:space="preserve"> historical credit loss data, adjusted for factors that are specific to the debtors and an assessment of both current economic conditions and forward-looking general economic conditions at the reporting date.</w:t>
      </w:r>
    </w:p>
    <w:p w14:paraId="234391E3" w14:textId="77777777" w:rsidR="00E65810" w:rsidRPr="00206CA1" w:rsidRDefault="00E65810" w:rsidP="005D3415">
      <w:pPr>
        <w:pStyle w:val="BodyText"/>
        <w:spacing w:after="0" w:line="240" w:lineRule="atLeast"/>
        <w:jc w:val="both"/>
        <w:rPr>
          <w:szCs w:val="22"/>
        </w:rPr>
      </w:pPr>
    </w:p>
    <w:p w14:paraId="7C19583F" w14:textId="77777777" w:rsidR="00112E6B" w:rsidRPr="00F562B5" w:rsidRDefault="00112E6B" w:rsidP="00133C07">
      <w:pPr>
        <w:pStyle w:val="ListParagraph"/>
        <w:numPr>
          <w:ilvl w:val="0"/>
          <w:numId w:val="20"/>
        </w:numPr>
        <w:spacing w:line="240" w:lineRule="atLeast"/>
        <w:ind w:left="540" w:right="108" w:hanging="540"/>
        <w:jc w:val="thaiDistribute"/>
        <w:rPr>
          <w:b/>
          <w:bCs/>
          <w:i/>
          <w:iCs/>
          <w:szCs w:val="22"/>
          <w:lang w:val="en-US" w:bidi="th-TH"/>
        </w:rPr>
      </w:pPr>
      <w:r w:rsidRPr="00F562B5">
        <w:rPr>
          <w:b/>
          <w:bCs/>
          <w:i/>
          <w:iCs/>
          <w:szCs w:val="22"/>
          <w:lang w:val="en-US" w:bidi="th-TH"/>
        </w:rPr>
        <w:tab/>
        <w:t>Inventories</w:t>
      </w:r>
    </w:p>
    <w:p w14:paraId="735B754D" w14:textId="77777777" w:rsidR="00112E6B" w:rsidRPr="00206CA1" w:rsidRDefault="00112E6B" w:rsidP="00112E6B">
      <w:pPr>
        <w:pStyle w:val="BodyText"/>
        <w:shd w:val="clear" w:color="auto" w:fill="FFFFFF"/>
        <w:spacing w:after="0" w:line="240" w:lineRule="atLeast"/>
        <w:ind w:left="540"/>
        <w:jc w:val="both"/>
        <w:rPr>
          <w:szCs w:val="22"/>
        </w:rPr>
      </w:pPr>
    </w:p>
    <w:p w14:paraId="3FEC8746" w14:textId="431E8F66" w:rsidR="008E3D05" w:rsidRPr="00206CA1" w:rsidRDefault="000A390C" w:rsidP="000A390C">
      <w:pPr>
        <w:autoSpaceDE w:val="0"/>
        <w:autoSpaceDN w:val="0"/>
        <w:adjustRightInd w:val="0"/>
        <w:spacing w:line="240" w:lineRule="auto"/>
        <w:ind w:left="540"/>
        <w:jc w:val="thaiDistribute"/>
        <w:rPr>
          <w:szCs w:val="22"/>
        </w:rPr>
      </w:pPr>
      <w:r w:rsidRPr="00206CA1">
        <w:rPr>
          <w:szCs w:val="22"/>
        </w:rPr>
        <w:t>Inventories are measured at the lower of cost and net realisable value. Cost is calculated using the weighted average cost principle.</w:t>
      </w:r>
      <w:r w:rsidRPr="00206CA1">
        <w:rPr>
          <w:szCs w:val="22"/>
          <w:cs/>
          <w:lang w:bidi="th-TH"/>
        </w:rPr>
        <w:t xml:space="preserve"> </w:t>
      </w:r>
      <w:r w:rsidRPr="00206CA1">
        <w:rPr>
          <w:szCs w:val="22"/>
        </w:rPr>
        <w:t>Cost includes direct costs incurred in acquiring the inventories. In the case of manufactured inventories and work-in-progress, cost includes an appropriate share of production overheads based on normal operating capacity. Net realisable value is the estimated selling price in the ordinary course of business less the estimated costs to complete and to make the sale.</w:t>
      </w:r>
    </w:p>
    <w:p w14:paraId="1E10FDD0" w14:textId="77777777" w:rsidR="000A390C" w:rsidRPr="00206CA1" w:rsidRDefault="000A390C" w:rsidP="008E3D05">
      <w:pPr>
        <w:pStyle w:val="BodyText"/>
        <w:spacing w:after="0" w:line="240" w:lineRule="atLeast"/>
        <w:ind w:left="540"/>
        <w:jc w:val="both"/>
        <w:rPr>
          <w:szCs w:val="22"/>
        </w:rPr>
      </w:pPr>
    </w:p>
    <w:p w14:paraId="50816361" w14:textId="77777777" w:rsidR="00112E6B" w:rsidRPr="00F562B5" w:rsidRDefault="00112E6B" w:rsidP="00F562B5">
      <w:pPr>
        <w:pStyle w:val="ListParagraph"/>
        <w:numPr>
          <w:ilvl w:val="0"/>
          <w:numId w:val="20"/>
        </w:numPr>
        <w:spacing w:line="240" w:lineRule="atLeast"/>
        <w:ind w:left="540" w:right="108" w:hanging="540"/>
        <w:jc w:val="thaiDistribute"/>
        <w:rPr>
          <w:b/>
          <w:bCs/>
          <w:i/>
          <w:iCs/>
          <w:szCs w:val="22"/>
          <w:lang w:val="en-US" w:bidi="th-TH"/>
        </w:rPr>
      </w:pPr>
      <w:r w:rsidRPr="00F562B5">
        <w:rPr>
          <w:b/>
          <w:bCs/>
          <w:i/>
          <w:iCs/>
          <w:szCs w:val="22"/>
          <w:lang w:val="en-US" w:bidi="th-TH"/>
        </w:rPr>
        <w:tab/>
        <w:t>Investment properties</w:t>
      </w:r>
    </w:p>
    <w:p w14:paraId="0ECE5DAD" w14:textId="77777777" w:rsidR="00112E6B" w:rsidRPr="00206CA1" w:rsidRDefault="00112E6B" w:rsidP="008E3D05">
      <w:pPr>
        <w:pStyle w:val="BodyText"/>
        <w:spacing w:after="0" w:line="240" w:lineRule="atLeast"/>
        <w:ind w:left="540"/>
        <w:jc w:val="both"/>
        <w:rPr>
          <w:szCs w:val="22"/>
        </w:rPr>
      </w:pPr>
    </w:p>
    <w:p w14:paraId="39C7A9FF" w14:textId="005EA9C3" w:rsidR="00936D0A" w:rsidRPr="00206CA1" w:rsidRDefault="00936D0A" w:rsidP="006A0612">
      <w:pPr>
        <w:pStyle w:val="BodyText"/>
        <w:spacing w:after="0" w:line="240" w:lineRule="atLeast"/>
        <w:ind w:left="567"/>
        <w:jc w:val="both"/>
        <w:rPr>
          <w:szCs w:val="22"/>
        </w:rPr>
      </w:pPr>
      <w:r w:rsidRPr="00206CA1">
        <w:rPr>
          <w:szCs w:val="22"/>
        </w:rPr>
        <w:t>Investment properties are measured at cost less accumulated depreciation and impairment losses. Cost includes expenditure that is directly attributable to the acquisition of the investment property. The cost of self-constructed assets includes capitalised borrowing costs.</w:t>
      </w:r>
    </w:p>
    <w:p w14:paraId="1479E555" w14:textId="77777777" w:rsidR="00CB56E8" w:rsidRPr="00206CA1" w:rsidRDefault="00CB56E8" w:rsidP="008E3D05">
      <w:pPr>
        <w:pStyle w:val="BodyText"/>
        <w:spacing w:after="0" w:line="240" w:lineRule="atLeast"/>
        <w:ind w:left="540"/>
        <w:jc w:val="both"/>
        <w:rPr>
          <w:szCs w:val="22"/>
        </w:rPr>
      </w:pPr>
    </w:p>
    <w:p w14:paraId="49D09807" w14:textId="271DD695" w:rsidR="006A0612" w:rsidRPr="00206CA1" w:rsidRDefault="006A0612" w:rsidP="006A0612">
      <w:pPr>
        <w:pStyle w:val="BodyText"/>
        <w:spacing w:after="0" w:line="240" w:lineRule="atLeast"/>
        <w:ind w:left="567"/>
        <w:jc w:val="both"/>
        <w:rPr>
          <w:szCs w:val="22"/>
        </w:rPr>
      </w:pPr>
      <w:r w:rsidRPr="00206CA1">
        <w:rPr>
          <w:szCs w:val="22"/>
        </w:rPr>
        <w:t>Depreciation is calculated on a straight-line basis over the estimated useful lives of buildings and improvement</w:t>
      </w:r>
      <w:r w:rsidRPr="00206CA1" w:rsidDel="00C13117">
        <w:rPr>
          <w:szCs w:val="22"/>
        </w:rPr>
        <w:t xml:space="preserve"> </w:t>
      </w:r>
      <w:r w:rsidRPr="00206CA1">
        <w:rPr>
          <w:szCs w:val="22"/>
        </w:rPr>
        <w:t xml:space="preserve">of </w:t>
      </w:r>
      <w:r w:rsidR="00374642" w:rsidRPr="00206CA1">
        <w:rPr>
          <w:szCs w:val="22"/>
        </w:rPr>
        <w:t>5</w:t>
      </w:r>
      <w:r w:rsidR="00BB1898" w:rsidRPr="00206CA1">
        <w:rPr>
          <w:szCs w:val="22"/>
        </w:rPr>
        <w:t xml:space="preserve"> and 20</w:t>
      </w:r>
      <w:r w:rsidRPr="00206CA1">
        <w:rPr>
          <w:szCs w:val="22"/>
        </w:rPr>
        <w:t xml:space="preserve"> years and recognised in profit or loss. No depreciation charged on freehold land and assets under construction.</w:t>
      </w:r>
    </w:p>
    <w:p w14:paraId="27B246BD" w14:textId="77777777" w:rsidR="0003095C" w:rsidRPr="00206CA1" w:rsidRDefault="0003095C">
      <w:pPr>
        <w:spacing w:line="240" w:lineRule="auto"/>
        <w:rPr>
          <w:szCs w:val="22"/>
        </w:rPr>
      </w:pPr>
    </w:p>
    <w:p w14:paraId="17721B9E" w14:textId="05F67877" w:rsidR="00112E6B" w:rsidRPr="00206CA1" w:rsidRDefault="00D86E36" w:rsidP="00112E6B">
      <w:pPr>
        <w:pStyle w:val="BodyText"/>
        <w:spacing w:after="0" w:line="240" w:lineRule="atLeast"/>
        <w:ind w:left="567"/>
        <w:jc w:val="both"/>
        <w:rPr>
          <w:szCs w:val="22"/>
        </w:rPr>
      </w:pPr>
      <w:r w:rsidRPr="00206CA1">
        <w:rPr>
          <w:szCs w:val="22"/>
        </w:rPr>
        <w:t>Differences between the proceeds from disposal and the carrying amount of investment property are recognised in profit or loss.</w:t>
      </w:r>
    </w:p>
    <w:p w14:paraId="7F38443B" w14:textId="77777777" w:rsidR="00D86E36" w:rsidRPr="00206CA1" w:rsidRDefault="00D86E36" w:rsidP="00112E6B">
      <w:pPr>
        <w:pStyle w:val="BodyText"/>
        <w:spacing w:after="0" w:line="240" w:lineRule="atLeast"/>
        <w:ind w:left="567"/>
        <w:jc w:val="both"/>
        <w:rPr>
          <w:szCs w:val="22"/>
        </w:rPr>
      </w:pPr>
    </w:p>
    <w:p w14:paraId="77DB874F" w14:textId="77777777" w:rsidR="00112E6B" w:rsidRPr="00206CA1" w:rsidRDefault="00112E6B" w:rsidP="005B1D02">
      <w:pPr>
        <w:pStyle w:val="ListParagraph"/>
        <w:numPr>
          <w:ilvl w:val="0"/>
          <w:numId w:val="20"/>
        </w:numPr>
        <w:spacing w:line="240" w:lineRule="atLeast"/>
        <w:ind w:left="540" w:right="108" w:hanging="540"/>
        <w:jc w:val="thaiDistribute"/>
        <w:rPr>
          <w:szCs w:val="22"/>
        </w:rPr>
      </w:pPr>
      <w:r w:rsidRPr="005B1D02">
        <w:rPr>
          <w:b/>
          <w:bCs/>
          <w:i/>
          <w:iCs/>
          <w:szCs w:val="22"/>
          <w:lang w:val="en-US" w:bidi="th-TH"/>
        </w:rPr>
        <w:tab/>
        <w:t>Property, plant and equipment</w:t>
      </w:r>
    </w:p>
    <w:p w14:paraId="3BE2DC5B" w14:textId="77777777" w:rsidR="00112E6B" w:rsidRPr="00206CA1" w:rsidRDefault="00112E6B" w:rsidP="00F4284D">
      <w:pPr>
        <w:pStyle w:val="AccPolicysubhead"/>
        <w:rPr>
          <w:rFonts w:cs="Times New Roman"/>
        </w:rPr>
      </w:pPr>
    </w:p>
    <w:p w14:paraId="02580447" w14:textId="2D0DDB06" w:rsidR="00B5674F" w:rsidRPr="00206CA1" w:rsidRDefault="00A83226" w:rsidP="00B5674F">
      <w:pPr>
        <w:pStyle w:val="BodyText"/>
        <w:spacing w:after="0" w:line="240" w:lineRule="atLeast"/>
        <w:ind w:left="567"/>
        <w:jc w:val="both"/>
        <w:rPr>
          <w:szCs w:val="22"/>
        </w:rPr>
      </w:pPr>
      <w:r w:rsidRPr="00206CA1">
        <w:rPr>
          <w:szCs w:val="22"/>
        </w:rPr>
        <w:t>Property, plant and equipment are measured at cost less accumulated depreciation</w:t>
      </w:r>
      <w:r w:rsidR="00874CC1" w:rsidRPr="00206CA1">
        <w:rPr>
          <w:szCs w:val="22"/>
        </w:rPr>
        <w:t xml:space="preserve"> and impairment losses.</w:t>
      </w:r>
    </w:p>
    <w:p w14:paraId="4D284F53" w14:textId="77777777" w:rsidR="00A83226" w:rsidRPr="00206CA1" w:rsidRDefault="00A83226" w:rsidP="00B5674F">
      <w:pPr>
        <w:pStyle w:val="BodyText"/>
        <w:spacing w:after="0" w:line="240" w:lineRule="atLeast"/>
        <w:ind w:left="567"/>
        <w:jc w:val="both"/>
        <w:rPr>
          <w:szCs w:val="22"/>
        </w:rPr>
      </w:pPr>
    </w:p>
    <w:p w14:paraId="7AEA510D" w14:textId="51B4D905" w:rsidR="00AD589E" w:rsidRPr="00206CA1" w:rsidRDefault="00AD589E" w:rsidP="00AD589E">
      <w:pPr>
        <w:pStyle w:val="BodyText"/>
        <w:spacing w:after="0" w:line="240" w:lineRule="atLeast"/>
        <w:ind w:left="567"/>
        <w:jc w:val="both"/>
        <w:rPr>
          <w:szCs w:val="22"/>
        </w:rPr>
      </w:pPr>
      <w:r w:rsidRPr="00206CA1">
        <w:rPr>
          <w:szCs w:val="22"/>
        </w:rPr>
        <w:t>Cost includes expenditure that is directly attributable to the acquisition of the asset. The cost of self-constructed assets includes capitalised borrowing costs, and the costs of dismantling and removing the items and restoring the site on which they are located. Purchased software that is integral to the functionality of the related equipment is capitalised as part of that equipment.</w:t>
      </w:r>
    </w:p>
    <w:p w14:paraId="48D9FE96" w14:textId="77777777" w:rsidR="002C4651" w:rsidRPr="00206CA1" w:rsidRDefault="002C4651" w:rsidP="00112E6B">
      <w:pPr>
        <w:pStyle w:val="BodyText"/>
        <w:spacing w:after="0" w:line="240" w:lineRule="atLeast"/>
        <w:ind w:left="567"/>
        <w:jc w:val="both"/>
        <w:rPr>
          <w:szCs w:val="22"/>
        </w:rPr>
      </w:pPr>
    </w:p>
    <w:p w14:paraId="75C0CE51" w14:textId="58FBABB5" w:rsidR="00112E6B" w:rsidRPr="00206CA1" w:rsidRDefault="00F70C14" w:rsidP="00F70C14">
      <w:pPr>
        <w:pStyle w:val="BodyText"/>
        <w:spacing w:after="0" w:line="240" w:lineRule="atLeast"/>
        <w:ind w:left="567"/>
        <w:jc w:val="both"/>
        <w:rPr>
          <w:szCs w:val="22"/>
        </w:rPr>
      </w:pPr>
      <w:bookmarkStart w:id="1" w:name="_Hlk90118254"/>
      <w:r w:rsidRPr="00206CA1">
        <w:rPr>
          <w:szCs w:val="22"/>
        </w:rPr>
        <w:t xml:space="preserve">Differences between the proceeds from disposal and </w:t>
      </w:r>
      <w:bookmarkEnd w:id="1"/>
      <w:r w:rsidRPr="00206CA1">
        <w:rPr>
          <w:szCs w:val="22"/>
        </w:rPr>
        <w:t>the carrying amount of property, plant and equipment are recognised in profit or loss.</w:t>
      </w:r>
    </w:p>
    <w:p w14:paraId="2F056071" w14:textId="77777777" w:rsidR="00D77436" w:rsidRPr="00206CA1" w:rsidRDefault="00D77436" w:rsidP="00F70C14">
      <w:pPr>
        <w:pStyle w:val="BodyText"/>
        <w:spacing w:after="0" w:line="240" w:lineRule="atLeast"/>
        <w:ind w:left="567"/>
        <w:jc w:val="both"/>
        <w:rPr>
          <w:szCs w:val="22"/>
        </w:rPr>
      </w:pPr>
    </w:p>
    <w:p w14:paraId="2BA2F63D" w14:textId="77777777" w:rsidR="00112E6B" w:rsidRPr="00206CA1" w:rsidRDefault="00112E6B" w:rsidP="00112E6B">
      <w:pPr>
        <w:pStyle w:val="BodyText"/>
        <w:spacing w:after="0" w:line="240" w:lineRule="atLeast"/>
        <w:ind w:firstLine="540"/>
        <w:rPr>
          <w:i/>
          <w:iCs/>
          <w:color w:val="000000"/>
          <w:szCs w:val="22"/>
          <w:lang w:val="en-US" w:bidi="th-TH"/>
        </w:rPr>
      </w:pPr>
      <w:r w:rsidRPr="00206CA1">
        <w:rPr>
          <w:i/>
          <w:iCs/>
          <w:color w:val="000000"/>
          <w:szCs w:val="22"/>
          <w:lang w:val="en-US" w:bidi="th-TH"/>
        </w:rPr>
        <w:t>Subsequent costs</w:t>
      </w:r>
    </w:p>
    <w:p w14:paraId="25CD4DD7" w14:textId="77777777" w:rsidR="00112E6B" w:rsidRPr="00206CA1" w:rsidRDefault="00112E6B" w:rsidP="00112E6B">
      <w:pPr>
        <w:autoSpaceDE w:val="0"/>
        <w:autoSpaceDN w:val="0"/>
        <w:adjustRightInd w:val="0"/>
        <w:spacing w:line="240" w:lineRule="atLeast"/>
        <w:ind w:left="540"/>
        <w:jc w:val="both"/>
        <w:rPr>
          <w:color w:val="000000"/>
          <w:szCs w:val="22"/>
          <w:lang w:val="en-US" w:bidi="th-TH"/>
        </w:rPr>
      </w:pPr>
    </w:p>
    <w:p w14:paraId="7EFF8B51" w14:textId="25EC1880" w:rsidR="00C62ED4" w:rsidRPr="00206CA1" w:rsidRDefault="00C62ED4" w:rsidP="00C62ED4">
      <w:pPr>
        <w:pStyle w:val="BodyText"/>
        <w:spacing w:after="0" w:line="240" w:lineRule="atLeast"/>
        <w:ind w:left="567"/>
        <w:jc w:val="both"/>
        <w:rPr>
          <w:szCs w:val="22"/>
        </w:rPr>
      </w:pPr>
      <w:r w:rsidRPr="00206CA1">
        <w:rPr>
          <w:szCs w:val="22"/>
        </w:rPr>
        <w:t>The cost of replacing a part of an item of property, plant and equipment is recognised in the carrying amount of the item when the future economic benefits embodied within the part will flow to the Group, and its cost can be measured reliably. The carrying amount of the replaced part is derecognised. The costs of the day-to-day servicing of property, plant and equipment are recognised in profit or loss as incurred.</w:t>
      </w:r>
    </w:p>
    <w:p w14:paraId="6E9436C4" w14:textId="77777777" w:rsidR="00C62ED4" w:rsidRPr="00206CA1" w:rsidRDefault="00C62ED4" w:rsidP="00C62ED4">
      <w:pPr>
        <w:pStyle w:val="BodyText"/>
        <w:spacing w:after="0" w:line="240" w:lineRule="atLeast"/>
        <w:ind w:left="567"/>
        <w:jc w:val="both"/>
        <w:rPr>
          <w:szCs w:val="22"/>
        </w:rPr>
      </w:pPr>
    </w:p>
    <w:p w14:paraId="06F14F76" w14:textId="77777777" w:rsidR="00112E6B" w:rsidRPr="00206CA1" w:rsidRDefault="00112E6B" w:rsidP="00F4284D">
      <w:pPr>
        <w:pStyle w:val="AccPolicysubhead"/>
        <w:rPr>
          <w:rFonts w:cs="Times New Roman"/>
        </w:rPr>
      </w:pPr>
      <w:r w:rsidRPr="00206CA1">
        <w:rPr>
          <w:rFonts w:cs="Times New Roman"/>
        </w:rPr>
        <w:t>Depreciation</w:t>
      </w:r>
    </w:p>
    <w:p w14:paraId="72821125" w14:textId="77777777" w:rsidR="00112E6B" w:rsidRPr="00206CA1" w:rsidRDefault="00112E6B" w:rsidP="00112E6B">
      <w:pPr>
        <w:autoSpaceDE w:val="0"/>
        <w:autoSpaceDN w:val="0"/>
        <w:adjustRightInd w:val="0"/>
        <w:spacing w:line="240" w:lineRule="atLeast"/>
        <w:rPr>
          <w:color w:val="000000"/>
          <w:szCs w:val="22"/>
          <w:lang w:val="en-US" w:bidi="th-TH"/>
        </w:rPr>
      </w:pPr>
    </w:p>
    <w:p w14:paraId="4CFA1D3D" w14:textId="32682E19" w:rsidR="00F4284D" w:rsidRPr="00206CA1" w:rsidRDefault="00D2639A" w:rsidP="00D2639A">
      <w:pPr>
        <w:pStyle w:val="BodyText"/>
        <w:spacing w:after="0" w:line="240" w:lineRule="atLeast"/>
        <w:ind w:left="567"/>
        <w:jc w:val="both"/>
        <w:rPr>
          <w:szCs w:val="22"/>
        </w:rPr>
      </w:pPr>
      <w:r w:rsidRPr="00206CA1">
        <w:rPr>
          <w:szCs w:val="22"/>
        </w:rPr>
        <w:t>Depreciation is calculated on a straight-line basis over the estimated useful lives of each component of an asset and recognised in profit or loss. No depreciation is provided on freehold land and assets under construction.</w:t>
      </w:r>
    </w:p>
    <w:p w14:paraId="61BD52BE" w14:textId="77777777" w:rsidR="00D2639A" w:rsidRPr="00206CA1" w:rsidRDefault="00D2639A" w:rsidP="002E3004">
      <w:pPr>
        <w:pStyle w:val="BodyText"/>
        <w:spacing w:after="0" w:line="240" w:lineRule="atLeast"/>
        <w:ind w:left="567"/>
        <w:jc w:val="both"/>
        <w:rPr>
          <w:szCs w:val="22"/>
        </w:rPr>
      </w:pPr>
    </w:p>
    <w:p w14:paraId="33C10DD2" w14:textId="77777777" w:rsidR="002E3004" w:rsidRPr="00206CA1" w:rsidRDefault="002E3004" w:rsidP="002E3004">
      <w:pPr>
        <w:pStyle w:val="BodyText"/>
        <w:spacing w:after="0" w:line="240" w:lineRule="atLeast"/>
        <w:ind w:left="567"/>
        <w:jc w:val="both"/>
        <w:rPr>
          <w:szCs w:val="22"/>
        </w:rPr>
      </w:pPr>
      <w:r w:rsidRPr="00206CA1">
        <w:rPr>
          <w:szCs w:val="22"/>
        </w:rPr>
        <w:lastRenderedPageBreak/>
        <w:t xml:space="preserve">The estimated useful lives are as follows: </w:t>
      </w:r>
    </w:p>
    <w:p w14:paraId="737BF1A9" w14:textId="77777777" w:rsidR="00A044C4" w:rsidRPr="00206CA1" w:rsidRDefault="00A044C4">
      <w:pPr>
        <w:spacing w:line="240" w:lineRule="auto"/>
        <w:rPr>
          <w:szCs w:val="22"/>
        </w:rPr>
      </w:pPr>
    </w:p>
    <w:tbl>
      <w:tblPr>
        <w:tblW w:w="7260" w:type="dxa"/>
        <w:tblInd w:w="450" w:type="dxa"/>
        <w:tblLook w:val="0000" w:firstRow="0" w:lastRow="0" w:firstColumn="0" w:lastColumn="0" w:noHBand="0" w:noVBand="0"/>
      </w:tblPr>
      <w:tblGrid>
        <w:gridCol w:w="5390"/>
        <w:gridCol w:w="1195"/>
        <w:gridCol w:w="675"/>
      </w:tblGrid>
      <w:tr w:rsidR="00112E6B" w:rsidRPr="00206CA1" w14:paraId="4A773C71" w14:textId="77777777" w:rsidTr="00A044C4">
        <w:trPr>
          <w:trHeight w:val="80"/>
        </w:trPr>
        <w:tc>
          <w:tcPr>
            <w:tcW w:w="5390" w:type="dxa"/>
            <w:vAlign w:val="bottom"/>
          </w:tcPr>
          <w:p w14:paraId="74F2CD6A" w14:textId="77777777" w:rsidR="00112E6B" w:rsidRPr="00206CA1" w:rsidRDefault="00D4735E" w:rsidP="00A044C4">
            <w:pPr>
              <w:spacing w:line="240" w:lineRule="atLeast"/>
              <w:ind w:right="-86"/>
              <w:rPr>
                <w:szCs w:val="22"/>
              </w:rPr>
            </w:pPr>
            <w:r w:rsidRPr="00206CA1">
              <w:rPr>
                <w:szCs w:val="22"/>
              </w:rPr>
              <w:t>Buildings,</w:t>
            </w:r>
            <w:r w:rsidR="002C4651" w:rsidRPr="00206CA1">
              <w:rPr>
                <w:szCs w:val="22"/>
              </w:rPr>
              <w:t xml:space="preserve"> building improvements and infrastructure</w:t>
            </w:r>
          </w:p>
        </w:tc>
        <w:tc>
          <w:tcPr>
            <w:tcW w:w="1195" w:type="dxa"/>
          </w:tcPr>
          <w:p w14:paraId="21BF4070" w14:textId="77777777" w:rsidR="00112E6B" w:rsidRPr="00206CA1" w:rsidRDefault="00215F1F" w:rsidP="00453410">
            <w:pPr>
              <w:spacing w:line="240" w:lineRule="atLeast"/>
              <w:jc w:val="right"/>
              <w:rPr>
                <w:szCs w:val="22"/>
              </w:rPr>
            </w:pPr>
            <w:r w:rsidRPr="00206CA1">
              <w:rPr>
                <w:szCs w:val="22"/>
                <w:lang w:val="en-US"/>
              </w:rPr>
              <w:t>5</w:t>
            </w:r>
            <w:r w:rsidR="00AF5059" w:rsidRPr="00206CA1">
              <w:rPr>
                <w:szCs w:val="22"/>
              </w:rPr>
              <w:t xml:space="preserve"> </w:t>
            </w:r>
            <w:r w:rsidR="002C4651" w:rsidRPr="00206CA1">
              <w:rPr>
                <w:szCs w:val="22"/>
              </w:rPr>
              <w:t>-</w:t>
            </w:r>
            <w:r w:rsidR="00AF5059" w:rsidRPr="00206CA1">
              <w:rPr>
                <w:szCs w:val="22"/>
              </w:rPr>
              <w:t xml:space="preserve"> </w:t>
            </w:r>
            <w:r w:rsidRPr="00206CA1">
              <w:rPr>
                <w:szCs w:val="22"/>
                <w:lang w:val="en-US"/>
              </w:rPr>
              <w:t>25</w:t>
            </w:r>
            <w:r w:rsidR="00112E6B" w:rsidRPr="00206CA1">
              <w:rPr>
                <w:szCs w:val="22"/>
              </w:rPr>
              <w:t xml:space="preserve"> </w:t>
            </w:r>
          </w:p>
        </w:tc>
        <w:tc>
          <w:tcPr>
            <w:tcW w:w="675" w:type="dxa"/>
            <w:vAlign w:val="bottom"/>
          </w:tcPr>
          <w:p w14:paraId="4117D5F0" w14:textId="77777777" w:rsidR="00112E6B" w:rsidRPr="00206CA1" w:rsidRDefault="00112E6B" w:rsidP="00453410">
            <w:pPr>
              <w:spacing w:line="240" w:lineRule="atLeast"/>
              <w:ind w:left="-20" w:right="-86"/>
              <w:rPr>
                <w:szCs w:val="22"/>
              </w:rPr>
            </w:pPr>
            <w:r w:rsidRPr="00206CA1">
              <w:rPr>
                <w:szCs w:val="22"/>
              </w:rPr>
              <w:t>years</w:t>
            </w:r>
          </w:p>
        </w:tc>
      </w:tr>
      <w:tr w:rsidR="00112E6B" w:rsidRPr="00206CA1" w14:paraId="6679E7B3" w14:textId="77777777" w:rsidTr="00A044C4">
        <w:tc>
          <w:tcPr>
            <w:tcW w:w="5390" w:type="dxa"/>
            <w:vAlign w:val="bottom"/>
          </w:tcPr>
          <w:p w14:paraId="5B56963D" w14:textId="77777777" w:rsidR="00112E6B" w:rsidRPr="00206CA1" w:rsidRDefault="00112E6B" w:rsidP="00A044C4">
            <w:pPr>
              <w:spacing w:line="240" w:lineRule="atLeast"/>
              <w:ind w:right="-86"/>
              <w:rPr>
                <w:szCs w:val="22"/>
              </w:rPr>
            </w:pPr>
            <w:r w:rsidRPr="00206CA1">
              <w:rPr>
                <w:szCs w:val="22"/>
              </w:rPr>
              <w:t>Solar modules</w:t>
            </w:r>
          </w:p>
        </w:tc>
        <w:tc>
          <w:tcPr>
            <w:tcW w:w="1195" w:type="dxa"/>
          </w:tcPr>
          <w:p w14:paraId="23CE7E2D" w14:textId="77777777" w:rsidR="00112E6B" w:rsidRPr="00206CA1" w:rsidRDefault="00215F1F" w:rsidP="00453410">
            <w:pPr>
              <w:spacing w:line="240" w:lineRule="atLeast"/>
              <w:jc w:val="right"/>
              <w:rPr>
                <w:szCs w:val="22"/>
              </w:rPr>
            </w:pPr>
            <w:r w:rsidRPr="00206CA1">
              <w:rPr>
                <w:szCs w:val="22"/>
                <w:lang w:val="en-US"/>
              </w:rPr>
              <w:t>30</w:t>
            </w:r>
          </w:p>
        </w:tc>
        <w:tc>
          <w:tcPr>
            <w:tcW w:w="675" w:type="dxa"/>
          </w:tcPr>
          <w:p w14:paraId="43CB39EC" w14:textId="77777777" w:rsidR="00112E6B" w:rsidRPr="00206CA1" w:rsidRDefault="00112E6B" w:rsidP="00453410">
            <w:pPr>
              <w:spacing w:line="240" w:lineRule="atLeast"/>
              <w:ind w:left="-20" w:right="-86"/>
              <w:rPr>
                <w:szCs w:val="22"/>
              </w:rPr>
            </w:pPr>
            <w:r w:rsidRPr="00206CA1">
              <w:rPr>
                <w:szCs w:val="22"/>
              </w:rPr>
              <w:t>years</w:t>
            </w:r>
          </w:p>
        </w:tc>
      </w:tr>
      <w:tr w:rsidR="00112E6B" w:rsidRPr="00206CA1" w14:paraId="4D16E8B9" w14:textId="77777777" w:rsidTr="00A044C4">
        <w:tc>
          <w:tcPr>
            <w:tcW w:w="5390" w:type="dxa"/>
            <w:vAlign w:val="bottom"/>
          </w:tcPr>
          <w:p w14:paraId="6DBABD7A" w14:textId="77777777" w:rsidR="00112E6B" w:rsidRPr="00206CA1" w:rsidRDefault="00112E6B" w:rsidP="00A044C4">
            <w:pPr>
              <w:spacing w:line="240" w:lineRule="atLeast"/>
              <w:ind w:right="-86"/>
              <w:rPr>
                <w:szCs w:val="22"/>
              </w:rPr>
            </w:pPr>
            <w:r w:rsidRPr="00206CA1">
              <w:rPr>
                <w:szCs w:val="22"/>
              </w:rPr>
              <w:t>Inverters</w:t>
            </w:r>
          </w:p>
        </w:tc>
        <w:tc>
          <w:tcPr>
            <w:tcW w:w="1195" w:type="dxa"/>
          </w:tcPr>
          <w:p w14:paraId="3003F066" w14:textId="77777777" w:rsidR="00112E6B" w:rsidRPr="00206CA1" w:rsidRDefault="00215F1F" w:rsidP="00453410">
            <w:pPr>
              <w:spacing w:line="240" w:lineRule="atLeast"/>
              <w:jc w:val="right"/>
              <w:rPr>
                <w:szCs w:val="22"/>
              </w:rPr>
            </w:pPr>
            <w:r w:rsidRPr="00206CA1">
              <w:rPr>
                <w:szCs w:val="22"/>
                <w:lang w:val="en-US"/>
              </w:rPr>
              <w:t>20</w:t>
            </w:r>
          </w:p>
        </w:tc>
        <w:tc>
          <w:tcPr>
            <w:tcW w:w="675" w:type="dxa"/>
          </w:tcPr>
          <w:p w14:paraId="222A554B" w14:textId="77777777" w:rsidR="00112E6B" w:rsidRPr="00206CA1" w:rsidRDefault="00112E6B" w:rsidP="00453410">
            <w:pPr>
              <w:spacing w:line="240" w:lineRule="atLeast"/>
              <w:ind w:left="-20" w:right="-86"/>
              <w:rPr>
                <w:szCs w:val="22"/>
              </w:rPr>
            </w:pPr>
            <w:r w:rsidRPr="00206CA1">
              <w:rPr>
                <w:szCs w:val="22"/>
              </w:rPr>
              <w:t>years</w:t>
            </w:r>
          </w:p>
        </w:tc>
      </w:tr>
      <w:tr w:rsidR="00112E6B" w:rsidRPr="00206CA1" w14:paraId="1CD95303" w14:textId="77777777" w:rsidTr="00A044C4">
        <w:tc>
          <w:tcPr>
            <w:tcW w:w="5390" w:type="dxa"/>
            <w:vAlign w:val="bottom"/>
          </w:tcPr>
          <w:p w14:paraId="02EAF02E" w14:textId="77777777" w:rsidR="00112E6B" w:rsidRPr="00206CA1" w:rsidRDefault="00112E6B" w:rsidP="00A044C4">
            <w:pPr>
              <w:spacing w:line="240" w:lineRule="atLeast"/>
              <w:ind w:right="-86"/>
              <w:rPr>
                <w:szCs w:val="22"/>
              </w:rPr>
            </w:pPr>
            <w:r w:rsidRPr="00206CA1">
              <w:rPr>
                <w:szCs w:val="22"/>
              </w:rPr>
              <w:t>Equipment and machinery</w:t>
            </w:r>
          </w:p>
        </w:tc>
        <w:tc>
          <w:tcPr>
            <w:tcW w:w="1195" w:type="dxa"/>
          </w:tcPr>
          <w:p w14:paraId="0A0CC891" w14:textId="29DF9591" w:rsidR="00112E6B" w:rsidRPr="00206CA1" w:rsidRDefault="00215F1F" w:rsidP="00453410">
            <w:pPr>
              <w:spacing w:line="240" w:lineRule="atLeast"/>
              <w:jc w:val="right"/>
              <w:rPr>
                <w:szCs w:val="22"/>
              </w:rPr>
            </w:pPr>
            <w:r w:rsidRPr="00206CA1">
              <w:rPr>
                <w:szCs w:val="22"/>
                <w:lang w:val="en-US"/>
              </w:rPr>
              <w:t>3</w:t>
            </w:r>
            <w:r w:rsidR="00AF5059" w:rsidRPr="00206CA1">
              <w:rPr>
                <w:szCs w:val="22"/>
              </w:rPr>
              <w:t xml:space="preserve"> </w:t>
            </w:r>
            <w:r w:rsidR="00112E6B" w:rsidRPr="00206CA1">
              <w:rPr>
                <w:szCs w:val="22"/>
              </w:rPr>
              <w:t>-</w:t>
            </w:r>
            <w:r w:rsidR="00AF5059" w:rsidRPr="00206CA1">
              <w:rPr>
                <w:szCs w:val="22"/>
              </w:rPr>
              <w:t xml:space="preserve"> </w:t>
            </w:r>
            <w:r w:rsidR="002F226A" w:rsidRPr="00206CA1">
              <w:rPr>
                <w:szCs w:val="22"/>
              </w:rPr>
              <w:t>2</w:t>
            </w:r>
            <w:r w:rsidRPr="00206CA1">
              <w:rPr>
                <w:szCs w:val="22"/>
                <w:lang w:val="en-US"/>
              </w:rPr>
              <w:t>5</w:t>
            </w:r>
          </w:p>
        </w:tc>
        <w:tc>
          <w:tcPr>
            <w:tcW w:w="675" w:type="dxa"/>
          </w:tcPr>
          <w:p w14:paraId="27770A78" w14:textId="77777777" w:rsidR="00112E6B" w:rsidRPr="00206CA1" w:rsidRDefault="00112E6B" w:rsidP="00453410">
            <w:pPr>
              <w:spacing w:line="240" w:lineRule="atLeast"/>
              <w:ind w:left="-20" w:right="-86"/>
              <w:rPr>
                <w:szCs w:val="22"/>
              </w:rPr>
            </w:pPr>
            <w:r w:rsidRPr="00206CA1">
              <w:rPr>
                <w:szCs w:val="22"/>
              </w:rPr>
              <w:t>years</w:t>
            </w:r>
          </w:p>
        </w:tc>
      </w:tr>
      <w:tr w:rsidR="00112E6B" w:rsidRPr="00206CA1" w14:paraId="14879B29" w14:textId="77777777" w:rsidTr="00A044C4">
        <w:tc>
          <w:tcPr>
            <w:tcW w:w="5390" w:type="dxa"/>
            <w:vAlign w:val="bottom"/>
          </w:tcPr>
          <w:p w14:paraId="585251DF" w14:textId="77777777" w:rsidR="00112E6B" w:rsidRPr="00206CA1" w:rsidRDefault="00112E6B" w:rsidP="00A044C4">
            <w:pPr>
              <w:spacing w:line="240" w:lineRule="atLeast"/>
              <w:ind w:right="-86"/>
              <w:rPr>
                <w:szCs w:val="22"/>
              </w:rPr>
            </w:pPr>
            <w:r w:rsidRPr="00206CA1">
              <w:rPr>
                <w:szCs w:val="22"/>
              </w:rPr>
              <w:t>Office equipment</w:t>
            </w:r>
          </w:p>
        </w:tc>
        <w:tc>
          <w:tcPr>
            <w:tcW w:w="1195" w:type="dxa"/>
          </w:tcPr>
          <w:p w14:paraId="691BCDE9" w14:textId="77777777" w:rsidR="00112E6B" w:rsidRPr="00206CA1" w:rsidRDefault="00215F1F" w:rsidP="00453410">
            <w:pPr>
              <w:spacing w:line="240" w:lineRule="atLeast"/>
              <w:jc w:val="right"/>
              <w:rPr>
                <w:szCs w:val="22"/>
              </w:rPr>
            </w:pPr>
            <w:r w:rsidRPr="00206CA1">
              <w:rPr>
                <w:szCs w:val="22"/>
                <w:lang w:val="en-US"/>
              </w:rPr>
              <w:t>3</w:t>
            </w:r>
            <w:r w:rsidR="00151A90" w:rsidRPr="00206CA1">
              <w:rPr>
                <w:szCs w:val="22"/>
              </w:rPr>
              <w:t xml:space="preserve"> and</w:t>
            </w:r>
            <w:r w:rsidR="005456B2" w:rsidRPr="00206CA1">
              <w:rPr>
                <w:szCs w:val="22"/>
              </w:rPr>
              <w:t xml:space="preserve"> </w:t>
            </w:r>
            <w:r w:rsidRPr="00206CA1">
              <w:rPr>
                <w:szCs w:val="22"/>
                <w:lang w:val="en-US"/>
              </w:rPr>
              <w:t>5</w:t>
            </w:r>
          </w:p>
        </w:tc>
        <w:tc>
          <w:tcPr>
            <w:tcW w:w="675" w:type="dxa"/>
          </w:tcPr>
          <w:p w14:paraId="6AB74965" w14:textId="77777777" w:rsidR="00112E6B" w:rsidRPr="00206CA1" w:rsidRDefault="00112E6B" w:rsidP="00453410">
            <w:pPr>
              <w:spacing w:line="240" w:lineRule="atLeast"/>
              <w:ind w:left="-20" w:right="-86"/>
              <w:rPr>
                <w:szCs w:val="22"/>
              </w:rPr>
            </w:pPr>
            <w:r w:rsidRPr="00206CA1">
              <w:rPr>
                <w:szCs w:val="22"/>
              </w:rPr>
              <w:t>years</w:t>
            </w:r>
          </w:p>
        </w:tc>
      </w:tr>
      <w:tr w:rsidR="00112E6B" w:rsidRPr="00206CA1" w14:paraId="77F27EEC" w14:textId="77777777" w:rsidTr="00A044C4">
        <w:tc>
          <w:tcPr>
            <w:tcW w:w="5390" w:type="dxa"/>
            <w:vAlign w:val="bottom"/>
          </w:tcPr>
          <w:p w14:paraId="315823DA" w14:textId="77777777" w:rsidR="00112E6B" w:rsidRPr="00206CA1" w:rsidRDefault="00112E6B" w:rsidP="006D3FB8">
            <w:pPr>
              <w:spacing w:line="240" w:lineRule="atLeast"/>
              <w:ind w:right="-86"/>
              <w:rPr>
                <w:szCs w:val="22"/>
              </w:rPr>
            </w:pPr>
            <w:r w:rsidRPr="00206CA1">
              <w:rPr>
                <w:szCs w:val="22"/>
              </w:rPr>
              <w:t>Vehicles</w:t>
            </w:r>
          </w:p>
        </w:tc>
        <w:tc>
          <w:tcPr>
            <w:tcW w:w="1195" w:type="dxa"/>
          </w:tcPr>
          <w:p w14:paraId="1D641F44" w14:textId="77777777" w:rsidR="00112E6B" w:rsidRPr="00206CA1" w:rsidRDefault="00215F1F" w:rsidP="00453410">
            <w:pPr>
              <w:spacing w:line="240" w:lineRule="atLeast"/>
              <w:jc w:val="right"/>
              <w:rPr>
                <w:szCs w:val="22"/>
              </w:rPr>
            </w:pPr>
            <w:r w:rsidRPr="00206CA1">
              <w:rPr>
                <w:szCs w:val="22"/>
                <w:lang w:val="en-US"/>
              </w:rPr>
              <w:t>5</w:t>
            </w:r>
          </w:p>
        </w:tc>
        <w:tc>
          <w:tcPr>
            <w:tcW w:w="675" w:type="dxa"/>
          </w:tcPr>
          <w:p w14:paraId="2510289B" w14:textId="77777777" w:rsidR="00112E6B" w:rsidRPr="00206CA1" w:rsidRDefault="00112E6B" w:rsidP="00453410">
            <w:pPr>
              <w:spacing w:line="240" w:lineRule="atLeast"/>
              <w:ind w:left="-20" w:right="-86"/>
              <w:rPr>
                <w:szCs w:val="22"/>
              </w:rPr>
            </w:pPr>
            <w:r w:rsidRPr="00206CA1">
              <w:rPr>
                <w:szCs w:val="22"/>
              </w:rPr>
              <w:t>years</w:t>
            </w:r>
          </w:p>
        </w:tc>
      </w:tr>
    </w:tbl>
    <w:p w14:paraId="4DB89809" w14:textId="77777777" w:rsidR="005D3415" w:rsidRPr="00206CA1" w:rsidRDefault="005D3415" w:rsidP="00112E6B">
      <w:pPr>
        <w:pStyle w:val="BodyText"/>
        <w:spacing w:after="0" w:line="240" w:lineRule="atLeast"/>
        <w:ind w:firstLine="567"/>
        <w:jc w:val="both"/>
        <w:rPr>
          <w:szCs w:val="22"/>
        </w:rPr>
      </w:pPr>
    </w:p>
    <w:p w14:paraId="43D1B895" w14:textId="3AFC04CF" w:rsidR="00171BE4" w:rsidRPr="005B1D02" w:rsidRDefault="00171BE4" w:rsidP="005B1D02">
      <w:pPr>
        <w:pStyle w:val="ListParagraph"/>
        <w:numPr>
          <w:ilvl w:val="0"/>
          <w:numId w:val="20"/>
        </w:numPr>
        <w:spacing w:line="240" w:lineRule="atLeast"/>
        <w:ind w:left="540" w:right="108" w:hanging="540"/>
        <w:jc w:val="thaiDistribute"/>
        <w:rPr>
          <w:b/>
          <w:bCs/>
          <w:i/>
          <w:iCs/>
          <w:szCs w:val="22"/>
          <w:lang w:val="en-US" w:bidi="th-TH"/>
        </w:rPr>
      </w:pPr>
      <w:r w:rsidRPr="005B1D02">
        <w:rPr>
          <w:b/>
          <w:bCs/>
          <w:i/>
          <w:iCs/>
          <w:szCs w:val="22"/>
          <w:lang w:val="en-US" w:bidi="th-TH"/>
        </w:rPr>
        <w:t>Goodwill</w:t>
      </w:r>
    </w:p>
    <w:p w14:paraId="475911B5" w14:textId="77777777" w:rsidR="00990E2C" w:rsidRPr="00206CA1" w:rsidRDefault="00990E2C" w:rsidP="00990E2C">
      <w:pPr>
        <w:spacing w:line="240" w:lineRule="atLeast"/>
        <w:ind w:left="540"/>
        <w:jc w:val="thaiDistribute"/>
        <w:rPr>
          <w:color w:val="000000"/>
          <w:szCs w:val="22"/>
          <w:lang w:val="en-US" w:bidi="th-TH"/>
        </w:rPr>
      </w:pPr>
    </w:p>
    <w:p w14:paraId="5D4584F3" w14:textId="0E5721E2" w:rsidR="00990E2C" w:rsidRPr="00206CA1" w:rsidRDefault="00990E2C" w:rsidP="00990E2C">
      <w:pPr>
        <w:spacing w:line="240" w:lineRule="atLeast"/>
        <w:ind w:left="540"/>
        <w:jc w:val="thaiDistribute"/>
        <w:rPr>
          <w:color w:val="000000"/>
          <w:szCs w:val="22"/>
          <w:lang w:val="en-US" w:bidi="th-TH"/>
        </w:rPr>
      </w:pPr>
      <w:r w:rsidRPr="00206CA1">
        <w:rPr>
          <w:color w:val="000000"/>
          <w:szCs w:val="22"/>
          <w:lang w:val="en-US" w:bidi="th-TH"/>
        </w:rPr>
        <w:t>Goodwill is measured at cost less accumulated impairment losses.</w:t>
      </w:r>
    </w:p>
    <w:p w14:paraId="71515BE1" w14:textId="4F0A4694" w:rsidR="00BB2BA7" w:rsidRPr="00206CA1" w:rsidRDefault="00BB2BA7" w:rsidP="00990E2C">
      <w:pPr>
        <w:spacing w:line="240" w:lineRule="atLeast"/>
        <w:ind w:left="540"/>
        <w:jc w:val="thaiDistribute"/>
        <w:rPr>
          <w:color w:val="000000"/>
          <w:szCs w:val="22"/>
          <w:lang w:val="en-US" w:bidi="th-TH"/>
        </w:rPr>
      </w:pPr>
    </w:p>
    <w:p w14:paraId="67846BB7" w14:textId="6224DB40" w:rsidR="00112E6B" w:rsidRPr="00206CA1" w:rsidRDefault="00112E6B" w:rsidP="005B1D02">
      <w:pPr>
        <w:pStyle w:val="ListParagraph"/>
        <w:numPr>
          <w:ilvl w:val="0"/>
          <w:numId w:val="20"/>
        </w:numPr>
        <w:spacing w:line="240" w:lineRule="atLeast"/>
        <w:ind w:left="540" w:right="108" w:hanging="540"/>
        <w:jc w:val="thaiDistribute"/>
        <w:rPr>
          <w:szCs w:val="22"/>
        </w:rPr>
      </w:pPr>
      <w:r w:rsidRPr="005B1D02">
        <w:rPr>
          <w:b/>
          <w:bCs/>
          <w:i/>
          <w:iCs/>
          <w:szCs w:val="22"/>
          <w:lang w:val="en-US" w:bidi="th-TH"/>
        </w:rPr>
        <w:t>Intangible assets</w:t>
      </w:r>
    </w:p>
    <w:p w14:paraId="5E254683" w14:textId="77777777" w:rsidR="00112E6B" w:rsidRPr="00206CA1" w:rsidRDefault="00112E6B" w:rsidP="00F4284D">
      <w:pPr>
        <w:pStyle w:val="AccPolicysubhead"/>
        <w:rPr>
          <w:rFonts w:cs="Times New Roman"/>
        </w:rPr>
      </w:pPr>
    </w:p>
    <w:p w14:paraId="45DC6158" w14:textId="77777777" w:rsidR="00112E6B" w:rsidRPr="00206CA1" w:rsidRDefault="00112E6B" w:rsidP="00F4284D">
      <w:pPr>
        <w:pStyle w:val="AccPolicysubhead"/>
        <w:rPr>
          <w:rFonts w:cs="Times New Roman"/>
        </w:rPr>
      </w:pPr>
      <w:r w:rsidRPr="00206CA1">
        <w:rPr>
          <w:rFonts w:cs="Times New Roman"/>
        </w:rPr>
        <w:t>Energy Industry License</w:t>
      </w:r>
    </w:p>
    <w:p w14:paraId="328F5293" w14:textId="77777777" w:rsidR="00112E6B" w:rsidRPr="00206CA1" w:rsidRDefault="00112E6B" w:rsidP="00112E6B">
      <w:pPr>
        <w:spacing w:line="240" w:lineRule="atLeast"/>
        <w:jc w:val="both"/>
        <w:rPr>
          <w:i/>
          <w:iCs/>
          <w:color w:val="000000"/>
          <w:szCs w:val="22"/>
          <w:lang w:val="en-US" w:bidi="th-TH"/>
        </w:rPr>
      </w:pPr>
    </w:p>
    <w:p w14:paraId="3F5F9091" w14:textId="77777777" w:rsidR="00112E6B" w:rsidRPr="00206CA1" w:rsidRDefault="00112E6B" w:rsidP="00112E6B">
      <w:pPr>
        <w:spacing w:line="240" w:lineRule="atLeast"/>
        <w:ind w:left="540"/>
        <w:jc w:val="thaiDistribute"/>
        <w:rPr>
          <w:color w:val="000000"/>
          <w:szCs w:val="22"/>
          <w:lang w:val="en-US" w:bidi="th-TH"/>
        </w:rPr>
      </w:pPr>
      <w:r w:rsidRPr="00206CA1">
        <w:rPr>
          <w:color w:val="000000"/>
          <w:szCs w:val="22"/>
          <w:lang w:val="en-US" w:bidi="th-TH"/>
        </w:rPr>
        <w:t xml:space="preserve">Energy Industry license acquired in a business combination are </w:t>
      </w:r>
      <w:proofErr w:type="spellStart"/>
      <w:r w:rsidRPr="00206CA1">
        <w:rPr>
          <w:color w:val="000000"/>
          <w:szCs w:val="22"/>
          <w:lang w:val="en-US" w:bidi="th-TH"/>
        </w:rPr>
        <w:t>recognised</w:t>
      </w:r>
      <w:proofErr w:type="spellEnd"/>
      <w:r w:rsidRPr="00206CA1">
        <w:rPr>
          <w:color w:val="000000"/>
          <w:szCs w:val="22"/>
          <w:lang w:val="en-US" w:bidi="th-TH"/>
        </w:rPr>
        <w:t xml:space="preserve"> at fair value at the acquisition date. Energy Industry License have a finite useful life and are carried at cost less accumulated </w:t>
      </w:r>
      <w:proofErr w:type="spellStart"/>
      <w:r w:rsidRPr="00206CA1">
        <w:rPr>
          <w:color w:val="000000"/>
          <w:szCs w:val="22"/>
          <w:lang w:val="en-US" w:bidi="th-TH"/>
        </w:rPr>
        <w:t>amortisation</w:t>
      </w:r>
      <w:proofErr w:type="spellEnd"/>
      <w:r w:rsidRPr="00206CA1">
        <w:rPr>
          <w:color w:val="000000"/>
          <w:szCs w:val="22"/>
          <w:lang w:val="en-US" w:bidi="th-TH"/>
        </w:rPr>
        <w:t xml:space="preserve">. </w:t>
      </w:r>
      <w:proofErr w:type="spellStart"/>
      <w:r w:rsidRPr="00206CA1">
        <w:rPr>
          <w:color w:val="000000"/>
          <w:szCs w:val="22"/>
          <w:lang w:val="en-US" w:bidi="th-TH"/>
        </w:rPr>
        <w:t>Amortisation</w:t>
      </w:r>
      <w:proofErr w:type="spellEnd"/>
      <w:r w:rsidRPr="00206CA1">
        <w:rPr>
          <w:color w:val="000000"/>
          <w:szCs w:val="22"/>
          <w:lang w:val="en-US" w:bidi="th-TH"/>
        </w:rPr>
        <w:t xml:space="preserve"> is calculated using the straight-line basis over their estimated useful lives of </w:t>
      </w:r>
      <w:r w:rsidR="00215F1F" w:rsidRPr="00206CA1">
        <w:rPr>
          <w:color w:val="000000"/>
          <w:szCs w:val="22"/>
          <w:lang w:val="en-US" w:bidi="th-TH"/>
        </w:rPr>
        <w:t>25</w:t>
      </w:r>
      <w:r w:rsidRPr="00206CA1">
        <w:rPr>
          <w:color w:val="000000"/>
          <w:szCs w:val="22"/>
          <w:lang w:val="en-US" w:bidi="th-TH"/>
        </w:rPr>
        <w:t xml:space="preserve"> years.</w:t>
      </w:r>
    </w:p>
    <w:p w14:paraId="5039E93C" w14:textId="77777777" w:rsidR="00112E6B" w:rsidRPr="00206CA1" w:rsidRDefault="00112E6B" w:rsidP="00112E6B">
      <w:pPr>
        <w:spacing w:line="240" w:lineRule="atLeast"/>
        <w:jc w:val="both"/>
        <w:rPr>
          <w:i/>
          <w:iCs/>
          <w:color w:val="000000"/>
          <w:szCs w:val="22"/>
          <w:lang w:bidi="th-TH"/>
        </w:rPr>
      </w:pPr>
    </w:p>
    <w:p w14:paraId="58B5857A" w14:textId="77777777" w:rsidR="00112E6B" w:rsidRPr="00206CA1" w:rsidRDefault="00112E6B" w:rsidP="00112E6B">
      <w:pPr>
        <w:spacing w:line="240" w:lineRule="atLeast"/>
        <w:ind w:firstLine="540"/>
        <w:jc w:val="both"/>
        <w:rPr>
          <w:i/>
          <w:iCs/>
          <w:color w:val="000000"/>
          <w:szCs w:val="22"/>
          <w:lang w:val="en-US" w:bidi="th-TH"/>
        </w:rPr>
      </w:pPr>
      <w:r w:rsidRPr="00206CA1">
        <w:rPr>
          <w:i/>
          <w:iCs/>
          <w:color w:val="000000"/>
          <w:szCs w:val="22"/>
          <w:lang w:val="en-US" w:bidi="th-TH"/>
        </w:rPr>
        <w:t xml:space="preserve">Other intangible assets </w:t>
      </w:r>
    </w:p>
    <w:p w14:paraId="46CE7BA0" w14:textId="77777777" w:rsidR="00112E6B" w:rsidRPr="00206CA1" w:rsidRDefault="00112E6B" w:rsidP="008D64FB">
      <w:pPr>
        <w:spacing w:line="240" w:lineRule="atLeast"/>
        <w:ind w:left="540"/>
        <w:jc w:val="thaiDistribute"/>
        <w:rPr>
          <w:color w:val="000000"/>
          <w:szCs w:val="22"/>
          <w:lang w:val="en-US" w:bidi="th-TH"/>
        </w:rPr>
      </w:pPr>
    </w:p>
    <w:p w14:paraId="0DE87FBE" w14:textId="5A4D5738" w:rsidR="008D64FB" w:rsidRPr="00206CA1" w:rsidRDefault="008D64FB" w:rsidP="008D64FB">
      <w:pPr>
        <w:spacing w:line="240" w:lineRule="atLeast"/>
        <w:ind w:left="540"/>
        <w:jc w:val="thaiDistribute"/>
        <w:rPr>
          <w:color w:val="000000"/>
          <w:szCs w:val="22"/>
          <w:lang w:val="en-US" w:bidi="th-TH"/>
        </w:rPr>
      </w:pPr>
      <w:r w:rsidRPr="00206CA1">
        <w:rPr>
          <w:color w:val="000000"/>
          <w:szCs w:val="22"/>
          <w:lang w:val="en-US" w:bidi="th-TH"/>
        </w:rPr>
        <w:t xml:space="preserve">Other intangible assets are measured at cost less accumulated </w:t>
      </w:r>
      <w:proofErr w:type="spellStart"/>
      <w:r w:rsidRPr="00206CA1">
        <w:rPr>
          <w:color w:val="000000"/>
          <w:szCs w:val="22"/>
          <w:lang w:val="en-US" w:bidi="th-TH"/>
        </w:rPr>
        <w:t>amortisation</w:t>
      </w:r>
      <w:proofErr w:type="spellEnd"/>
      <w:r w:rsidRPr="00206CA1">
        <w:rPr>
          <w:color w:val="000000"/>
          <w:szCs w:val="22"/>
          <w:lang w:val="en-US" w:bidi="th-TH"/>
        </w:rPr>
        <w:t xml:space="preserve"> and impairment losses. Subsequent expenditure is </w:t>
      </w:r>
      <w:proofErr w:type="spellStart"/>
      <w:r w:rsidRPr="00206CA1">
        <w:rPr>
          <w:color w:val="000000"/>
          <w:szCs w:val="22"/>
          <w:lang w:val="en-US" w:bidi="th-TH"/>
        </w:rPr>
        <w:t>capitalised</w:t>
      </w:r>
      <w:proofErr w:type="spellEnd"/>
      <w:r w:rsidRPr="00206CA1">
        <w:rPr>
          <w:color w:val="000000"/>
          <w:szCs w:val="22"/>
          <w:lang w:val="en-US" w:bidi="th-TH"/>
        </w:rPr>
        <w:t xml:space="preserve"> only when it will generate the future economic benefits. </w:t>
      </w:r>
      <w:proofErr w:type="spellStart"/>
      <w:r w:rsidRPr="00206CA1">
        <w:rPr>
          <w:color w:val="000000"/>
          <w:szCs w:val="22"/>
          <w:lang w:val="en-US" w:bidi="th-TH"/>
        </w:rPr>
        <w:t>Amortisation</w:t>
      </w:r>
      <w:proofErr w:type="spellEnd"/>
      <w:r w:rsidRPr="00206CA1">
        <w:rPr>
          <w:color w:val="000000"/>
          <w:szCs w:val="22"/>
          <w:lang w:val="en-US" w:bidi="th-TH"/>
        </w:rPr>
        <w:t xml:space="preserve"> is calculated on a straight-line basis over the estimated useful lives of intangible assets and </w:t>
      </w:r>
      <w:proofErr w:type="spellStart"/>
      <w:r w:rsidRPr="00206CA1">
        <w:rPr>
          <w:color w:val="000000"/>
          <w:szCs w:val="22"/>
          <w:lang w:val="en-US" w:bidi="th-TH"/>
        </w:rPr>
        <w:t>recognised</w:t>
      </w:r>
      <w:proofErr w:type="spellEnd"/>
      <w:r w:rsidRPr="00206CA1">
        <w:rPr>
          <w:color w:val="000000"/>
          <w:szCs w:val="22"/>
          <w:lang w:val="en-US" w:bidi="th-TH"/>
        </w:rPr>
        <w:t xml:space="preserve"> in profit or loss. </w:t>
      </w:r>
    </w:p>
    <w:p w14:paraId="20E6A2EA" w14:textId="77777777" w:rsidR="00CB56E8" w:rsidRPr="00206CA1" w:rsidRDefault="00CB56E8" w:rsidP="00112E6B">
      <w:pPr>
        <w:spacing w:line="240" w:lineRule="atLeast"/>
        <w:ind w:left="540"/>
        <w:jc w:val="both"/>
        <w:rPr>
          <w:color w:val="000000"/>
          <w:szCs w:val="22"/>
          <w:lang w:val="en-US" w:bidi="th-TH"/>
        </w:rPr>
      </w:pPr>
    </w:p>
    <w:p w14:paraId="17E1ECAE" w14:textId="77777777" w:rsidR="000276D8" w:rsidRPr="00206CA1" w:rsidRDefault="000276D8" w:rsidP="00112E6B">
      <w:pPr>
        <w:spacing w:line="240" w:lineRule="atLeast"/>
        <w:ind w:left="540"/>
        <w:jc w:val="both"/>
        <w:rPr>
          <w:color w:val="000000"/>
          <w:szCs w:val="22"/>
          <w:lang w:val="en-US" w:bidi="th-TH"/>
        </w:rPr>
      </w:pPr>
      <w:r w:rsidRPr="00206CA1">
        <w:rPr>
          <w:color w:val="000000"/>
          <w:szCs w:val="22"/>
          <w:lang w:val="en-US" w:bidi="th-TH"/>
        </w:rPr>
        <w:t>The estimated useful lives are as follows:</w:t>
      </w:r>
    </w:p>
    <w:p w14:paraId="100955A1" w14:textId="3C881C70" w:rsidR="00112E6B" w:rsidRPr="00206CA1" w:rsidRDefault="00112E6B" w:rsidP="00112E6B">
      <w:pPr>
        <w:spacing w:line="240" w:lineRule="atLeast"/>
        <w:ind w:left="540"/>
        <w:jc w:val="both"/>
        <w:rPr>
          <w:color w:val="000000"/>
          <w:szCs w:val="22"/>
          <w:lang w:val="en-US" w:bidi="th-TH"/>
        </w:rPr>
      </w:pPr>
    </w:p>
    <w:tbl>
      <w:tblPr>
        <w:tblW w:w="7260" w:type="dxa"/>
        <w:tblInd w:w="450" w:type="dxa"/>
        <w:tblLook w:val="0000" w:firstRow="0" w:lastRow="0" w:firstColumn="0" w:lastColumn="0" w:noHBand="0" w:noVBand="0"/>
      </w:tblPr>
      <w:tblGrid>
        <w:gridCol w:w="5390"/>
        <w:gridCol w:w="1195"/>
        <w:gridCol w:w="675"/>
      </w:tblGrid>
      <w:tr w:rsidR="003D706E" w:rsidRPr="00206CA1" w14:paraId="637913F2" w14:textId="77777777" w:rsidTr="00450F1A">
        <w:tc>
          <w:tcPr>
            <w:tcW w:w="5390" w:type="dxa"/>
            <w:vAlign w:val="bottom"/>
          </w:tcPr>
          <w:p w14:paraId="5126BDA8" w14:textId="77777777" w:rsidR="003D706E" w:rsidRPr="00206CA1" w:rsidRDefault="003D706E" w:rsidP="00A044C4">
            <w:pPr>
              <w:spacing w:line="240" w:lineRule="atLeast"/>
              <w:ind w:right="-86"/>
              <w:rPr>
                <w:szCs w:val="22"/>
              </w:rPr>
            </w:pPr>
            <w:r w:rsidRPr="00206CA1">
              <w:rPr>
                <w:color w:val="000000"/>
                <w:szCs w:val="22"/>
                <w:lang w:val="en-US" w:bidi="th-TH"/>
              </w:rPr>
              <w:t>Computer software</w:t>
            </w:r>
          </w:p>
        </w:tc>
        <w:tc>
          <w:tcPr>
            <w:tcW w:w="1195" w:type="dxa"/>
          </w:tcPr>
          <w:p w14:paraId="5646AA66" w14:textId="77777777" w:rsidR="003D706E" w:rsidRPr="00206CA1" w:rsidRDefault="00215F1F" w:rsidP="00450F1A">
            <w:pPr>
              <w:spacing w:line="240" w:lineRule="atLeast"/>
              <w:jc w:val="right"/>
              <w:rPr>
                <w:szCs w:val="22"/>
              </w:rPr>
            </w:pPr>
            <w:r w:rsidRPr="00206CA1">
              <w:rPr>
                <w:color w:val="000000"/>
                <w:szCs w:val="22"/>
                <w:lang w:val="en-US" w:bidi="th-TH"/>
              </w:rPr>
              <w:t>5</w:t>
            </w:r>
            <w:r w:rsidR="003D706E" w:rsidRPr="00206CA1">
              <w:rPr>
                <w:color w:val="000000"/>
                <w:szCs w:val="22"/>
                <w:lang w:val="en-US" w:bidi="th-TH"/>
              </w:rPr>
              <w:t xml:space="preserve"> - </w:t>
            </w:r>
            <w:r w:rsidRPr="00206CA1">
              <w:rPr>
                <w:color w:val="000000"/>
                <w:szCs w:val="22"/>
                <w:lang w:val="en-US" w:bidi="th-TH"/>
              </w:rPr>
              <w:t>10</w:t>
            </w:r>
          </w:p>
        </w:tc>
        <w:tc>
          <w:tcPr>
            <w:tcW w:w="675" w:type="dxa"/>
            <w:vAlign w:val="bottom"/>
          </w:tcPr>
          <w:p w14:paraId="7003F91F" w14:textId="77777777" w:rsidR="003D706E" w:rsidRPr="00206CA1" w:rsidRDefault="003D706E" w:rsidP="00450F1A">
            <w:pPr>
              <w:spacing w:line="240" w:lineRule="atLeast"/>
              <w:ind w:left="-20" w:right="-86"/>
              <w:rPr>
                <w:szCs w:val="22"/>
              </w:rPr>
            </w:pPr>
            <w:r w:rsidRPr="00206CA1">
              <w:rPr>
                <w:szCs w:val="22"/>
              </w:rPr>
              <w:t>years</w:t>
            </w:r>
          </w:p>
        </w:tc>
      </w:tr>
    </w:tbl>
    <w:p w14:paraId="36FF0428" w14:textId="77777777" w:rsidR="003D706E" w:rsidRPr="00206CA1" w:rsidRDefault="003D706E" w:rsidP="00112E6B">
      <w:pPr>
        <w:spacing w:line="240" w:lineRule="atLeast"/>
        <w:ind w:left="540"/>
        <w:jc w:val="both"/>
        <w:rPr>
          <w:color w:val="000000"/>
          <w:szCs w:val="22"/>
          <w:lang w:val="en-US" w:bidi="th-TH"/>
        </w:rPr>
      </w:pPr>
    </w:p>
    <w:p w14:paraId="018F99D4" w14:textId="77777777" w:rsidR="00D60CB1" w:rsidRPr="005B1D02" w:rsidRDefault="00112E6B" w:rsidP="005B1D02">
      <w:pPr>
        <w:pStyle w:val="ListParagraph"/>
        <w:numPr>
          <w:ilvl w:val="0"/>
          <w:numId w:val="20"/>
        </w:numPr>
        <w:spacing w:line="240" w:lineRule="atLeast"/>
        <w:ind w:left="540" w:right="108" w:hanging="540"/>
        <w:jc w:val="thaiDistribute"/>
        <w:rPr>
          <w:b/>
          <w:bCs/>
          <w:i/>
          <w:iCs/>
          <w:szCs w:val="22"/>
          <w:lang w:val="en-US" w:bidi="th-TH"/>
        </w:rPr>
      </w:pPr>
      <w:r w:rsidRPr="005B1D02">
        <w:rPr>
          <w:b/>
          <w:bCs/>
          <w:i/>
          <w:iCs/>
          <w:szCs w:val="22"/>
          <w:lang w:val="en-US" w:bidi="th-TH"/>
        </w:rPr>
        <w:tab/>
      </w:r>
      <w:r w:rsidR="00D60CB1" w:rsidRPr="005B1D02">
        <w:rPr>
          <w:b/>
          <w:bCs/>
          <w:i/>
          <w:iCs/>
          <w:szCs w:val="22"/>
          <w:lang w:val="en-US" w:bidi="th-TH"/>
        </w:rPr>
        <w:t>Leases</w:t>
      </w:r>
    </w:p>
    <w:p w14:paraId="7D0CFC2E" w14:textId="77777777" w:rsidR="00D60CB1" w:rsidRPr="00206CA1" w:rsidRDefault="00D60CB1" w:rsidP="00D60CB1">
      <w:pPr>
        <w:spacing w:line="240" w:lineRule="atLeast"/>
        <w:ind w:left="540"/>
        <w:jc w:val="both"/>
        <w:rPr>
          <w:color w:val="000000"/>
          <w:szCs w:val="22"/>
          <w:lang w:val="en-US" w:bidi="th-TH"/>
        </w:rPr>
      </w:pPr>
    </w:p>
    <w:p w14:paraId="48A0D875" w14:textId="158CA7CC" w:rsidR="00AD4707" w:rsidRPr="00206CA1" w:rsidRDefault="00AD4707" w:rsidP="00AD4707">
      <w:pPr>
        <w:spacing w:line="240" w:lineRule="auto"/>
        <w:ind w:left="540"/>
        <w:jc w:val="thaiDistribute"/>
        <w:rPr>
          <w:szCs w:val="22"/>
        </w:rPr>
      </w:pPr>
      <w:r w:rsidRPr="00206CA1">
        <w:rPr>
          <w:szCs w:val="22"/>
        </w:rPr>
        <w:t xml:space="preserve">At inception of a contract, the Group assesses that a contract is, or contains, a lease when it conveys the right to control the use of an identified asset for </w:t>
      </w:r>
      <w:proofErr w:type="gramStart"/>
      <w:r w:rsidRPr="00206CA1">
        <w:rPr>
          <w:szCs w:val="22"/>
        </w:rPr>
        <w:t>a period of time</w:t>
      </w:r>
      <w:proofErr w:type="gramEnd"/>
      <w:r w:rsidRPr="00206CA1">
        <w:rPr>
          <w:szCs w:val="22"/>
        </w:rPr>
        <w:t xml:space="preserve"> in exchange for consideration.</w:t>
      </w:r>
    </w:p>
    <w:p w14:paraId="00ACAB41" w14:textId="77777777" w:rsidR="00D60CB1" w:rsidRPr="00206CA1" w:rsidRDefault="00D60CB1" w:rsidP="00D60CB1">
      <w:pPr>
        <w:pStyle w:val="BodyText"/>
        <w:spacing w:after="0" w:line="240" w:lineRule="auto"/>
        <w:ind w:left="540"/>
        <w:jc w:val="both"/>
        <w:rPr>
          <w:szCs w:val="22"/>
        </w:rPr>
      </w:pPr>
    </w:p>
    <w:p w14:paraId="5D4E7C4C" w14:textId="1002F296" w:rsidR="00D60CB1" w:rsidRPr="00206CA1" w:rsidRDefault="006D65F7" w:rsidP="006D65F7">
      <w:pPr>
        <w:spacing w:line="240" w:lineRule="auto"/>
        <w:ind w:left="540"/>
        <w:jc w:val="thaiDistribute"/>
        <w:rPr>
          <w:szCs w:val="22"/>
        </w:rPr>
      </w:pPr>
      <w:r w:rsidRPr="00206CA1">
        <w:rPr>
          <w:szCs w:val="22"/>
        </w:rPr>
        <w:t>At commencement or on modification of a contract, the Group</w:t>
      </w:r>
      <w:r w:rsidR="008C2A25" w:rsidRPr="00206CA1">
        <w:rPr>
          <w:rFonts w:cstheme="minorBidi" w:hint="cs"/>
          <w:szCs w:val="28"/>
          <w:cs/>
          <w:lang w:bidi="th-TH"/>
        </w:rPr>
        <w:t xml:space="preserve"> </w:t>
      </w:r>
      <w:r w:rsidRPr="00206CA1">
        <w:rPr>
          <w:szCs w:val="22"/>
        </w:rPr>
        <w:t xml:space="preserve">allocates the consideration in the contract to each lease component </w:t>
      </w:r>
      <w:proofErr w:type="gramStart"/>
      <w:r w:rsidRPr="00206CA1">
        <w:rPr>
          <w:szCs w:val="22"/>
        </w:rPr>
        <w:t>on the basis of</w:t>
      </w:r>
      <w:proofErr w:type="gramEnd"/>
      <w:r w:rsidRPr="00206CA1">
        <w:rPr>
          <w:szCs w:val="22"/>
        </w:rPr>
        <w:t xml:space="preserve"> its relative stand-alone prices of each component.</w:t>
      </w:r>
    </w:p>
    <w:p w14:paraId="1B6BF0CF" w14:textId="77777777" w:rsidR="006D65F7" w:rsidRPr="00206CA1" w:rsidRDefault="006D65F7" w:rsidP="00D60CB1">
      <w:pPr>
        <w:spacing w:line="240" w:lineRule="auto"/>
        <w:rPr>
          <w:szCs w:val="22"/>
        </w:rPr>
      </w:pPr>
    </w:p>
    <w:p w14:paraId="1FAB4F65" w14:textId="45D26504" w:rsidR="00701838" w:rsidRPr="00206CA1" w:rsidRDefault="00701838" w:rsidP="002A76CF">
      <w:pPr>
        <w:spacing w:line="240" w:lineRule="auto"/>
        <w:ind w:left="540"/>
        <w:jc w:val="thaiDistribute"/>
        <w:rPr>
          <w:szCs w:val="22"/>
        </w:rPr>
      </w:pPr>
      <w:r w:rsidRPr="00206CA1">
        <w:rPr>
          <w:szCs w:val="22"/>
        </w:rPr>
        <w:t>The Group recognises a right-of-use asset and a lease liability at the lease commencement date, except for leases of low-value assets and short-term leases which is recognised as an expense on a straight-line basis over the lease term.</w:t>
      </w:r>
    </w:p>
    <w:p w14:paraId="6F002C3A" w14:textId="77777777" w:rsidR="002A76CF" w:rsidRPr="00206CA1" w:rsidRDefault="002A76CF" w:rsidP="002A76CF">
      <w:pPr>
        <w:spacing w:line="240" w:lineRule="auto"/>
        <w:rPr>
          <w:szCs w:val="22"/>
        </w:rPr>
      </w:pPr>
    </w:p>
    <w:p w14:paraId="37FB8300" w14:textId="7AAEC30D" w:rsidR="008C4518" w:rsidRPr="00206CA1" w:rsidRDefault="008C4518" w:rsidP="008C4518">
      <w:pPr>
        <w:pStyle w:val="BodyText"/>
        <w:spacing w:line="240" w:lineRule="auto"/>
        <w:ind w:left="540"/>
        <w:jc w:val="thaiDistribute"/>
        <w:rPr>
          <w:szCs w:val="22"/>
        </w:rPr>
      </w:pPr>
      <w:r w:rsidRPr="00206CA1">
        <w:rPr>
          <w:szCs w:val="22"/>
        </w:rPr>
        <w:t>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 Depreciation is charged to profit or loss on a straight-line method from the commencement date to the end of the lease term.</w:t>
      </w:r>
    </w:p>
    <w:p w14:paraId="0481F538" w14:textId="77777777" w:rsidR="00135702" w:rsidRDefault="00135702">
      <w:pPr>
        <w:spacing w:line="240" w:lineRule="auto"/>
        <w:rPr>
          <w:szCs w:val="22"/>
        </w:rPr>
      </w:pPr>
      <w:r>
        <w:rPr>
          <w:szCs w:val="22"/>
        </w:rPr>
        <w:br w:type="page"/>
      </w:r>
    </w:p>
    <w:p w14:paraId="26C272AB" w14:textId="32190282" w:rsidR="00783BC2" w:rsidRPr="00206CA1" w:rsidRDefault="00783BC2" w:rsidP="00783BC2">
      <w:pPr>
        <w:pStyle w:val="BodyText"/>
        <w:spacing w:line="240" w:lineRule="auto"/>
        <w:ind w:left="540"/>
        <w:jc w:val="thaiDistribute"/>
        <w:rPr>
          <w:szCs w:val="22"/>
        </w:rPr>
      </w:pPr>
      <w:r w:rsidRPr="00206CA1">
        <w:rPr>
          <w:szCs w:val="22"/>
        </w:rPr>
        <w:lastRenderedPageBreak/>
        <w:t>The lease liability is initially measured at the present value of all lease payments that shall be paid under the lease. The Group uses the Group’s incremental borrowing rate to discount the lease payments to the present value.</w:t>
      </w:r>
      <w:r w:rsidRPr="00206CA1">
        <w:rPr>
          <w:szCs w:val="22"/>
          <w:cs/>
          <w:lang w:bidi="th-TH"/>
        </w:rPr>
        <w:t xml:space="preserve"> </w:t>
      </w:r>
      <w:r w:rsidRPr="00206CA1">
        <w:rPr>
          <w:szCs w:val="22"/>
        </w:rPr>
        <w:t>The Group determines its incremental borrowing rate by obtaining interest rates from various external financing sources and makes certain adjustments to reflect the terms of the lease and type of the asset leased.</w:t>
      </w:r>
    </w:p>
    <w:p w14:paraId="03E565D2" w14:textId="156E31EF" w:rsidR="00603AB4" w:rsidRPr="00206CA1" w:rsidRDefault="009D1E52" w:rsidP="009D1E52">
      <w:pPr>
        <w:pStyle w:val="BodyText"/>
        <w:spacing w:line="240" w:lineRule="auto"/>
        <w:ind w:left="540"/>
        <w:jc w:val="thaiDistribute"/>
        <w:rPr>
          <w:szCs w:val="22"/>
        </w:rPr>
      </w:pPr>
      <w:r w:rsidRPr="00206CA1">
        <w:rPr>
          <w:szCs w:val="22"/>
        </w:rPr>
        <w:t>The lease liability is measured at amortised cost using the effective interest method. It is remeasured when there is a lease modification. When the lease liability is remeasured, a corresponding adjustment is made to the carrying amount of the right-of-use asset or is recorded in profit or loss if the carrying amount of the right-of-use asset has been reduced to zero.</w:t>
      </w:r>
    </w:p>
    <w:p w14:paraId="0CA4EAD7" w14:textId="77777777" w:rsidR="00112E6B" w:rsidRPr="005B1D02" w:rsidRDefault="00112E6B" w:rsidP="005B1D02">
      <w:pPr>
        <w:pStyle w:val="ListParagraph"/>
        <w:numPr>
          <w:ilvl w:val="0"/>
          <w:numId w:val="20"/>
        </w:numPr>
        <w:spacing w:line="240" w:lineRule="atLeast"/>
        <w:ind w:left="540" w:right="108" w:hanging="540"/>
        <w:jc w:val="thaiDistribute"/>
        <w:rPr>
          <w:b/>
          <w:bCs/>
          <w:i/>
          <w:iCs/>
          <w:szCs w:val="22"/>
          <w:lang w:val="en-US" w:bidi="th-TH"/>
        </w:rPr>
      </w:pPr>
      <w:r w:rsidRPr="005B1D02">
        <w:rPr>
          <w:b/>
          <w:bCs/>
          <w:i/>
          <w:iCs/>
          <w:szCs w:val="22"/>
          <w:lang w:val="en-US" w:bidi="th-TH"/>
        </w:rPr>
        <w:t>Impairment</w:t>
      </w:r>
      <w:r w:rsidR="00D5568D" w:rsidRPr="005B1D02">
        <w:rPr>
          <w:b/>
          <w:bCs/>
          <w:i/>
          <w:iCs/>
          <w:szCs w:val="22"/>
          <w:lang w:val="en-US" w:bidi="th-TH"/>
        </w:rPr>
        <w:t xml:space="preserve"> of non-financial assets</w:t>
      </w:r>
    </w:p>
    <w:p w14:paraId="2DD2027D" w14:textId="77777777" w:rsidR="00112E6B" w:rsidRPr="00206CA1" w:rsidRDefault="00112E6B" w:rsidP="00112E6B">
      <w:pPr>
        <w:pStyle w:val="BodyText"/>
        <w:spacing w:after="0" w:line="240" w:lineRule="atLeast"/>
        <w:ind w:left="540"/>
        <w:jc w:val="both"/>
        <w:rPr>
          <w:szCs w:val="22"/>
        </w:rPr>
      </w:pPr>
    </w:p>
    <w:p w14:paraId="0D0A0F07" w14:textId="5270AFD6" w:rsidR="004E47BC" w:rsidRPr="00206CA1" w:rsidRDefault="004E47BC" w:rsidP="004E47BC">
      <w:pPr>
        <w:pStyle w:val="BodyText"/>
        <w:spacing w:after="0" w:line="240" w:lineRule="auto"/>
        <w:ind w:left="547"/>
        <w:jc w:val="both"/>
        <w:rPr>
          <w:szCs w:val="22"/>
        </w:rPr>
      </w:pPr>
      <w:r w:rsidRPr="00206CA1">
        <w:rPr>
          <w:szCs w:val="22"/>
        </w:rPr>
        <w:t>The carrying amounts of the Group’s assets are reviewed at each reporting date to determine whether there is any indication of impairment. If any such indication exists, the assets’ recoverable amounts are estimated. For goodwill, the recoverable amount is estimated each year at the same time.</w:t>
      </w:r>
    </w:p>
    <w:p w14:paraId="25F77F5C" w14:textId="77777777" w:rsidR="00D5568D" w:rsidRPr="00206CA1" w:rsidRDefault="00D5568D" w:rsidP="00D5568D">
      <w:pPr>
        <w:pStyle w:val="BodyText"/>
        <w:spacing w:after="0" w:line="240" w:lineRule="auto"/>
        <w:ind w:left="540"/>
        <w:jc w:val="both"/>
        <w:rPr>
          <w:szCs w:val="22"/>
        </w:rPr>
      </w:pPr>
    </w:p>
    <w:p w14:paraId="2DB8F04B" w14:textId="3AAD69DE" w:rsidR="00D5568D" w:rsidRPr="00206CA1" w:rsidRDefault="00A76A4B" w:rsidP="00A76A4B">
      <w:pPr>
        <w:pStyle w:val="BodyText"/>
        <w:spacing w:after="0" w:line="240" w:lineRule="auto"/>
        <w:ind w:left="547"/>
        <w:jc w:val="both"/>
        <w:rPr>
          <w:szCs w:val="22"/>
        </w:rPr>
      </w:pPr>
      <w:r w:rsidRPr="00206CA1">
        <w:rPr>
          <w:szCs w:val="22"/>
        </w:rPr>
        <w:t>An impairment loss is recognised in profit or loss if the carrying amount of an asset or its cash-generating unit exceeds its recoverable amount.</w:t>
      </w:r>
    </w:p>
    <w:p w14:paraId="0E3DF43A" w14:textId="77777777" w:rsidR="00A76A4B" w:rsidRPr="00206CA1" w:rsidRDefault="00A76A4B" w:rsidP="0007779B">
      <w:pPr>
        <w:pStyle w:val="BodyText"/>
        <w:spacing w:after="0" w:line="240" w:lineRule="auto"/>
        <w:ind w:left="547"/>
        <w:jc w:val="both"/>
        <w:rPr>
          <w:szCs w:val="22"/>
        </w:rPr>
      </w:pPr>
    </w:p>
    <w:p w14:paraId="5A0F1B2C" w14:textId="538E1FCB" w:rsidR="00D5568D" w:rsidRPr="00206CA1" w:rsidRDefault="0007779B" w:rsidP="0007779B">
      <w:pPr>
        <w:pStyle w:val="BodyText"/>
        <w:spacing w:after="0" w:line="240" w:lineRule="auto"/>
        <w:ind w:left="547"/>
        <w:jc w:val="both"/>
        <w:rPr>
          <w:szCs w:val="22"/>
        </w:rPr>
      </w:pPr>
      <w:r w:rsidRPr="00206CA1">
        <w:rPr>
          <w:szCs w:val="22"/>
        </w:rPr>
        <w:t>The recoverable amount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w:t>
      </w:r>
      <w:r w:rsidR="00263F74" w:rsidRPr="00206CA1">
        <w:rPr>
          <w:szCs w:val="22"/>
        </w:rPr>
        <w:t xml:space="preserve"> For an asset that does not generate cash inflows largely independent of those from other assets, the recoverable amount is determined for the cash-generating unit to which the asset belongs.</w:t>
      </w:r>
    </w:p>
    <w:p w14:paraId="109258BB" w14:textId="77777777" w:rsidR="00FB2C8F" w:rsidRPr="00206CA1" w:rsidRDefault="00FB2C8F" w:rsidP="00D5568D">
      <w:pPr>
        <w:pStyle w:val="BodyText"/>
        <w:shd w:val="clear" w:color="auto" w:fill="FFFFFF"/>
        <w:spacing w:after="0" w:line="240" w:lineRule="auto"/>
        <w:ind w:left="540"/>
        <w:jc w:val="both"/>
        <w:rPr>
          <w:bCs/>
          <w:szCs w:val="22"/>
        </w:rPr>
      </w:pPr>
    </w:p>
    <w:p w14:paraId="0E1C7EAC" w14:textId="6E15FDB0" w:rsidR="00D5568D" w:rsidRPr="00206CA1" w:rsidRDefault="00F97A68" w:rsidP="00F97A68">
      <w:pPr>
        <w:pStyle w:val="BodyText"/>
        <w:spacing w:after="0" w:line="240" w:lineRule="auto"/>
        <w:ind w:left="547"/>
        <w:jc w:val="both"/>
        <w:rPr>
          <w:szCs w:val="22"/>
        </w:rPr>
      </w:pPr>
      <w:r w:rsidRPr="00206CA1">
        <w:rPr>
          <w:szCs w:val="22"/>
        </w:rPr>
        <w:t>Impairment losses of assets recognised in prior periods is reversed if there has been a change in the estimates used to determine the recoverable amount. An impairment loss in respect of goodwill is not reversed. An impairment loss is reversed only to the extent that the asset’s carrying amount does not exceed the carrying amount that would have been determined, net of depreciation or amortisation, if no impairment loss had been recognised.</w:t>
      </w:r>
    </w:p>
    <w:p w14:paraId="76344B7F" w14:textId="29A52577" w:rsidR="002511B5" w:rsidRPr="00206CA1" w:rsidRDefault="002511B5">
      <w:pPr>
        <w:spacing w:line="240" w:lineRule="auto"/>
        <w:rPr>
          <w:b/>
          <w:i/>
          <w:szCs w:val="22"/>
        </w:rPr>
      </w:pPr>
    </w:p>
    <w:p w14:paraId="276C1357" w14:textId="77777777" w:rsidR="00112E6B" w:rsidRPr="005B1D02" w:rsidRDefault="009B5C3F" w:rsidP="005B1D02">
      <w:pPr>
        <w:pStyle w:val="ListParagraph"/>
        <w:numPr>
          <w:ilvl w:val="0"/>
          <w:numId w:val="20"/>
        </w:numPr>
        <w:spacing w:line="240" w:lineRule="atLeast"/>
        <w:ind w:left="540" w:right="108" w:hanging="540"/>
        <w:jc w:val="thaiDistribute"/>
        <w:rPr>
          <w:b/>
          <w:bCs/>
          <w:i/>
          <w:iCs/>
          <w:szCs w:val="22"/>
          <w:lang w:val="en-US" w:bidi="th-TH"/>
        </w:rPr>
      </w:pPr>
      <w:r w:rsidRPr="005B1D02">
        <w:rPr>
          <w:b/>
          <w:bCs/>
          <w:i/>
          <w:iCs/>
          <w:szCs w:val="22"/>
          <w:lang w:val="en-US" w:bidi="th-TH"/>
        </w:rPr>
        <w:tab/>
      </w:r>
      <w:r w:rsidR="00112E6B" w:rsidRPr="005B1D02">
        <w:rPr>
          <w:b/>
          <w:bCs/>
          <w:i/>
          <w:iCs/>
          <w:szCs w:val="22"/>
          <w:lang w:val="en-US" w:bidi="th-TH"/>
        </w:rPr>
        <w:t xml:space="preserve">Employee benefits </w:t>
      </w:r>
    </w:p>
    <w:p w14:paraId="782EBF0D" w14:textId="77777777" w:rsidR="00112E6B" w:rsidRPr="00206CA1" w:rsidRDefault="00112E6B" w:rsidP="00F4284D">
      <w:pPr>
        <w:pStyle w:val="AccPolicysubhead"/>
        <w:rPr>
          <w:rFonts w:cs="Times New Roman"/>
        </w:rPr>
      </w:pPr>
    </w:p>
    <w:p w14:paraId="34645CBF" w14:textId="77777777" w:rsidR="00112E6B" w:rsidRPr="00206CA1" w:rsidRDefault="00112E6B" w:rsidP="00F4284D">
      <w:pPr>
        <w:pStyle w:val="AccPolicysubhead"/>
        <w:rPr>
          <w:rFonts w:cs="Times New Roman"/>
        </w:rPr>
      </w:pPr>
      <w:r w:rsidRPr="00206CA1">
        <w:rPr>
          <w:rFonts w:cs="Times New Roman"/>
        </w:rPr>
        <w:t>Defined contribution plans</w:t>
      </w:r>
    </w:p>
    <w:p w14:paraId="0946CB28" w14:textId="77777777" w:rsidR="00112E6B" w:rsidRPr="00206CA1" w:rsidRDefault="00112E6B" w:rsidP="00112E6B">
      <w:pPr>
        <w:autoSpaceDE w:val="0"/>
        <w:autoSpaceDN w:val="0"/>
        <w:adjustRightInd w:val="0"/>
        <w:spacing w:line="240" w:lineRule="atLeast"/>
        <w:jc w:val="both"/>
        <w:rPr>
          <w:color w:val="000000"/>
          <w:szCs w:val="22"/>
          <w:lang w:val="en-US" w:bidi="th-TH"/>
        </w:rPr>
      </w:pPr>
    </w:p>
    <w:p w14:paraId="36486777" w14:textId="6B7051ED" w:rsidR="00112E6B" w:rsidRPr="00206CA1" w:rsidRDefault="00B24BDD" w:rsidP="00B24BDD">
      <w:pPr>
        <w:pStyle w:val="BodyText"/>
        <w:spacing w:after="0" w:line="240" w:lineRule="atLeast"/>
        <w:ind w:left="540"/>
        <w:jc w:val="both"/>
        <w:rPr>
          <w:color w:val="000000"/>
          <w:szCs w:val="22"/>
          <w:lang w:val="en-US" w:bidi="th-TH"/>
        </w:rPr>
      </w:pPr>
      <w:r w:rsidRPr="00206CA1">
        <w:rPr>
          <w:color w:val="000000"/>
          <w:szCs w:val="22"/>
          <w:lang w:val="en-US" w:bidi="th-TH"/>
        </w:rPr>
        <w:t>Obligations for contributions to the Group’s provident funds are expensed as the related service is provided.</w:t>
      </w:r>
    </w:p>
    <w:p w14:paraId="529048FF" w14:textId="77777777" w:rsidR="00B24BDD" w:rsidRPr="00206CA1" w:rsidRDefault="00B24BDD" w:rsidP="00B24BDD">
      <w:pPr>
        <w:pStyle w:val="BodyText"/>
        <w:spacing w:after="0" w:line="240" w:lineRule="atLeast"/>
        <w:ind w:left="540"/>
        <w:jc w:val="both"/>
        <w:rPr>
          <w:color w:val="000000"/>
          <w:szCs w:val="22"/>
          <w:lang w:val="en-US" w:bidi="th-TH"/>
        </w:rPr>
      </w:pPr>
    </w:p>
    <w:p w14:paraId="12B5FF40" w14:textId="77777777" w:rsidR="00112E6B" w:rsidRPr="00206CA1" w:rsidRDefault="00112E6B" w:rsidP="00F4284D">
      <w:pPr>
        <w:pStyle w:val="AccPolicysubhead"/>
        <w:rPr>
          <w:rFonts w:cs="Times New Roman"/>
        </w:rPr>
      </w:pPr>
      <w:r w:rsidRPr="00206CA1">
        <w:rPr>
          <w:rFonts w:cs="Times New Roman"/>
        </w:rPr>
        <w:t>Defined benefit plans</w:t>
      </w:r>
    </w:p>
    <w:p w14:paraId="6B0DE482" w14:textId="77777777" w:rsidR="00112E6B" w:rsidRPr="00206CA1" w:rsidRDefault="00112E6B" w:rsidP="00F4284D">
      <w:pPr>
        <w:pStyle w:val="AccPolicysubhead"/>
        <w:rPr>
          <w:rFonts w:cs="Times New Roman"/>
        </w:rPr>
      </w:pPr>
    </w:p>
    <w:p w14:paraId="3037A570" w14:textId="7A9E5884" w:rsidR="00112E6B" w:rsidRPr="00206CA1" w:rsidRDefault="0042144F" w:rsidP="00112E6B">
      <w:pPr>
        <w:pStyle w:val="BodyText"/>
        <w:spacing w:after="0" w:line="240" w:lineRule="atLeast"/>
        <w:ind w:left="540"/>
        <w:jc w:val="both"/>
        <w:rPr>
          <w:color w:val="000000"/>
          <w:szCs w:val="22"/>
          <w:lang w:val="en-US" w:bidi="th-TH"/>
        </w:rPr>
      </w:pPr>
      <w:r w:rsidRPr="00206CA1">
        <w:rPr>
          <w:color w:val="000000"/>
          <w:szCs w:val="22"/>
          <w:lang w:val="en-US" w:bidi="th-TH"/>
        </w:rPr>
        <w:t xml:space="preserve">The Group’s net obligation in respect of defined benefit plans is calculated by estimating the amount of future benefit that employees have earned in the current and prior periods. The defined benefit obligations </w:t>
      </w:r>
      <w:proofErr w:type="gramStart"/>
      <w:r w:rsidRPr="00206CA1">
        <w:rPr>
          <w:color w:val="000000"/>
          <w:szCs w:val="22"/>
          <w:lang w:val="en-US" w:bidi="th-TH"/>
        </w:rPr>
        <w:t>is</w:t>
      </w:r>
      <w:proofErr w:type="gramEnd"/>
      <w:r w:rsidRPr="00206CA1">
        <w:rPr>
          <w:color w:val="000000"/>
          <w:szCs w:val="22"/>
          <w:lang w:val="en-US" w:bidi="th-TH"/>
        </w:rPr>
        <w:t xml:space="preserve"> discounted to the present value, which performed every 3 years by a qualified actuary using the projected unit credit method.</w:t>
      </w:r>
    </w:p>
    <w:p w14:paraId="247DAEB4" w14:textId="52A5802A" w:rsidR="0042144F" w:rsidRPr="00206CA1" w:rsidRDefault="0042144F" w:rsidP="00112E6B">
      <w:pPr>
        <w:pStyle w:val="BodyText"/>
        <w:spacing w:after="0" w:line="240" w:lineRule="atLeast"/>
        <w:ind w:left="540"/>
        <w:jc w:val="both"/>
        <w:rPr>
          <w:color w:val="000000"/>
          <w:szCs w:val="22"/>
          <w:lang w:val="en-US" w:bidi="th-TH"/>
        </w:rPr>
      </w:pPr>
    </w:p>
    <w:p w14:paraId="61D28729" w14:textId="6AEAF1FB" w:rsidR="00112E6B" w:rsidRPr="00206CA1" w:rsidRDefault="002D5F0B" w:rsidP="00112E6B">
      <w:pPr>
        <w:pStyle w:val="BodyText"/>
        <w:spacing w:after="0" w:line="240" w:lineRule="atLeast"/>
        <w:ind w:left="540"/>
        <w:jc w:val="both"/>
        <w:rPr>
          <w:szCs w:val="22"/>
          <w:lang w:val="en-US" w:bidi="th-TH"/>
        </w:rPr>
      </w:pPr>
      <w:r w:rsidRPr="00206CA1">
        <w:rPr>
          <w:szCs w:val="22"/>
          <w:lang w:val="en-US" w:bidi="th-TH"/>
        </w:rPr>
        <w:t xml:space="preserve">Remeasurements of the net defined benefit liability, actuarial gain or loss are </w:t>
      </w:r>
      <w:proofErr w:type="spellStart"/>
      <w:r w:rsidRPr="00206CA1">
        <w:rPr>
          <w:szCs w:val="22"/>
          <w:lang w:val="en-US" w:bidi="th-TH"/>
        </w:rPr>
        <w:t>recognised</w:t>
      </w:r>
      <w:proofErr w:type="spellEnd"/>
      <w:r w:rsidRPr="00206CA1">
        <w:rPr>
          <w:szCs w:val="22"/>
          <w:lang w:val="en-US" w:bidi="th-TH"/>
        </w:rPr>
        <w:t xml:space="preserve"> immediately in OCI. The Group determines the interest expense on the net defined benefit liability for the period by applying the discount rate used to measure the defined benefit obligation at the beginning of the annual period, </w:t>
      </w:r>
      <w:proofErr w:type="gramStart"/>
      <w:r w:rsidRPr="00206CA1">
        <w:rPr>
          <w:szCs w:val="22"/>
          <w:lang w:val="en-US" w:bidi="th-TH"/>
        </w:rPr>
        <w:t>taking into account</w:t>
      </w:r>
      <w:proofErr w:type="gramEnd"/>
      <w:r w:rsidRPr="00206CA1">
        <w:rPr>
          <w:szCs w:val="22"/>
          <w:lang w:val="en-US" w:bidi="th-TH"/>
        </w:rPr>
        <w:t xml:space="preserve"> any changes in the net defined benefit liability during the period as a result of contributions and benefit payments. Net interest expense and other expenses related to defined benefit plans are </w:t>
      </w:r>
      <w:proofErr w:type="spellStart"/>
      <w:r w:rsidRPr="00206CA1">
        <w:rPr>
          <w:szCs w:val="22"/>
          <w:lang w:val="en-US" w:bidi="th-TH"/>
        </w:rPr>
        <w:t>recognised</w:t>
      </w:r>
      <w:proofErr w:type="spellEnd"/>
      <w:r w:rsidRPr="00206CA1">
        <w:rPr>
          <w:szCs w:val="22"/>
          <w:lang w:val="en-US" w:bidi="th-TH"/>
        </w:rPr>
        <w:t xml:space="preserve"> in profit or loss.</w:t>
      </w:r>
    </w:p>
    <w:p w14:paraId="6498290D" w14:textId="77777777" w:rsidR="00112E6B" w:rsidRPr="00206CA1" w:rsidRDefault="00112E6B" w:rsidP="00112E6B">
      <w:pPr>
        <w:pStyle w:val="BodyText"/>
        <w:spacing w:after="0" w:line="240" w:lineRule="atLeast"/>
        <w:ind w:left="540"/>
        <w:jc w:val="both"/>
        <w:rPr>
          <w:szCs w:val="22"/>
          <w:lang w:val="en-US" w:bidi="th-TH"/>
        </w:rPr>
      </w:pPr>
    </w:p>
    <w:p w14:paraId="747E8D6B" w14:textId="11A770E4" w:rsidR="00112E6B" w:rsidRPr="00206CA1" w:rsidRDefault="00561476" w:rsidP="00561476">
      <w:pPr>
        <w:pStyle w:val="BodyText"/>
        <w:spacing w:after="0" w:line="240" w:lineRule="atLeast"/>
        <w:ind w:left="540"/>
        <w:jc w:val="both"/>
        <w:rPr>
          <w:szCs w:val="22"/>
          <w:lang w:val="en-US" w:bidi="th-TH"/>
        </w:rPr>
      </w:pPr>
      <w:r w:rsidRPr="00206CA1">
        <w:rPr>
          <w:szCs w:val="22"/>
          <w:lang w:val="en-US" w:bidi="th-TH"/>
        </w:rPr>
        <w:lastRenderedPageBreak/>
        <w:t xml:space="preserve">When the benefits of a plan are changed or when a plan is curtailed, the resulting change in benefit that relates to past service or the gain or loss on curtailment is </w:t>
      </w:r>
      <w:proofErr w:type="spellStart"/>
      <w:r w:rsidRPr="00206CA1">
        <w:rPr>
          <w:szCs w:val="22"/>
          <w:lang w:val="en-US" w:bidi="th-TH"/>
        </w:rPr>
        <w:t>recognised</w:t>
      </w:r>
      <w:proofErr w:type="spellEnd"/>
      <w:r w:rsidRPr="00206CA1">
        <w:rPr>
          <w:szCs w:val="22"/>
          <w:lang w:val="en-US" w:bidi="th-TH"/>
        </w:rPr>
        <w:t xml:space="preserve"> immediately in profit or loss. The Group </w:t>
      </w:r>
      <w:proofErr w:type="spellStart"/>
      <w:r w:rsidRPr="00206CA1">
        <w:rPr>
          <w:szCs w:val="22"/>
          <w:lang w:val="en-US" w:bidi="th-TH"/>
        </w:rPr>
        <w:t>recognises</w:t>
      </w:r>
      <w:proofErr w:type="spellEnd"/>
      <w:r w:rsidRPr="00206CA1">
        <w:rPr>
          <w:szCs w:val="22"/>
          <w:lang w:val="en-US" w:bidi="th-TH"/>
        </w:rPr>
        <w:t xml:space="preserve"> gains and losses on the settlement of a defined benefit plan when the settlement occurs.</w:t>
      </w:r>
    </w:p>
    <w:p w14:paraId="3EE76A8B" w14:textId="586E2D30" w:rsidR="00561476" w:rsidRPr="00206CA1" w:rsidRDefault="00561476" w:rsidP="00561476">
      <w:pPr>
        <w:pStyle w:val="BodyText"/>
        <w:spacing w:after="0" w:line="240" w:lineRule="atLeast"/>
        <w:ind w:left="540"/>
        <w:jc w:val="both"/>
        <w:rPr>
          <w:szCs w:val="22"/>
          <w:lang w:val="en-US" w:bidi="th-TH"/>
        </w:rPr>
      </w:pPr>
    </w:p>
    <w:p w14:paraId="15C8616F" w14:textId="11E0C6B3" w:rsidR="00561476" w:rsidRPr="00206CA1" w:rsidRDefault="009D2C8C" w:rsidP="00561476">
      <w:pPr>
        <w:pStyle w:val="BodyText"/>
        <w:spacing w:after="0" w:line="240" w:lineRule="atLeast"/>
        <w:ind w:left="540"/>
        <w:jc w:val="both"/>
        <w:rPr>
          <w:szCs w:val="22"/>
          <w:lang w:val="en-US" w:bidi="th-TH"/>
        </w:rPr>
      </w:pPr>
      <w:r w:rsidRPr="00206CA1">
        <w:rPr>
          <w:szCs w:val="22"/>
          <w:lang w:val="en-US" w:bidi="th-TH"/>
        </w:rPr>
        <w:t xml:space="preserve">The Group’s net obligation in respect of long-term employee benefits is the amount of future benefit that employees have earned in return for their service in the current and prior periods. That benefit is discounted to determine its present value. Remeasurements are </w:t>
      </w:r>
      <w:proofErr w:type="spellStart"/>
      <w:r w:rsidRPr="00206CA1">
        <w:rPr>
          <w:szCs w:val="22"/>
          <w:lang w:val="en-US" w:bidi="th-TH"/>
        </w:rPr>
        <w:t>recognised</w:t>
      </w:r>
      <w:proofErr w:type="spellEnd"/>
      <w:r w:rsidRPr="00206CA1">
        <w:rPr>
          <w:szCs w:val="22"/>
          <w:lang w:val="en-US" w:bidi="th-TH"/>
        </w:rPr>
        <w:t xml:space="preserve"> in profit or loss in the period in which they arise.</w:t>
      </w:r>
    </w:p>
    <w:p w14:paraId="77336943" w14:textId="0A5A1DF0" w:rsidR="00304199" w:rsidRPr="00206CA1" w:rsidRDefault="00304199" w:rsidP="00561476">
      <w:pPr>
        <w:pStyle w:val="BodyText"/>
        <w:spacing w:after="0" w:line="240" w:lineRule="atLeast"/>
        <w:ind w:left="540"/>
        <w:jc w:val="both"/>
        <w:rPr>
          <w:szCs w:val="22"/>
          <w:lang w:val="en-US" w:bidi="th-TH"/>
        </w:rPr>
      </w:pPr>
    </w:p>
    <w:p w14:paraId="3E3B378F" w14:textId="7E5C0BCD" w:rsidR="00304199" w:rsidRPr="00206CA1" w:rsidRDefault="003976DC" w:rsidP="00561476">
      <w:pPr>
        <w:pStyle w:val="BodyText"/>
        <w:spacing w:after="0" w:line="240" w:lineRule="atLeast"/>
        <w:ind w:left="540"/>
        <w:jc w:val="both"/>
        <w:rPr>
          <w:szCs w:val="22"/>
          <w:lang w:val="en-US" w:bidi="th-TH"/>
        </w:rPr>
      </w:pPr>
      <w:r w:rsidRPr="00206CA1">
        <w:rPr>
          <w:szCs w:val="22"/>
          <w:lang w:val="en-US" w:bidi="th-TH"/>
        </w:rPr>
        <w:t>Termination benefits are expensed at the earlier of when the Group can no longer withdraw the offer of those benefits and when the Group recognizes costs for a restructuring. If benefits are not expected to be settled wholly within 12 months of the end of the reporting period, then they are discounted.</w:t>
      </w:r>
    </w:p>
    <w:p w14:paraId="37B8FBC7" w14:textId="2C3DBB0C" w:rsidR="00561476" w:rsidRPr="00206CA1" w:rsidRDefault="00561476" w:rsidP="00561476">
      <w:pPr>
        <w:pStyle w:val="BodyText"/>
        <w:spacing w:after="0" w:line="240" w:lineRule="atLeast"/>
        <w:ind w:left="540"/>
        <w:jc w:val="both"/>
        <w:rPr>
          <w:szCs w:val="22"/>
          <w:lang w:val="en-US" w:bidi="th-TH"/>
        </w:rPr>
      </w:pPr>
    </w:p>
    <w:p w14:paraId="573D93B3" w14:textId="661B928D" w:rsidR="003976DC" w:rsidRPr="00206CA1" w:rsidRDefault="00A84782" w:rsidP="00561476">
      <w:pPr>
        <w:pStyle w:val="BodyText"/>
        <w:spacing w:after="0" w:line="240" w:lineRule="atLeast"/>
        <w:ind w:left="540"/>
        <w:jc w:val="both"/>
        <w:rPr>
          <w:szCs w:val="22"/>
          <w:lang w:val="en-US" w:bidi="th-TH"/>
        </w:rPr>
      </w:pPr>
      <w:r w:rsidRPr="00206CA1">
        <w:rPr>
          <w:szCs w:val="22"/>
          <w:lang w:val="en-US" w:bidi="th-TH"/>
        </w:rPr>
        <w:t xml:space="preserve">Short-term employee benefits are expensed as the related service is provided. A liability is </w:t>
      </w:r>
      <w:proofErr w:type="spellStart"/>
      <w:r w:rsidRPr="00206CA1">
        <w:rPr>
          <w:szCs w:val="22"/>
          <w:lang w:val="en-US" w:bidi="th-TH"/>
        </w:rPr>
        <w:t>recognised</w:t>
      </w:r>
      <w:proofErr w:type="spellEnd"/>
      <w:r w:rsidRPr="00206CA1">
        <w:rPr>
          <w:szCs w:val="22"/>
          <w:lang w:val="en-US" w:bidi="th-TH"/>
        </w:rPr>
        <w:t xml:space="preserve"> for the amount expected to be paid if the Group has a present legal or constructive obligation to pay this amount </w:t>
      </w:r>
      <w:proofErr w:type="gramStart"/>
      <w:r w:rsidRPr="00206CA1">
        <w:rPr>
          <w:szCs w:val="22"/>
          <w:lang w:val="en-US" w:bidi="th-TH"/>
        </w:rPr>
        <w:t>as a result of</w:t>
      </w:r>
      <w:proofErr w:type="gramEnd"/>
      <w:r w:rsidRPr="00206CA1">
        <w:rPr>
          <w:szCs w:val="22"/>
          <w:lang w:val="en-US" w:bidi="th-TH"/>
        </w:rPr>
        <w:t xml:space="preserve"> past service provided by the employee and the obligation can be estimated reliably.</w:t>
      </w:r>
    </w:p>
    <w:p w14:paraId="67EABB26" w14:textId="77777777" w:rsidR="00FB2C8F" w:rsidRPr="00206CA1" w:rsidRDefault="00FB2C8F" w:rsidP="00F4284D">
      <w:pPr>
        <w:pStyle w:val="AccPolicyalternative"/>
        <w:rPr>
          <w:rFonts w:cs="Times New Roman"/>
        </w:rPr>
      </w:pPr>
    </w:p>
    <w:p w14:paraId="331A9432" w14:textId="77777777" w:rsidR="00112E6B" w:rsidRPr="005B1D02" w:rsidRDefault="00112E6B" w:rsidP="005B1D02">
      <w:pPr>
        <w:pStyle w:val="ListParagraph"/>
        <w:numPr>
          <w:ilvl w:val="0"/>
          <w:numId w:val="20"/>
        </w:numPr>
        <w:spacing w:line="240" w:lineRule="atLeast"/>
        <w:ind w:left="540" w:right="108" w:hanging="540"/>
        <w:jc w:val="thaiDistribute"/>
        <w:rPr>
          <w:b/>
          <w:bCs/>
          <w:i/>
          <w:iCs/>
          <w:szCs w:val="22"/>
          <w:lang w:val="en-US" w:bidi="th-TH"/>
        </w:rPr>
      </w:pPr>
      <w:r w:rsidRPr="005B1D02">
        <w:rPr>
          <w:b/>
          <w:bCs/>
          <w:i/>
          <w:iCs/>
          <w:szCs w:val="22"/>
          <w:lang w:val="en-US" w:bidi="th-TH"/>
        </w:rPr>
        <w:tab/>
        <w:t xml:space="preserve">Provisions </w:t>
      </w:r>
    </w:p>
    <w:p w14:paraId="1DB41184" w14:textId="77777777" w:rsidR="00112E6B" w:rsidRPr="00206CA1" w:rsidRDefault="00112E6B" w:rsidP="00112E6B">
      <w:pPr>
        <w:pStyle w:val="BodyText"/>
        <w:spacing w:after="0" w:line="240" w:lineRule="atLeast"/>
        <w:ind w:left="567"/>
        <w:jc w:val="both"/>
        <w:rPr>
          <w:szCs w:val="22"/>
        </w:rPr>
      </w:pPr>
    </w:p>
    <w:p w14:paraId="3C285DF7" w14:textId="36BC691C" w:rsidR="00D5568D" w:rsidRPr="00206CA1" w:rsidRDefault="00AC5F4B" w:rsidP="00AC5F4B">
      <w:pPr>
        <w:pStyle w:val="BodyText"/>
        <w:spacing w:after="0" w:line="240" w:lineRule="atLeast"/>
        <w:ind w:left="540"/>
        <w:jc w:val="both"/>
        <w:rPr>
          <w:szCs w:val="22"/>
          <w:lang w:val="en-US" w:bidi="th-TH"/>
        </w:rPr>
      </w:pPr>
      <w:r w:rsidRPr="00206CA1">
        <w:rPr>
          <w:szCs w:val="22"/>
          <w:lang w:val="en-US" w:bidi="th-TH"/>
        </w:rPr>
        <w:t xml:space="preserve">A provision is </w:t>
      </w:r>
      <w:proofErr w:type="spellStart"/>
      <w:r w:rsidRPr="00206CA1">
        <w:rPr>
          <w:szCs w:val="22"/>
          <w:lang w:val="en-US" w:bidi="th-TH"/>
        </w:rPr>
        <w:t>recognised</w:t>
      </w:r>
      <w:proofErr w:type="spellEnd"/>
      <w:r w:rsidRPr="00206CA1">
        <w:rPr>
          <w:szCs w:val="22"/>
          <w:lang w:val="en-US" w:bidi="th-TH"/>
        </w:rPr>
        <w:t xml:space="preserve"> if, </w:t>
      </w:r>
      <w:proofErr w:type="gramStart"/>
      <w:r w:rsidRPr="00206CA1">
        <w:rPr>
          <w:szCs w:val="22"/>
          <w:lang w:val="en-US" w:bidi="th-TH"/>
        </w:rPr>
        <w:t>as a result of</w:t>
      </w:r>
      <w:proofErr w:type="gramEnd"/>
      <w:r w:rsidRPr="00206CA1">
        <w:rPr>
          <w:szCs w:val="22"/>
          <w:lang w:val="en-US" w:bidi="th-TH"/>
        </w:rPr>
        <w:t xml:space="preserve"> a past event, the Group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w:t>
      </w:r>
      <w:proofErr w:type="spellStart"/>
      <w:r w:rsidRPr="00206CA1">
        <w:rPr>
          <w:szCs w:val="22"/>
          <w:lang w:val="en-US" w:bidi="th-TH"/>
        </w:rPr>
        <w:t>recognised</w:t>
      </w:r>
      <w:proofErr w:type="spellEnd"/>
      <w:r w:rsidRPr="00206CA1">
        <w:rPr>
          <w:szCs w:val="22"/>
          <w:lang w:val="en-US" w:bidi="th-TH"/>
        </w:rPr>
        <w:t xml:space="preserve"> as a finance cost.</w:t>
      </w:r>
      <w:r w:rsidR="00D5568D" w:rsidRPr="00206CA1">
        <w:rPr>
          <w:szCs w:val="22"/>
          <w:lang w:val="en-US" w:bidi="th-TH"/>
        </w:rPr>
        <w:t xml:space="preserve"> </w:t>
      </w:r>
    </w:p>
    <w:p w14:paraId="73A9B33B" w14:textId="1B241C9F" w:rsidR="007535A6" w:rsidRPr="00206CA1" w:rsidRDefault="007535A6">
      <w:pPr>
        <w:spacing w:line="240" w:lineRule="auto"/>
        <w:rPr>
          <w:b/>
          <w:i/>
          <w:szCs w:val="22"/>
        </w:rPr>
      </w:pPr>
    </w:p>
    <w:p w14:paraId="504DCADB" w14:textId="77777777" w:rsidR="00D5568D" w:rsidRPr="005B1D02" w:rsidRDefault="004D3B57" w:rsidP="005B1D02">
      <w:pPr>
        <w:pStyle w:val="ListParagraph"/>
        <w:numPr>
          <w:ilvl w:val="0"/>
          <w:numId w:val="20"/>
        </w:numPr>
        <w:spacing w:line="240" w:lineRule="atLeast"/>
        <w:ind w:left="540" w:right="108" w:hanging="540"/>
        <w:jc w:val="thaiDistribute"/>
        <w:rPr>
          <w:b/>
          <w:bCs/>
          <w:i/>
          <w:iCs/>
          <w:szCs w:val="22"/>
          <w:lang w:val="en-US" w:bidi="th-TH"/>
        </w:rPr>
      </w:pPr>
      <w:r w:rsidRPr="005B1D02">
        <w:rPr>
          <w:b/>
          <w:bCs/>
          <w:i/>
          <w:iCs/>
          <w:szCs w:val="22"/>
          <w:lang w:val="en-US" w:bidi="th-TH"/>
        </w:rPr>
        <w:t>Fair value measurement</w:t>
      </w:r>
    </w:p>
    <w:p w14:paraId="536C071A" w14:textId="77777777" w:rsidR="004D3B57" w:rsidRPr="00206CA1" w:rsidRDefault="004D3B57" w:rsidP="004D3B57">
      <w:pPr>
        <w:rPr>
          <w:szCs w:val="22"/>
        </w:rPr>
      </w:pPr>
    </w:p>
    <w:p w14:paraId="698EA124" w14:textId="5015F32B" w:rsidR="00D5568D" w:rsidRPr="00206CA1" w:rsidRDefault="00C3101F" w:rsidP="004D3B57">
      <w:pPr>
        <w:autoSpaceDE w:val="0"/>
        <w:autoSpaceDN w:val="0"/>
        <w:adjustRightInd w:val="0"/>
        <w:spacing w:line="240" w:lineRule="atLeast"/>
        <w:ind w:left="540"/>
        <w:jc w:val="thaiDistribute"/>
        <w:rPr>
          <w:szCs w:val="22"/>
        </w:rPr>
      </w:pPr>
      <w:r w:rsidRPr="00206CA1">
        <w:rPr>
          <w:szCs w:val="22"/>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w:t>
      </w:r>
    </w:p>
    <w:p w14:paraId="1C531770" w14:textId="3C91C964" w:rsidR="00C3101F" w:rsidRPr="00206CA1" w:rsidRDefault="00C3101F" w:rsidP="004D3B57">
      <w:pPr>
        <w:autoSpaceDE w:val="0"/>
        <w:autoSpaceDN w:val="0"/>
        <w:adjustRightInd w:val="0"/>
        <w:spacing w:line="240" w:lineRule="atLeast"/>
        <w:ind w:left="540"/>
        <w:jc w:val="thaiDistribute"/>
        <w:rPr>
          <w:szCs w:val="22"/>
        </w:rPr>
      </w:pPr>
    </w:p>
    <w:p w14:paraId="3FE7E342" w14:textId="7A789F5E" w:rsidR="004F4434" w:rsidRPr="00206CA1" w:rsidRDefault="00292E3A" w:rsidP="004D3B57">
      <w:pPr>
        <w:autoSpaceDE w:val="0"/>
        <w:autoSpaceDN w:val="0"/>
        <w:adjustRightInd w:val="0"/>
        <w:spacing w:line="240" w:lineRule="atLeast"/>
        <w:ind w:left="540"/>
        <w:jc w:val="thaiDistribute"/>
        <w:rPr>
          <w:szCs w:val="22"/>
        </w:rPr>
      </w:pPr>
      <w:r w:rsidRPr="00206CA1">
        <w:rPr>
          <w:szCs w:val="22"/>
        </w:rPr>
        <w:t>Whe</w:t>
      </w:r>
      <w:r w:rsidR="00465AAF" w:rsidRPr="00206CA1">
        <w:rPr>
          <w:szCs w:val="22"/>
        </w:rPr>
        <w:t>n</w:t>
      </w:r>
      <w:r w:rsidRPr="00206CA1">
        <w:rPr>
          <w:szCs w:val="22"/>
        </w:rPr>
        <w:t xml:space="preserve"> measuring the fair value of an asset or a liability, the Group uses observable market data as far as possible. Fair values are categorised into different levels in a fair value hierarchy based on the inputs used in the valuation techniques as follows:</w:t>
      </w:r>
    </w:p>
    <w:p w14:paraId="0086D276" w14:textId="77777777" w:rsidR="00BB1F25" w:rsidRPr="00206CA1" w:rsidRDefault="00BB1F25" w:rsidP="004D3B57">
      <w:pPr>
        <w:autoSpaceDE w:val="0"/>
        <w:autoSpaceDN w:val="0"/>
        <w:adjustRightInd w:val="0"/>
        <w:spacing w:line="240" w:lineRule="atLeast"/>
        <w:ind w:left="540"/>
        <w:jc w:val="thaiDistribute"/>
        <w:rPr>
          <w:szCs w:val="22"/>
        </w:rPr>
      </w:pPr>
    </w:p>
    <w:p w14:paraId="517DD719" w14:textId="77777777" w:rsidR="00D5568D" w:rsidRPr="00206CA1" w:rsidRDefault="00D5568D" w:rsidP="004754FC">
      <w:pPr>
        <w:pStyle w:val="BodyText"/>
        <w:numPr>
          <w:ilvl w:val="0"/>
          <w:numId w:val="13"/>
        </w:numPr>
        <w:shd w:val="clear" w:color="auto" w:fill="FFFFFF"/>
        <w:spacing w:after="0" w:line="240" w:lineRule="auto"/>
        <w:ind w:left="900"/>
        <w:jc w:val="both"/>
        <w:rPr>
          <w:szCs w:val="22"/>
        </w:rPr>
      </w:pPr>
      <w:r w:rsidRPr="00206CA1">
        <w:rPr>
          <w:szCs w:val="22"/>
        </w:rPr>
        <w:t>Level 1: quoted prices in active markets for identical assets or liabilities.</w:t>
      </w:r>
    </w:p>
    <w:p w14:paraId="63B1C5C1" w14:textId="77777777" w:rsidR="00D5568D" w:rsidRPr="00206CA1" w:rsidRDefault="00D5568D" w:rsidP="004754FC">
      <w:pPr>
        <w:pStyle w:val="BodyText"/>
        <w:numPr>
          <w:ilvl w:val="0"/>
          <w:numId w:val="13"/>
        </w:numPr>
        <w:shd w:val="clear" w:color="auto" w:fill="FFFFFF"/>
        <w:spacing w:after="0" w:line="240" w:lineRule="auto"/>
        <w:ind w:left="900"/>
        <w:jc w:val="both"/>
        <w:rPr>
          <w:szCs w:val="22"/>
        </w:rPr>
      </w:pPr>
      <w:r w:rsidRPr="00206CA1">
        <w:rPr>
          <w:szCs w:val="22"/>
        </w:rPr>
        <w:t>Level 2: inputs other than quoted prices included in Level 1 that are observable for the asset or liability, either directly or indirectly.</w:t>
      </w:r>
    </w:p>
    <w:p w14:paraId="35FC57A1" w14:textId="77777777" w:rsidR="00D5568D" w:rsidRPr="00206CA1" w:rsidRDefault="00D5568D" w:rsidP="004754FC">
      <w:pPr>
        <w:pStyle w:val="BodyText"/>
        <w:numPr>
          <w:ilvl w:val="0"/>
          <w:numId w:val="13"/>
        </w:numPr>
        <w:shd w:val="clear" w:color="auto" w:fill="FFFFFF"/>
        <w:spacing w:after="0" w:line="240" w:lineRule="auto"/>
        <w:ind w:left="900"/>
        <w:jc w:val="thaiDistribute"/>
        <w:rPr>
          <w:szCs w:val="22"/>
        </w:rPr>
      </w:pPr>
      <w:r w:rsidRPr="00206CA1">
        <w:rPr>
          <w:szCs w:val="22"/>
        </w:rPr>
        <w:t>Level 3: inputs for the asset or liability that are based on unobservable input.</w:t>
      </w:r>
    </w:p>
    <w:p w14:paraId="2CBA7F26" w14:textId="77777777" w:rsidR="00D5568D" w:rsidRPr="00206CA1" w:rsidRDefault="00D5568D" w:rsidP="00D5568D">
      <w:pPr>
        <w:pStyle w:val="BodyText"/>
        <w:shd w:val="clear" w:color="auto" w:fill="FFFFFF"/>
        <w:spacing w:after="0" w:line="240" w:lineRule="auto"/>
        <w:ind w:left="900"/>
        <w:jc w:val="thaiDistribute"/>
        <w:rPr>
          <w:szCs w:val="22"/>
        </w:rPr>
      </w:pPr>
    </w:p>
    <w:p w14:paraId="40D46031" w14:textId="59E20B31" w:rsidR="00D5568D" w:rsidRPr="00206CA1" w:rsidRDefault="00465AAF" w:rsidP="00465AAF">
      <w:pPr>
        <w:autoSpaceDE w:val="0"/>
        <w:autoSpaceDN w:val="0"/>
        <w:adjustRightInd w:val="0"/>
        <w:spacing w:line="240" w:lineRule="atLeast"/>
        <w:ind w:left="540"/>
        <w:jc w:val="thaiDistribute"/>
        <w:rPr>
          <w:szCs w:val="22"/>
        </w:rPr>
      </w:pPr>
      <w:r w:rsidRPr="00206CA1">
        <w:rPr>
          <w:szCs w:val="22"/>
        </w:rPr>
        <w:t>If an asset or a liability measured at fair value has a bid price and an ask price, then the Group measures assets and asset positions at a bid price and liabilities and liability positions at an ask price.</w:t>
      </w:r>
    </w:p>
    <w:p w14:paraId="0EEB23CB" w14:textId="77777777" w:rsidR="00465AAF" w:rsidRPr="00206CA1" w:rsidRDefault="00465AAF" w:rsidP="00465AAF">
      <w:pPr>
        <w:autoSpaceDE w:val="0"/>
        <w:autoSpaceDN w:val="0"/>
        <w:adjustRightInd w:val="0"/>
        <w:spacing w:line="240" w:lineRule="atLeast"/>
        <w:ind w:left="540"/>
        <w:jc w:val="thaiDistribute"/>
        <w:rPr>
          <w:szCs w:val="22"/>
        </w:rPr>
      </w:pPr>
    </w:p>
    <w:p w14:paraId="5ADC39F1" w14:textId="06A1D521" w:rsidR="00135702" w:rsidRDefault="00870173" w:rsidP="00135702">
      <w:pPr>
        <w:autoSpaceDE w:val="0"/>
        <w:autoSpaceDN w:val="0"/>
        <w:adjustRightInd w:val="0"/>
        <w:spacing w:line="240" w:lineRule="atLeast"/>
        <w:ind w:left="540"/>
        <w:jc w:val="thaiDistribute"/>
        <w:rPr>
          <w:szCs w:val="22"/>
        </w:rPr>
      </w:pPr>
      <w:r w:rsidRPr="00206CA1">
        <w:rPr>
          <w:szCs w:val="22"/>
        </w:rPr>
        <w:t xml:space="preserve">The best evidence of the fair value of a financial instrument on initial recognition is normally the transaction price </w:t>
      </w:r>
      <w:r w:rsidR="003A425A" w:rsidRPr="00206CA1">
        <w:rPr>
          <w:b/>
          <w:bCs/>
          <w:szCs w:val="22"/>
        </w:rPr>
        <w:t>-</w:t>
      </w:r>
      <w:r w:rsidRPr="00206CA1">
        <w:rPr>
          <w:szCs w:val="22"/>
        </w:rPr>
        <w:t xml:space="preserve"> i.e. the fair value of the consideration given or received.</w:t>
      </w:r>
    </w:p>
    <w:p w14:paraId="36703446" w14:textId="77777777" w:rsidR="00135702" w:rsidRDefault="00135702">
      <w:pPr>
        <w:spacing w:line="240" w:lineRule="auto"/>
        <w:rPr>
          <w:b/>
          <w:i/>
          <w:szCs w:val="22"/>
        </w:rPr>
      </w:pPr>
      <w:r>
        <w:rPr>
          <w:szCs w:val="22"/>
        </w:rPr>
        <w:br w:type="page"/>
      </w:r>
    </w:p>
    <w:p w14:paraId="689C8776" w14:textId="4DA7B8FA" w:rsidR="00112E6B" w:rsidRPr="005B1D02" w:rsidRDefault="00112E6B" w:rsidP="005B1D02">
      <w:pPr>
        <w:pStyle w:val="ListParagraph"/>
        <w:numPr>
          <w:ilvl w:val="0"/>
          <w:numId w:val="20"/>
        </w:numPr>
        <w:spacing w:line="240" w:lineRule="atLeast"/>
        <w:ind w:left="540" w:right="108" w:hanging="540"/>
        <w:jc w:val="thaiDistribute"/>
        <w:rPr>
          <w:b/>
          <w:bCs/>
          <w:i/>
          <w:iCs/>
          <w:szCs w:val="22"/>
          <w:lang w:val="en-US" w:bidi="th-TH"/>
        </w:rPr>
      </w:pPr>
      <w:r w:rsidRPr="005B1D02">
        <w:rPr>
          <w:b/>
          <w:bCs/>
          <w:i/>
          <w:iCs/>
          <w:szCs w:val="22"/>
          <w:lang w:val="en-US" w:bidi="th-TH"/>
        </w:rPr>
        <w:lastRenderedPageBreak/>
        <w:t>Revenue</w:t>
      </w:r>
      <w:r w:rsidR="006C4108" w:rsidRPr="005B1D02">
        <w:rPr>
          <w:b/>
          <w:bCs/>
          <w:i/>
          <w:iCs/>
          <w:szCs w:val="22"/>
          <w:lang w:val="en-US" w:bidi="th-TH"/>
        </w:rPr>
        <w:t xml:space="preserve"> from contracts with customers</w:t>
      </w:r>
    </w:p>
    <w:p w14:paraId="5805AFBA" w14:textId="77777777" w:rsidR="00112E6B" w:rsidRPr="00206CA1" w:rsidRDefault="00112E6B" w:rsidP="00504D99">
      <w:pPr>
        <w:pStyle w:val="BodyText"/>
        <w:spacing w:after="0" w:line="240" w:lineRule="atLeast"/>
        <w:jc w:val="both"/>
        <w:rPr>
          <w:szCs w:val="22"/>
        </w:rPr>
      </w:pPr>
    </w:p>
    <w:p w14:paraId="0A08E12D" w14:textId="00480391" w:rsidR="00B57728" w:rsidRPr="00206CA1" w:rsidRDefault="007873C8" w:rsidP="004754FC">
      <w:pPr>
        <w:pStyle w:val="BodyText"/>
        <w:numPr>
          <w:ilvl w:val="0"/>
          <w:numId w:val="17"/>
        </w:numPr>
        <w:spacing w:after="0" w:line="240" w:lineRule="atLeast"/>
        <w:jc w:val="both"/>
        <w:rPr>
          <w:i/>
          <w:iCs/>
          <w:szCs w:val="22"/>
        </w:rPr>
      </w:pPr>
      <w:r w:rsidRPr="00206CA1">
        <w:rPr>
          <w:i/>
          <w:iCs/>
          <w:szCs w:val="22"/>
        </w:rPr>
        <w:t>Revenue recognition</w:t>
      </w:r>
    </w:p>
    <w:p w14:paraId="4FD3F74E" w14:textId="77777777" w:rsidR="00B57728" w:rsidRPr="00206CA1" w:rsidRDefault="00B57728" w:rsidP="00B57728">
      <w:pPr>
        <w:pStyle w:val="BodyText"/>
        <w:spacing w:after="0" w:line="240" w:lineRule="atLeast"/>
        <w:ind w:firstLine="540"/>
        <w:jc w:val="both"/>
        <w:rPr>
          <w:i/>
          <w:iCs/>
          <w:szCs w:val="22"/>
        </w:rPr>
      </w:pPr>
    </w:p>
    <w:p w14:paraId="0BCABE32" w14:textId="1E27710F" w:rsidR="00DE7CCB" w:rsidRPr="00206CA1" w:rsidRDefault="00DE7CCB" w:rsidP="00AB34D0">
      <w:pPr>
        <w:pStyle w:val="BodyText"/>
        <w:spacing w:after="0" w:line="240" w:lineRule="atLeast"/>
        <w:ind w:left="540"/>
        <w:jc w:val="both"/>
        <w:rPr>
          <w:szCs w:val="22"/>
          <w:lang w:val="en-US" w:bidi="th-TH"/>
        </w:rPr>
      </w:pPr>
      <w:r w:rsidRPr="00206CA1">
        <w:rPr>
          <w:szCs w:val="22"/>
          <w:lang w:val="en-US" w:bidi="th-TH"/>
        </w:rPr>
        <w:t xml:space="preserve">Revenue is </w:t>
      </w:r>
      <w:proofErr w:type="spellStart"/>
      <w:r w:rsidRPr="00206CA1">
        <w:rPr>
          <w:szCs w:val="22"/>
          <w:lang w:val="en-US" w:bidi="th-TH"/>
        </w:rPr>
        <w:t>recognised</w:t>
      </w:r>
      <w:proofErr w:type="spellEnd"/>
      <w:r w:rsidRPr="00206CA1">
        <w:rPr>
          <w:szCs w:val="22"/>
          <w:lang w:val="en-US" w:bidi="th-TH"/>
        </w:rPr>
        <w:t xml:space="preserve"> when a customer obtains control of the goods or services in an amount that reflects the consideration to which the Group expects to be entitled, excluding those amounts collected on behalf of third parties, value added tax and is after deduction of any trade discounts and volume rebates.</w:t>
      </w:r>
    </w:p>
    <w:p w14:paraId="6A2909BD" w14:textId="2D4F6DCB" w:rsidR="00AB34D0" w:rsidRPr="00206CA1" w:rsidRDefault="00AB34D0" w:rsidP="00AB34D0">
      <w:pPr>
        <w:pStyle w:val="BodyText"/>
        <w:spacing w:after="0" w:line="240" w:lineRule="atLeast"/>
        <w:ind w:left="540"/>
        <w:jc w:val="both"/>
        <w:rPr>
          <w:szCs w:val="22"/>
          <w:lang w:val="en-US" w:bidi="th-TH"/>
        </w:rPr>
      </w:pPr>
    </w:p>
    <w:p w14:paraId="5B33CF99" w14:textId="7D13DDAD" w:rsidR="00AB34D0" w:rsidRPr="00206CA1" w:rsidRDefault="009F3247" w:rsidP="00AB34D0">
      <w:pPr>
        <w:pStyle w:val="BodyText"/>
        <w:spacing w:after="0" w:line="240" w:lineRule="atLeast"/>
        <w:ind w:left="540"/>
        <w:jc w:val="both"/>
        <w:rPr>
          <w:szCs w:val="22"/>
          <w:lang w:val="en-US" w:bidi="th-TH"/>
        </w:rPr>
      </w:pPr>
      <w:r w:rsidRPr="00206CA1">
        <w:rPr>
          <w:szCs w:val="22"/>
          <w:lang w:val="en-US" w:bidi="th-TH"/>
        </w:rPr>
        <w:t>Revenue</w:t>
      </w:r>
      <w:r w:rsidRPr="00206CA1">
        <w:rPr>
          <w:szCs w:val="22"/>
          <w:cs/>
          <w:lang w:val="en-US" w:bidi="th-TH"/>
        </w:rPr>
        <w:t xml:space="preserve"> </w:t>
      </w:r>
      <w:r w:rsidRPr="00206CA1">
        <w:rPr>
          <w:szCs w:val="22"/>
          <w:lang w:val="en-US" w:bidi="th-TH"/>
        </w:rPr>
        <w:t xml:space="preserve">from sales of goods is </w:t>
      </w:r>
      <w:proofErr w:type="spellStart"/>
      <w:r w:rsidRPr="00206CA1">
        <w:rPr>
          <w:szCs w:val="22"/>
          <w:lang w:val="en-US" w:bidi="th-TH"/>
        </w:rPr>
        <w:t>recognised</w:t>
      </w:r>
      <w:proofErr w:type="spellEnd"/>
      <w:r w:rsidRPr="00206CA1">
        <w:rPr>
          <w:szCs w:val="22"/>
          <w:lang w:val="en-US" w:bidi="th-TH"/>
        </w:rPr>
        <w:t xml:space="preserve"> on the date on which the goods are delivered to the customers.</w:t>
      </w:r>
    </w:p>
    <w:p w14:paraId="15CA5484" w14:textId="77723A5E" w:rsidR="00AB34D0" w:rsidRPr="00206CA1" w:rsidRDefault="00AB34D0" w:rsidP="00AB34D0">
      <w:pPr>
        <w:pStyle w:val="BodyText"/>
        <w:spacing w:after="0" w:line="240" w:lineRule="atLeast"/>
        <w:ind w:left="540"/>
        <w:jc w:val="both"/>
        <w:rPr>
          <w:szCs w:val="22"/>
        </w:rPr>
      </w:pPr>
    </w:p>
    <w:p w14:paraId="7C9630E1" w14:textId="5DC1D0B7" w:rsidR="00A76FA4" w:rsidRDefault="00985276" w:rsidP="00916B53">
      <w:pPr>
        <w:pStyle w:val="BodyText"/>
        <w:spacing w:after="0" w:line="240" w:lineRule="atLeast"/>
        <w:ind w:left="540"/>
        <w:jc w:val="both"/>
        <w:rPr>
          <w:rFonts w:cstheme="minorBidi"/>
          <w:szCs w:val="22"/>
          <w:lang w:val="en-US" w:bidi="th-TH"/>
        </w:rPr>
      </w:pPr>
      <w:r w:rsidRPr="00206CA1">
        <w:rPr>
          <w:szCs w:val="22"/>
          <w:lang w:val="en-US" w:bidi="th-TH"/>
        </w:rPr>
        <w:t xml:space="preserve">Revenue for rendering of services is </w:t>
      </w:r>
      <w:proofErr w:type="spellStart"/>
      <w:r w:rsidRPr="00206CA1">
        <w:rPr>
          <w:szCs w:val="22"/>
          <w:lang w:val="en-US" w:bidi="th-TH"/>
        </w:rPr>
        <w:t>recognised</w:t>
      </w:r>
      <w:proofErr w:type="spellEnd"/>
      <w:r w:rsidRPr="00206CA1">
        <w:rPr>
          <w:szCs w:val="22"/>
          <w:lang w:val="en-US" w:bidi="th-TH"/>
        </w:rPr>
        <w:t xml:space="preserve"> over time based on stage of completion. The stage of completion is assessed based on cost-to-cost method. The related costs are </w:t>
      </w:r>
      <w:proofErr w:type="spellStart"/>
      <w:r w:rsidRPr="00206CA1">
        <w:rPr>
          <w:szCs w:val="22"/>
          <w:lang w:val="en-US" w:bidi="th-TH"/>
        </w:rPr>
        <w:t>recognised</w:t>
      </w:r>
      <w:proofErr w:type="spellEnd"/>
      <w:r w:rsidRPr="00206CA1">
        <w:rPr>
          <w:szCs w:val="22"/>
          <w:lang w:val="en-US" w:bidi="th-TH"/>
        </w:rPr>
        <w:t xml:space="preserve"> in profit or loss when they are incurred.</w:t>
      </w:r>
    </w:p>
    <w:p w14:paraId="0E181343" w14:textId="77777777" w:rsidR="001A6E40" w:rsidRPr="001A6E40" w:rsidRDefault="001A6E40" w:rsidP="00916B53">
      <w:pPr>
        <w:pStyle w:val="BodyText"/>
        <w:spacing w:after="0" w:line="240" w:lineRule="atLeast"/>
        <w:ind w:left="540"/>
        <w:jc w:val="both"/>
        <w:rPr>
          <w:rFonts w:cstheme="minorBidi"/>
          <w:szCs w:val="22"/>
          <w:lang w:val="en-US" w:bidi="th-TH"/>
        </w:rPr>
      </w:pPr>
    </w:p>
    <w:p w14:paraId="78F52014" w14:textId="3DAD6770" w:rsidR="009F3247" w:rsidRPr="00206CA1" w:rsidRDefault="00BC7DF3" w:rsidP="005D3415">
      <w:pPr>
        <w:pStyle w:val="BodyText"/>
        <w:spacing w:after="0" w:line="240" w:lineRule="atLeast"/>
        <w:ind w:left="540"/>
        <w:jc w:val="both"/>
        <w:rPr>
          <w:szCs w:val="22"/>
          <w:cs/>
          <w:lang w:val="en-US" w:bidi="th-TH"/>
        </w:rPr>
      </w:pPr>
      <w:r w:rsidRPr="00B67F70">
        <w:rPr>
          <w:szCs w:val="22"/>
          <w:lang w:val="en-US" w:bidi="th-TH"/>
        </w:rPr>
        <w:t>For bundled</w:t>
      </w:r>
      <w:r w:rsidRPr="00206CA1">
        <w:rPr>
          <w:szCs w:val="22"/>
          <w:lang w:val="en-US" w:bidi="th-TH"/>
        </w:rPr>
        <w:t xml:space="preserve"> packages, the Group </w:t>
      </w:r>
      <w:proofErr w:type="spellStart"/>
      <w:r w:rsidRPr="00206CA1">
        <w:rPr>
          <w:szCs w:val="22"/>
          <w:lang w:val="en-US" w:bidi="th-TH"/>
        </w:rPr>
        <w:t>recognises</w:t>
      </w:r>
      <w:proofErr w:type="spellEnd"/>
      <w:r w:rsidRPr="00206CA1">
        <w:rPr>
          <w:szCs w:val="22"/>
          <w:lang w:val="en-US" w:bidi="th-TH"/>
        </w:rPr>
        <w:t xml:space="preserve"> revenue from sales of products and rendering of services separately if a product or service is separately identifiable from other items and a customer can benefit from it. The consideration</w:t>
      </w:r>
      <w:r w:rsidRPr="00206CA1">
        <w:rPr>
          <w:szCs w:val="22"/>
          <w:rtl/>
          <w:lang w:val="en-US"/>
        </w:rPr>
        <w:t xml:space="preserve"> </w:t>
      </w:r>
      <w:r w:rsidRPr="00206CA1">
        <w:rPr>
          <w:szCs w:val="22"/>
          <w:lang w:val="en-US" w:bidi="th-TH"/>
        </w:rPr>
        <w:t>received is allocated based on their relative stand-alone selling prices.</w:t>
      </w:r>
    </w:p>
    <w:p w14:paraId="12263C33" w14:textId="77777777" w:rsidR="007D00E3" w:rsidRPr="00206CA1" w:rsidRDefault="007D00E3" w:rsidP="00504D99">
      <w:pPr>
        <w:pStyle w:val="BodyText"/>
        <w:spacing w:after="0" w:line="240" w:lineRule="atLeast"/>
        <w:ind w:firstLine="540"/>
        <w:jc w:val="both"/>
        <w:rPr>
          <w:i/>
          <w:iCs/>
          <w:szCs w:val="22"/>
        </w:rPr>
      </w:pPr>
    </w:p>
    <w:p w14:paraId="682BDA18" w14:textId="705BF07F" w:rsidR="008C7D04" w:rsidRPr="00206CA1" w:rsidRDefault="008C7D04" w:rsidP="00504D99">
      <w:pPr>
        <w:pStyle w:val="BodyText"/>
        <w:spacing w:after="0" w:line="240" w:lineRule="atLeast"/>
        <w:ind w:firstLine="540"/>
        <w:jc w:val="both"/>
        <w:rPr>
          <w:i/>
          <w:iCs/>
          <w:szCs w:val="22"/>
        </w:rPr>
      </w:pPr>
      <w:r w:rsidRPr="00206CA1">
        <w:rPr>
          <w:i/>
          <w:iCs/>
          <w:szCs w:val="22"/>
        </w:rPr>
        <w:t xml:space="preserve">Income from sale of electricity </w:t>
      </w:r>
    </w:p>
    <w:p w14:paraId="755AB20B" w14:textId="77777777" w:rsidR="008C7D04" w:rsidRPr="00206CA1" w:rsidRDefault="008C7D04" w:rsidP="00504D99">
      <w:pPr>
        <w:pStyle w:val="BodyText"/>
        <w:spacing w:after="0" w:line="240" w:lineRule="atLeast"/>
        <w:ind w:firstLine="540"/>
        <w:jc w:val="both"/>
        <w:rPr>
          <w:szCs w:val="22"/>
        </w:rPr>
      </w:pPr>
    </w:p>
    <w:p w14:paraId="336D3C58" w14:textId="77777777" w:rsidR="00132476" w:rsidRPr="00206CA1" w:rsidRDefault="008C7D04" w:rsidP="00504D99">
      <w:pPr>
        <w:spacing w:after="260"/>
        <w:ind w:left="540"/>
        <w:jc w:val="both"/>
        <w:rPr>
          <w:szCs w:val="22"/>
        </w:rPr>
      </w:pPr>
      <w:r w:rsidRPr="00206CA1">
        <w:rPr>
          <w:szCs w:val="22"/>
        </w:rPr>
        <w:t xml:space="preserve">Income from the sale of electricity is recognised in profit or loss in accordance with delivery units supplied as stipulated in the contract. Income from the sale of electricity for entities within Thailand is entitled to receive ADDER for a period of </w:t>
      </w:r>
      <w:r w:rsidR="00215F1F" w:rsidRPr="00206CA1">
        <w:rPr>
          <w:szCs w:val="22"/>
          <w:lang w:val="en-US"/>
        </w:rPr>
        <w:t>10</w:t>
      </w:r>
      <w:r w:rsidRPr="00206CA1">
        <w:rPr>
          <w:szCs w:val="22"/>
        </w:rPr>
        <w:t xml:space="preserve"> years from the commencement of commercial sales. Thereafter, </w:t>
      </w:r>
      <w:proofErr w:type="gramStart"/>
      <w:r w:rsidRPr="00206CA1">
        <w:rPr>
          <w:szCs w:val="22"/>
        </w:rPr>
        <w:t>subsequent to</w:t>
      </w:r>
      <w:proofErr w:type="gramEnd"/>
      <w:r w:rsidRPr="00206CA1">
        <w:rPr>
          <w:szCs w:val="22"/>
        </w:rPr>
        <w:t xml:space="preserve"> this initial period income from sale of electricity is recognised at normal rates.</w:t>
      </w:r>
    </w:p>
    <w:p w14:paraId="533E50E6" w14:textId="77777777" w:rsidR="000B4617" w:rsidRPr="00206CA1" w:rsidRDefault="000B4617" w:rsidP="00504D99">
      <w:pPr>
        <w:spacing w:after="260"/>
        <w:ind w:left="540"/>
        <w:jc w:val="both"/>
        <w:rPr>
          <w:i/>
          <w:iCs/>
          <w:szCs w:val="22"/>
        </w:rPr>
      </w:pPr>
      <w:r w:rsidRPr="00206CA1">
        <w:rPr>
          <w:i/>
          <w:iCs/>
          <w:szCs w:val="22"/>
        </w:rPr>
        <w:t>Commission revenue</w:t>
      </w:r>
    </w:p>
    <w:p w14:paraId="18B26854" w14:textId="2E74328D" w:rsidR="000B4617" w:rsidRPr="00206CA1" w:rsidRDefault="000B4617" w:rsidP="00504D99">
      <w:pPr>
        <w:spacing w:after="260"/>
        <w:ind w:left="540"/>
        <w:jc w:val="both"/>
        <w:rPr>
          <w:szCs w:val="22"/>
        </w:rPr>
      </w:pPr>
      <w:r w:rsidRPr="00206CA1">
        <w:rPr>
          <w:szCs w:val="22"/>
        </w:rPr>
        <w:t>For the contracts that the Group is arranging for the provision of the goods or services on behalf of its customers and does not control the goods or services before the primary sellers or service providers will provide the goods or services to the customers. The Group acts in the capacity of an agent and recognises the net amount of consideration as commission revenue.</w:t>
      </w:r>
    </w:p>
    <w:p w14:paraId="5F1893A4" w14:textId="74DB69CE" w:rsidR="0034501A" w:rsidRPr="00206CA1" w:rsidRDefault="00730040" w:rsidP="004754FC">
      <w:pPr>
        <w:pStyle w:val="BodyText"/>
        <w:numPr>
          <w:ilvl w:val="0"/>
          <w:numId w:val="17"/>
        </w:numPr>
        <w:spacing w:after="0" w:line="240" w:lineRule="atLeast"/>
        <w:jc w:val="both"/>
        <w:rPr>
          <w:i/>
          <w:iCs/>
          <w:szCs w:val="22"/>
        </w:rPr>
      </w:pPr>
      <w:r w:rsidRPr="00206CA1">
        <w:rPr>
          <w:i/>
          <w:iCs/>
          <w:szCs w:val="22"/>
        </w:rPr>
        <w:t>Contract balances</w:t>
      </w:r>
    </w:p>
    <w:p w14:paraId="1D8C3E7E" w14:textId="77777777" w:rsidR="00730040" w:rsidRPr="00206CA1" w:rsidRDefault="00730040" w:rsidP="00730040">
      <w:pPr>
        <w:pStyle w:val="BodyText"/>
        <w:spacing w:after="0" w:line="240" w:lineRule="atLeast"/>
        <w:ind w:left="900"/>
        <w:jc w:val="both"/>
        <w:rPr>
          <w:i/>
          <w:iCs/>
          <w:szCs w:val="22"/>
        </w:rPr>
      </w:pPr>
    </w:p>
    <w:p w14:paraId="64B35F45" w14:textId="5CE03509" w:rsidR="007860EE" w:rsidRPr="00206CA1" w:rsidRDefault="007860EE" w:rsidP="007860EE">
      <w:pPr>
        <w:pStyle w:val="BodyText"/>
        <w:spacing w:after="0" w:line="240" w:lineRule="atLeast"/>
        <w:ind w:left="540"/>
        <w:jc w:val="both"/>
        <w:rPr>
          <w:rFonts w:cstheme="minorBidi"/>
          <w:szCs w:val="22"/>
          <w:lang w:val="en-US" w:bidi="th-TH"/>
        </w:rPr>
      </w:pPr>
      <w:r w:rsidRPr="00206CA1">
        <w:rPr>
          <w:szCs w:val="22"/>
          <w:lang w:val="en-US" w:bidi="th-TH"/>
        </w:rPr>
        <w:t xml:space="preserve">Contract assets are </w:t>
      </w:r>
      <w:proofErr w:type="spellStart"/>
      <w:r w:rsidRPr="00206CA1">
        <w:rPr>
          <w:szCs w:val="22"/>
          <w:lang w:val="en-US" w:bidi="th-TH"/>
        </w:rPr>
        <w:t>recognised</w:t>
      </w:r>
      <w:proofErr w:type="spellEnd"/>
      <w:r w:rsidRPr="00206CA1">
        <w:rPr>
          <w:szCs w:val="22"/>
          <w:lang w:val="en-US" w:bidi="th-TH"/>
        </w:rPr>
        <w:t xml:space="preserve"> when the Group has </w:t>
      </w:r>
      <w:proofErr w:type="spellStart"/>
      <w:r w:rsidRPr="00206CA1">
        <w:rPr>
          <w:szCs w:val="22"/>
          <w:lang w:val="en-US" w:bidi="th-TH"/>
        </w:rPr>
        <w:t>recognised</w:t>
      </w:r>
      <w:proofErr w:type="spellEnd"/>
      <w:r w:rsidRPr="00206CA1">
        <w:rPr>
          <w:szCs w:val="22"/>
          <w:lang w:val="en-US" w:bidi="th-TH"/>
        </w:rPr>
        <w:t xml:space="preserve"> revenue before it has an unconditional right to receive consideration. The contract assets are measured at the amount of consideration that the Group is entitled to, less allowance for expected credit loss. The contract assets are classified as trade receivables when the Group has an unconditional right to receive consideration.</w:t>
      </w:r>
    </w:p>
    <w:p w14:paraId="205F9322" w14:textId="0D9C324E" w:rsidR="00F728A1" w:rsidRPr="00206CA1" w:rsidRDefault="00F728A1" w:rsidP="007860EE">
      <w:pPr>
        <w:pStyle w:val="BodyText"/>
        <w:spacing w:after="0" w:line="240" w:lineRule="atLeast"/>
        <w:ind w:left="540"/>
        <w:jc w:val="both"/>
        <w:rPr>
          <w:rFonts w:cstheme="minorBidi"/>
          <w:szCs w:val="22"/>
          <w:lang w:val="en-US" w:bidi="th-TH"/>
        </w:rPr>
      </w:pPr>
    </w:p>
    <w:p w14:paraId="3C42A198" w14:textId="04148C7A" w:rsidR="00F728A1" w:rsidRPr="00206CA1" w:rsidRDefault="00034212" w:rsidP="007860EE">
      <w:pPr>
        <w:pStyle w:val="BodyText"/>
        <w:spacing w:after="0" w:line="240" w:lineRule="atLeast"/>
        <w:ind w:left="540"/>
        <w:jc w:val="both"/>
        <w:rPr>
          <w:szCs w:val="22"/>
          <w:lang w:val="en-US" w:bidi="th-TH"/>
        </w:rPr>
      </w:pPr>
      <w:r w:rsidRPr="00206CA1">
        <w:rPr>
          <w:szCs w:val="22"/>
          <w:lang w:val="en-US" w:bidi="th-TH"/>
        </w:rPr>
        <w:t xml:space="preserve">Contract liabilities are the obligation to transfer goods or services to the customer. The contract liabilities are </w:t>
      </w:r>
      <w:proofErr w:type="spellStart"/>
      <w:r w:rsidRPr="00206CA1">
        <w:rPr>
          <w:szCs w:val="22"/>
          <w:lang w:val="en-US" w:bidi="th-TH"/>
        </w:rPr>
        <w:t>recognised</w:t>
      </w:r>
      <w:proofErr w:type="spellEnd"/>
      <w:r w:rsidRPr="00206CA1">
        <w:rPr>
          <w:szCs w:val="22"/>
          <w:lang w:val="en-US" w:bidi="th-TH"/>
        </w:rPr>
        <w:t xml:space="preserve"> when the Grou</w:t>
      </w:r>
      <w:r w:rsidRPr="00206CA1">
        <w:rPr>
          <w:rFonts w:cs="Angsana New"/>
          <w:szCs w:val="28"/>
          <w:lang w:val="en-US" w:bidi="th-TH"/>
        </w:rPr>
        <w:t>p</w:t>
      </w:r>
      <w:r w:rsidRPr="00206CA1">
        <w:rPr>
          <w:szCs w:val="22"/>
          <w:lang w:val="en-US" w:bidi="th-TH"/>
        </w:rPr>
        <w:t xml:space="preserve"> receives or has an unconditional right to receive non-refundable</w:t>
      </w:r>
      <w:r w:rsidRPr="00206CA1">
        <w:rPr>
          <w:szCs w:val="22"/>
          <w:rtl/>
          <w:lang w:val="en-US"/>
        </w:rPr>
        <w:t xml:space="preserve"> </w:t>
      </w:r>
      <w:r w:rsidRPr="00206CA1">
        <w:rPr>
          <w:szCs w:val="22"/>
          <w:lang w:val="en-US" w:bidi="th-TH"/>
        </w:rPr>
        <w:t xml:space="preserve">consideration from the customer before the Group </w:t>
      </w:r>
      <w:proofErr w:type="spellStart"/>
      <w:r w:rsidRPr="00206CA1">
        <w:rPr>
          <w:szCs w:val="22"/>
          <w:lang w:val="en-US" w:bidi="th-TH"/>
        </w:rPr>
        <w:t>recognises</w:t>
      </w:r>
      <w:proofErr w:type="spellEnd"/>
      <w:r w:rsidRPr="00206CA1">
        <w:rPr>
          <w:szCs w:val="22"/>
          <w:lang w:val="en-US" w:bidi="th-TH"/>
        </w:rPr>
        <w:t xml:space="preserve"> the related revenue.</w:t>
      </w:r>
    </w:p>
    <w:p w14:paraId="42563986" w14:textId="77777777" w:rsidR="00730040" w:rsidRPr="00206CA1" w:rsidRDefault="00730040" w:rsidP="00730040">
      <w:pPr>
        <w:pStyle w:val="BodyText"/>
        <w:spacing w:after="0" w:line="240" w:lineRule="atLeast"/>
        <w:ind w:left="540"/>
        <w:jc w:val="both"/>
        <w:rPr>
          <w:szCs w:val="22"/>
          <w:lang w:bidi="th-TH"/>
        </w:rPr>
      </w:pPr>
    </w:p>
    <w:p w14:paraId="4B8B00EC" w14:textId="77777777" w:rsidR="00112E6B" w:rsidRPr="005B1D02" w:rsidRDefault="00112E6B" w:rsidP="005B1D02">
      <w:pPr>
        <w:pStyle w:val="ListParagraph"/>
        <w:numPr>
          <w:ilvl w:val="0"/>
          <w:numId w:val="20"/>
        </w:numPr>
        <w:spacing w:line="240" w:lineRule="atLeast"/>
        <w:ind w:left="540" w:right="108" w:hanging="540"/>
        <w:jc w:val="thaiDistribute"/>
        <w:rPr>
          <w:b/>
          <w:bCs/>
          <w:i/>
          <w:iCs/>
          <w:szCs w:val="22"/>
          <w:lang w:val="en-US" w:bidi="th-TH"/>
        </w:rPr>
      </w:pPr>
      <w:r w:rsidRPr="005B1D02">
        <w:rPr>
          <w:b/>
          <w:bCs/>
          <w:i/>
          <w:iCs/>
          <w:szCs w:val="22"/>
          <w:lang w:val="en-US" w:bidi="th-TH"/>
        </w:rPr>
        <w:tab/>
        <w:t>Income tax</w:t>
      </w:r>
    </w:p>
    <w:p w14:paraId="2EAF4AFB" w14:textId="77777777" w:rsidR="00112E6B" w:rsidRPr="00206CA1" w:rsidRDefault="00112E6B" w:rsidP="00112E6B">
      <w:pPr>
        <w:pStyle w:val="BodyText"/>
        <w:spacing w:after="0" w:line="240" w:lineRule="atLeast"/>
        <w:rPr>
          <w:szCs w:val="22"/>
        </w:rPr>
      </w:pPr>
    </w:p>
    <w:p w14:paraId="688CB10D" w14:textId="14FDB5EB" w:rsidR="004046CE" w:rsidRPr="00206CA1" w:rsidRDefault="004046CE" w:rsidP="004046CE">
      <w:pPr>
        <w:pStyle w:val="BodyText"/>
        <w:spacing w:after="0" w:line="240" w:lineRule="auto"/>
        <w:ind w:left="547"/>
        <w:jc w:val="both"/>
        <w:rPr>
          <w:szCs w:val="22"/>
          <w:lang w:val="en-US" w:bidi="th-TH"/>
        </w:rPr>
      </w:pPr>
      <w:r w:rsidRPr="00206CA1">
        <w:rPr>
          <w:szCs w:val="22"/>
          <w:lang w:val="en-US" w:bidi="th-TH"/>
        </w:rPr>
        <w:t xml:space="preserve">Income tax expense for the year comprises current and deferred tax, which is </w:t>
      </w:r>
      <w:proofErr w:type="spellStart"/>
      <w:r w:rsidRPr="00206CA1">
        <w:rPr>
          <w:szCs w:val="22"/>
          <w:lang w:val="en-US" w:bidi="th-TH"/>
        </w:rPr>
        <w:t>recognised</w:t>
      </w:r>
      <w:proofErr w:type="spellEnd"/>
      <w:r w:rsidRPr="00206CA1">
        <w:rPr>
          <w:szCs w:val="22"/>
          <w:lang w:val="en-US" w:bidi="th-TH"/>
        </w:rPr>
        <w:t xml:space="preserve"> in profit or loss except to the extent that they relate to items </w:t>
      </w:r>
      <w:proofErr w:type="spellStart"/>
      <w:r w:rsidRPr="00206CA1">
        <w:rPr>
          <w:szCs w:val="22"/>
          <w:lang w:val="en-US" w:bidi="th-TH"/>
        </w:rPr>
        <w:t>recognised</w:t>
      </w:r>
      <w:proofErr w:type="spellEnd"/>
      <w:r w:rsidRPr="00206CA1">
        <w:rPr>
          <w:szCs w:val="22"/>
          <w:lang w:val="en-US" w:bidi="th-TH"/>
        </w:rPr>
        <w:t xml:space="preserve"> directly in other comprehensive income.</w:t>
      </w:r>
    </w:p>
    <w:p w14:paraId="4058D7F9" w14:textId="77777777" w:rsidR="008E5766" w:rsidRPr="00206CA1" w:rsidRDefault="008E5766" w:rsidP="00F4284D">
      <w:pPr>
        <w:pStyle w:val="AccPolicysubhead"/>
        <w:rPr>
          <w:rFonts w:cs="Times New Roman"/>
        </w:rPr>
      </w:pPr>
    </w:p>
    <w:p w14:paraId="1AC20CDD" w14:textId="7F74725F" w:rsidR="00112E6B" w:rsidRPr="00206CA1" w:rsidRDefault="001F4269" w:rsidP="00112E6B">
      <w:pPr>
        <w:autoSpaceDE w:val="0"/>
        <w:autoSpaceDN w:val="0"/>
        <w:adjustRightInd w:val="0"/>
        <w:spacing w:line="240" w:lineRule="atLeast"/>
        <w:ind w:left="540"/>
        <w:jc w:val="thaiDistribute"/>
        <w:rPr>
          <w:rFonts w:cstheme="minorBidi"/>
          <w:szCs w:val="22"/>
          <w:lang w:val="en-US" w:bidi="th-TH"/>
        </w:rPr>
      </w:pPr>
      <w:r w:rsidRPr="00206CA1">
        <w:rPr>
          <w:szCs w:val="22"/>
          <w:lang w:val="en-US" w:bidi="th-TH"/>
        </w:rPr>
        <w:t xml:space="preserve">Current tax is </w:t>
      </w:r>
      <w:proofErr w:type="spellStart"/>
      <w:r w:rsidRPr="00206CA1">
        <w:rPr>
          <w:szCs w:val="22"/>
          <w:lang w:val="en-US" w:bidi="th-TH"/>
        </w:rPr>
        <w:t>recognised</w:t>
      </w:r>
      <w:proofErr w:type="spellEnd"/>
      <w:r w:rsidRPr="00206CA1">
        <w:rPr>
          <w:szCs w:val="22"/>
          <w:lang w:val="en-US" w:bidi="th-TH"/>
        </w:rPr>
        <w:t xml:space="preserve"> in respect of the taxable income or loss for the year, using tax rates enacted or substantively enacted at the reporting date, and any adjustment to tax payable in respect of previous years.</w:t>
      </w:r>
    </w:p>
    <w:p w14:paraId="36EDC24F" w14:textId="77777777" w:rsidR="00786A71" w:rsidRPr="00206CA1" w:rsidRDefault="00786A71" w:rsidP="00112E6B">
      <w:pPr>
        <w:autoSpaceDE w:val="0"/>
        <w:autoSpaceDN w:val="0"/>
        <w:adjustRightInd w:val="0"/>
        <w:spacing w:line="240" w:lineRule="atLeast"/>
        <w:ind w:left="540"/>
        <w:jc w:val="thaiDistribute"/>
        <w:rPr>
          <w:rFonts w:cstheme="minorBidi"/>
          <w:szCs w:val="22"/>
        </w:rPr>
      </w:pPr>
    </w:p>
    <w:p w14:paraId="547EA767" w14:textId="73B73DDB" w:rsidR="00112E6B" w:rsidRPr="002227FB" w:rsidRDefault="002227FB" w:rsidP="00112E6B">
      <w:pPr>
        <w:autoSpaceDE w:val="0"/>
        <w:autoSpaceDN w:val="0"/>
        <w:adjustRightInd w:val="0"/>
        <w:spacing w:line="240" w:lineRule="atLeast"/>
        <w:ind w:left="540"/>
        <w:jc w:val="thaiDistribute"/>
        <w:rPr>
          <w:rFonts w:cs="Angsana New"/>
          <w:sz w:val="20"/>
          <w:szCs w:val="25"/>
          <w:lang w:val="en-US" w:bidi="th-TH"/>
        </w:rPr>
      </w:pPr>
      <w:r w:rsidRPr="000636A6">
        <w:rPr>
          <w:sz w:val="20"/>
          <w:szCs w:val="18"/>
        </w:rPr>
        <w:lastRenderedPageBreak/>
        <w:t xml:space="preserve">Deferred tax is recognised in respect of temporary differences between the carrying amounts of assets and liabilities for financial reporting purposes and the amounts used for taxation purposes. Deferred tax is not </w:t>
      </w:r>
      <w:r w:rsidRPr="007121FD">
        <w:rPr>
          <w:sz w:val="20"/>
          <w:szCs w:val="18"/>
        </w:rPr>
        <w:t xml:space="preserve">recognised for </w:t>
      </w:r>
      <w:r w:rsidRPr="00537DB3">
        <w:rPr>
          <w:sz w:val="20"/>
          <w:szCs w:val="18"/>
        </w:rPr>
        <w:t>the</w:t>
      </w:r>
      <w:r w:rsidRPr="007121FD">
        <w:rPr>
          <w:sz w:val="20"/>
          <w:szCs w:val="18"/>
        </w:rPr>
        <w:t xml:space="preserve"> temporary</w:t>
      </w:r>
      <w:r w:rsidRPr="000636A6">
        <w:rPr>
          <w:sz w:val="20"/>
          <w:szCs w:val="18"/>
        </w:rPr>
        <w:t xml:space="preserve"> differences:</w:t>
      </w:r>
      <w:r>
        <w:rPr>
          <w:rFonts w:cstheme="minorBidi" w:hint="cs"/>
          <w:sz w:val="20"/>
          <w:szCs w:val="18"/>
          <w:cs/>
          <w:lang w:bidi="th-TH"/>
        </w:rPr>
        <w:t xml:space="preserve"> </w:t>
      </w:r>
      <w:r w:rsidRPr="000636A6">
        <w:rPr>
          <w:sz w:val="20"/>
          <w:szCs w:val="18"/>
        </w:rPr>
        <w:t>the initial recognition of assets or liabilities in a transaction that is not a business combin</w:t>
      </w:r>
      <w:r w:rsidRPr="002227FB">
        <w:rPr>
          <w:sz w:val="20"/>
          <w:szCs w:val="18"/>
        </w:rPr>
        <w:t>ation</w:t>
      </w:r>
      <w:r w:rsidRPr="002227FB">
        <w:rPr>
          <w:sz w:val="20"/>
        </w:rPr>
        <w:t xml:space="preserve"> or at the time of the transaction does not give rise to equal taxable and deductible temporary differences</w:t>
      </w:r>
      <w:r w:rsidRPr="002227FB">
        <w:rPr>
          <w:rFonts w:cs="Angsana New"/>
          <w:sz w:val="20"/>
          <w:szCs w:val="25"/>
          <w:lang w:val="en-US" w:bidi="th-TH"/>
        </w:rPr>
        <w:t>.</w:t>
      </w:r>
    </w:p>
    <w:p w14:paraId="22E29863" w14:textId="77777777" w:rsidR="002227FB" w:rsidRPr="002227FB" w:rsidRDefault="002227FB" w:rsidP="00112E6B">
      <w:pPr>
        <w:autoSpaceDE w:val="0"/>
        <w:autoSpaceDN w:val="0"/>
        <w:adjustRightInd w:val="0"/>
        <w:spacing w:line="240" w:lineRule="atLeast"/>
        <w:ind w:left="540"/>
        <w:jc w:val="thaiDistribute"/>
        <w:rPr>
          <w:rFonts w:cstheme="minorBidi"/>
          <w:szCs w:val="22"/>
          <w:lang w:bidi="th-TH"/>
        </w:rPr>
      </w:pPr>
    </w:p>
    <w:p w14:paraId="2C2264EB" w14:textId="4417EED7" w:rsidR="009C6E95" w:rsidRPr="00206CA1" w:rsidRDefault="009C6E95" w:rsidP="00112E6B">
      <w:pPr>
        <w:autoSpaceDE w:val="0"/>
        <w:autoSpaceDN w:val="0"/>
        <w:adjustRightInd w:val="0"/>
        <w:spacing w:line="240" w:lineRule="atLeast"/>
        <w:ind w:left="540"/>
        <w:jc w:val="thaiDistribute"/>
        <w:rPr>
          <w:szCs w:val="22"/>
        </w:rPr>
      </w:pPr>
      <w:r w:rsidRPr="00206CA1">
        <w:rPr>
          <w:szCs w:val="22"/>
        </w:rPr>
        <w:t xml:space="preserve">The measurement of deferred tax reflects the tax consequences that would follow the </w:t>
      </w:r>
      <w:proofErr w:type="gramStart"/>
      <w:r w:rsidRPr="00206CA1">
        <w:rPr>
          <w:szCs w:val="22"/>
        </w:rPr>
        <w:t>manner in which</w:t>
      </w:r>
      <w:proofErr w:type="gramEnd"/>
      <w:r w:rsidRPr="00206CA1">
        <w:rPr>
          <w:szCs w:val="22"/>
        </w:rPr>
        <w:t xml:space="preserve"> the Group expects, at the end of the reporting period, to recover or settle the carrying amount of its assets and liabilities, using tax rates enacted or substantively enacted at the reporting date. Current deferred tax assets and liabilities are offset in the separate financial statements.</w:t>
      </w:r>
    </w:p>
    <w:p w14:paraId="40A9EB0C" w14:textId="77777777" w:rsidR="009C6E95" w:rsidRPr="00206CA1" w:rsidRDefault="009C6E95" w:rsidP="00112E6B">
      <w:pPr>
        <w:autoSpaceDE w:val="0"/>
        <w:autoSpaceDN w:val="0"/>
        <w:adjustRightInd w:val="0"/>
        <w:spacing w:line="240" w:lineRule="atLeast"/>
        <w:ind w:left="540"/>
        <w:jc w:val="thaiDistribute"/>
        <w:rPr>
          <w:szCs w:val="22"/>
        </w:rPr>
      </w:pPr>
    </w:p>
    <w:p w14:paraId="0DB7CB7B" w14:textId="5FE03CBA" w:rsidR="005D3415" w:rsidRDefault="00E1095F" w:rsidP="007D00E3">
      <w:pPr>
        <w:autoSpaceDE w:val="0"/>
        <w:autoSpaceDN w:val="0"/>
        <w:adjustRightInd w:val="0"/>
        <w:spacing w:line="240" w:lineRule="atLeast"/>
        <w:ind w:left="540"/>
        <w:jc w:val="thaiDistribute"/>
        <w:rPr>
          <w:szCs w:val="22"/>
        </w:rPr>
      </w:pPr>
      <w:r w:rsidRPr="00206CA1">
        <w:rPr>
          <w:szCs w:val="22"/>
        </w:rPr>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r w:rsidR="00934DB8" w:rsidRPr="00206CA1">
        <w:rPr>
          <w:szCs w:val="22"/>
        </w:rPr>
        <w:t>.</w:t>
      </w:r>
    </w:p>
    <w:p w14:paraId="171BC6C1" w14:textId="77777777" w:rsidR="00F92051" w:rsidRPr="00206CA1" w:rsidRDefault="00F92051" w:rsidP="007D00E3">
      <w:pPr>
        <w:autoSpaceDE w:val="0"/>
        <w:autoSpaceDN w:val="0"/>
        <w:adjustRightInd w:val="0"/>
        <w:spacing w:line="240" w:lineRule="atLeast"/>
        <w:ind w:left="540"/>
        <w:jc w:val="thaiDistribute"/>
        <w:rPr>
          <w:szCs w:val="22"/>
        </w:rPr>
      </w:pPr>
    </w:p>
    <w:p w14:paraId="51D9CA66" w14:textId="77777777" w:rsidR="00112E6B" w:rsidRPr="002227FB" w:rsidRDefault="00112E6B" w:rsidP="002227FB">
      <w:pPr>
        <w:pStyle w:val="ListParagraph"/>
        <w:numPr>
          <w:ilvl w:val="0"/>
          <w:numId w:val="20"/>
        </w:numPr>
        <w:spacing w:line="240" w:lineRule="atLeast"/>
        <w:ind w:left="540" w:right="108" w:hanging="540"/>
        <w:jc w:val="thaiDistribute"/>
        <w:rPr>
          <w:b/>
          <w:bCs/>
          <w:i/>
          <w:iCs/>
          <w:szCs w:val="22"/>
          <w:lang w:val="en-US" w:bidi="th-TH"/>
        </w:rPr>
      </w:pPr>
      <w:r w:rsidRPr="002227FB">
        <w:rPr>
          <w:b/>
          <w:bCs/>
          <w:i/>
          <w:iCs/>
          <w:szCs w:val="22"/>
          <w:lang w:val="en-US" w:bidi="th-TH"/>
        </w:rPr>
        <w:tab/>
        <w:t>Earnings per share</w:t>
      </w:r>
    </w:p>
    <w:p w14:paraId="2B3695D4" w14:textId="77777777" w:rsidR="00112E6B" w:rsidRPr="00206CA1" w:rsidRDefault="00112E6B" w:rsidP="00112E6B">
      <w:pPr>
        <w:autoSpaceDE w:val="0"/>
        <w:autoSpaceDN w:val="0"/>
        <w:adjustRightInd w:val="0"/>
        <w:spacing w:line="240" w:lineRule="atLeast"/>
        <w:ind w:left="540"/>
        <w:jc w:val="thaiDistribute"/>
        <w:rPr>
          <w:szCs w:val="22"/>
        </w:rPr>
      </w:pPr>
    </w:p>
    <w:p w14:paraId="3D2F3383" w14:textId="42EBAA3C" w:rsidR="005850F5" w:rsidRPr="00206CA1" w:rsidRDefault="000A60EA" w:rsidP="00112E6B">
      <w:pPr>
        <w:autoSpaceDE w:val="0"/>
        <w:autoSpaceDN w:val="0"/>
        <w:adjustRightInd w:val="0"/>
        <w:spacing w:line="240" w:lineRule="atLeast"/>
        <w:ind w:left="540"/>
        <w:jc w:val="thaiDistribute"/>
        <w:rPr>
          <w:rFonts w:cs="Angsana New"/>
          <w:szCs w:val="28"/>
          <w:lang w:bidi="th-TH"/>
        </w:rPr>
      </w:pPr>
      <w:proofErr w:type="spellStart"/>
      <w:r w:rsidRPr="00206CA1">
        <w:rPr>
          <w:szCs w:val="22"/>
        </w:rPr>
        <w:t>E</w:t>
      </w:r>
      <w:r w:rsidR="009D6833" w:rsidRPr="00206CA1">
        <w:rPr>
          <w:szCs w:val="22"/>
        </w:rPr>
        <w:t>arning</w:t>
      </w:r>
      <w:proofErr w:type="spellEnd"/>
      <w:r w:rsidR="009D6833" w:rsidRPr="00206CA1">
        <w:rPr>
          <w:szCs w:val="22"/>
        </w:rPr>
        <w:t xml:space="preserve"> per share </w:t>
      </w:r>
      <w:r w:rsidRPr="00206CA1">
        <w:rPr>
          <w:szCs w:val="22"/>
        </w:rPr>
        <w:t>is calculated by dividing the profit or loss attributable to ordinary shareholders of the Company by the weighted average number of ordinary shares outstanding during the period</w:t>
      </w:r>
      <w:r w:rsidR="002719DB" w:rsidRPr="00206CA1">
        <w:rPr>
          <w:rFonts w:cs="Angsana New"/>
          <w:szCs w:val="28"/>
          <w:lang w:bidi="th-TH"/>
        </w:rPr>
        <w:t>.</w:t>
      </w:r>
    </w:p>
    <w:p w14:paraId="37694D11" w14:textId="77777777" w:rsidR="005850F5" w:rsidRPr="00206CA1" w:rsidRDefault="005850F5" w:rsidP="00112E6B">
      <w:pPr>
        <w:autoSpaceDE w:val="0"/>
        <w:autoSpaceDN w:val="0"/>
        <w:adjustRightInd w:val="0"/>
        <w:spacing w:line="240" w:lineRule="atLeast"/>
        <w:ind w:left="540"/>
        <w:jc w:val="thaiDistribute"/>
        <w:rPr>
          <w:szCs w:val="22"/>
        </w:rPr>
      </w:pPr>
    </w:p>
    <w:p w14:paraId="3BFA692B" w14:textId="435BBD83" w:rsidR="00112E6B" w:rsidRPr="002227FB" w:rsidRDefault="00112E6B" w:rsidP="002227FB">
      <w:pPr>
        <w:pStyle w:val="ListParagraph"/>
        <w:numPr>
          <w:ilvl w:val="0"/>
          <w:numId w:val="20"/>
        </w:numPr>
        <w:spacing w:line="240" w:lineRule="atLeast"/>
        <w:ind w:left="540" w:right="108" w:hanging="540"/>
        <w:jc w:val="thaiDistribute"/>
        <w:rPr>
          <w:b/>
          <w:bCs/>
          <w:i/>
          <w:iCs/>
          <w:szCs w:val="22"/>
          <w:lang w:val="en-US" w:bidi="th-TH"/>
        </w:rPr>
      </w:pPr>
      <w:r w:rsidRPr="002227FB">
        <w:rPr>
          <w:b/>
          <w:bCs/>
          <w:i/>
          <w:iCs/>
          <w:szCs w:val="22"/>
          <w:lang w:val="en-US" w:bidi="th-TH"/>
        </w:rPr>
        <w:t>Segment reporting</w:t>
      </w:r>
    </w:p>
    <w:p w14:paraId="10A1721D" w14:textId="77777777" w:rsidR="00112E6B" w:rsidRPr="00206CA1" w:rsidRDefault="00112E6B" w:rsidP="00112E6B">
      <w:pPr>
        <w:spacing w:line="240" w:lineRule="atLeast"/>
        <w:rPr>
          <w:szCs w:val="22"/>
        </w:rPr>
      </w:pPr>
    </w:p>
    <w:p w14:paraId="1CA36DB2" w14:textId="77777777" w:rsidR="009A21FA" w:rsidRPr="00206CA1" w:rsidRDefault="00112E6B" w:rsidP="004F42DA">
      <w:pPr>
        <w:spacing w:line="240" w:lineRule="atLeast"/>
        <w:ind w:left="540"/>
        <w:jc w:val="both"/>
        <w:rPr>
          <w:szCs w:val="22"/>
          <w:lang w:val="en-AU"/>
        </w:rPr>
      </w:pPr>
      <w:r w:rsidRPr="00206CA1">
        <w:rPr>
          <w:szCs w:val="22"/>
          <w:lang w:val="en-AU"/>
        </w:rPr>
        <w:t>Segment results that are reported to the Group’s president (the chief operating decision maker) include items directly attributable to a segment as well as those that can be allocated on a reasonable basis.</w:t>
      </w:r>
    </w:p>
    <w:p w14:paraId="44B4111E" w14:textId="77777777" w:rsidR="00124993" w:rsidRPr="00206CA1" w:rsidRDefault="00124993">
      <w:pPr>
        <w:spacing w:line="240" w:lineRule="auto"/>
        <w:rPr>
          <w:szCs w:val="22"/>
          <w:lang w:val="en-AU"/>
        </w:rPr>
      </w:pPr>
    </w:p>
    <w:p w14:paraId="13F31B28" w14:textId="353BF5CA" w:rsidR="005D3AE5" w:rsidRPr="00206CA1" w:rsidRDefault="00625CAC" w:rsidP="00573450">
      <w:pPr>
        <w:pStyle w:val="Heading1"/>
        <w:rPr>
          <w:cs/>
        </w:rPr>
      </w:pPr>
      <w:r w:rsidRPr="00206CA1">
        <w:t>4</w:t>
      </w:r>
      <w:r w:rsidRPr="00206CA1">
        <w:tab/>
      </w:r>
      <w:r w:rsidR="005D3AE5" w:rsidRPr="00206CA1">
        <w:t xml:space="preserve">Related parties </w:t>
      </w:r>
    </w:p>
    <w:p w14:paraId="70657A30" w14:textId="77777777" w:rsidR="005D3AE5" w:rsidRPr="00206CA1" w:rsidRDefault="005D3AE5" w:rsidP="00227A16">
      <w:pPr>
        <w:tabs>
          <w:tab w:val="left" w:pos="540"/>
        </w:tabs>
        <w:spacing w:line="240" w:lineRule="auto"/>
        <w:ind w:right="-72"/>
        <w:jc w:val="thaiDistribute"/>
        <w:rPr>
          <w:szCs w:val="22"/>
        </w:rPr>
      </w:pPr>
    </w:p>
    <w:p w14:paraId="336FDEB0" w14:textId="28D86D59" w:rsidR="00B251E2" w:rsidRPr="00206CA1" w:rsidRDefault="00B251E2" w:rsidP="00B251E2">
      <w:pPr>
        <w:tabs>
          <w:tab w:val="left" w:pos="540"/>
        </w:tabs>
        <w:spacing w:line="240" w:lineRule="auto"/>
        <w:ind w:left="540" w:right="29"/>
        <w:jc w:val="both"/>
        <w:rPr>
          <w:szCs w:val="22"/>
        </w:rPr>
      </w:pPr>
      <w:bookmarkStart w:id="2" w:name="_Hlk31015984"/>
      <w:r w:rsidRPr="00206CA1">
        <w:rPr>
          <w:szCs w:val="22"/>
        </w:rPr>
        <w:t xml:space="preserve">A related party is a person or entity that has direct </w:t>
      </w:r>
      <w:r w:rsidR="004B5439" w:rsidRPr="00206CA1">
        <w:rPr>
          <w:szCs w:val="22"/>
        </w:rPr>
        <w:t>and</w:t>
      </w:r>
      <w:r w:rsidRPr="00206CA1">
        <w:rPr>
          <w:szCs w:val="22"/>
        </w:rPr>
        <w:t xml:space="preserve"> indirect </w:t>
      </w:r>
      <w:proofErr w:type="gramStart"/>
      <w:r w:rsidRPr="00206CA1">
        <w:rPr>
          <w:szCs w:val="22"/>
        </w:rPr>
        <w:t>control,</w:t>
      </w:r>
      <w:r w:rsidR="00D01533" w:rsidRPr="00206CA1">
        <w:rPr>
          <w:szCs w:val="22"/>
        </w:rPr>
        <w:t xml:space="preserve"> </w:t>
      </w:r>
      <w:r w:rsidRPr="00206CA1">
        <w:rPr>
          <w:szCs w:val="22"/>
        </w:rPr>
        <w:t>or</w:t>
      </w:r>
      <w:proofErr w:type="gramEnd"/>
      <w:r w:rsidRPr="00206CA1">
        <w:rPr>
          <w:szCs w:val="22"/>
        </w:rPr>
        <w:t xml:space="preserve"> has significant influence over the financial</w:t>
      </w:r>
      <w:r w:rsidRPr="00206CA1">
        <w:rPr>
          <w:szCs w:val="22"/>
          <w:cs/>
          <w:lang w:bidi="th-TH"/>
        </w:rPr>
        <w:t xml:space="preserve"> </w:t>
      </w:r>
      <w:r w:rsidRPr="00206CA1">
        <w:rPr>
          <w:szCs w:val="22"/>
        </w:rPr>
        <w:t xml:space="preserve">and managerial decision-making of the Group; a person or entity that are under common control or under the same significant influence as the Group; or </w:t>
      </w:r>
      <w:r w:rsidR="008C4434" w:rsidRPr="00206CA1">
        <w:rPr>
          <w:szCs w:val="22"/>
        </w:rPr>
        <w:t xml:space="preserve">a person or entity over which </w:t>
      </w:r>
      <w:r w:rsidRPr="00206CA1">
        <w:rPr>
          <w:szCs w:val="22"/>
        </w:rPr>
        <w:t>the Group</w:t>
      </w:r>
      <w:r w:rsidR="004904AF" w:rsidRPr="00206CA1">
        <w:rPr>
          <w:szCs w:val="22"/>
        </w:rPr>
        <w:t xml:space="preserve"> </w:t>
      </w:r>
      <w:r w:rsidRPr="00206CA1">
        <w:rPr>
          <w:szCs w:val="22"/>
        </w:rPr>
        <w:t xml:space="preserve">has direct </w:t>
      </w:r>
      <w:r w:rsidR="0017724C" w:rsidRPr="00206CA1">
        <w:rPr>
          <w:szCs w:val="22"/>
        </w:rPr>
        <w:t>and</w:t>
      </w:r>
      <w:r w:rsidRPr="00206CA1">
        <w:rPr>
          <w:szCs w:val="22"/>
        </w:rPr>
        <w:t xml:space="preserve"> indirect control</w:t>
      </w:r>
      <w:r w:rsidR="00400D0B" w:rsidRPr="00206CA1">
        <w:rPr>
          <w:szCs w:val="22"/>
        </w:rPr>
        <w:t xml:space="preserve"> </w:t>
      </w:r>
      <w:r w:rsidRPr="00206CA1">
        <w:rPr>
          <w:szCs w:val="22"/>
        </w:rPr>
        <w:t>or has significant influence over the financial</w:t>
      </w:r>
      <w:r w:rsidRPr="00206CA1">
        <w:rPr>
          <w:szCs w:val="22"/>
          <w:cs/>
          <w:lang w:bidi="th-TH"/>
        </w:rPr>
        <w:t xml:space="preserve"> </w:t>
      </w:r>
      <w:r w:rsidRPr="00206CA1">
        <w:rPr>
          <w:szCs w:val="22"/>
        </w:rPr>
        <w:t>and managerial decision-making</w:t>
      </w:r>
      <w:r w:rsidR="00AD0A9D" w:rsidRPr="00206CA1">
        <w:rPr>
          <w:szCs w:val="22"/>
        </w:rPr>
        <w:t>.</w:t>
      </w:r>
    </w:p>
    <w:bookmarkEnd w:id="2"/>
    <w:p w14:paraId="741A63B4" w14:textId="77777777" w:rsidR="00B251E2" w:rsidRPr="00206CA1" w:rsidRDefault="006909D9" w:rsidP="006909D9">
      <w:pPr>
        <w:tabs>
          <w:tab w:val="left" w:pos="540"/>
        </w:tabs>
        <w:spacing w:line="240" w:lineRule="auto"/>
        <w:ind w:left="540" w:right="29"/>
        <w:jc w:val="both"/>
        <w:rPr>
          <w:szCs w:val="22"/>
        </w:rPr>
      </w:pPr>
      <w:r w:rsidRPr="00206CA1">
        <w:rPr>
          <w:szCs w:val="22"/>
        </w:rPr>
        <w:tab/>
      </w:r>
    </w:p>
    <w:p w14:paraId="000D672C" w14:textId="413D8712" w:rsidR="005D3AE5" w:rsidRPr="00206CA1" w:rsidRDefault="006909D9" w:rsidP="006909D9">
      <w:pPr>
        <w:tabs>
          <w:tab w:val="left" w:pos="540"/>
        </w:tabs>
        <w:spacing w:line="240" w:lineRule="auto"/>
        <w:ind w:left="540" w:right="29"/>
        <w:jc w:val="both"/>
        <w:rPr>
          <w:szCs w:val="22"/>
        </w:rPr>
      </w:pPr>
      <w:r w:rsidRPr="00206CA1">
        <w:rPr>
          <w:szCs w:val="22"/>
        </w:rPr>
        <w:t xml:space="preserve">Relationships with subsidiaries are described in note </w:t>
      </w:r>
      <w:r w:rsidR="0034555F">
        <w:rPr>
          <w:szCs w:val="22"/>
          <w:lang w:val="en-US"/>
        </w:rPr>
        <w:t>1</w:t>
      </w:r>
      <w:r w:rsidRPr="00206CA1">
        <w:rPr>
          <w:szCs w:val="22"/>
        </w:rPr>
        <w:t xml:space="preserve">. Other related parties </w:t>
      </w:r>
      <w:r w:rsidR="00314D6D" w:rsidRPr="00206CA1">
        <w:rPr>
          <w:szCs w:val="22"/>
        </w:rPr>
        <w:t>which</w:t>
      </w:r>
      <w:r w:rsidRPr="00206CA1">
        <w:rPr>
          <w:szCs w:val="22"/>
        </w:rPr>
        <w:t xml:space="preserve"> the Group had significant transactions with during the year were as follows:</w:t>
      </w:r>
      <w:r w:rsidRPr="00206CA1">
        <w:rPr>
          <w:szCs w:val="22"/>
        </w:rPr>
        <w:tab/>
      </w:r>
    </w:p>
    <w:p w14:paraId="1D3BAD79" w14:textId="77777777" w:rsidR="006909D9" w:rsidRPr="00206CA1" w:rsidRDefault="006909D9" w:rsidP="005D3AE5">
      <w:pPr>
        <w:tabs>
          <w:tab w:val="left" w:pos="540"/>
        </w:tabs>
        <w:spacing w:line="240" w:lineRule="auto"/>
        <w:ind w:right="29"/>
        <w:jc w:val="both"/>
        <w:rPr>
          <w:szCs w:val="22"/>
        </w:rPr>
      </w:pPr>
    </w:p>
    <w:tbl>
      <w:tblPr>
        <w:tblW w:w="9180" w:type="dxa"/>
        <w:tblInd w:w="450" w:type="dxa"/>
        <w:tblLook w:val="01E0" w:firstRow="1" w:lastRow="1" w:firstColumn="1" w:lastColumn="1" w:noHBand="0" w:noVBand="0"/>
      </w:tblPr>
      <w:tblGrid>
        <w:gridCol w:w="3420"/>
        <w:gridCol w:w="1512"/>
        <w:gridCol w:w="4248"/>
      </w:tblGrid>
      <w:tr w:rsidR="00F97CF7" w:rsidRPr="00206CA1" w14:paraId="68E812DA" w14:textId="77777777" w:rsidTr="00FE45BF">
        <w:trPr>
          <w:tblHeader/>
        </w:trPr>
        <w:tc>
          <w:tcPr>
            <w:tcW w:w="3420" w:type="dxa"/>
            <w:vAlign w:val="bottom"/>
          </w:tcPr>
          <w:p w14:paraId="157AAE10" w14:textId="77777777" w:rsidR="00F97CF7" w:rsidRPr="00206CA1" w:rsidRDefault="00F97CF7" w:rsidP="00F97CF7">
            <w:pPr>
              <w:tabs>
                <w:tab w:val="left" w:pos="720"/>
              </w:tabs>
              <w:ind w:right="-506"/>
              <w:rPr>
                <w:szCs w:val="22"/>
              </w:rPr>
            </w:pPr>
          </w:p>
        </w:tc>
        <w:tc>
          <w:tcPr>
            <w:tcW w:w="1512" w:type="dxa"/>
            <w:vAlign w:val="bottom"/>
            <w:hideMark/>
          </w:tcPr>
          <w:p w14:paraId="1E745848" w14:textId="77777777" w:rsidR="00F97CF7" w:rsidRPr="00206CA1" w:rsidRDefault="00F97CF7" w:rsidP="00F97CF7">
            <w:pPr>
              <w:tabs>
                <w:tab w:val="left" w:pos="720"/>
              </w:tabs>
              <w:jc w:val="center"/>
              <w:rPr>
                <w:b/>
                <w:bCs/>
                <w:szCs w:val="22"/>
              </w:rPr>
            </w:pPr>
            <w:r w:rsidRPr="00206CA1">
              <w:rPr>
                <w:b/>
                <w:bCs/>
                <w:szCs w:val="22"/>
              </w:rPr>
              <w:t xml:space="preserve">Country of </w:t>
            </w:r>
          </w:p>
        </w:tc>
        <w:tc>
          <w:tcPr>
            <w:tcW w:w="4248" w:type="dxa"/>
            <w:vAlign w:val="bottom"/>
          </w:tcPr>
          <w:p w14:paraId="706B8C08" w14:textId="77777777" w:rsidR="00F97CF7" w:rsidRPr="00206CA1" w:rsidRDefault="00F97CF7" w:rsidP="00F97CF7">
            <w:pPr>
              <w:tabs>
                <w:tab w:val="left" w:pos="720"/>
              </w:tabs>
              <w:jc w:val="both"/>
              <w:rPr>
                <w:szCs w:val="22"/>
              </w:rPr>
            </w:pPr>
          </w:p>
        </w:tc>
      </w:tr>
      <w:tr w:rsidR="00F97CF7" w:rsidRPr="00206CA1" w14:paraId="04134937" w14:textId="77777777" w:rsidTr="00FE45BF">
        <w:trPr>
          <w:tblHeader/>
        </w:trPr>
        <w:tc>
          <w:tcPr>
            <w:tcW w:w="3420" w:type="dxa"/>
            <w:vAlign w:val="bottom"/>
          </w:tcPr>
          <w:p w14:paraId="2A283074" w14:textId="77777777" w:rsidR="00F97CF7" w:rsidRPr="00206CA1" w:rsidRDefault="00F97CF7" w:rsidP="005E5191">
            <w:pPr>
              <w:tabs>
                <w:tab w:val="left" w:pos="720"/>
              </w:tabs>
              <w:ind w:right="-108"/>
              <w:rPr>
                <w:b/>
                <w:bCs/>
                <w:szCs w:val="22"/>
              </w:rPr>
            </w:pPr>
            <w:r w:rsidRPr="00206CA1">
              <w:rPr>
                <w:b/>
                <w:bCs/>
                <w:szCs w:val="22"/>
              </w:rPr>
              <w:t>Name of entities</w:t>
            </w:r>
          </w:p>
        </w:tc>
        <w:tc>
          <w:tcPr>
            <w:tcW w:w="1512" w:type="dxa"/>
            <w:vAlign w:val="bottom"/>
            <w:hideMark/>
          </w:tcPr>
          <w:p w14:paraId="62D7A443" w14:textId="77777777" w:rsidR="00F97CF7" w:rsidRPr="00206CA1" w:rsidRDefault="00F97CF7" w:rsidP="00F97CF7">
            <w:pPr>
              <w:tabs>
                <w:tab w:val="left" w:pos="720"/>
              </w:tabs>
              <w:jc w:val="center"/>
              <w:rPr>
                <w:b/>
                <w:bCs/>
                <w:szCs w:val="22"/>
              </w:rPr>
            </w:pPr>
            <w:r w:rsidRPr="00206CA1">
              <w:rPr>
                <w:b/>
                <w:bCs/>
                <w:szCs w:val="22"/>
              </w:rPr>
              <w:t>incorporation</w:t>
            </w:r>
          </w:p>
        </w:tc>
        <w:tc>
          <w:tcPr>
            <w:tcW w:w="4248" w:type="dxa"/>
            <w:vAlign w:val="bottom"/>
          </w:tcPr>
          <w:p w14:paraId="05C57B2E" w14:textId="77777777" w:rsidR="00F97CF7" w:rsidRPr="00206CA1" w:rsidRDefault="00F97CF7" w:rsidP="00F97CF7">
            <w:pPr>
              <w:tabs>
                <w:tab w:val="left" w:pos="720"/>
              </w:tabs>
              <w:jc w:val="center"/>
              <w:rPr>
                <w:b/>
                <w:bCs/>
                <w:szCs w:val="22"/>
              </w:rPr>
            </w:pPr>
            <w:r w:rsidRPr="00206CA1">
              <w:rPr>
                <w:b/>
                <w:bCs/>
                <w:szCs w:val="22"/>
              </w:rPr>
              <w:t>Nature of relationships</w:t>
            </w:r>
          </w:p>
        </w:tc>
      </w:tr>
      <w:tr w:rsidR="00F97CF7" w:rsidRPr="00206CA1" w14:paraId="6A5828FC" w14:textId="77777777" w:rsidTr="00FE45BF">
        <w:trPr>
          <w:tblHeader/>
        </w:trPr>
        <w:tc>
          <w:tcPr>
            <w:tcW w:w="3420" w:type="dxa"/>
            <w:vAlign w:val="bottom"/>
          </w:tcPr>
          <w:p w14:paraId="00E80ACA" w14:textId="77777777" w:rsidR="00F97CF7" w:rsidRPr="00206CA1" w:rsidRDefault="00F97CF7" w:rsidP="00F97CF7">
            <w:pPr>
              <w:tabs>
                <w:tab w:val="left" w:pos="720"/>
              </w:tabs>
              <w:ind w:right="-506"/>
              <w:rPr>
                <w:szCs w:val="22"/>
              </w:rPr>
            </w:pPr>
            <w:proofErr w:type="spellStart"/>
            <w:r w:rsidRPr="00206CA1">
              <w:rPr>
                <w:szCs w:val="22"/>
              </w:rPr>
              <w:t>Woracha</w:t>
            </w:r>
            <w:proofErr w:type="spellEnd"/>
            <w:r w:rsidRPr="00206CA1">
              <w:rPr>
                <w:szCs w:val="22"/>
              </w:rPr>
              <w:t xml:space="preserve"> Holding Co., Ltd.</w:t>
            </w:r>
          </w:p>
        </w:tc>
        <w:tc>
          <w:tcPr>
            <w:tcW w:w="1512" w:type="dxa"/>
            <w:vAlign w:val="bottom"/>
            <w:hideMark/>
          </w:tcPr>
          <w:p w14:paraId="60F2A9FE" w14:textId="77777777" w:rsidR="00F97CF7" w:rsidRPr="00206CA1" w:rsidRDefault="00F97CF7" w:rsidP="00F97CF7">
            <w:pPr>
              <w:tabs>
                <w:tab w:val="left" w:pos="720"/>
              </w:tabs>
              <w:jc w:val="center"/>
              <w:rPr>
                <w:szCs w:val="22"/>
              </w:rPr>
            </w:pPr>
            <w:r w:rsidRPr="00206CA1">
              <w:rPr>
                <w:szCs w:val="22"/>
              </w:rPr>
              <w:t>Thailand</w:t>
            </w:r>
          </w:p>
        </w:tc>
        <w:tc>
          <w:tcPr>
            <w:tcW w:w="4248" w:type="dxa"/>
            <w:shd w:val="clear" w:color="auto" w:fill="auto"/>
            <w:vAlign w:val="bottom"/>
          </w:tcPr>
          <w:p w14:paraId="58706178" w14:textId="77777777" w:rsidR="00F97CF7" w:rsidRPr="00206CA1" w:rsidRDefault="00F97CF7" w:rsidP="00E504BB">
            <w:pPr>
              <w:tabs>
                <w:tab w:val="left" w:pos="720"/>
              </w:tabs>
              <w:rPr>
                <w:szCs w:val="22"/>
              </w:rPr>
            </w:pPr>
            <w:r w:rsidRPr="00206CA1">
              <w:rPr>
                <w:szCs w:val="22"/>
              </w:rPr>
              <w:t>Common shareholders</w:t>
            </w:r>
          </w:p>
        </w:tc>
      </w:tr>
      <w:tr w:rsidR="00F97CF7" w:rsidRPr="00206CA1" w14:paraId="1A233E77" w14:textId="77777777" w:rsidTr="00FE45BF">
        <w:trPr>
          <w:tblHeader/>
        </w:trPr>
        <w:tc>
          <w:tcPr>
            <w:tcW w:w="3420" w:type="dxa"/>
            <w:vAlign w:val="bottom"/>
          </w:tcPr>
          <w:p w14:paraId="53293711" w14:textId="77777777" w:rsidR="00F97CF7" w:rsidRPr="00206CA1" w:rsidRDefault="00F97CF7" w:rsidP="00F03020">
            <w:pPr>
              <w:tabs>
                <w:tab w:val="left" w:pos="720"/>
              </w:tabs>
              <w:ind w:right="-506"/>
              <w:rPr>
                <w:szCs w:val="22"/>
              </w:rPr>
            </w:pPr>
            <w:r w:rsidRPr="00206CA1">
              <w:rPr>
                <w:szCs w:val="22"/>
              </w:rPr>
              <w:t xml:space="preserve">Capital </w:t>
            </w:r>
            <w:proofErr w:type="gramStart"/>
            <w:r w:rsidR="00F03020" w:rsidRPr="00206CA1">
              <w:rPr>
                <w:szCs w:val="22"/>
              </w:rPr>
              <w:t>Work P</w:t>
            </w:r>
            <w:r w:rsidRPr="00206CA1">
              <w:rPr>
                <w:szCs w:val="22"/>
              </w:rPr>
              <w:t>lace</w:t>
            </w:r>
            <w:proofErr w:type="gramEnd"/>
            <w:r w:rsidRPr="00206CA1">
              <w:rPr>
                <w:szCs w:val="22"/>
              </w:rPr>
              <w:t xml:space="preserve"> Co., Ltd.</w:t>
            </w:r>
          </w:p>
        </w:tc>
        <w:tc>
          <w:tcPr>
            <w:tcW w:w="1512" w:type="dxa"/>
            <w:vAlign w:val="bottom"/>
            <w:hideMark/>
          </w:tcPr>
          <w:p w14:paraId="6F327A1D" w14:textId="77777777" w:rsidR="00F97CF7" w:rsidRPr="00206CA1" w:rsidRDefault="00F97CF7" w:rsidP="00F97CF7">
            <w:pPr>
              <w:tabs>
                <w:tab w:val="left" w:pos="720"/>
              </w:tabs>
              <w:jc w:val="center"/>
              <w:rPr>
                <w:szCs w:val="22"/>
              </w:rPr>
            </w:pPr>
            <w:r w:rsidRPr="00206CA1">
              <w:rPr>
                <w:szCs w:val="22"/>
              </w:rPr>
              <w:t>Thailand</w:t>
            </w:r>
          </w:p>
        </w:tc>
        <w:tc>
          <w:tcPr>
            <w:tcW w:w="4248" w:type="dxa"/>
            <w:shd w:val="clear" w:color="auto" w:fill="auto"/>
            <w:vAlign w:val="bottom"/>
          </w:tcPr>
          <w:p w14:paraId="7E839CCC" w14:textId="77777777" w:rsidR="00F97CF7" w:rsidRPr="00206CA1" w:rsidRDefault="00F97CF7" w:rsidP="00F97CF7">
            <w:pPr>
              <w:tabs>
                <w:tab w:val="left" w:pos="720"/>
              </w:tabs>
              <w:jc w:val="both"/>
              <w:rPr>
                <w:szCs w:val="22"/>
              </w:rPr>
            </w:pPr>
            <w:r w:rsidRPr="00206CA1">
              <w:rPr>
                <w:szCs w:val="22"/>
              </w:rPr>
              <w:t>Common shareholders and some directors</w:t>
            </w:r>
          </w:p>
        </w:tc>
      </w:tr>
      <w:tr w:rsidR="00124993" w:rsidRPr="00206CA1" w14:paraId="76FA8DA8" w14:textId="77777777" w:rsidTr="005A14FF">
        <w:trPr>
          <w:tblHeader/>
        </w:trPr>
        <w:tc>
          <w:tcPr>
            <w:tcW w:w="3420" w:type="dxa"/>
          </w:tcPr>
          <w:p w14:paraId="338CC266" w14:textId="77777777" w:rsidR="00124993" w:rsidRPr="00206CA1" w:rsidRDefault="00124993" w:rsidP="00124993">
            <w:pPr>
              <w:tabs>
                <w:tab w:val="left" w:pos="720"/>
              </w:tabs>
              <w:ind w:right="-506"/>
              <w:rPr>
                <w:szCs w:val="22"/>
              </w:rPr>
            </w:pPr>
            <w:r w:rsidRPr="00206CA1">
              <w:rPr>
                <w:szCs w:val="22"/>
              </w:rPr>
              <w:t xml:space="preserve">Capital residence </w:t>
            </w:r>
            <w:proofErr w:type="spellStart"/>
            <w:proofErr w:type="gramStart"/>
            <w:r w:rsidRPr="00206CA1">
              <w:rPr>
                <w:szCs w:val="22"/>
              </w:rPr>
              <w:t>co.,Ltd</w:t>
            </w:r>
            <w:proofErr w:type="spellEnd"/>
            <w:proofErr w:type="gramEnd"/>
          </w:p>
        </w:tc>
        <w:tc>
          <w:tcPr>
            <w:tcW w:w="1512" w:type="dxa"/>
            <w:vAlign w:val="bottom"/>
          </w:tcPr>
          <w:p w14:paraId="3A0AA104" w14:textId="77777777" w:rsidR="00124993" w:rsidRPr="00206CA1" w:rsidRDefault="00124993" w:rsidP="00124993">
            <w:pPr>
              <w:tabs>
                <w:tab w:val="left" w:pos="720"/>
              </w:tabs>
              <w:jc w:val="center"/>
              <w:rPr>
                <w:szCs w:val="22"/>
              </w:rPr>
            </w:pPr>
            <w:r w:rsidRPr="00206CA1">
              <w:rPr>
                <w:szCs w:val="22"/>
              </w:rPr>
              <w:t>Thailand</w:t>
            </w:r>
          </w:p>
        </w:tc>
        <w:tc>
          <w:tcPr>
            <w:tcW w:w="4248" w:type="dxa"/>
            <w:shd w:val="clear" w:color="auto" w:fill="auto"/>
            <w:vAlign w:val="bottom"/>
          </w:tcPr>
          <w:p w14:paraId="44CFE7C0" w14:textId="77777777" w:rsidR="00124993" w:rsidRPr="00206CA1" w:rsidRDefault="00124993" w:rsidP="00124993">
            <w:pPr>
              <w:tabs>
                <w:tab w:val="left" w:pos="720"/>
              </w:tabs>
              <w:jc w:val="both"/>
              <w:rPr>
                <w:szCs w:val="22"/>
              </w:rPr>
            </w:pPr>
            <w:r w:rsidRPr="00206CA1">
              <w:rPr>
                <w:szCs w:val="22"/>
              </w:rPr>
              <w:t>Common shareholders and some directors</w:t>
            </w:r>
          </w:p>
        </w:tc>
      </w:tr>
      <w:tr w:rsidR="00AA19BD" w:rsidRPr="00206CA1" w14:paraId="0E0F5F10" w14:textId="77777777" w:rsidTr="005A14FF">
        <w:trPr>
          <w:tblHeader/>
        </w:trPr>
        <w:tc>
          <w:tcPr>
            <w:tcW w:w="3420" w:type="dxa"/>
          </w:tcPr>
          <w:p w14:paraId="03A79458" w14:textId="588FFC6A" w:rsidR="00AA19BD" w:rsidRPr="00206CA1" w:rsidRDefault="00AA19BD" w:rsidP="00124993">
            <w:pPr>
              <w:tabs>
                <w:tab w:val="left" w:pos="720"/>
              </w:tabs>
              <w:ind w:right="-506"/>
              <w:rPr>
                <w:szCs w:val="22"/>
              </w:rPr>
            </w:pPr>
            <w:r w:rsidRPr="00206CA1">
              <w:rPr>
                <w:szCs w:val="22"/>
              </w:rPr>
              <w:t>SW PARTNERS INC.</w:t>
            </w:r>
          </w:p>
        </w:tc>
        <w:tc>
          <w:tcPr>
            <w:tcW w:w="1512" w:type="dxa"/>
            <w:vAlign w:val="bottom"/>
          </w:tcPr>
          <w:p w14:paraId="4EF2B142" w14:textId="2FC4F620" w:rsidR="00AA19BD" w:rsidRPr="00206CA1" w:rsidRDefault="00AA19BD" w:rsidP="00124993">
            <w:pPr>
              <w:tabs>
                <w:tab w:val="left" w:pos="720"/>
              </w:tabs>
              <w:jc w:val="center"/>
              <w:rPr>
                <w:szCs w:val="22"/>
              </w:rPr>
            </w:pPr>
            <w:r w:rsidRPr="00206CA1">
              <w:rPr>
                <w:szCs w:val="22"/>
              </w:rPr>
              <w:t>Japan</w:t>
            </w:r>
          </w:p>
        </w:tc>
        <w:tc>
          <w:tcPr>
            <w:tcW w:w="4248" w:type="dxa"/>
            <w:shd w:val="clear" w:color="auto" w:fill="auto"/>
            <w:vAlign w:val="bottom"/>
          </w:tcPr>
          <w:p w14:paraId="4F872125" w14:textId="535E162E" w:rsidR="00AA19BD" w:rsidRPr="00206CA1" w:rsidRDefault="002A76CF" w:rsidP="00124993">
            <w:pPr>
              <w:tabs>
                <w:tab w:val="left" w:pos="720"/>
              </w:tabs>
              <w:jc w:val="both"/>
              <w:rPr>
                <w:szCs w:val="22"/>
              </w:rPr>
            </w:pPr>
            <w:r w:rsidRPr="00206CA1">
              <w:rPr>
                <w:szCs w:val="22"/>
              </w:rPr>
              <w:t>Common</w:t>
            </w:r>
            <w:r w:rsidR="00AA19BD" w:rsidRPr="00206CA1">
              <w:rPr>
                <w:szCs w:val="22"/>
              </w:rPr>
              <w:t xml:space="preserve"> directors</w:t>
            </w:r>
          </w:p>
        </w:tc>
      </w:tr>
      <w:tr w:rsidR="00F97CF7" w:rsidRPr="00206CA1" w14:paraId="550B1CFE" w14:textId="77777777" w:rsidTr="00FE45BF">
        <w:trPr>
          <w:tblHeader/>
        </w:trPr>
        <w:tc>
          <w:tcPr>
            <w:tcW w:w="3420" w:type="dxa"/>
          </w:tcPr>
          <w:p w14:paraId="05196F3B" w14:textId="77777777" w:rsidR="00F97CF7" w:rsidRPr="00206CA1" w:rsidRDefault="00F97CF7" w:rsidP="00F97CF7">
            <w:pPr>
              <w:tabs>
                <w:tab w:val="left" w:pos="720"/>
              </w:tabs>
              <w:ind w:right="-506"/>
              <w:rPr>
                <w:szCs w:val="22"/>
              </w:rPr>
            </w:pPr>
            <w:r w:rsidRPr="00206CA1">
              <w:rPr>
                <w:szCs w:val="22"/>
              </w:rPr>
              <w:t>Key management personnel</w:t>
            </w:r>
          </w:p>
        </w:tc>
        <w:tc>
          <w:tcPr>
            <w:tcW w:w="1512" w:type="dxa"/>
            <w:hideMark/>
          </w:tcPr>
          <w:p w14:paraId="3BCCCE06" w14:textId="77777777" w:rsidR="00F97CF7" w:rsidRPr="00206CA1" w:rsidRDefault="00F97CF7" w:rsidP="00F97CF7">
            <w:pPr>
              <w:tabs>
                <w:tab w:val="left" w:pos="720"/>
              </w:tabs>
              <w:jc w:val="center"/>
              <w:rPr>
                <w:szCs w:val="22"/>
              </w:rPr>
            </w:pPr>
            <w:r w:rsidRPr="00206CA1">
              <w:rPr>
                <w:szCs w:val="22"/>
              </w:rPr>
              <w:t>Thailand</w:t>
            </w:r>
          </w:p>
        </w:tc>
        <w:tc>
          <w:tcPr>
            <w:tcW w:w="4248" w:type="dxa"/>
            <w:shd w:val="clear" w:color="auto" w:fill="auto"/>
            <w:vAlign w:val="bottom"/>
          </w:tcPr>
          <w:p w14:paraId="3B08A0BC" w14:textId="77777777" w:rsidR="00F97CF7" w:rsidRPr="00206CA1" w:rsidRDefault="00F97CF7" w:rsidP="002227FB">
            <w:pPr>
              <w:tabs>
                <w:tab w:val="left" w:pos="720"/>
              </w:tabs>
              <w:ind w:right="72"/>
              <w:jc w:val="thaiDistribute"/>
              <w:rPr>
                <w:szCs w:val="22"/>
              </w:rPr>
            </w:pPr>
            <w:r w:rsidRPr="00206CA1">
              <w:rPr>
                <w:szCs w:val="22"/>
              </w:rPr>
              <w:t xml:space="preserve">Persons having authority and responsibility   </w:t>
            </w:r>
            <w:r w:rsidRPr="00206CA1">
              <w:rPr>
                <w:szCs w:val="22"/>
              </w:rPr>
              <w:br/>
              <w:t xml:space="preserve">   for planning, directing and controlling the </w:t>
            </w:r>
            <w:r w:rsidRPr="00206CA1">
              <w:rPr>
                <w:szCs w:val="22"/>
              </w:rPr>
              <w:br/>
              <w:t xml:space="preserve">   activities of the entity, directly or  </w:t>
            </w:r>
            <w:r w:rsidRPr="00206CA1">
              <w:rPr>
                <w:szCs w:val="22"/>
              </w:rPr>
              <w:br/>
              <w:t xml:space="preserve">   indirectly, including any director (whether </w:t>
            </w:r>
            <w:r w:rsidRPr="00206CA1">
              <w:rPr>
                <w:szCs w:val="22"/>
              </w:rPr>
              <w:br/>
              <w:t xml:space="preserve">   executive or otherwise) of the Group</w:t>
            </w:r>
          </w:p>
        </w:tc>
      </w:tr>
    </w:tbl>
    <w:p w14:paraId="26642E2B" w14:textId="040452F7" w:rsidR="003E2409" w:rsidRPr="00206CA1" w:rsidRDefault="003E2409" w:rsidP="005D3AE5">
      <w:pPr>
        <w:spacing w:line="240" w:lineRule="atLeast"/>
        <w:ind w:left="540"/>
        <w:jc w:val="both"/>
        <w:rPr>
          <w:szCs w:val="22"/>
        </w:rPr>
      </w:pPr>
    </w:p>
    <w:p w14:paraId="34EF743F" w14:textId="77777777" w:rsidR="003E2409" w:rsidRPr="00206CA1" w:rsidRDefault="003E2409">
      <w:pPr>
        <w:spacing w:line="240" w:lineRule="auto"/>
        <w:rPr>
          <w:szCs w:val="22"/>
        </w:rPr>
      </w:pPr>
      <w:r w:rsidRPr="00206CA1">
        <w:rPr>
          <w:szCs w:val="22"/>
        </w:rPr>
        <w:br w:type="page"/>
      </w:r>
    </w:p>
    <w:tbl>
      <w:tblPr>
        <w:tblW w:w="9540" w:type="dxa"/>
        <w:tblInd w:w="450" w:type="dxa"/>
        <w:tblLayout w:type="fixed"/>
        <w:tblCellMar>
          <w:left w:w="79" w:type="dxa"/>
          <w:right w:w="79" w:type="dxa"/>
        </w:tblCellMar>
        <w:tblLook w:val="0000" w:firstRow="0" w:lastRow="0" w:firstColumn="0" w:lastColumn="0" w:noHBand="0" w:noVBand="0"/>
      </w:tblPr>
      <w:tblGrid>
        <w:gridCol w:w="4680"/>
        <w:gridCol w:w="1080"/>
        <w:gridCol w:w="180"/>
        <w:gridCol w:w="1080"/>
        <w:gridCol w:w="180"/>
        <w:gridCol w:w="1080"/>
        <w:gridCol w:w="180"/>
        <w:gridCol w:w="1080"/>
      </w:tblGrid>
      <w:tr w:rsidR="00B322A6" w:rsidRPr="00206CA1" w14:paraId="5F467840" w14:textId="77777777" w:rsidTr="004F702B">
        <w:trPr>
          <w:cantSplit/>
          <w:tblHeader/>
        </w:trPr>
        <w:tc>
          <w:tcPr>
            <w:tcW w:w="4680" w:type="dxa"/>
          </w:tcPr>
          <w:p w14:paraId="0D597E17" w14:textId="77777777" w:rsidR="00B322A6" w:rsidRPr="00206CA1" w:rsidRDefault="00B322A6" w:rsidP="00492D78">
            <w:pPr>
              <w:spacing w:line="240" w:lineRule="atLeast"/>
              <w:rPr>
                <w:i/>
                <w:iCs/>
                <w:szCs w:val="22"/>
              </w:rPr>
            </w:pPr>
          </w:p>
        </w:tc>
        <w:tc>
          <w:tcPr>
            <w:tcW w:w="2340" w:type="dxa"/>
            <w:gridSpan w:val="3"/>
          </w:tcPr>
          <w:p w14:paraId="3D46E384" w14:textId="77777777" w:rsidR="00B322A6" w:rsidRPr="00206CA1" w:rsidRDefault="00B322A6" w:rsidP="00492D78">
            <w:pPr>
              <w:spacing w:line="240" w:lineRule="atLeast"/>
              <w:jc w:val="center"/>
              <w:rPr>
                <w:b/>
                <w:szCs w:val="22"/>
              </w:rPr>
            </w:pPr>
            <w:r w:rsidRPr="00206CA1">
              <w:rPr>
                <w:b/>
                <w:szCs w:val="22"/>
              </w:rPr>
              <w:t xml:space="preserve">Consolidated </w:t>
            </w:r>
          </w:p>
        </w:tc>
        <w:tc>
          <w:tcPr>
            <w:tcW w:w="180" w:type="dxa"/>
          </w:tcPr>
          <w:p w14:paraId="63930A67" w14:textId="77777777" w:rsidR="00B322A6" w:rsidRPr="00206CA1" w:rsidRDefault="00B322A6" w:rsidP="00492D78">
            <w:pPr>
              <w:spacing w:line="240" w:lineRule="atLeast"/>
              <w:jc w:val="center"/>
              <w:rPr>
                <w:b/>
                <w:szCs w:val="22"/>
              </w:rPr>
            </w:pPr>
          </w:p>
        </w:tc>
        <w:tc>
          <w:tcPr>
            <w:tcW w:w="2340" w:type="dxa"/>
            <w:gridSpan w:val="3"/>
          </w:tcPr>
          <w:p w14:paraId="1B030E40" w14:textId="77777777" w:rsidR="00B322A6" w:rsidRPr="00206CA1" w:rsidRDefault="00B322A6" w:rsidP="00492D78">
            <w:pPr>
              <w:spacing w:line="240" w:lineRule="atLeast"/>
              <w:jc w:val="center"/>
              <w:rPr>
                <w:b/>
                <w:szCs w:val="22"/>
              </w:rPr>
            </w:pPr>
            <w:r w:rsidRPr="00206CA1">
              <w:rPr>
                <w:b/>
                <w:szCs w:val="22"/>
              </w:rPr>
              <w:t xml:space="preserve">Separate </w:t>
            </w:r>
          </w:p>
        </w:tc>
      </w:tr>
      <w:tr w:rsidR="00B322A6" w:rsidRPr="00206CA1" w14:paraId="066629D4" w14:textId="77777777" w:rsidTr="004F702B">
        <w:trPr>
          <w:cantSplit/>
          <w:tblHeader/>
        </w:trPr>
        <w:tc>
          <w:tcPr>
            <w:tcW w:w="4680" w:type="dxa"/>
          </w:tcPr>
          <w:p w14:paraId="2D8028A3" w14:textId="5A31895F" w:rsidR="00B322A6" w:rsidRPr="00206CA1" w:rsidRDefault="001B0052" w:rsidP="00492D78">
            <w:pPr>
              <w:spacing w:line="240" w:lineRule="atLeast"/>
              <w:rPr>
                <w:b/>
                <w:bCs/>
                <w:i/>
                <w:iCs/>
                <w:szCs w:val="22"/>
              </w:rPr>
            </w:pPr>
            <w:r w:rsidRPr="00206CA1">
              <w:rPr>
                <w:b/>
                <w:bCs/>
                <w:i/>
                <w:iCs/>
                <w:szCs w:val="22"/>
              </w:rPr>
              <w:t>Significant transactions with related parties</w:t>
            </w:r>
          </w:p>
        </w:tc>
        <w:tc>
          <w:tcPr>
            <w:tcW w:w="2340" w:type="dxa"/>
            <w:gridSpan w:val="3"/>
          </w:tcPr>
          <w:p w14:paraId="28A3B295" w14:textId="77777777" w:rsidR="00B322A6" w:rsidRPr="00206CA1" w:rsidRDefault="00B322A6" w:rsidP="00492D78">
            <w:pPr>
              <w:spacing w:line="240" w:lineRule="atLeast"/>
              <w:jc w:val="center"/>
              <w:rPr>
                <w:b/>
                <w:szCs w:val="22"/>
              </w:rPr>
            </w:pPr>
            <w:r w:rsidRPr="00206CA1">
              <w:rPr>
                <w:b/>
                <w:szCs w:val="22"/>
              </w:rPr>
              <w:t>financial statements</w:t>
            </w:r>
          </w:p>
        </w:tc>
        <w:tc>
          <w:tcPr>
            <w:tcW w:w="180" w:type="dxa"/>
          </w:tcPr>
          <w:p w14:paraId="2B06CEE7" w14:textId="77777777" w:rsidR="00B322A6" w:rsidRPr="00206CA1" w:rsidRDefault="00B322A6" w:rsidP="00492D78">
            <w:pPr>
              <w:spacing w:line="240" w:lineRule="atLeast"/>
              <w:jc w:val="center"/>
              <w:rPr>
                <w:b/>
                <w:szCs w:val="22"/>
              </w:rPr>
            </w:pPr>
          </w:p>
        </w:tc>
        <w:tc>
          <w:tcPr>
            <w:tcW w:w="2340" w:type="dxa"/>
            <w:gridSpan w:val="3"/>
          </w:tcPr>
          <w:p w14:paraId="3F3C466A" w14:textId="77777777" w:rsidR="00B322A6" w:rsidRPr="00206CA1" w:rsidRDefault="00B322A6" w:rsidP="00492D78">
            <w:pPr>
              <w:spacing w:line="240" w:lineRule="atLeast"/>
              <w:jc w:val="center"/>
              <w:rPr>
                <w:b/>
                <w:szCs w:val="22"/>
              </w:rPr>
            </w:pPr>
            <w:r w:rsidRPr="00206CA1">
              <w:rPr>
                <w:b/>
                <w:szCs w:val="22"/>
              </w:rPr>
              <w:t>financial statements</w:t>
            </w:r>
          </w:p>
        </w:tc>
      </w:tr>
      <w:tr w:rsidR="00F47527" w:rsidRPr="00206CA1" w14:paraId="61B642CE" w14:textId="77777777" w:rsidTr="004F702B">
        <w:trPr>
          <w:cantSplit/>
          <w:tblHeader/>
        </w:trPr>
        <w:tc>
          <w:tcPr>
            <w:tcW w:w="4680" w:type="dxa"/>
          </w:tcPr>
          <w:p w14:paraId="185F4AE9" w14:textId="77777777" w:rsidR="00F47527" w:rsidRPr="00206CA1" w:rsidRDefault="00F47527" w:rsidP="00F47527">
            <w:pPr>
              <w:tabs>
                <w:tab w:val="decimal" w:pos="765"/>
              </w:tabs>
              <w:spacing w:line="240" w:lineRule="atLeast"/>
              <w:rPr>
                <w:b/>
                <w:bCs/>
                <w:i/>
                <w:iCs/>
                <w:szCs w:val="22"/>
              </w:rPr>
            </w:pPr>
            <w:r w:rsidRPr="00206CA1">
              <w:rPr>
                <w:b/>
                <w:bCs/>
                <w:i/>
                <w:iCs/>
                <w:szCs w:val="22"/>
              </w:rPr>
              <w:t xml:space="preserve">Year ended </w:t>
            </w:r>
            <w:r w:rsidRPr="00206CA1">
              <w:rPr>
                <w:b/>
                <w:bCs/>
                <w:i/>
                <w:iCs/>
                <w:szCs w:val="22"/>
                <w:lang w:val="en-US"/>
              </w:rPr>
              <w:t>31</w:t>
            </w:r>
            <w:r w:rsidRPr="00206CA1">
              <w:rPr>
                <w:b/>
                <w:bCs/>
                <w:i/>
                <w:iCs/>
                <w:szCs w:val="22"/>
              </w:rPr>
              <w:t xml:space="preserve"> December</w:t>
            </w:r>
          </w:p>
        </w:tc>
        <w:tc>
          <w:tcPr>
            <w:tcW w:w="1080" w:type="dxa"/>
          </w:tcPr>
          <w:p w14:paraId="1AC99C85" w14:textId="3230826F" w:rsidR="00F47527" w:rsidRPr="00206CA1" w:rsidRDefault="00F47527" w:rsidP="00F47527">
            <w:pPr>
              <w:spacing w:line="240" w:lineRule="atLeast"/>
              <w:jc w:val="center"/>
              <w:rPr>
                <w:bCs/>
                <w:szCs w:val="22"/>
              </w:rPr>
            </w:pPr>
            <w:r w:rsidRPr="00206CA1">
              <w:rPr>
                <w:bCs/>
                <w:szCs w:val="22"/>
              </w:rPr>
              <w:t>202</w:t>
            </w:r>
            <w:r w:rsidR="00A47940">
              <w:rPr>
                <w:bCs/>
                <w:szCs w:val="22"/>
              </w:rPr>
              <w:t>4</w:t>
            </w:r>
          </w:p>
        </w:tc>
        <w:tc>
          <w:tcPr>
            <w:tcW w:w="180" w:type="dxa"/>
          </w:tcPr>
          <w:p w14:paraId="438665EB" w14:textId="77777777" w:rsidR="00F47527" w:rsidRPr="00206CA1" w:rsidRDefault="00F47527" w:rsidP="00F47527">
            <w:pPr>
              <w:spacing w:line="240" w:lineRule="atLeast"/>
              <w:jc w:val="center"/>
              <w:rPr>
                <w:bCs/>
                <w:szCs w:val="22"/>
              </w:rPr>
            </w:pPr>
          </w:p>
        </w:tc>
        <w:tc>
          <w:tcPr>
            <w:tcW w:w="1080" w:type="dxa"/>
          </w:tcPr>
          <w:p w14:paraId="1600CCC7" w14:textId="0A0B10C4" w:rsidR="00F47527" w:rsidRPr="00206CA1" w:rsidRDefault="00F47527" w:rsidP="00F47527">
            <w:pPr>
              <w:spacing w:line="240" w:lineRule="atLeast"/>
              <w:jc w:val="center"/>
              <w:rPr>
                <w:bCs/>
                <w:szCs w:val="22"/>
              </w:rPr>
            </w:pPr>
            <w:r w:rsidRPr="00206CA1">
              <w:rPr>
                <w:bCs/>
                <w:szCs w:val="22"/>
              </w:rPr>
              <w:t>202</w:t>
            </w:r>
            <w:r w:rsidR="00A47940">
              <w:rPr>
                <w:bCs/>
                <w:szCs w:val="22"/>
              </w:rPr>
              <w:t>3</w:t>
            </w:r>
          </w:p>
        </w:tc>
        <w:tc>
          <w:tcPr>
            <w:tcW w:w="180" w:type="dxa"/>
          </w:tcPr>
          <w:p w14:paraId="37BCB10E" w14:textId="77777777" w:rsidR="00F47527" w:rsidRPr="00206CA1" w:rsidRDefault="00F47527" w:rsidP="00F47527">
            <w:pPr>
              <w:spacing w:line="240" w:lineRule="atLeast"/>
              <w:jc w:val="center"/>
              <w:rPr>
                <w:bCs/>
                <w:szCs w:val="22"/>
              </w:rPr>
            </w:pPr>
          </w:p>
        </w:tc>
        <w:tc>
          <w:tcPr>
            <w:tcW w:w="1080" w:type="dxa"/>
          </w:tcPr>
          <w:p w14:paraId="5CE139DB" w14:textId="6C9CF817" w:rsidR="00F47527" w:rsidRPr="00206CA1" w:rsidRDefault="00F47527" w:rsidP="00F47527">
            <w:pPr>
              <w:spacing w:line="240" w:lineRule="atLeast"/>
              <w:jc w:val="center"/>
              <w:rPr>
                <w:bCs/>
                <w:szCs w:val="22"/>
              </w:rPr>
            </w:pPr>
            <w:r w:rsidRPr="00206CA1">
              <w:rPr>
                <w:bCs/>
                <w:szCs w:val="22"/>
              </w:rPr>
              <w:t>202</w:t>
            </w:r>
            <w:r w:rsidR="00A47940">
              <w:rPr>
                <w:bCs/>
                <w:szCs w:val="22"/>
              </w:rPr>
              <w:t>4</w:t>
            </w:r>
          </w:p>
        </w:tc>
        <w:tc>
          <w:tcPr>
            <w:tcW w:w="180" w:type="dxa"/>
          </w:tcPr>
          <w:p w14:paraId="4775633F" w14:textId="77777777" w:rsidR="00F47527" w:rsidRPr="00206CA1" w:rsidRDefault="00F47527" w:rsidP="00F47527">
            <w:pPr>
              <w:spacing w:line="240" w:lineRule="atLeast"/>
              <w:jc w:val="center"/>
              <w:rPr>
                <w:bCs/>
                <w:szCs w:val="22"/>
              </w:rPr>
            </w:pPr>
          </w:p>
        </w:tc>
        <w:tc>
          <w:tcPr>
            <w:tcW w:w="1080" w:type="dxa"/>
          </w:tcPr>
          <w:p w14:paraId="7D6D35CF" w14:textId="10A9AC55" w:rsidR="00F47527" w:rsidRPr="00206CA1" w:rsidRDefault="00F47527" w:rsidP="00F47527">
            <w:pPr>
              <w:spacing w:line="240" w:lineRule="atLeast"/>
              <w:jc w:val="center"/>
              <w:rPr>
                <w:bCs/>
                <w:szCs w:val="22"/>
              </w:rPr>
            </w:pPr>
            <w:r w:rsidRPr="00206CA1">
              <w:rPr>
                <w:bCs/>
                <w:szCs w:val="22"/>
              </w:rPr>
              <w:t>202</w:t>
            </w:r>
            <w:r w:rsidR="00A47940">
              <w:rPr>
                <w:bCs/>
                <w:szCs w:val="22"/>
              </w:rPr>
              <w:t>3</w:t>
            </w:r>
          </w:p>
        </w:tc>
      </w:tr>
      <w:tr w:rsidR="00B74592" w:rsidRPr="00206CA1" w14:paraId="509973C5" w14:textId="77777777" w:rsidTr="004F702B">
        <w:trPr>
          <w:cantSplit/>
          <w:tblHeader/>
        </w:trPr>
        <w:tc>
          <w:tcPr>
            <w:tcW w:w="4680" w:type="dxa"/>
          </w:tcPr>
          <w:p w14:paraId="282DB560" w14:textId="77777777" w:rsidR="00B74592" w:rsidRPr="00206CA1" w:rsidRDefault="00B74592" w:rsidP="00B74592">
            <w:pPr>
              <w:spacing w:line="240" w:lineRule="atLeast"/>
              <w:rPr>
                <w:b/>
                <w:bCs/>
                <w:i/>
                <w:iCs/>
                <w:szCs w:val="22"/>
              </w:rPr>
            </w:pPr>
          </w:p>
        </w:tc>
        <w:tc>
          <w:tcPr>
            <w:tcW w:w="4860" w:type="dxa"/>
            <w:gridSpan w:val="7"/>
          </w:tcPr>
          <w:p w14:paraId="7C93E3DC" w14:textId="77777777" w:rsidR="00B74592" w:rsidRPr="00206CA1" w:rsidRDefault="00B74592" w:rsidP="00B74592">
            <w:pPr>
              <w:tabs>
                <w:tab w:val="decimal" w:pos="765"/>
              </w:tabs>
              <w:spacing w:line="240" w:lineRule="atLeast"/>
              <w:jc w:val="center"/>
              <w:rPr>
                <w:i/>
                <w:iCs/>
                <w:szCs w:val="22"/>
              </w:rPr>
            </w:pPr>
            <w:r w:rsidRPr="00206CA1">
              <w:rPr>
                <w:i/>
                <w:iCs/>
                <w:szCs w:val="22"/>
              </w:rPr>
              <w:t>(in thousand Baht)</w:t>
            </w:r>
          </w:p>
        </w:tc>
      </w:tr>
      <w:tr w:rsidR="00B74592" w:rsidRPr="00206CA1" w14:paraId="28FD0293" w14:textId="77777777" w:rsidTr="004F702B">
        <w:trPr>
          <w:cantSplit/>
        </w:trPr>
        <w:tc>
          <w:tcPr>
            <w:tcW w:w="4680" w:type="dxa"/>
          </w:tcPr>
          <w:p w14:paraId="29FB285B" w14:textId="77777777" w:rsidR="00B74592" w:rsidRPr="00206CA1" w:rsidRDefault="00B74592" w:rsidP="00B74592">
            <w:pPr>
              <w:spacing w:line="240" w:lineRule="atLeast"/>
              <w:rPr>
                <w:b/>
                <w:bCs/>
                <w:szCs w:val="22"/>
              </w:rPr>
            </w:pPr>
            <w:r w:rsidRPr="00206CA1">
              <w:rPr>
                <w:b/>
                <w:bCs/>
                <w:szCs w:val="22"/>
              </w:rPr>
              <w:t>Subsidiaries</w:t>
            </w:r>
          </w:p>
        </w:tc>
        <w:tc>
          <w:tcPr>
            <w:tcW w:w="1080" w:type="dxa"/>
          </w:tcPr>
          <w:p w14:paraId="2347F218" w14:textId="77777777" w:rsidR="00B74592" w:rsidRPr="00206CA1" w:rsidRDefault="00B74592" w:rsidP="00B74592">
            <w:pPr>
              <w:tabs>
                <w:tab w:val="decimal" w:pos="765"/>
              </w:tabs>
              <w:spacing w:line="240" w:lineRule="atLeast"/>
              <w:rPr>
                <w:szCs w:val="22"/>
              </w:rPr>
            </w:pPr>
          </w:p>
        </w:tc>
        <w:tc>
          <w:tcPr>
            <w:tcW w:w="180" w:type="dxa"/>
          </w:tcPr>
          <w:p w14:paraId="1A1F3DB1" w14:textId="77777777" w:rsidR="00B74592" w:rsidRPr="00206CA1" w:rsidRDefault="00B74592" w:rsidP="00B74592">
            <w:pPr>
              <w:tabs>
                <w:tab w:val="decimal" w:pos="765"/>
              </w:tabs>
              <w:spacing w:line="240" w:lineRule="atLeast"/>
              <w:rPr>
                <w:szCs w:val="22"/>
              </w:rPr>
            </w:pPr>
          </w:p>
        </w:tc>
        <w:tc>
          <w:tcPr>
            <w:tcW w:w="1080" w:type="dxa"/>
          </w:tcPr>
          <w:p w14:paraId="3B8E60E7" w14:textId="77777777" w:rsidR="00B74592" w:rsidRPr="00206CA1" w:rsidRDefault="00B74592" w:rsidP="00B74592">
            <w:pPr>
              <w:tabs>
                <w:tab w:val="decimal" w:pos="765"/>
              </w:tabs>
              <w:spacing w:line="240" w:lineRule="atLeast"/>
              <w:rPr>
                <w:szCs w:val="22"/>
              </w:rPr>
            </w:pPr>
          </w:p>
        </w:tc>
        <w:tc>
          <w:tcPr>
            <w:tcW w:w="180" w:type="dxa"/>
          </w:tcPr>
          <w:p w14:paraId="60286132" w14:textId="77777777" w:rsidR="00B74592" w:rsidRPr="00206CA1" w:rsidRDefault="00B74592" w:rsidP="00B74592">
            <w:pPr>
              <w:tabs>
                <w:tab w:val="decimal" w:pos="765"/>
              </w:tabs>
              <w:spacing w:line="240" w:lineRule="atLeast"/>
              <w:rPr>
                <w:szCs w:val="22"/>
              </w:rPr>
            </w:pPr>
          </w:p>
        </w:tc>
        <w:tc>
          <w:tcPr>
            <w:tcW w:w="1080" w:type="dxa"/>
          </w:tcPr>
          <w:p w14:paraId="0825AEDB" w14:textId="77777777" w:rsidR="00B74592" w:rsidRPr="00206CA1" w:rsidRDefault="00B74592" w:rsidP="00B74592">
            <w:pPr>
              <w:tabs>
                <w:tab w:val="decimal" w:pos="765"/>
              </w:tabs>
              <w:spacing w:line="240" w:lineRule="atLeast"/>
              <w:rPr>
                <w:szCs w:val="22"/>
              </w:rPr>
            </w:pPr>
          </w:p>
        </w:tc>
        <w:tc>
          <w:tcPr>
            <w:tcW w:w="180" w:type="dxa"/>
          </w:tcPr>
          <w:p w14:paraId="28B1CC6B" w14:textId="77777777" w:rsidR="00B74592" w:rsidRPr="00206CA1" w:rsidRDefault="00B74592" w:rsidP="00B74592">
            <w:pPr>
              <w:tabs>
                <w:tab w:val="decimal" w:pos="765"/>
              </w:tabs>
              <w:spacing w:line="240" w:lineRule="atLeast"/>
              <w:rPr>
                <w:szCs w:val="22"/>
              </w:rPr>
            </w:pPr>
          </w:p>
        </w:tc>
        <w:tc>
          <w:tcPr>
            <w:tcW w:w="1080" w:type="dxa"/>
          </w:tcPr>
          <w:p w14:paraId="47FBFBF0" w14:textId="77777777" w:rsidR="00B74592" w:rsidRPr="00206CA1" w:rsidRDefault="00B74592" w:rsidP="00B74592">
            <w:pPr>
              <w:tabs>
                <w:tab w:val="decimal" w:pos="765"/>
              </w:tabs>
              <w:spacing w:line="240" w:lineRule="atLeast"/>
              <w:rPr>
                <w:szCs w:val="22"/>
              </w:rPr>
            </w:pPr>
          </w:p>
        </w:tc>
      </w:tr>
      <w:tr w:rsidR="00A47940" w:rsidRPr="00206CA1" w14:paraId="4169A842" w14:textId="77777777" w:rsidTr="004F702B">
        <w:trPr>
          <w:cantSplit/>
        </w:trPr>
        <w:tc>
          <w:tcPr>
            <w:tcW w:w="4680" w:type="dxa"/>
          </w:tcPr>
          <w:p w14:paraId="0D5899D2" w14:textId="77777777" w:rsidR="00A47940" w:rsidRPr="00206CA1" w:rsidRDefault="00A47940" w:rsidP="00A47940">
            <w:pPr>
              <w:spacing w:line="240" w:lineRule="atLeast"/>
              <w:rPr>
                <w:szCs w:val="22"/>
              </w:rPr>
            </w:pPr>
            <w:r w:rsidRPr="00206CA1">
              <w:rPr>
                <w:szCs w:val="22"/>
              </w:rPr>
              <w:t>Interest income</w:t>
            </w:r>
          </w:p>
        </w:tc>
        <w:tc>
          <w:tcPr>
            <w:tcW w:w="1080" w:type="dxa"/>
          </w:tcPr>
          <w:p w14:paraId="1B11CDA8" w14:textId="5A9F79C6" w:rsidR="00A47940" w:rsidRPr="00206CA1" w:rsidRDefault="00EE1999" w:rsidP="00A47940">
            <w:pPr>
              <w:ind w:right="10"/>
              <w:jc w:val="right"/>
              <w:rPr>
                <w:szCs w:val="22"/>
              </w:rPr>
            </w:pPr>
            <w:r>
              <w:rPr>
                <w:szCs w:val="22"/>
              </w:rPr>
              <w:t>-</w:t>
            </w:r>
          </w:p>
        </w:tc>
        <w:tc>
          <w:tcPr>
            <w:tcW w:w="180" w:type="dxa"/>
          </w:tcPr>
          <w:p w14:paraId="150B5AA2" w14:textId="77777777" w:rsidR="00A47940" w:rsidRPr="00206CA1" w:rsidRDefault="00A47940" w:rsidP="00A47940">
            <w:pPr>
              <w:jc w:val="right"/>
              <w:rPr>
                <w:szCs w:val="22"/>
              </w:rPr>
            </w:pPr>
          </w:p>
        </w:tc>
        <w:tc>
          <w:tcPr>
            <w:tcW w:w="1080" w:type="dxa"/>
          </w:tcPr>
          <w:p w14:paraId="6FA0BFF5" w14:textId="5B737402" w:rsidR="00A47940" w:rsidRPr="00206CA1" w:rsidRDefault="00A47940" w:rsidP="00A47940">
            <w:pPr>
              <w:ind w:right="10"/>
              <w:jc w:val="right"/>
              <w:rPr>
                <w:szCs w:val="22"/>
              </w:rPr>
            </w:pPr>
            <w:r w:rsidRPr="00206CA1">
              <w:rPr>
                <w:szCs w:val="22"/>
              </w:rPr>
              <w:t>-</w:t>
            </w:r>
          </w:p>
        </w:tc>
        <w:tc>
          <w:tcPr>
            <w:tcW w:w="180" w:type="dxa"/>
          </w:tcPr>
          <w:p w14:paraId="04F1024F" w14:textId="77777777" w:rsidR="00A47940" w:rsidRPr="00206CA1" w:rsidRDefault="00A47940" w:rsidP="00A47940">
            <w:pPr>
              <w:jc w:val="right"/>
              <w:rPr>
                <w:szCs w:val="22"/>
              </w:rPr>
            </w:pPr>
          </w:p>
        </w:tc>
        <w:tc>
          <w:tcPr>
            <w:tcW w:w="1080" w:type="dxa"/>
          </w:tcPr>
          <w:p w14:paraId="2CF23E2F" w14:textId="4CE930F5" w:rsidR="00A47940" w:rsidRPr="00206CA1" w:rsidRDefault="009C0D5E" w:rsidP="00A47940">
            <w:pPr>
              <w:jc w:val="right"/>
              <w:rPr>
                <w:szCs w:val="22"/>
              </w:rPr>
            </w:pPr>
            <w:r>
              <w:rPr>
                <w:szCs w:val="22"/>
              </w:rPr>
              <w:t>464</w:t>
            </w:r>
          </w:p>
        </w:tc>
        <w:tc>
          <w:tcPr>
            <w:tcW w:w="180" w:type="dxa"/>
          </w:tcPr>
          <w:p w14:paraId="64484E5D" w14:textId="77777777" w:rsidR="00A47940" w:rsidRPr="00206CA1" w:rsidRDefault="00A47940" w:rsidP="00A47940">
            <w:pPr>
              <w:jc w:val="right"/>
              <w:rPr>
                <w:szCs w:val="22"/>
              </w:rPr>
            </w:pPr>
          </w:p>
        </w:tc>
        <w:tc>
          <w:tcPr>
            <w:tcW w:w="1080" w:type="dxa"/>
          </w:tcPr>
          <w:p w14:paraId="44F335F4" w14:textId="79AC80D8" w:rsidR="00A47940" w:rsidRPr="00206CA1" w:rsidRDefault="00A47940" w:rsidP="00A47940">
            <w:pPr>
              <w:jc w:val="right"/>
              <w:rPr>
                <w:szCs w:val="22"/>
              </w:rPr>
            </w:pPr>
            <w:r w:rsidRPr="00206CA1">
              <w:t>6,576</w:t>
            </w:r>
          </w:p>
        </w:tc>
      </w:tr>
      <w:tr w:rsidR="00A47940" w:rsidRPr="00206CA1" w14:paraId="3425BF4B" w14:textId="77777777" w:rsidTr="004F702B">
        <w:trPr>
          <w:cantSplit/>
        </w:trPr>
        <w:tc>
          <w:tcPr>
            <w:tcW w:w="4680" w:type="dxa"/>
          </w:tcPr>
          <w:p w14:paraId="0D68C4EB" w14:textId="77777777" w:rsidR="00A47940" w:rsidRPr="00206CA1" w:rsidRDefault="00A47940" w:rsidP="00A47940">
            <w:pPr>
              <w:spacing w:line="240" w:lineRule="atLeast"/>
              <w:rPr>
                <w:szCs w:val="22"/>
              </w:rPr>
            </w:pPr>
            <w:r w:rsidRPr="00206CA1">
              <w:rPr>
                <w:szCs w:val="22"/>
              </w:rPr>
              <w:t>Dividends income</w:t>
            </w:r>
          </w:p>
        </w:tc>
        <w:tc>
          <w:tcPr>
            <w:tcW w:w="1080" w:type="dxa"/>
          </w:tcPr>
          <w:p w14:paraId="07573627" w14:textId="25A312B9" w:rsidR="00A47940" w:rsidRPr="00206CA1" w:rsidRDefault="001902FE" w:rsidP="00A47940">
            <w:pPr>
              <w:ind w:right="10"/>
              <w:jc w:val="right"/>
              <w:rPr>
                <w:szCs w:val="22"/>
              </w:rPr>
            </w:pPr>
            <w:r>
              <w:rPr>
                <w:szCs w:val="22"/>
              </w:rPr>
              <w:t>-</w:t>
            </w:r>
          </w:p>
        </w:tc>
        <w:tc>
          <w:tcPr>
            <w:tcW w:w="180" w:type="dxa"/>
          </w:tcPr>
          <w:p w14:paraId="37C53449" w14:textId="77777777" w:rsidR="00A47940" w:rsidRPr="00206CA1" w:rsidRDefault="00A47940" w:rsidP="00A47940">
            <w:pPr>
              <w:jc w:val="right"/>
              <w:rPr>
                <w:szCs w:val="22"/>
              </w:rPr>
            </w:pPr>
          </w:p>
        </w:tc>
        <w:tc>
          <w:tcPr>
            <w:tcW w:w="1080" w:type="dxa"/>
          </w:tcPr>
          <w:p w14:paraId="23739E40" w14:textId="7D217CF1" w:rsidR="00A47940" w:rsidRPr="00206CA1" w:rsidRDefault="00A47940" w:rsidP="00A47940">
            <w:pPr>
              <w:jc w:val="right"/>
              <w:rPr>
                <w:szCs w:val="22"/>
              </w:rPr>
            </w:pPr>
            <w:r w:rsidRPr="00206CA1">
              <w:rPr>
                <w:szCs w:val="22"/>
              </w:rPr>
              <w:t>-</w:t>
            </w:r>
          </w:p>
        </w:tc>
        <w:tc>
          <w:tcPr>
            <w:tcW w:w="180" w:type="dxa"/>
          </w:tcPr>
          <w:p w14:paraId="258ACCE7" w14:textId="77777777" w:rsidR="00A47940" w:rsidRPr="00206CA1" w:rsidRDefault="00A47940" w:rsidP="00A47940">
            <w:pPr>
              <w:jc w:val="right"/>
              <w:rPr>
                <w:szCs w:val="22"/>
              </w:rPr>
            </w:pPr>
          </w:p>
        </w:tc>
        <w:tc>
          <w:tcPr>
            <w:tcW w:w="1080" w:type="dxa"/>
          </w:tcPr>
          <w:p w14:paraId="58E3709D" w14:textId="48ACB3D6" w:rsidR="00A47940" w:rsidRPr="00206CA1" w:rsidRDefault="00FF56E9" w:rsidP="00A47940">
            <w:pPr>
              <w:jc w:val="right"/>
              <w:rPr>
                <w:szCs w:val="22"/>
              </w:rPr>
            </w:pPr>
            <w:r w:rsidRPr="00FF56E9">
              <w:rPr>
                <w:szCs w:val="22"/>
              </w:rPr>
              <w:t>1,524,945</w:t>
            </w:r>
          </w:p>
        </w:tc>
        <w:tc>
          <w:tcPr>
            <w:tcW w:w="180" w:type="dxa"/>
          </w:tcPr>
          <w:p w14:paraId="286427CE" w14:textId="77777777" w:rsidR="00A47940" w:rsidRPr="00206CA1" w:rsidRDefault="00A47940" w:rsidP="00A47940">
            <w:pPr>
              <w:jc w:val="right"/>
              <w:rPr>
                <w:szCs w:val="22"/>
              </w:rPr>
            </w:pPr>
          </w:p>
        </w:tc>
        <w:tc>
          <w:tcPr>
            <w:tcW w:w="1080" w:type="dxa"/>
          </w:tcPr>
          <w:p w14:paraId="2557CB7A" w14:textId="161985C1" w:rsidR="00A47940" w:rsidRPr="00206CA1" w:rsidRDefault="00A47940" w:rsidP="00A47940">
            <w:pPr>
              <w:jc w:val="right"/>
              <w:rPr>
                <w:szCs w:val="22"/>
              </w:rPr>
            </w:pPr>
            <w:r w:rsidRPr="00206CA1">
              <w:t>2,241,278</w:t>
            </w:r>
          </w:p>
        </w:tc>
      </w:tr>
      <w:tr w:rsidR="00A47940" w:rsidRPr="00206CA1" w14:paraId="7EBB96E2" w14:textId="77777777" w:rsidTr="004F702B">
        <w:trPr>
          <w:cantSplit/>
        </w:trPr>
        <w:tc>
          <w:tcPr>
            <w:tcW w:w="4680" w:type="dxa"/>
          </w:tcPr>
          <w:p w14:paraId="27286E06" w14:textId="77777777" w:rsidR="00A47940" w:rsidRPr="00206CA1" w:rsidRDefault="00A47940" w:rsidP="00A47940">
            <w:pPr>
              <w:spacing w:line="240" w:lineRule="atLeast"/>
              <w:rPr>
                <w:szCs w:val="22"/>
              </w:rPr>
            </w:pPr>
            <w:bookmarkStart w:id="3" w:name="_Hlk32848323"/>
            <w:r w:rsidRPr="00206CA1">
              <w:rPr>
                <w:szCs w:val="22"/>
              </w:rPr>
              <w:t>Management service income</w:t>
            </w:r>
          </w:p>
        </w:tc>
        <w:tc>
          <w:tcPr>
            <w:tcW w:w="1080" w:type="dxa"/>
          </w:tcPr>
          <w:p w14:paraId="5511A47C" w14:textId="50EB9C83" w:rsidR="00A47940" w:rsidRPr="00206CA1" w:rsidRDefault="00DD3685" w:rsidP="00A47940">
            <w:pPr>
              <w:ind w:right="10"/>
              <w:jc w:val="right"/>
              <w:rPr>
                <w:szCs w:val="22"/>
              </w:rPr>
            </w:pPr>
            <w:r>
              <w:rPr>
                <w:szCs w:val="22"/>
              </w:rPr>
              <w:t>-</w:t>
            </w:r>
          </w:p>
        </w:tc>
        <w:tc>
          <w:tcPr>
            <w:tcW w:w="180" w:type="dxa"/>
          </w:tcPr>
          <w:p w14:paraId="20E00DC1" w14:textId="77777777" w:rsidR="00A47940" w:rsidRPr="00206CA1" w:rsidRDefault="00A47940" w:rsidP="00A47940">
            <w:pPr>
              <w:jc w:val="right"/>
              <w:rPr>
                <w:szCs w:val="22"/>
              </w:rPr>
            </w:pPr>
          </w:p>
        </w:tc>
        <w:tc>
          <w:tcPr>
            <w:tcW w:w="1080" w:type="dxa"/>
          </w:tcPr>
          <w:p w14:paraId="4E7C5D62" w14:textId="41E0A5F7" w:rsidR="00A47940" w:rsidRPr="00206CA1" w:rsidRDefault="00A47940" w:rsidP="00A47940">
            <w:pPr>
              <w:jc w:val="right"/>
              <w:rPr>
                <w:szCs w:val="22"/>
              </w:rPr>
            </w:pPr>
            <w:r w:rsidRPr="00206CA1">
              <w:rPr>
                <w:szCs w:val="22"/>
              </w:rPr>
              <w:t>-</w:t>
            </w:r>
          </w:p>
        </w:tc>
        <w:tc>
          <w:tcPr>
            <w:tcW w:w="180" w:type="dxa"/>
          </w:tcPr>
          <w:p w14:paraId="14176241" w14:textId="77777777" w:rsidR="00A47940" w:rsidRPr="00206CA1" w:rsidRDefault="00A47940" w:rsidP="00A47940">
            <w:pPr>
              <w:jc w:val="right"/>
              <w:rPr>
                <w:szCs w:val="22"/>
              </w:rPr>
            </w:pPr>
          </w:p>
        </w:tc>
        <w:tc>
          <w:tcPr>
            <w:tcW w:w="1080" w:type="dxa"/>
          </w:tcPr>
          <w:p w14:paraId="60210F6F" w14:textId="755F4611" w:rsidR="00A47940" w:rsidRPr="00206CA1" w:rsidRDefault="00322B1B" w:rsidP="00A47940">
            <w:pPr>
              <w:jc w:val="right"/>
              <w:rPr>
                <w:szCs w:val="22"/>
              </w:rPr>
            </w:pPr>
            <w:r w:rsidRPr="00322B1B">
              <w:rPr>
                <w:szCs w:val="22"/>
              </w:rPr>
              <w:t>140,400</w:t>
            </w:r>
          </w:p>
        </w:tc>
        <w:tc>
          <w:tcPr>
            <w:tcW w:w="180" w:type="dxa"/>
          </w:tcPr>
          <w:p w14:paraId="6F59FB86" w14:textId="77777777" w:rsidR="00A47940" w:rsidRPr="00206CA1" w:rsidRDefault="00A47940" w:rsidP="00A47940">
            <w:pPr>
              <w:jc w:val="right"/>
              <w:rPr>
                <w:szCs w:val="22"/>
              </w:rPr>
            </w:pPr>
          </w:p>
        </w:tc>
        <w:tc>
          <w:tcPr>
            <w:tcW w:w="1080" w:type="dxa"/>
          </w:tcPr>
          <w:p w14:paraId="6A133A97" w14:textId="13C03AE6" w:rsidR="00A47940" w:rsidRPr="00206CA1" w:rsidRDefault="00A47940" w:rsidP="00A47940">
            <w:pPr>
              <w:jc w:val="right"/>
              <w:rPr>
                <w:szCs w:val="22"/>
              </w:rPr>
            </w:pPr>
            <w:r w:rsidRPr="00206CA1">
              <w:t>118,986</w:t>
            </w:r>
          </w:p>
        </w:tc>
      </w:tr>
      <w:bookmarkEnd w:id="3"/>
      <w:tr w:rsidR="00A47940" w:rsidRPr="00206CA1" w14:paraId="3C5A7266" w14:textId="77777777" w:rsidTr="004F702B">
        <w:trPr>
          <w:cantSplit/>
        </w:trPr>
        <w:tc>
          <w:tcPr>
            <w:tcW w:w="4680" w:type="dxa"/>
          </w:tcPr>
          <w:p w14:paraId="7D9848BF" w14:textId="77777777" w:rsidR="00A47940" w:rsidRPr="00206CA1" w:rsidRDefault="00A47940" w:rsidP="00A47940">
            <w:pPr>
              <w:spacing w:line="240" w:lineRule="atLeast"/>
              <w:rPr>
                <w:szCs w:val="22"/>
              </w:rPr>
            </w:pPr>
            <w:r w:rsidRPr="00206CA1">
              <w:rPr>
                <w:szCs w:val="22"/>
              </w:rPr>
              <w:t>Other income</w:t>
            </w:r>
          </w:p>
        </w:tc>
        <w:tc>
          <w:tcPr>
            <w:tcW w:w="1080" w:type="dxa"/>
          </w:tcPr>
          <w:p w14:paraId="562BAFE9" w14:textId="79E02541" w:rsidR="00A47940" w:rsidRPr="00206CA1" w:rsidRDefault="00DD3685" w:rsidP="00A47940">
            <w:pPr>
              <w:ind w:right="10"/>
              <w:jc w:val="right"/>
              <w:rPr>
                <w:szCs w:val="22"/>
              </w:rPr>
            </w:pPr>
            <w:r>
              <w:rPr>
                <w:szCs w:val="22"/>
              </w:rPr>
              <w:t>-</w:t>
            </w:r>
          </w:p>
        </w:tc>
        <w:tc>
          <w:tcPr>
            <w:tcW w:w="180" w:type="dxa"/>
          </w:tcPr>
          <w:p w14:paraId="65086678" w14:textId="77777777" w:rsidR="00A47940" w:rsidRPr="00206CA1" w:rsidRDefault="00A47940" w:rsidP="00A47940">
            <w:pPr>
              <w:jc w:val="right"/>
              <w:rPr>
                <w:szCs w:val="22"/>
              </w:rPr>
            </w:pPr>
          </w:p>
        </w:tc>
        <w:tc>
          <w:tcPr>
            <w:tcW w:w="1080" w:type="dxa"/>
          </w:tcPr>
          <w:p w14:paraId="0E4FE7DB" w14:textId="0FCDB966" w:rsidR="00A47940" w:rsidRPr="00206CA1" w:rsidRDefault="00A47940" w:rsidP="00A47940">
            <w:pPr>
              <w:jc w:val="right"/>
              <w:rPr>
                <w:szCs w:val="22"/>
              </w:rPr>
            </w:pPr>
            <w:r w:rsidRPr="00206CA1">
              <w:rPr>
                <w:szCs w:val="22"/>
              </w:rPr>
              <w:t>-</w:t>
            </w:r>
          </w:p>
        </w:tc>
        <w:tc>
          <w:tcPr>
            <w:tcW w:w="180" w:type="dxa"/>
          </w:tcPr>
          <w:p w14:paraId="2A7E835E" w14:textId="77777777" w:rsidR="00A47940" w:rsidRPr="00206CA1" w:rsidRDefault="00A47940" w:rsidP="00A47940">
            <w:pPr>
              <w:jc w:val="right"/>
              <w:rPr>
                <w:szCs w:val="22"/>
              </w:rPr>
            </w:pPr>
          </w:p>
        </w:tc>
        <w:tc>
          <w:tcPr>
            <w:tcW w:w="1080" w:type="dxa"/>
          </w:tcPr>
          <w:p w14:paraId="52827993" w14:textId="3AFE1372" w:rsidR="00A47940" w:rsidRPr="00206CA1" w:rsidRDefault="003303B6" w:rsidP="00740348">
            <w:pPr>
              <w:ind w:right="11"/>
              <w:jc w:val="right"/>
              <w:rPr>
                <w:szCs w:val="22"/>
              </w:rPr>
            </w:pPr>
            <w:r w:rsidRPr="003303B6">
              <w:rPr>
                <w:szCs w:val="22"/>
              </w:rPr>
              <w:t>1,322</w:t>
            </w:r>
          </w:p>
        </w:tc>
        <w:tc>
          <w:tcPr>
            <w:tcW w:w="180" w:type="dxa"/>
          </w:tcPr>
          <w:p w14:paraId="727EE0BB" w14:textId="77777777" w:rsidR="00A47940" w:rsidRPr="00206CA1" w:rsidRDefault="00A47940" w:rsidP="00A47940">
            <w:pPr>
              <w:jc w:val="right"/>
              <w:rPr>
                <w:szCs w:val="22"/>
              </w:rPr>
            </w:pPr>
          </w:p>
        </w:tc>
        <w:tc>
          <w:tcPr>
            <w:tcW w:w="1080" w:type="dxa"/>
          </w:tcPr>
          <w:p w14:paraId="08804818" w14:textId="32124262" w:rsidR="00A47940" w:rsidRPr="00206CA1" w:rsidRDefault="00A47940" w:rsidP="00A47940">
            <w:pPr>
              <w:jc w:val="right"/>
              <w:rPr>
                <w:szCs w:val="22"/>
              </w:rPr>
            </w:pPr>
            <w:r w:rsidRPr="00206CA1">
              <w:t>2,644</w:t>
            </w:r>
          </w:p>
        </w:tc>
      </w:tr>
      <w:tr w:rsidR="00A47940" w:rsidRPr="00206CA1" w14:paraId="1AC20949" w14:textId="77777777" w:rsidTr="00F25816">
        <w:trPr>
          <w:cantSplit/>
        </w:trPr>
        <w:tc>
          <w:tcPr>
            <w:tcW w:w="4680" w:type="dxa"/>
          </w:tcPr>
          <w:p w14:paraId="05113147" w14:textId="613C6BCE" w:rsidR="00A47940" w:rsidRPr="0030354D" w:rsidRDefault="00CF1222" w:rsidP="00A47940">
            <w:pPr>
              <w:spacing w:line="240" w:lineRule="atLeast"/>
              <w:rPr>
                <w:szCs w:val="22"/>
                <w:cs/>
                <w:lang w:bidi="th-TH"/>
              </w:rPr>
            </w:pPr>
            <w:r w:rsidRPr="0030354D">
              <w:rPr>
                <w:szCs w:val="22"/>
              </w:rPr>
              <w:t>Loss on capital reduction in subsidiar</w:t>
            </w:r>
            <w:r w:rsidR="008A097F">
              <w:rPr>
                <w:szCs w:val="22"/>
              </w:rPr>
              <w:t>ies</w:t>
            </w:r>
          </w:p>
        </w:tc>
        <w:tc>
          <w:tcPr>
            <w:tcW w:w="1080" w:type="dxa"/>
          </w:tcPr>
          <w:p w14:paraId="7F9C2CBB" w14:textId="54C287E1" w:rsidR="00A47940" w:rsidRPr="00206CA1" w:rsidRDefault="002244F5" w:rsidP="00A47940">
            <w:pPr>
              <w:jc w:val="right"/>
              <w:rPr>
                <w:szCs w:val="22"/>
              </w:rPr>
            </w:pPr>
            <w:r>
              <w:rPr>
                <w:szCs w:val="22"/>
              </w:rPr>
              <w:t>-</w:t>
            </w:r>
          </w:p>
        </w:tc>
        <w:tc>
          <w:tcPr>
            <w:tcW w:w="180" w:type="dxa"/>
          </w:tcPr>
          <w:p w14:paraId="256D0E20" w14:textId="77777777" w:rsidR="00A47940" w:rsidRPr="00206CA1" w:rsidRDefault="00A47940" w:rsidP="00A47940">
            <w:pPr>
              <w:jc w:val="right"/>
              <w:rPr>
                <w:szCs w:val="22"/>
              </w:rPr>
            </w:pPr>
          </w:p>
        </w:tc>
        <w:tc>
          <w:tcPr>
            <w:tcW w:w="1080" w:type="dxa"/>
          </w:tcPr>
          <w:p w14:paraId="63C3B5C5" w14:textId="45E3A5B9" w:rsidR="00A47940" w:rsidRPr="00206CA1" w:rsidRDefault="002244F5" w:rsidP="00A47940">
            <w:pPr>
              <w:jc w:val="right"/>
              <w:rPr>
                <w:szCs w:val="22"/>
              </w:rPr>
            </w:pPr>
            <w:r>
              <w:rPr>
                <w:szCs w:val="22"/>
              </w:rPr>
              <w:t>-</w:t>
            </w:r>
          </w:p>
        </w:tc>
        <w:tc>
          <w:tcPr>
            <w:tcW w:w="180" w:type="dxa"/>
          </w:tcPr>
          <w:p w14:paraId="66211FBB" w14:textId="77777777" w:rsidR="00A47940" w:rsidRPr="00206CA1" w:rsidRDefault="00A47940" w:rsidP="00A47940">
            <w:pPr>
              <w:jc w:val="right"/>
              <w:rPr>
                <w:szCs w:val="22"/>
              </w:rPr>
            </w:pPr>
          </w:p>
        </w:tc>
        <w:tc>
          <w:tcPr>
            <w:tcW w:w="1080" w:type="dxa"/>
          </w:tcPr>
          <w:p w14:paraId="1FCB289F" w14:textId="48C9F42E" w:rsidR="00A47940" w:rsidRPr="00206CA1" w:rsidRDefault="00740348" w:rsidP="00740348">
            <w:pPr>
              <w:ind w:right="-79"/>
              <w:jc w:val="right"/>
              <w:rPr>
                <w:szCs w:val="22"/>
              </w:rPr>
            </w:pPr>
            <w:r>
              <w:rPr>
                <w:szCs w:val="22"/>
              </w:rPr>
              <w:t xml:space="preserve"> </w:t>
            </w:r>
            <w:r w:rsidR="00F93DDA" w:rsidRPr="00F93DDA">
              <w:rPr>
                <w:szCs w:val="22"/>
              </w:rPr>
              <w:t>(3,331)</w:t>
            </w:r>
          </w:p>
        </w:tc>
        <w:tc>
          <w:tcPr>
            <w:tcW w:w="180" w:type="dxa"/>
          </w:tcPr>
          <w:p w14:paraId="4FE20D83" w14:textId="77777777" w:rsidR="00A47940" w:rsidRPr="00206CA1" w:rsidRDefault="00A47940" w:rsidP="00A47940">
            <w:pPr>
              <w:jc w:val="right"/>
              <w:rPr>
                <w:szCs w:val="22"/>
              </w:rPr>
            </w:pPr>
          </w:p>
        </w:tc>
        <w:tc>
          <w:tcPr>
            <w:tcW w:w="1080" w:type="dxa"/>
          </w:tcPr>
          <w:p w14:paraId="2E2D4BCF" w14:textId="1B914532" w:rsidR="00A47940" w:rsidRPr="00206CA1" w:rsidRDefault="00F93DDA" w:rsidP="00A47940">
            <w:pPr>
              <w:jc w:val="right"/>
              <w:rPr>
                <w:szCs w:val="22"/>
              </w:rPr>
            </w:pPr>
            <w:r>
              <w:rPr>
                <w:szCs w:val="22"/>
              </w:rPr>
              <w:t>-</w:t>
            </w:r>
          </w:p>
        </w:tc>
      </w:tr>
      <w:tr w:rsidR="002244F5" w:rsidRPr="00206CA1" w14:paraId="01C09937" w14:textId="77777777" w:rsidTr="004F702B">
        <w:trPr>
          <w:cantSplit/>
        </w:trPr>
        <w:tc>
          <w:tcPr>
            <w:tcW w:w="4680" w:type="dxa"/>
          </w:tcPr>
          <w:p w14:paraId="24594FF6" w14:textId="77777777" w:rsidR="002244F5" w:rsidRPr="00206CA1" w:rsidRDefault="002244F5" w:rsidP="00A47940">
            <w:pPr>
              <w:spacing w:line="240" w:lineRule="atLeast"/>
              <w:rPr>
                <w:szCs w:val="22"/>
              </w:rPr>
            </w:pPr>
          </w:p>
        </w:tc>
        <w:tc>
          <w:tcPr>
            <w:tcW w:w="1080" w:type="dxa"/>
          </w:tcPr>
          <w:p w14:paraId="115D5F0C" w14:textId="77777777" w:rsidR="002244F5" w:rsidRPr="00206CA1" w:rsidRDefault="002244F5" w:rsidP="00A47940">
            <w:pPr>
              <w:jc w:val="right"/>
              <w:rPr>
                <w:szCs w:val="22"/>
              </w:rPr>
            </w:pPr>
          </w:p>
        </w:tc>
        <w:tc>
          <w:tcPr>
            <w:tcW w:w="180" w:type="dxa"/>
          </w:tcPr>
          <w:p w14:paraId="4613F832" w14:textId="77777777" w:rsidR="002244F5" w:rsidRPr="00206CA1" w:rsidRDefault="002244F5" w:rsidP="00A47940">
            <w:pPr>
              <w:jc w:val="right"/>
              <w:rPr>
                <w:szCs w:val="22"/>
              </w:rPr>
            </w:pPr>
          </w:p>
        </w:tc>
        <w:tc>
          <w:tcPr>
            <w:tcW w:w="1080" w:type="dxa"/>
          </w:tcPr>
          <w:p w14:paraId="07256FC8" w14:textId="77777777" w:rsidR="002244F5" w:rsidRPr="00206CA1" w:rsidRDefault="002244F5" w:rsidP="00A47940">
            <w:pPr>
              <w:jc w:val="right"/>
              <w:rPr>
                <w:szCs w:val="22"/>
              </w:rPr>
            </w:pPr>
          </w:p>
        </w:tc>
        <w:tc>
          <w:tcPr>
            <w:tcW w:w="180" w:type="dxa"/>
          </w:tcPr>
          <w:p w14:paraId="423E086C" w14:textId="77777777" w:rsidR="002244F5" w:rsidRPr="00206CA1" w:rsidRDefault="002244F5" w:rsidP="00A47940">
            <w:pPr>
              <w:jc w:val="right"/>
              <w:rPr>
                <w:szCs w:val="22"/>
              </w:rPr>
            </w:pPr>
          </w:p>
        </w:tc>
        <w:tc>
          <w:tcPr>
            <w:tcW w:w="1080" w:type="dxa"/>
          </w:tcPr>
          <w:p w14:paraId="60D5FCFC" w14:textId="77777777" w:rsidR="002244F5" w:rsidRPr="00206CA1" w:rsidRDefault="002244F5" w:rsidP="00A47940">
            <w:pPr>
              <w:jc w:val="right"/>
              <w:rPr>
                <w:szCs w:val="22"/>
              </w:rPr>
            </w:pPr>
          </w:p>
        </w:tc>
        <w:tc>
          <w:tcPr>
            <w:tcW w:w="180" w:type="dxa"/>
          </w:tcPr>
          <w:p w14:paraId="0C574304" w14:textId="77777777" w:rsidR="002244F5" w:rsidRPr="00206CA1" w:rsidRDefault="002244F5" w:rsidP="00A47940">
            <w:pPr>
              <w:jc w:val="right"/>
              <w:rPr>
                <w:szCs w:val="22"/>
              </w:rPr>
            </w:pPr>
          </w:p>
        </w:tc>
        <w:tc>
          <w:tcPr>
            <w:tcW w:w="1080" w:type="dxa"/>
          </w:tcPr>
          <w:p w14:paraId="0AB2A069" w14:textId="77777777" w:rsidR="002244F5" w:rsidRPr="00206CA1" w:rsidRDefault="002244F5" w:rsidP="00A47940">
            <w:pPr>
              <w:jc w:val="right"/>
              <w:rPr>
                <w:szCs w:val="22"/>
              </w:rPr>
            </w:pPr>
          </w:p>
        </w:tc>
      </w:tr>
      <w:tr w:rsidR="00A47940" w:rsidRPr="00206CA1" w14:paraId="542F6673" w14:textId="77777777" w:rsidTr="004F702B">
        <w:trPr>
          <w:cantSplit/>
        </w:trPr>
        <w:tc>
          <w:tcPr>
            <w:tcW w:w="4680" w:type="dxa"/>
          </w:tcPr>
          <w:p w14:paraId="2498733E" w14:textId="77777777" w:rsidR="00A47940" w:rsidRPr="00206CA1" w:rsidRDefault="00A47940" w:rsidP="00A47940">
            <w:pPr>
              <w:spacing w:line="240" w:lineRule="atLeast"/>
              <w:rPr>
                <w:szCs w:val="22"/>
              </w:rPr>
            </w:pPr>
            <w:r w:rsidRPr="00206CA1">
              <w:rPr>
                <w:b/>
                <w:bCs/>
                <w:szCs w:val="22"/>
              </w:rPr>
              <w:t>Other related parties</w:t>
            </w:r>
          </w:p>
        </w:tc>
        <w:tc>
          <w:tcPr>
            <w:tcW w:w="1080" w:type="dxa"/>
          </w:tcPr>
          <w:p w14:paraId="0789C4DA" w14:textId="77777777" w:rsidR="00A47940" w:rsidRPr="00206CA1" w:rsidRDefault="00A47940" w:rsidP="00A47940">
            <w:pPr>
              <w:tabs>
                <w:tab w:val="decimal" w:pos="911"/>
              </w:tabs>
              <w:spacing w:line="240" w:lineRule="atLeast"/>
              <w:ind w:right="11"/>
              <w:jc w:val="right"/>
              <w:rPr>
                <w:szCs w:val="22"/>
              </w:rPr>
            </w:pPr>
          </w:p>
        </w:tc>
        <w:tc>
          <w:tcPr>
            <w:tcW w:w="180" w:type="dxa"/>
          </w:tcPr>
          <w:p w14:paraId="4B51A2EE" w14:textId="77777777" w:rsidR="00A47940" w:rsidRPr="00206CA1" w:rsidRDefault="00A47940" w:rsidP="00A47940">
            <w:pPr>
              <w:tabs>
                <w:tab w:val="decimal" w:pos="911"/>
              </w:tabs>
              <w:spacing w:line="240" w:lineRule="atLeast"/>
              <w:jc w:val="right"/>
              <w:rPr>
                <w:szCs w:val="22"/>
              </w:rPr>
            </w:pPr>
          </w:p>
        </w:tc>
        <w:tc>
          <w:tcPr>
            <w:tcW w:w="1080" w:type="dxa"/>
          </w:tcPr>
          <w:p w14:paraId="15E46618" w14:textId="77777777" w:rsidR="00A47940" w:rsidRPr="00206CA1" w:rsidRDefault="00A47940" w:rsidP="00A47940">
            <w:pPr>
              <w:tabs>
                <w:tab w:val="decimal" w:pos="911"/>
              </w:tabs>
              <w:spacing w:line="240" w:lineRule="atLeast"/>
              <w:ind w:right="11"/>
              <w:jc w:val="right"/>
              <w:rPr>
                <w:szCs w:val="22"/>
              </w:rPr>
            </w:pPr>
          </w:p>
        </w:tc>
        <w:tc>
          <w:tcPr>
            <w:tcW w:w="180" w:type="dxa"/>
          </w:tcPr>
          <w:p w14:paraId="762D7431" w14:textId="77777777" w:rsidR="00A47940" w:rsidRPr="00206CA1" w:rsidRDefault="00A47940" w:rsidP="00A47940">
            <w:pPr>
              <w:tabs>
                <w:tab w:val="decimal" w:pos="911"/>
              </w:tabs>
              <w:spacing w:line="240" w:lineRule="atLeast"/>
              <w:rPr>
                <w:szCs w:val="22"/>
              </w:rPr>
            </w:pPr>
          </w:p>
        </w:tc>
        <w:tc>
          <w:tcPr>
            <w:tcW w:w="1080" w:type="dxa"/>
          </w:tcPr>
          <w:p w14:paraId="48CF74F6" w14:textId="77777777" w:rsidR="00A47940" w:rsidRPr="00206CA1" w:rsidRDefault="00A47940" w:rsidP="00A47940">
            <w:pPr>
              <w:tabs>
                <w:tab w:val="decimal" w:pos="911"/>
              </w:tabs>
              <w:spacing w:line="240" w:lineRule="atLeast"/>
              <w:ind w:right="11"/>
              <w:jc w:val="right"/>
              <w:rPr>
                <w:szCs w:val="22"/>
              </w:rPr>
            </w:pPr>
          </w:p>
        </w:tc>
        <w:tc>
          <w:tcPr>
            <w:tcW w:w="180" w:type="dxa"/>
          </w:tcPr>
          <w:p w14:paraId="59C6D044" w14:textId="77777777" w:rsidR="00A47940" w:rsidRPr="00206CA1" w:rsidRDefault="00A47940" w:rsidP="00A47940">
            <w:pPr>
              <w:tabs>
                <w:tab w:val="decimal" w:pos="911"/>
              </w:tabs>
              <w:spacing w:line="240" w:lineRule="atLeast"/>
              <w:rPr>
                <w:szCs w:val="22"/>
              </w:rPr>
            </w:pPr>
          </w:p>
        </w:tc>
        <w:tc>
          <w:tcPr>
            <w:tcW w:w="1080" w:type="dxa"/>
          </w:tcPr>
          <w:p w14:paraId="3B30A4CF" w14:textId="77777777" w:rsidR="00A47940" w:rsidRPr="00206CA1" w:rsidRDefault="00A47940" w:rsidP="00A47940">
            <w:pPr>
              <w:tabs>
                <w:tab w:val="decimal" w:pos="911"/>
              </w:tabs>
              <w:spacing w:line="240" w:lineRule="atLeast"/>
              <w:ind w:right="11"/>
              <w:jc w:val="right"/>
              <w:rPr>
                <w:szCs w:val="22"/>
              </w:rPr>
            </w:pPr>
          </w:p>
        </w:tc>
      </w:tr>
      <w:tr w:rsidR="00A47940" w:rsidRPr="00206CA1" w14:paraId="7754711F" w14:textId="77777777" w:rsidTr="004F702B">
        <w:trPr>
          <w:cantSplit/>
        </w:trPr>
        <w:tc>
          <w:tcPr>
            <w:tcW w:w="4680" w:type="dxa"/>
          </w:tcPr>
          <w:p w14:paraId="4DE6F3A0" w14:textId="6A5FF8FB" w:rsidR="00A47940" w:rsidRPr="00206CA1" w:rsidRDefault="00680953" w:rsidP="00A47940">
            <w:pPr>
              <w:spacing w:line="240" w:lineRule="atLeast"/>
              <w:rPr>
                <w:szCs w:val="22"/>
              </w:rPr>
            </w:pPr>
            <w:r>
              <w:rPr>
                <w:szCs w:val="22"/>
                <w:lang w:bidi="th-TH"/>
              </w:rPr>
              <w:t>U</w:t>
            </w:r>
            <w:r w:rsidR="00A47940" w:rsidRPr="00206CA1">
              <w:rPr>
                <w:szCs w:val="22"/>
                <w:lang w:bidi="th-TH"/>
              </w:rPr>
              <w:t>tilities expense</w:t>
            </w:r>
          </w:p>
        </w:tc>
        <w:tc>
          <w:tcPr>
            <w:tcW w:w="1080" w:type="dxa"/>
          </w:tcPr>
          <w:p w14:paraId="301D13D9" w14:textId="5879EC5E" w:rsidR="00A47940" w:rsidRPr="00206CA1" w:rsidRDefault="00C32F9E" w:rsidP="00A47940">
            <w:pPr>
              <w:pStyle w:val="BodyText"/>
              <w:tabs>
                <w:tab w:val="decimal" w:pos="892"/>
              </w:tabs>
              <w:spacing w:after="0"/>
              <w:ind w:left="-108" w:right="-81"/>
              <w:rPr>
                <w:szCs w:val="22"/>
                <w:lang w:val="en-US"/>
              </w:rPr>
            </w:pPr>
            <w:r w:rsidRPr="00C32F9E">
              <w:rPr>
                <w:szCs w:val="22"/>
                <w:lang w:val="en-US"/>
              </w:rPr>
              <w:t>13,721</w:t>
            </w:r>
          </w:p>
        </w:tc>
        <w:tc>
          <w:tcPr>
            <w:tcW w:w="180" w:type="dxa"/>
          </w:tcPr>
          <w:p w14:paraId="668F33B0" w14:textId="77777777" w:rsidR="00A47940" w:rsidRPr="00206CA1" w:rsidRDefault="00A47940" w:rsidP="00A47940">
            <w:pPr>
              <w:pStyle w:val="BodyText"/>
              <w:tabs>
                <w:tab w:val="decimal" w:pos="892"/>
              </w:tabs>
              <w:spacing w:after="0"/>
              <w:ind w:left="-108" w:right="-81"/>
              <w:rPr>
                <w:szCs w:val="22"/>
                <w:lang w:val="en-US"/>
              </w:rPr>
            </w:pPr>
          </w:p>
        </w:tc>
        <w:tc>
          <w:tcPr>
            <w:tcW w:w="1080" w:type="dxa"/>
          </w:tcPr>
          <w:p w14:paraId="1EBEC832" w14:textId="283A8857" w:rsidR="00A47940" w:rsidRPr="00206CA1" w:rsidRDefault="00A47940" w:rsidP="00A47940">
            <w:pPr>
              <w:pStyle w:val="BodyText"/>
              <w:tabs>
                <w:tab w:val="decimal" w:pos="892"/>
              </w:tabs>
              <w:spacing w:after="0"/>
              <w:ind w:left="-108" w:right="-81"/>
              <w:rPr>
                <w:szCs w:val="22"/>
                <w:lang w:val="en-US"/>
              </w:rPr>
            </w:pPr>
            <w:r w:rsidRPr="00206CA1">
              <w:t>13,393</w:t>
            </w:r>
          </w:p>
        </w:tc>
        <w:tc>
          <w:tcPr>
            <w:tcW w:w="180" w:type="dxa"/>
          </w:tcPr>
          <w:p w14:paraId="1812F72A" w14:textId="77777777" w:rsidR="00A47940" w:rsidRPr="00206CA1" w:rsidRDefault="00A47940" w:rsidP="00A47940">
            <w:pPr>
              <w:pStyle w:val="BodyText"/>
              <w:tabs>
                <w:tab w:val="decimal" w:pos="892"/>
              </w:tabs>
              <w:spacing w:after="0"/>
              <w:ind w:left="-108" w:right="-81"/>
              <w:rPr>
                <w:szCs w:val="22"/>
                <w:lang w:val="en-US"/>
              </w:rPr>
            </w:pPr>
          </w:p>
        </w:tc>
        <w:tc>
          <w:tcPr>
            <w:tcW w:w="1080" w:type="dxa"/>
          </w:tcPr>
          <w:p w14:paraId="2AA0C74C" w14:textId="1F37CA57" w:rsidR="00A47940" w:rsidRPr="00206CA1" w:rsidRDefault="004C1373" w:rsidP="00A47940">
            <w:pPr>
              <w:pStyle w:val="BodyText"/>
              <w:tabs>
                <w:tab w:val="decimal" w:pos="924"/>
              </w:tabs>
              <w:spacing w:after="0"/>
              <w:ind w:right="-81"/>
              <w:rPr>
                <w:szCs w:val="22"/>
                <w:lang w:val="en-US"/>
              </w:rPr>
            </w:pPr>
            <w:r w:rsidRPr="004C1373">
              <w:rPr>
                <w:szCs w:val="22"/>
                <w:lang w:val="en-US"/>
              </w:rPr>
              <w:t>9,308</w:t>
            </w:r>
          </w:p>
        </w:tc>
        <w:tc>
          <w:tcPr>
            <w:tcW w:w="180" w:type="dxa"/>
          </w:tcPr>
          <w:p w14:paraId="750A7B8F" w14:textId="77777777" w:rsidR="00A47940" w:rsidRPr="00206CA1" w:rsidRDefault="00A47940" w:rsidP="00A47940">
            <w:pPr>
              <w:pStyle w:val="BodyText"/>
              <w:tabs>
                <w:tab w:val="decimal" w:pos="892"/>
              </w:tabs>
              <w:spacing w:after="0"/>
              <w:ind w:left="-108" w:right="-81"/>
              <w:rPr>
                <w:szCs w:val="22"/>
                <w:lang w:val="en-US"/>
              </w:rPr>
            </w:pPr>
          </w:p>
        </w:tc>
        <w:tc>
          <w:tcPr>
            <w:tcW w:w="1080" w:type="dxa"/>
          </w:tcPr>
          <w:p w14:paraId="2E330BB2" w14:textId="4122AEA3" w:rsidR="00A47940" w:rsidRPr="00206CA1" w:rsidRDefault="00A47940" w:rsidP="00A47940">
            <w:pPr>
              <w:pStyle w:val="BodyText"/>
              <w:tabs>
                <w:tab w:val="decimal" w:pos="916"/>
              </w:tabs>
              <w:spacing w:after="0"/>
              <w:ind w:right="-81"/>
              <w:rPr>
                <w:szCs w:val="22"/>
                <w:lang w:val="en-US"/>
              </w:rPr>
            </w:pPr>
            <w:r w:rsidRPr="00206CA1">
              <w:t>9,272</w:t>
            </w:r>
          </w:p>
        </w:tc>
      </w:tr>
      <w:tr w:rsidR="00A47940" w:rsidRPr="00206CA1" w14:paraId="2FA0D54D" w14:textId="77777777" w:rsidTr="004F702B">
        <w:trPr>
          <w:cantSplit/>
        </w:trPr>
        <w:tc>
          <w:tcPr>
            <w:tcW w:w="4680" w:type="dxa"/>
          </w:tcPr>
          <w:p w14:paraId="7D849AB5" w14:textId="4C26A718" w:rsidR="00A47940" w:rsidRPr="00206CA1" w:rsidRDefault="00A47940" w:rsidP="00A47940">
            <w:pPr>
              <w:spacing w:line="240" w:lineRule="atLeast"/>
              <w:rPr>
                <w:szCs w:val="22"/>
              </w:rPr>
            </w:pPr>
            <w:r w:rsidRPr="00206CA1">
              <w:rPr>
                <w:szCs w:val="22"/>
                <w:lang w:bidi="th-TH"/>
              </w:rPr>
              <w:t xml:space="preserve">Warehouse rental expense </w:t>
            </w:r>
          </w:p>
        </w:tc>
        <w:tc>
          <w:tcPr>
            <w:tcW w:w="1080" w:type="dxa"/>
          </w:tcPr>
          <w:p w14:paraId="63301A0C" w14:textId="0472BE1B" w:rsidR="00A47940" w:rsidRPr="00206CA1" w:rsidRDefault="00B0080A" w:rsidP="00A47940">
            <w:pPr>
              <w:pStyle w:val="BodyText"/>
              <w:tabs>
                <w:tab w:val="decimal" w:pos="892"/>
              </w:tabs>
              <w:spacing w:after="0"/>
              <w:ind w:left="-108" w:right="-81"/>
              <w:rPr>
                <w:szCs w:val="22"/>
                <w:lang w:val="en-US"/>
              </w:rPr>
            </w:pPr>
            <w:r>
              <w:rPr>
                <w:szCs w:val="22"/>
                <w:lang w:val="en-US"/>
              </w:rPr>
              <w:t>21</w:t>
            </w:r>
          </w:p>
        </w:tc>
        <w:tc>
          <w:tcPr>
            <w:tcW w:w="180" w:type="dxa"/>
          </w:tcPr>
          <w:p w14:paraId="476427C9" w14:textId="77777777" w:rsidR="00A47940" w:rsidRPr="00206CA1" w:rsidRDefault="00A47940" w:rsidP="00A47940">
            <w:pPr>
              <w:pStyle w:val="BodyText"/>
              <w:tabs>
                <w:tab w:val="decimal" w:pos="892"/>
              </w:tabs>
              <w:spacing w:after="0"/>
              <w:ind w:left="-108" w:right="-81"/>
              <w:rPr>
                <w:szCs w:val="22"/>
                <w:lang w:val="en-US"/>
              </w:rPr>
            </w:pPr>
          </w:p>
        </w:tc>
        <w:tc>
          <w:tcPr>
            <w:tcW w:w="1080" w:type="dxa"/>
          </w:tcPr>
          <w:p w14:paraId="6857134C" w14:textId="0BEB1040" w:rsidR="00A47940" w:rsidRPr="00206CA1" w:rsidRDefault="00A47940" w:rsidP="00A47940">
            <w:pPr>
              <w:pStyle w:val="BodyText"/>
              <w:tabs>
                <w:tab w:val="decimal" w:pos="892"/>
              </w:tabs>
              <w:spacing w:after="0"/>
              <w:ind w:left="-108" w:right="-81"/>
              <w:rPr>
                <w:szCs w:val="22"/>
                <w:lang w:val="en-US"/>
              </w:rPr>
            </w:pPr>
            <w:r w:rsidRPr="00206CA1">
              <w:t>21</w:t>
            </w:r>
          </w:p>
        </w:tc>
        <w:tc>
          <w:tcPr>
            <w:tcW w:w="180" w:type="dxa"/>
          </w:tcPr>
          <w:p w14:paraId="6F8C3D2C" w14:textId="77777777" w:rsidR="00A47940" w:rsidRPr="00206CA1" w:rsidRDefault="00A47940" w:rsidP="00A47940">
            <w:pPr>
              <w:pStyle w:val="BodyText"/>
              <w:tabs>
                <w:tab w:val="decimal" w:pos="892"/>
              </w:tabs>
              <w:spacing w:after="0"/>
              <w:ind w:left="-108" w:right="-81"/>
              <w:rPr>
                <w:szCs w:val="22"/>
                <w:lang w:val="en-US"/>
              </w:rPr>
            </w:pPr>
          </w:p>
        </w:tc>
        <w:tc>
          <w:tcPr>
            <w:tcW w:w="1080" w:type="dxa"/>
          </w:tcPr>
          <w:p w14:paraId="7213B6C5" w14:textId="40F3C9DB" w:rsidR="00A47940" w:rsidRPr="00206CA1" w:rsidRDefault="00B0080A" w:rsidP="00A47940">
            <w:pPr>
              <w:pStyle w:val="BodyText"/>
              <w:tabs>
                <w:tab w:val="decimal" w:pos="924"/>
              </w:tabs>
              <w:spacing w:after="0"/>
              <w:ind w:right="-81"/>
              <w:rPr>
                <w:szCs w:val="22"/>
                <w:lang w:val="en-US"/>
              </w:rPr>
            </w:pPr>
            <w:r>
              <w:rPr>
                <w:szCs w:val="22"/>
                <w:lang w:val="en-US"/>
              </w:rPr>
              <w:t>-</w:t>
            </w:r>
          </w:p>
        </w:tc>
        <w:tc>
          <w:tcPr>
            <w:tcW w:w="180" w:type="dxa"/>
          </w:tcPr>
          <w:p w14:paraId="79579215" w14:textId="77777777" w:rsidR="00A47940" w:rsidRPr="00206CA1" w:rsidRDefault="00A47940" w:rsidP="00A47940">
            <w:pPr>
              <w:pStyle w:val="BodyText"/>
              <w:tabs>
                <w:tab w:val="decimal" w:pos="892"/>
              </w:tabs>
              <w:spacing w:after="0"/>
              <w:ind w:left="-108" w:right="-81"/>
              <w:rPr>
                <w:szCs w:val="22"/>
                <w:lang w:val="en-US"/>
              </w:rPr>
            </w:pPr>
          </w:p>
        </w:tc>
        <w:tc>
          <w:tcPr>
            <w:tcW w:w="1080" w:type="dxa"/>
          </w:tcPr>
          <w:p w14:paraId="2F8C2CD6" w14:textId="112A8FE2" w:rsidR="00A47940" w:rsidRPr="00206CA1" w:rsidRDefault="00A47940" w:rsidP="00A47940">
            <w:pPr>
              <w:pStyle w:val="BodyText"/>
              <w:tabs>
                <w:tab w:val="decimal" w:pos="908"/>
              </w:tabs>
              <w:spacing w:after="0"/>
              <w:ind w:right="-81"/>
              <w:rPr>
                <w:szCs w:val="22"/>
                <w:lang w:val="en-US"/>
              </w:rPr>
            </w:pPr>
            <w:r w:rsidRPr="00206CA1">
              <w:t>-</w:t>
            </w:r>
          </w:p>
        </w:tc>
      </w:tr>
      <w:tr w:rsidR="00A47940" w:rsidRPr="00206CA1" w14:paraId="78D6DCAF" w14:textId="77777777" w:rsidTr="004F702B">
        <w:trPr>
          <w:cantSplit/>
        </w:trPr>
        <w:tc>
          <w:tcPr>
            <w:tcW w:w="4680" w:type="dxa"/>
          </w:tcPr>
          <w:p w14:paraId="14ECE89C" w14:textId="62970433" w:rsidR="00A47940" w:rsidRPr="00206CA1" w:rsidRDefault="00A47940" w:rsidP="00A47940">
            <w:pPr>
              <w:spacing w:line="240" w:lineRule="atLeast"/>
              <w:rPr>
                <w:szCs w:val="22"/>
                <w:lang w:bidi="th-TH"/>
              </w:rPr>
            </w:pPr>
            <w:r w:rsidRPr="00206CA1">
              <w:rPr>
                <w:szCs w:val="22"/>
                <w:lang w:bidi="th-TH"/>
              </w:rPr>
              <w:t>Consulting fee</w:t>
            </w:r>
          </w:p>
        </w:tc>
        <w:tc>
          <w:tcPr>
            <w:tcW w:w="1080" w:type="dxa"/>
          </w:tcPr>
          <w:p w14:paraId="5FA47360" w14:textId="34EE591B" w:rsidR="00A47940" w:rsidRPr="00206CA1" w:rsidRDefault="00953F8A" w:rsidP="00A47940">
            <w:pPr>
              <w:pStyle w:val="BodyText"/>
              <w:tabs>
                <w:tab w:val="decimal" w:pos="892"/>
              </w:tabs>
              <w:spacing w:after="0"/>
              <w:ind w:left="-108" w:right="-81"/>
            </w:pPr>
            <w:r w:rsidRPr="00953F8A">
              <w:t>4,769</w:t>
            </w:r>
          </w:p>
        </w:tc>
        <w:tc>
          <w:tcPr>
            <w:tcW w:w="180" w:type="dxa"/>
          </w:tcPr>
          <w:p w14:paraId="42EB0763" w14:textId="77777777" w:rsidR="00A47940" w:rsidRPr="00206CA1" w:rsidRDefault="00A47940" w:rsidP="00A47940">
            <w:pPr>
              <w:pStyle w:val="BodyText"/>
              <w:tabs>
                <w:tab w:val="decimal" w:pos="892"/>
              </w:tabs>
              <w:spacing w:after="0"/>
              <w:ind w:left="-108" w:right="-81"/>
              <w:rPr>
                <w:szCs w:val="22"/>
                <w:lang w:val="en-US"/>
              </w:rPr>
            </w:pPr>
          </w:p>
        </w:tc>
        <w:tc>
          <w:tcPr>
            <w:tcW w:w="1080" w:type="dxa"/>
          </w:tcPr>
          <w:p w14:paraId="4D872ED1" w14:textId="72D5520B" w:rsidR="00A47940" w:rsidRPr="00206CA1" w:rsidRDefault="00A47940" w:rsidP="00A47940">
            <w:pPr>
              <w:pStyle w:val="BodyText"/>
              <w:tabs>
                <w:tab w:val="decimal" w:pos="892"/>
              </w:tabs>
              <w:spacing w:after="0"/>
              <w:ind w:left="-108" w:right="-81"/>
              <w:rPr>
                <w:szCs w:val="22"/>
                <w:lang w:val="en-US"/>
              </w:rPr>
            </w:pPr>
            <w:r w:rsidRPr="00206CA1">
              <w:t>5,378</w:t>
            </w:r>
          </w:p>
        </w:tc>
        <w:tc>
          <w:tcPr>
            <w:tcW w:w="180" w:type="dxa"/>
          </w:tcPr>
          <w:p w14:paraId="561BD733" w14:textId="77777777" w:rsidR="00A47940" w:rsidRPr="00206CA1" w:rsidRDefault="00A47940" w:rsidP="00A47940">
            <w:pPr>
              <w:pStyle w:val="BodyText"/>
              <w:tabs>
                <w:tab w:val="decimal" w:pos="892"/>
              </w:tabs>
              <w:spacing w:after="0"/>
              <w:ind w:left="-108" w:right="-81"/>
              <w:rPr>
                <w:szCs w:val="22"/>
                <w:lang w:val="en-US"/>
              </w:rPr>
            </w:pPr>
          </w:p>
        </w:tc>
        <w:tc>
          <w:tcPr>
            <w:tcW w:w="1080" w:type="dxa"/>
          </w:tcPr>
          <w:p w14:paraId="051BA01D" w14:textId="49293BF0" w:rsidR="00A47940" w:rsidRPr="00206CA1" w:rsidRDefault="00953F8A" w:rsidP="00A47940">
            <w:pPr>
              <w:pStyle w:val="BodyText"/>
              <w:tabs>
                <w:tab w:val="decimal" w:pos="924"/>
              </w:tabs>
              <w:spacing w:after="0"/>
              <w:ind w:right="-81"/>
            </w:pPr>
            <w:r w:rsidRPr="00953F8A">
              <w:t>4,769</w:t>
            </w:r>
          </w:p>
        </w:tc>
        <w:tc>
          <w:tcPr>
            <w:tcW w:w="180" w:type="dxa"/>
          </w:tcPr>
          <w:p w14:paraId="0FDA312F" w14:textId="77777777" w:rsidR="00A47940" w:rsidRPr="00206CA1" w:rsidRDefault="00A47940" w:rsidP="00A47940">
            <w:pPr>
              <w:pStyle w:val="BodyText"/>
              <w:tabs>
                <w:tab w:val="decimal" w:pos="892"/>
              </w:tabs>
              <w:spacing w:after="0"/>
              <w:ind w:left="-108" w:right="-81"/>
              <w:rPr>
                <w:szCs w:val="22"/>
                <w:lang w:val="en-US"/>
              </w:rPr>
            </w:pPr>
          </w:p>
        </w:tc>
        <w:tc>
          <w:tcPr>
            <w:tcW w:w="1080" w:type="dxa"/>
          </w:tcPr>
          <w:p w14:paraId="409D97D7" w14:textId="244FDA3C" w:rsidR="00A47940" w:rsidRPr="00206CA1" w:rsidRDefault="00A47940" w:rsidP="00A47940">
            <w:pPr>
              <w:pStyle w:val="BodyText"/>
              <w:tabs>
                <w:tab w:val="decimal" w:pos="916"/>
              </w:tabs>
              <w:spacing w:after="0"/>
              <w:ind w:right="-81"/>
              <w:rPr>
                <w:szCs w:val="22"/>
                <w:lang w:val="en-US"/>
              </w:rPr>
            </w:pPr>
            <w:r w:rsidRPr="00206CA1">
              <w:t>5,378</w:t>
            </w:r>
          </w:p>
        </w:tc>
      </w:tr>
      <w:tr w:rsidR="00A47940" w:rsidRPr="00206CA1" w14:paraId="12137C04" w14:textId="77777777" w:rsidTr="004F702B">
        <w:trPr>
          <w:cantSplit/>
        </w:trPr>
        <w:tc>
          <w:tcPr>
            <w:tcW w:w="4680" w:type="dxa"/>
          </w:tcPr>
          <w:p w14:paraId="4545F00F" w14:textId="77777777" w:rsidR="00A47940" w:rsidRPr="00206CA1" w:rsidRDefault="00A47940" w:rsidP="00A47940">
            <w:pPr>
              <w:spacing w:line="240" w:lineRule="atLeast"/>
              <w:rPr>
                <w:szCs w:val="22"/>
                <w:lang w:bidi="th-TH"/>
              </w:rPr>
            </w:pPr>
            <w:r w:rsidRPr="00206CA1">
              <w:rPr>
                <w:szCs w:val="22"/>
                <w:lang w:bidi="th-TH"/>
              </w:rPr>
              <w:t>Interest</w:t>
            </w:r>
            <w:r w:rsidRPr="00206CA1">
              <w:rPr>
                <w:szCs w:val="22"/>
              </w:rPr>
              <w:t xml:space="preserve"> </w:t>
            </w:r>
            <w:r w:rsidRPr="00206CA1">
              <w:rPr>
                <w:szCs w:val="22"/>
                <w:lang w:bidi="th-TH"/>
              </w:rPr>
              <w:t>expense</w:t>
            </w:r>
          </w:p>
        </w:tc>
        <w:tc>
          <w:tcPr>
            <w:tcW w:w="1080" w:type="dxa"/>
          </w:tcPr>
          <w:p w14:paraId="27173F06" w14:textId="04FFA228" w:rsidR="00A47940" w:rsidRPr="00206CA1" w:rsidRDefault="00424840" w:rsidP="00A47940">
            <w:pPr>
              <w:pStyle w:val="BodyText"/>
              <w:tabs>
                <w:tab w:val="decimal" w:pos="892"/>
              </w:tabs>
              <w:spacing w:after="0"/>
              <w:ind w:left="-108" w:right="-81"/>
              <w:rPr>
                <w:szCs w:val="22"/>
                <w:lang w:val="en-US"/>
              </w:rPr>
            </w:pPr>
            <w:r w:rsidRPr="00424840">
              <w:rPr>
                <w:szCs w:val="22"/>
                <w:lang w:val="en-US"/>
              </w:rPr>
              <w:t>738</w:t>
            </w:r>
          </w:p>
        </w:tc>
        <w:tc>
          <w:tcPr>
            <w:tcW w:w="180" w:type="dxa"/>
          </w:tcPr>
          <w:p w14:paraId="41D99F46" w14:textId="77777777" w:rsidR="00A47940" w:rsidRPr="00206CA1" w:rsidRDefault="00A47940" w:rsidP="00A47940">
            <w:pPr>
              <w:pStyle w:val="BodyText"/>
              <w:tabs>
                <w:tab w:val="decimal" w:pos="892"/>
              </w:tabs>
              <w:spacing w:after="0"/>
              <w:ind w:left="-108" w:right="-81"/>
              <w:rPr>
                <w:szCs w:val="22"/>
                <w:lang w:val="en-US"/>
              </w:rPr>
            </w:pPr>
          </w:p>
        </w:tc>
        <w:tc>
          <w:tcPr>
            <w:tcW w:w="1080" w:type="dxa"/>
          </w:tcPr>
          <w:p w14:paraId="54C00EF4" w14:textId="6CD956E6" w:rsidR="00A47940" w:rsidRPr="00206CA1" w:rsidRDefault="00A47940" w:rsidP="00A47940">
            <w:pPr>
              <w:pStyle w:val="BodyText"/>
              <w:tabs>
                <w:tab w:val="decimal" w:pos="892"/>
              </w:tabs>
              <w:spacing w:after="0"/>
              <w:ind w:left="-108" w:right="-81"/>
              <w:rPr>
                <w:szCs w:val="22"/>
                <w:lang w:val="en-US"/>
              </w:rPr>
            </w:pPr>
            <w:r w:rsidRPr="00206CA1">
              <w:t>1,040</w:t>
            </w:r>
          </w:p>
        </w:tc>
        <w:tc>
          <w:tcPr>
            <w:tcW w:w="180" w:type="dxa"/>
          </w:tcPr>
          <w:p w14:paraId="670A8E44" w14:textId="77777777" w:rsidR="00A47940" w:rsidRPr="00206CA1" w:rsidRDefault="00A47940" w:rsidP="00A47940">
            <w:pPr>
              <w:pStyle w:val="BodyText"/>
              <w:tabs>
                <w:tab w:val="decimal" w:pos="892"/>
              </w:tabs>
              <w:spacing w:after="0"/>
              <w:ind w:left="-108" w:right="-81"/>
              <w:rPr>
                <w:szCs w:val="22"/>
                <w:lang w:val="en-US"/>
              </w:rPr>
            </w:pPr>
          </w:p>
        </w:tc>
        <w:tc>
          <w:tcPr>
            <w:tcW w:w="1080" w:type="dxa"/>
          </w:tcPr>
          <w:p w14:paraId="1B00A890" w14:textId="2038731B" w:rsidR="00A47940" w:rsidRPr="00206CA1" w:rsidRDefault="00B030A1" w:rsidP="00A47940">
            <w:pPr>
              <w:pStyle w:val="BodyText"/>
              <w:tabs>
                <w:tab w:val="decimal" w:pos="924"/>
              </w:tabs>
              <w:spacing w:after="0"/>
              <w:ind w:right="-81"/>
              <w:rPr>
                <w:szCs w:val="22"/>
                <w:lang w:val="en-US"/>
              </w:rPr>
            </w:pPr>
            <w:r>
              <w:rPr>
                <w:szCs w:val="22"/>
                <w:lang w:val="en-US"/>
              </w:rPr>
              <w:t>472</w:t>
            </w:r>
          </w:p>
        </w:tc>
        <w:tc>
          <w:tcPr>
            <w:tcW w:w="180" w:type="dxa"/>
          </w:tcPr>
          <w:p w14:paraId="034F5856" w14:textId="77777777" w:rsidR="00A47940" w:rsidRPr="00206CA1" w:rsidRDefault="00A47940" w:rsidP="00A47940">
            <w:pPr>
              <w:pStyle w:val="BodyText"/>
              <w:tabs>
                <w:tab w:val="decimal" w:pos="892"/>
              </w:tabs>
              <w:spacing w:after="0"/>
              <w:ind w:left="-108" w:right="-81"/>
              <w:rPr>
                <w:szCs w:val="22"/>
                <w:lang w:val="en-US"/>
              </w:rPr>
            </w:pPr>
          </w:p>
        </w:tc>
        <w:tc>
          <w:tcPr>
            <w:tcW w:w="1080" w:type="dxa"/>
          </w:tcPr>
          <w:p w14:paraId="15FC7B50" w14:textId="4BA86F23" w:rsidR="00A47940" w:rsidRPr="00206CA1" w:rsidRDefault="00A47940" w:rsidP="00A47940">
            <w:pPr>
              <w:pStyle w:val="BodyText"/>
              <w:tabs>
                <w:tab w:val="decimal" w:pos="916"/>
              </w:tabs>
              <w:spacing w:after="0"/>
              <w:ind w:right="-81"/>
              <w:rPr>
                <w:szCs w:val="22"/>
                <w:lang w:val="en-US"/>
              </w:rPr>
            </w:pPr>
            <w:r w:rsidRPr="00206CA1">
              <w:t>523</w:t>
            </w:r>
          </w:p>
        </w:tc>
      </w:tr>
      <w:tr w:rsidR="00A47940" w:rsidRPr="00206CA1" w14:paraId="63494A01" w14:textId="77777777" w:rsidTr="004F702B">
        <w:trPr>
          <w:cantSplit/>
        </w:trPr>
        <w:tc>
          <w:tcPr>
            <w:tcW w:w="4680" w:type="dxa"/>
          </w:tcPr>
          <w:p w14:paraId="108968AB" w14:textId="77777777" w:rsidR="00A47940" w:rsidRPr="00206CA1" w:rsidRDefault="00A47940" w:rsidP="00A47940">
            <w:pPr>
              <w:spacing w:line="240" w:lineRule="atLeast"/>
              <w:rPr>
                <w:b/>
                <w:bCs/>
                <w:szCs w:val="22"/>
              </w:rPr>
            </w:pPr>
          </w:p>
        </w:tc>
        <w:tc>
          <w:tcPr>
            <w:tcW w:w="1080" w:type="dxa"/>
          </w:tcPr>
          <w:p w14:paraId="028118FA" w14:textId="77777777" w:rsidR="00A47940" w:rsidRPr="00206CA1" w:rsidRDefault="00A47940" w:rsidP="00A47940">
            <w:pPr>
              <w:tabs>
                <w:tab w:val="decimal" w:pos="914"/>
              </w:tabs>
              <w:spacing w:line="240" w:lineRule="atLeast"/>
              <w:ind w:right="-77"/>
              <w:rPr>
                <w:szCs w:val="22"/>
              </w:rPr>
            </w:pPr>
          </w:p>
        </w:tc>
        <w:tc>
          <w:tcPr>
            <w:tcW w:w="180" w:type="dxa"/>
          </w:tcPr>
          <w:p w14:paraId="2DA7F2C8" w14:textId="77777777" w:rsidR="00A47940" w:rsidRPr="00206CA1" w:rsidRDefault="00A47940" w:rsidP="00A47940">
            <w:pPr>
              <w:tabs>
                <w:tab w:val="decimal" w:pos="914"/>
              </w:tabs>
              <w:spacing w:line="240" w:lineRule="atLeast"/>
              <w:ind w:right="-77"/>
              <w:rPr>
                <w:szCs w:val="22"/>
              </w:rPr>
            </w:pPr>
          </w:p>
        </w:tc>
        <w:tc>
          <w:tcPr>
            <w:tcW w:w="1080" w:type="dxa"/>
          </w:tcPr>
          <w:p w14:paraId="1F19B2D6" w14:textId="77777777" w:rsidR="00A47940" w:rsidRPr="00206CA1" w:rsidRDefault="00A47940" w:rsidP="00A47940">
            <w:pPr>
              <w:tabs>
                <w:tab w:val="decimal" w:pos="914"/>
              </w:tabs>
              <w:spacing w:line="240" w:lineRule="atLeast"/>
              <w:ind w:right="-77"/>
              <w:rPr>
                <w:szCs w:val="22"/>
              </w:rPr>
            </w:pPr>
          </w:p>
        </w:tc>
        <w:tc>
          <w:tcPr>
            <w:tcW w:w="180" w:type="dxa"/>
          </w:tcPr>
          <w:p w14:paraId="37EE6D7F" w14:textId="77777777" w:rsidR="00A47940" w:rsidRPr="00206CA1" w:rsidRDefault="00A47940" w:rsidP="00A47940">
            <w:pPr>
              <w:tabs>
                <w:tab w:val="decimal" w:pos="914"/>
              </w:tabs>
              <w:spacing w:line="240" w:lineRule="atLeast"/>
              <w:ind w:right="-77"/>
              <w:rPr>
                <w:szCs w:val="22"/>
              </w:rPr>
            </w:pPr>
          </w:p>
        </w:tc>
        <w:tc>
          <w:tcPr>
            <w:tcW w:w="1080" w:type="dxa"/>
          </w:tcPr>
          <w:p w14:paraId="50EB6BFD" w14:textId="77777777" w:rsidR="00A47940" w:rsidRPr="00206CA1" w:rsidRDefault="00A47940" w:rsidP="00A47940">
            <w:pPr>
              <w:pStyle w:val="BodyText"/>
              <w:tabs>
                <w:tab w:val="decimal" w:pos="844"/>
              </w:tabs>
              <w:spacing w:after="0"/>
              <w:ind w:right="-81"/>
              <w:rPr>
                <w:szCs w:val="22"/>
                <w:lang w:val="en-US"/>
              </w:rPr>
            </w:pPr>
          </w:p>
        </w:tc>
        <w:tc>
          <w:tcPr>
            <w:tcW w:w="180" w:type="dxa"/>
          </w:tcPr>
          <w:p w14:paraId="729AB45B" w14:textId="77777777" w:rsidR="00A47940" w:rsidRPr="00206CA1" w:rsidRDefault="00A47940" w:rsidP="00A47940">
            <w:pPr>
              <w:tabs>
                <w:tab w:val="decimal" w:pos="914"/>
              </w:tabs>
              <w:spacing w:line="240" w:lineRule="atLeast"/>
              <w:ind w:right="-77"/>
              <w:rPr>
                <w:szCs w:val="22"/>
              </w:rPr>
            </w:pPr>
          </w:p>
        </w:tc>
        <w:tc>
          <w:tcPr>
            <w:tcW w:w="1080" w:type="dxa"/>
          </w:tcPr>
          <w:p w14:paraId="3405F308" w14:textId="77777777" w:rsidR="00A47940" w:rsidRPr="00206CA1" w:rsidRDefault="00A47940" w:rsidP="00A47940">
            <w:pPr>
              <w:tabs>
                <w:tab w:val="decimal" w:pos="914"/>
              </w:tabs>
              <w:spacing w:line="240" w:lineRule="atLeast"/>
              <w:ind w:right="-77"/>
              <w:rPr>
                <w:szCs w:val="22"/>
              </w:rPr>
            </w:pPr>
          </w:p>
        </w:tc>
      </w:tr>
      <w:tr w:rsidR="00A47940" w:rsidRPr="00206CA1" w14:paraId="6C7CCB35" w14:textId="77777777" w:rsidTr="004F702B">
        <w:trPr>
          <w:cantSplit/>
        </w:trPr>
        <w:tc>
          <w:tcPr>
            <w:tcW w:w="4680" w:type="dxa"/>
          </w:tcPr>
          <w:p w14:paraId="0DA8E8E0" w14:textId="77777777" w:rsidR="00A47940" w:rsidRPr="00206CA1" w:rsidRDefault="00A47940" w:rsidP="00A47940">
            <w:pPr>
              <w:spacing w:line="240" w:lineRule="atLeast"/>
              <w:rPr>
                <w:szCs w:val="22"/>
              </w:rPr>
            </w:pPr>
            <w:r w:rsidRPr="00206CA1">
              <w:rPr>
                <w:b/>
                <w:bCs/>
                <w:szCs w:val="22"/>
              </w:rPr>
              <w:t>Key management personnel</w:t>
            </w:r>
          </w:p>
        </w:tc>
        <w:tc>
          <w:tcPr>
            <w:tcW w:w="1080" w:type="dxa"/>
          </w:tcPr>
          <w:p w14:paraId="23FA8B0E" w14:textId="77777777" w:rsidR="00A47940" w:rsidRPr="00206CA1" w:rsidRDefault="00A47940" w:rsidP="00A47940">
            <w:pPr>
              <w:tabs>
                <w:tab w:val="decimal" w:pos="914"/>
              </w:tabs>
              <w:spacing w:line="240" w:lineRule="atLeast"/>
              <w:ind w:right="-77"/>
              <w:rPr>
                <w:szCs w:val="22"/>
              </w:rPr>
            </w:pPr>
          </w:p>
        </w:tc>
        <w:tc>
          <w:tcPr>
            <w:tcW w:w="180" w:type="dxa"/>
          </w:tcPr>
          <w:p w14:paraId="5DB55BF8" w14:textId="77777777" w:rsidR="00A47940" w:rsidRPr="00206CA1" w:rsidRDefault="00A47940" w:rsidP="00A47940">
            <w:pPr>
              <w:tabs>
                <w:tab w:val="decimal" w:pos="914"/>
              </w:tabs>
              <w:spacing w:line="240" w:lineRule="atLeast"/>
              <w:ind w:right="-77"/>
              <w:rPr>
                <w:szCs w:val="22"/>
              </w:rPr>
            </w:pPr>
          </w:p>
        </w:tc>
        <w:tc>
          <w:tcPr>
            <w:tcW w:w="1080" w:type="dxa"/>
          </w:tcPr>
          <w:p w14:paraId="119628AA" w14:textId="77777777" w:rsidR="00A47940" w:rsidRPr="00206CA1" w:rsidRDefault="00A47940" w:rsidP="00A47940">
            <w:pPr>
              <w:tabs>
                <w:tab w:val="decimal" w:pos="914"/>
              </w:tabs>
              <w:spacing w:line="240" w:lineRule="atLeast"/>
              <w:ind w:right="-77"/>
              <w:rPr>
                <w:szCs w:val="22"/>
              </w:rPr>
            </w:pPr>
          </w:p>
        </w:tc>
        <w:tc>
          <w:tcPr>
            <w:tcW w:w="180" w:type="dxa"/>
          </w:tcPr>
          <w:p w14:paraId="48A2C6FE" w14:textId="77777777" w:rsidR="00A47940" w:rsidRPr="00206CA1" w:rsidRDefault="00A47940" w:rsidP="00A47940">
            <w:pPr>
              <w:tabs>
                <w:tab w:val="decimal" w:pos="914"/>
              </w:tabs>
              <w:spacing w:line="240" w:lineRule="atLeast"/>
              <w:ind w:right="-77"/>
              <w:rPr>
                <w:szCs w:val="22"/>
              </w:rPr>
            </w:pPr>
          </w:p>
        </w:tc>
        <w:tc>
          <w:tcPr>
            <w:tcW w:w="1080" w:type="dxa"/>
          </w:tcPr>
          <w:p w14:paraId="27B8D1D2" w14:textId="77777777" w:rsidR="00A47940" w:rsidRPr="00206CA1" w:rsidRDefault="00A47940" w:rsidP="00A47940">
            <w:pPr>
              <w:tabs>
                <w:tab w:val="decimal" w:pos="914"/>
              </w:tabs>
              <w:spacing w:line="240" w:lineRule="atLeast"/>
              <w:ind w:right="-77"/>
              <w:rPr>
                <w:szCs w:val="22"/>
              </w:rPr>
            </w:pPr>
          </w:p>
        </w:tc>
        <w:tc>
          <w:tcPr>
            <w:tcW w:w="180" w:type="dxa"/>
          </w:tcPr>
          <w:p w14:paraId="78562D11" w14:textId="77777777" w:rsidR="00A47940" w:rsidRPr="00206CA1" w:rsidRDefault="00A47940" w:rsidP="00A47940">
            <w:pPr>
              <w:tabs>
                <w:tab w:val="decimal" w:pos="914"/>
              </w:tabs>
              <w:spacing w:line="240" w:lineRule="atLeast"/>
              <w:ind w:right="-77"/>
              <w:rPr>
                <w:szCs w:val="22"/>
              </w:rPr>
            </w:pPr>
          </w:p>
        </w:tc>
        <w:tc>
          <w:tcPr>
            <w:tcW w:w="1080" w:type="dxa"/>
          </w:tcPr>
          <w:p w14:paraId="1D0BE5D5" w14:textId="77777777" w:rsidR="00A47940" w:rsidRPr="00206CA1" w:rsidRDefault="00A47940" w:rsidP="00A47940">
            <w:pPr>
              <w:tabs>
                <w:tab w:val="decimal" w:pos="914"/>
              </w:tabs>
              <w:spacing w:line="240" w:lineRule="atLeast"/>
              <w:ind w:right="-77"/>
              <w:rPr>
                <w:szCs w:val="22"/>
              </w:rPr>
            </w:pPr>
          </w:p>
        </w:tc>
      </w:tr>
      <w:tr w:rsidR="00A47940" w:rsidRPr="00206CA1" w14:paraId="28E75523" w14:textId="77777777" w:rsidTr="004F702B">
        <w:trPr>
          <w:cantSplit/>
        </w:trPr>
        <w:tc>
          <w:tcPr>
            <w:tcW w:w="4680" w:type="dxa"/>
          </w:tcPr>
          <w:p w14:paraId="0A8C9E41" w14:textId="77777777" w:rsidR="00A47940" w:rsidRPr="00206CA1" w:rsidRDefault="00A47940" w:rsidP="00A47940">
            <w:pPr>
              <w:spacing w:line="240" w:lineRule="atLeast"/>
              <w:ind w:left="540" w:hanging="540"/>
              <w:rPr>
                <w:szCs w:val="22"/>
              </w:rPr>
            </w:pPr>
            <w:r w:rsidRPr="00206CA1">
              <w:rPr>
                <w:szCs w:val="22"/>
              </w:rPr>
              <w:t xml:space="preserve">Key management personnel compensation </w:t>
            </w:r>
          </w:p>
        </w:tc>
        <w:tc>
          <w:tcPr>
            <w:tcW w:w="1080" w:type="dxa"/>
          </w:tcPr>
          <w:p w14:paraId="4F9FC99A" w14:textId="77777777" w:rsidR="00A47940" w:rsidRPr="00206CA1" w:rsidRDefault="00A47940" w:rsidP="00A47940">
            <w:pPr>
              <w:tabs>
                <w:tab w:val="decimal" w:pos="914"/>
              </w:tabs>
              <w:spacing w:line="240" w:lineRule="atLeast"/>
              <w:ind w:right="-77"/>
              <w:rPr>
                <w:szCs w:val="22"/>
              </w:rPr>
            </w:pPr>
          </w:p>
        </w:tc>
        <w:tc>
          <w:tcPr>
            <w:tcW w:w="180" w:type="dxa"/>
          </w:tcPr>
          <w:p w14:paraId="4005F64E" w14:textId="77777777" w:rsidR="00A47940" w:rsidRPr="00206CA1" w:rsidRDefault="00A47940" w:rsidP="00A47940">
            <w:pPr>
              <w:tabs>
                <w:tab w:val="decimal" w:pos="914"/>
              </w:tabs>
              <w:spacing w:line="240" w:lineRule="atLeast"/>
              <w:ind w:right="-77"/>
              <w:rPr>
                <w:szCs w:val="22"/>
              </w:rPr>
            </w:pPr>
          </w:p>
        </w:tc>
        <w:tc>
          <w:tcPr>
            <w:tcW w:w="1080" w:type="dxa"/>
          </w:tcPr>
          <w:p w14:paraId="3FC6F49D" w14:textId="77777777" w:rsidR="00A47940" w:rsidRPr="00206CA1" w:rsidRDefault="00A47940" w:rsidP="00A47940">
            <w:pPr>
              <w:tabs>
                <w:tab w:val="decimal" w:pos="914"/>
              </w:tabs>
              <w:spacing w:line="240" w:lineRule="atLeast"/>
              <w:ind w:right="-77"/>
              <w:rPr>
                <w:szCs w:val="22"/>
              </w:rPr>
            </w:pPr>
          </w:p>
        </w:tc>
        <w:tc>
          <w:tcPr>
            <w:tcW w:w="180" w:type="dxa"/>
          </w:tcPr>
          <w:p w14:paraId="4EA3028D" w14:textId="77777777" w:rsidR="00A47940" w:rsidRPr="00206CA1" w:rsidRDefault="00A47940" w:rsidP="00A47940">
            <w:pPr>
              <w:tabs>
                <w:tab w:val="decimal" w:pos="914"/>
              </w:tabs>
              <w:spacing w:line="240" w:lineRule="atLeast"/>
              <w:ind w:right="-77"/>
              <w:rPr>
                <w:szCs w:val="22"/>
              </w:rPr>
            </w:pPr>
          </w:p>
        </w:tc>
        <w:tc>
          <w:tcPr>
            <w:tcW w:w="1080" w:type="dxa"/>
          </w:tcPr>
          <w:p w14:paraId="5EA5BB0E" w14:textId="77777777" w:rsidR="00A47940" w:rsidRPr="00206CA1" w:rsidRDefault="00A47940" w:rsidP="00A47940">
            <w:pPr>
              <w:tabs>
                <w:tab w:val="decimal" w:pos="914"/>
              </w:tabs>
              <w:spacing w:line="240" w:lineRule="atLeast"/>
              <w:ind w:right="-77"/>
              <w:rPr>
                <w:szCs w:val="22"/>
              </w:rPr>
            </w:pPr>
          </w:p>
        </w:tc>
        <w:tc>
          <w:tcPr>
            <w:tcW w:w="180" w:type="dxa"/>
          </w:tcPr>
          <w:p w14:paraId="1705EE24" w14:textId="77777777" w:rsidR="00A47940" w:rsidRPr="00206CA1" w:rsidRDefault="00A47940" w:rsidP="00A47940">
            <w:pPr>
              <w:tabs>
                <w:tab w:val="decimal" w:pos="914"/>
              </w:tabs>
              <w:spacing w:line="240" w:lineRule="atLeast"/>
              <w:ind w:right="-77"/>
              <w:rPr>
                <w:szCs w:val="22"/>
              </w:rPr>
            </w:pPr>
          </w:p>
        </w:tc>
        <w:tc>
          <w:tcPr>
            <w:tcW w:w="1080" w:type="dxa"/>
          </w:tcPr>
          <w:p w14:paraId="598D9DB0" w14:textId="77777777" w:rsidR="00A47940" w:rsidRPr="00206CA1" w:rsidRDefault="00A47940" w:rsidP="00A47940">
            <w:pPr>
              <w:tabs>
                <w:tab w:val="decimal" w:pos="914"/>
              </w:tabs>
              <w:spacing w:line="240" w:lineRule="atLeast"/>
              <w:ind w:right="-77"/>
              <w:rPr>
                <w:szCs w:val="22"/>
              </w:rPr>
            </w:pPr>
          </w:p>
        </w:tc>
      </w:tr>
      <w:tr w:rsidR="00A47940" w:rsidRPr="00206CA1" w14:paraId="533E0B3A" w14:textId="77777777" w:rsidTr="004F702B">
        <w:trPr>
          <w:cantSplit/>
        </w:trPr>
        <w:tc>
          <w:tcPr>
            <w:tcW w:w="4680" w:type="dxa"/>
          </w:tcPr>
          <w:p w14:paraId="4DB9DE48" w14:textId="77777777" w:rsidR="00A47940" w:rsidRPr="00206CA1" w:rsidRDefault="00A47940" w:rsidP="00A47940">
            <w:pPr>
              <w:spacing w:line="240" w:lineRule="atLeast"/>
              <w:ind w:left="540" w:hanging="540"/>
              <w:rPr>
                <w:b/>
                <w:bCs/>
                <w:szCs w:val="22"/>
              </w:rPr>
            </w:pPr>
            <w:r w:rsidRPr="00206CA1">
              <w:rPr>
                <w:szCs w:val="22"/>
              </w:rPr>
              <w:t xml:space="preserve">   Short-term employee benefits</w:t>
            </w:r>
          </w:p>
        </w:tc>
        <w:tc>
          <w:tcPr>
            <w:tcW w:w="1080" w:type="dxa"/>
          </w:tcPr>
          <w:p w14:paraId="6E913D54" w14:textId="790103D2" w:rsidR="00A47940" w:rsidRPr="00206CA1" w:rsidRDefault="00EE6320" w:rsidP="00A47940">
            <w:pPr>
              <w:ind w:right="7"/>
              <w:jc w:val="right"/>
              <w:rPr>
                <w:szCs w:val="22"/>
              </w:rPr>
            </w:pPr>
            <w:r w:rsidRPr="00EE6320">
              <w:rPr>
                <w:szCs w:val="22"/>
              </w:rPr>
              <w:t>46,489</w:t>
            </w:r>
          </w:p>
        </w:tc>
        <w:tc>
          <w:tcPr>
            <w:tcW w:w="180" w:type="dxa"/>
          </w:tcPr>
          <w:p w14:paraId="54EAC32A" w14:textId="77777777" w:rsidR="00A47940" w:rsidRPr="00206CA1" w:rsidRDefault="00A47940" w:rsidP="00A47940">
            <w:pPr>
              <w:jc w:val="right"/>
              <w:rPr>
                <w:szCs w:val="22"/>
              </w:rPr>
            </w:pPr>
          </w:p>
        </w:tc>
        <w:tc>
          <w:tcPr>
            <w:tcW w:w="1080" w:type="dxa"/>
          </w:tcPr>
          <w:p w14:paraId="4D4E01A4" w14:textId="19B0C232" w:rsidR="00A47940" w:rsidRPr="00206CA1" w:rsidRDefault="00A47940" w:rsidP="00A47940">
            <w:pPr>
              <w:ind w:right="10"/>
              <w:jc w:val="right"/>
              <w:rPr>
                <w:szCs w:val="22"/>
              </w:rPr>
            </w:pPr>
            <w:r w:rsidRPr="00206CA1">
              <w:t>46,470</w:t>
            </w:r>
          </w:p>
        </w:tc>
        <w:tc>
          <w:tcPr>
            <w:tcW w:w="180" w:type="dxa"/>
          </w:tcPr>
          <w:p w14:paraId="44A1D32F" w14:textId="77777777" w:rsidR="00A47940" w:rsidRPr="00206CA1" w:rsidRDefault="00A47940" w:rsidP="00A47940">
            <w:pPr>
              <w:jc w:val="right"/>
              <w:rPr>
                <w:szCs w:val="22"/>
              </w:rPr>
            </w:pPr>
          </w:p>
        </w:tc>
        <w:tc>
          <w:tcPr>
            <w:tcW w:w="1080" w:type="dxa"/>
          </w:tcPr>
          <w:p w14:paraId="0F2F8D6A" w14:textId="76D5A779" w:rsidR="00A47940" w:rsidRPr="00206CA1" w:rsidRDefault="00136360" w:rsidP="00A47940">
            <w:pPr>
              <w:jc w:val="right"/>
              <w:rPr>
                <w:szCs w:val="22"/>
              </w:rPr>
            </w:pPr>
            <w:r w:rsidRPr="00136360">
              <w:rPr>
                <w:szCs w:val="22"/>
              </w:rPr>
              <w:t>41,187</w:t>
            </w:r>
          </w:p>
        </w:tc>
        <w:tc>
          <w:tcPr>
            <w:tcW w:w="180" w:type="dxa"/>
          </w:tcPr>
          <w:p w14:paraId="2E50DF18" w14:textId="77777777" w:rsidR="00A47940" w:rsidRPr="00206CA1" w:rsidRDefault="00A47940" w:rsidP="00A47940">
            <w:pPr>
              <w:jc w:val="right"/>
              <w:rPr>
                <w:szCs w:val="22"/>
              </w:rPr>
            </w:pPr>
          </w:p>
        </w:tc>
        <w:tc>
          <w:tcPr>
            <w:tcW w:w="1080" w:type="dxa"/>
          </w:tcPr>
          <w:p w14:paraId="6F8B6F69" w14:textId="34628225" w:rsidR="00A47940" w:rsidRPr="00206CA1" w:rsidRDefault="00A47940" w:rsidP="00A47940">
            <w:pPr>
              <w:jc w:val="right"/>
              <w:rPr>
                <w:szCs w:val="22"/>
              </w:rPr>
            </w:pPr>
            <w:r w:rsidRPr="00206CA1">
              <w:t>40,981</w:t>
            </w:r>
          </w:p>
        </w:tc>
      </w:tr>
      <w:tr w:rsidR="00A47940" w:rsidRPr="00206CA1" w14:paraId="560B6D28" w14:textId="77777777" w:rsidTr="004F702B">
        <w:trPr>
          <w:cantSplit/>
        </w:trPr>
        <w:tc>
          <w:tcPr>
            <w:tcW w:w="4680" w:type="dxa"/>
          </w:tcPr>
          <w:p w14:paraId="0E41821F" w14:textId="77777777" w:rsidR="00A47940" w:rsidRPr="00206CA1" w:rsidRDefault="00A47940" w:rsidP="00A47940">
            <w:pPr>
              <w:spacing w:line="240" w:lineRule="atLeast"/>
              <w:rPr>
                <w:b/>
                <w:bCs/>
                <w:szCs w:val="22"/>
              </w:rPr>
            </w:pPr>
            <w:r w:rsidRPr="00206CA1">
              <w:rPr>
                <w:szCs w:val="22"/>
              </w:rPr>
              <w:t xml:space="preserve">   Post-employment benefits</w:t>
            </w:r>
          </w:p>
        </w:tc>
        <w:tc>
          <w:tcPr>
            <w:tcW w:w="1080" w:type="dxa"/>
            <w:tcBorders>
              <w:bottom w:val="single" w:sz="4" w:space="0" w:color="auto"/>
            </w:tcBorders>
          </w:tcPr>
          <w:p w14:paraId="02298EC5" w14:textId="2D2DD1BE" w:rsidR="00A47940" w:rsidRPr="00206CA1" w:rsidRDefault="006A76D5" w:rsidP="00A47940">
            <w:pPr>
              <w:ind w:right="7"/>
              <w:jc w:val="right"/>
              <w:rPr>
                <w:szCs w:val="22"/>
              </w:rPr>
            </w:pPr>
            <w:r w:rsidRPr="006A76D5">
              <w:rPr>
                <w:szCs w:val="22"/>
              </w:rPr>
              <w:t>381</w:t>
            </w:r>
          </w:p>
        </w:tc>
        <w:tc>
          <w:tcPr>
            <w:tcW w:w="180" w:type="dxa"/>
          </w:tcPr>
          <w:p w14:paraId="0F56D531" w14:textId="77777777" w:rsidR="00A47940" w:rsidRPr="00206CA1" w:rsidRDefault="00A47940" w:rsidP="00A47940">
            <w:pPr>
              <w:jc w:val="right"/>
              <w:rPr>
                <w:szCs w:val="22"/>
              </w:rPr>
            </w:pPr>
          </w:p>
        </w:tc>
        <w:tc>
          <w:tcPr>
            <w:tcW w:w="1080" w:type="dxa"/>
            <w:tcBorders>
              <w:bottom w:val="single" w:sz="4" w:space="0" w:color="auto"/>
            </w:tcBorders>
          </w:tcPr>
          <w:p w14:paraId="113D6012" w14:textId="5B1994DC" w:rsidR="00A47940" w:rsidRPr="00206CA1" w:rsidRDefault="00A47940" w:rsidP="00A47940">
            <w:pPr>
              <w:ind w:right="10"/>
              <w:jc w:val="right"/>
              <w:rPr>
                <w:szCs w:val="22"/>
              </w:rPr>
            </w:pPr>
            <w:r w:rsidRPr="00206CA1">
              <w:t>368</w:t>
            </w:r>
          </w:p>
        </w:tc>
        <w:tc>
          <w:tcPr>
            <w:tcW w:w="180" w:type="dxa"/>
          </w:tcPr>
          <w:p w14:paraId="7A9B3D8B" w14:textId="77777777" w:rsidR="00A47940" w:rsidRPr="00206CA1" w:rsidRDefault="00A47940" w:rsidP="00A47940">
            <w:pPr>
              <w:jc w:val="right"/>
              <w:rPr>
                <w:szCs w:val="22"/>
              </w:rPr>
            </w:pPr>
          </w:p>
        </w:tc>
        <w:tc>
          <w:tcPr>
            <w:tcW w:w="1080" w:type="dxa"/>
            <w:tcBorders>
              <w:bottom w:val="single" w:sz="4" w:space="0" w:color="auto"/>
            </w:tcBorders>
          </w:tcPr>
          <w:p w14:paraId="309507BD" w14:textId="54A293D2" w:rsidR="00A47940" w:rsidRPr="00206CA1" w:rsidRDefault="00136360" w:rsidP="00A47940">
            <w:pPr>
              <w:ind w:right="13"/>
              <w:jc w:val="right"/>
              <w:rPr>
                <w:szCs w:val="22"/>
              </w:rPr>
            </w:pPr>
            <w:r>
              <w:rPr>
                <w:szCs w:val="22"/>
              </w:rPr>
              <w:t>140</w:t>
            </w:r>
          </w:p>
        </w:tc>
        <w:tc>
          <w:tcPr>
            <w:tcW w:w="180" w:type="dxa"/>
          </w:tcPr>
          <w:p w14:paraId="6056BC71" w14:textId="77777777" w:rsidR="00A47940" w:rsidRPr="00206CA1" w:rsidRDefault="00A47940" w:rsidP="00A47940">
            <w:pPr>
              <w:jc w:val="right"/>
              <w:rPr>
                <w:szCs w:val="22"/>
              </w:rPr>
            </w:pPr>
          </w:p>
        </w:tc>
        <w:tc>
          <w:tcPr>
            <w:tcW w:w="1080" w:type="dxa"/>
            <w:tcBorders>
              <w:bottom w:val="single" w:sz="4" w:space="0" w:color="auto"/>
            </w:tcBorders>
          </w:tcPr>
          <w:p w14:paraId="7A8832A2" w14:textId="02E5D80D" w:rsidR="00A47940" w:rsidRPr="00206CA1" w:rsidRDefault="00A47940" w:rsidP="00A47940">
            <w:pPr>
              <w:jc w:val="right"/>
              <w:rPr>
                <w:szCs w:val="22"/>
              </w:rPr>
            </w:pPr>
            <w:r w:rsidRPr="00206CA1">
              <w:t>134</w:t>
            </w:r>
          </w:p>
        </w:tc>
      </w:tr>
      <w:tr w:rsidR="00A47940" w:rsidRPr="00206CA1" w14:paraId="10A63597" w14:textId="77777777" w:rsidTr="004F702B">
        <w:trPr>
          <w:cantSplit/>
        </w:trPr>
        <w:tc>
          <w:tcPr>
            <w:tcW w:w="4680" w:type="dxa"/>
          </w:tcPr>
          <w:p w14:paraId="0F677E90" w14:textId="77777777" w:rsidR="00A47940" w:rsidRPr="00206CA1" w:rsidRDefault="00A47940" w:rsidP="00A47940">
            <w:pPr>
              <w:spacing w:line="240" w:lineRule="atLeast"/>
              <w:ind w:left="371" w:hanging="371"/>
              <w:rPr>
                <w:szCs w:val="22"/>
              </w:rPr>
            </w:pPr>
            <w:r w:rsidRPr="00206CA1">
              <w:rPr>
                <w:b/>
                <w:bCs/>
                <w:szCs w:val="22"/>
              </w:rPr>
              <w:t>Total</w:t>
            </w:r>
          </w:p>
        </w:tc>
        <w:tc>
          <w:tcPr>
            <w:tcW w:w="1080" w:type="dxa"/>
            <w:tcBorders>
              <w:top w:val="single" w:sz="4" w:space="0" w:color="auto"/>
              <w:bottom w:val="double" w:sz="4" w:space="0" w:color="auto"/>
            </w:tcBorders>
          </w:tcPr>
          <w:p w14:paraId="106F046D" w14:textId="6C0947CB" w:rsidR="00A47940" w:rsidRPr="00206CA1" w:rsidRDefault="006228D1" w:rsidP="00A47940">
            <w:pPr>
              <w:jc w:val="right"/>
              <w:rPr>
                <w:b/>
                <w:bCs/>
                <w:szCs w:val="22"/>
              </w:rPr>
            </w:pPr>
            <w:r w:rsidRPr="006228D1">
              <w:rPr>
                <w:b/>
                <w:bCs/>
                <w:szCs w:val="22"/>
              </w:rPr>
              <w:t>46,870</w:t>
            </w:r>
          </w:p>
        </w:tc>
        <w:tc>
          <w:tcPr>
            <w:tcW w:w="180" w:type="dxa"/>
          </w:tcPr>
          <w:p w14:paraId="0E098039" w14:textId="77777777" w:rsidR="00A47940" w:rsidRPr="00206CA1" w:rsidRDefault="00A47940" w:rsidP="00A47940">
            <w:pPr>
              <w:jc w:val="right"/>
              <w:rPr>
                <w:b/>
                <w:bCs/>
                <w:szCs w:val="22"/>
              </w:rPr>
            </w:pPr>
          </w:p>
        </w:tc>
        <w:tc>
          <w:tcPr>
            <w:tcW w:w="1080" w:type="dxa"/>
            <w:tcBorders>
              <w:top w:val="single" w:sz="4" w:space="0" w:color="auto"/>
              <w:bottom w:val="double" w:sz="4" w:space="0" w:color="auto"/>
            </w:tcBorders>
          </w:tcPr>
          <w:p w14:paraId="1D88CE25" w14:textId="1E5BFDEF" w:rsidR="00A47940" w:rsidRPr="00206CA1" w:rsidRDefault="00A47940" w:rsidP="00A47940">
            <w:pPr>
              <w:ind w:right="10"/>
              <w:jc w:val="right"/>
              <w:rPr>
                <w:b/>
                <w:bCs/>
                <w:szCs w:val="22"/>
              </w:rPr>
            </w:pPr>
            <w:r w:rsidRPr="00206CA1">
              <w:rPr>
                <w:b/>
                <w:bCs/>
              </w:rPr>
              <w:t>46,838</w:t>
            </w:r>
          </w:p>
        </w:tc>
        <w:tc>
          <w:tcPr>
            <w:tcW w:w="180" w:type="dxa"/>
          </w:tcPr>
          <w:p w14:paraId="24592734" w14:textId="77777777" w:rsidR="00A47940" w:rsidRPr="00206CA1" w:rsidRDefault="00A47940" w:rsidP="00A47940">
            <w:pPr>
              <w:jc w:val="right"/>
              <w:rPr>
                <w:b/>
                <w:bCs/>
                <w:szCs w:val="22"/>
              </w:rPr>
            </w:pPr>
          </w:p>
        </w:tc>
        <w:tc>
          <w:tcPr>
            <w:tcW w:w="1080" w:type="dxa"/>
            <w:tcBorders>
              <w:top w:val="single" w:sz="4" w:space="0" w:color="auto"/>
              <w:bottom w:val="double" w:sz="4" w:space="0" w:color="auto"/>
            </w:tcBorders>
          </w:tcPr>
          <w:p w14:paraId="0B41AD7E" w14:textId="7E3E2732" w:rsidR="00A47940" w:rsidRPr="00206CA1" w:rsidRDefault="00123C09" w:rsidP="00A47940">
            <w:pPr>
              <w:ind w:right="13"/>
              <w:jc w:val="right"/>
              <w:rPr>
                <w:b/>
                <w:bCs/>
                <w:szCs w:val="22"/>
              </w:rPr>
            </w:pPr>
            <w:r w:rsidRPr="00123C09">
              <w:rPr>
                <w:b/>
                <w:bCs/>
                <w:szCs w:val="22"/>
              </w:rPr>
              <w:t>41,327</w:t>
            </w:r>
          </w:p>
        </w:tc>
        <w:tc>
          <w:tcPr>
            <w:tcW w:w="180" w:type="dxa"/>
          </w:tcPr>
          <w:p w14:paraId="71A965B4" w14:textId="77777777" w:rsidR="00A47940" w:rsidRPr="00206CA1" w:rsidRDefault="00A47940" w:rsidP="00A47940">
            <w:pPr>
              <w:jc w:val="right"/>
              <w:rPr>
                <w:b/>
                <w:bCs/>
                <w:szCs w:val="22"/>
              </w:rPr>
            </w:pPr>
          </w:p>
        </w:tc>
        <w:tc>
          <w:tcPr>
            <w:tcW w:w="1080" w:type="dxa"/>
            <w:tcBorders>
              <w:top w:val="single" w:sz="4" w:space="0" w:color="auto"/>
              <w:bottom w:val="double" w:sz="4" w:space="0" w:color="auto"/>
            </w:tcBorders>
          </w:tcPr>
          <w:p w14:paraId="0AAFADAB" w14:textId="3A9A8078" w:rsidR="00A47940" w:rsidRPr="00206CA1" w:rsidRDefault="00A47940" w:rsidP="00A47940">
            <w:pPr>
              <w:jc w:val="right"/>
              <w:rPr>
                <w:b/>
                <w:bCs/>
                <w:szCs w:val="22"/>
              </w:rPr>
            </w:pPr>
            <w:r w:rsidRPr="00206CA1">
              <w:rPr>
                <w:b/>
                <w:bCs/>
              </w:rPr>
              <w:t>41,115</w:t>
            </w:r>
          </w:p>
        </w:tc>
      </w:tr>
    </w:tbl>
    <w:p w14:paraId="1B1BDFDE" w14:textId="77777777" w:rsidR="00B1432C" w:rsidRPr="00206CA1" w:rsidRDefault="00B1432C" w:rsidP="003F621A">
      <w:pPr>
        <w:spacing w:line="240" w:lineRule="auto"/>
        <w:ind w:left="540"/>
        <w:rPr>
          <w:szCs w:val="22"/>
          <w:lang w:bidi="th-TH"/>
        </w:rPr>
      </w:pPr>
    </w:p>
    <w:p w14:paraId="0B6328E3" w14:textId="2637E08D" w:rsidR="00A37853" w:rsidRPr="00206CA1" w:rsidRDefault="0058649E" w:rsidP="00010E07">
      <w:pPr>
        <w:spacing w:line="240" w:lineRule="auto"/>
        <w:ind w:firstLine="540"/>
        <w:rPr>
          <w:szCs w:val="22"/>
        </w:rPr>
      </w:pPr>
      <w:r w:rsidRPr="00206CA1">
        <w:rPr>
          <w:szCs w:val="22"/>
        </w:rPr>
        <w:t xml:space="preserve">Balances as </w:t>
      </w:r>
      <w:proofErr w:type="gramStart"/>
      <w:r w:rsidRPr="00206CA1">
        <w:rPr>
          <w:szCs w:val="22"/>
        </w:rPr>
        <w:t>at</w:t>
      </w:r>
      <w:proofErr w:type="gramEnd"/>
      <w:r w:rsidRPr="00206CA1">
        <w:rPr>
          <w:szCs w:val="22"/>
        </w:rPr>
        <w:t xml:space="preserve"> </w:t>
      </w:r>
      <w:r w:rsidR="00215F1F" w:rsidRPr="00206CA1">
        <w:rPr>
          <w:szCs w:val="22"/>
          <w:lang w:val="en-US"/>
        </w:rPr>
        <w:t>31</w:t>
      </w:r>
      <w:r w:rsidR="009636CF" w:rsidRPr="00206CA1">
        <w:rPr>
          <w:szCs w:val="22"/>
        </w:rPr>
        <w:t xml:space="preserve"> December </w:t>
      </w:r>
      <w:r w:rsidR="00A37853" w:rsidRPr="00206CA1">
        <w:rPr>
          <w:szCs w:val="22"/>
        </w:rPr>
        <w:t>with related parties were as follows:</w:t>
      </w:r>
    </w:p>
    <w:p w14:paraId="3DF36E11" w14:textId="77777777" w:rsidR="002A3D5E" w:rsidRPr="00206CA1" w:rsidRDefault="002A3D5E" w:rsidP="00010E07">
      <w:pPr>
        <w:spacing w:line="240" w:lineRule="auto"/>
        <w:ind w:firstLine="540"/>
        <w:rPr>
          <w:szCs w:val="22"/>
        </w:rPr>
      </w:pPr>
    </w:p>
    <w:tbl>
      <w:tblPr>
        <w:tblW w:w="9151" w:type="dxa"/>
        <w:tblInd w:w="450" w:type="dxa"/>
        <w:tblLayout w:type="fixed"/>
        <w:tblCellMar>
          <w:left w:w="79" w:type="dxa"/>
          <w:right w:w="79" w:type="dxa"/>
        </w:tblCellMar>
        <w:tblLook w:val="0020" w:firstRow="1" w:lastRow="0" w:firstColumn="0" w:lastColumn="0" w:noHBand="0" w:noVBand="0"/>
      </w:tblPr>
      <w:tblGrid>
        <w:gridCol w:w="4291"/>
        <w:gridCol w:w="1071"/>
        <w:gridCol w:w="189"/>
        <w:gridCol w:w="1080"/>
        <w:gridCol w:w="180"/>
        <w:gridCol w:w="1080"/>
        <w:gridCol w:w="180"/>
        <w:gridCol w:w="1080"/>
      </w:tblGrid>
      <w:tr w:rsidR="00A37853" w:rsidRPr="00206CA1" w14:paraId="1336F098" w14:textId="77777777" w:rsidTr="00FE45BF">
        <w:trPr>
          <w:cantSplit/>
          <w:tblHeader/>
        </w:trPr>
        <w:tc>
          <w:tcPr>
            <w:tcW w:w="4291" w:type="dxa"/>
          </w:tcPr>
          <w:p w14:paraId="66F53AE3" w14:textId="238E5015" w:rsidR="00A37853" w:rsidRPr="00206CA1" w:rsidRDefault="00A37853" w:rsidP="00227A16">
            <w:pPr>
              <w:spacing w:line="240" w:lineRule="atLeast"/>
              <w:rPr>
                <w:b/>
                <w:bCs/>
                <w:i/>
                <w:iCs/>
                <w:szCs w:val="22"/>
              </w:rPr>
            </w:pPr>
          </w:p>
        </w:tc>
        <w:tc>
          <w:tcPr>
            <w:tcW w:w="2340" w:type="dxa"/>
            <w:gridSpan w:val="3"/>
            <w:hideMark/>
          </w:tcPr>
          <w:p w14:paraId="68E0F77F" w14:textId="77777777" w:rsidR="00A37853" w:rsidRPr="00206CA1" w:rsidRDefault="00A37853" w:rsidP="00A37853">
            <w:pPr>
              <w:spacing w:line="240" w:lineRule="atLeast"/>
              <w:jc w:val="center"/>
              <w:rPr>
                <w:b/>
                <w:szCs w:val="22"/>
              </w:rPr>
            </w:pPr>
            <w:r w:rsidRPr="00206CA1">
              <w:rPr>
                <w:b/>
                <w:szCs w:val="22"/>
              </w:rPr>
              <w:t xml:space="preserve">Consolidated </w:t>
            </w:r>
          </w:p>
        </w:tc>
        <w:tc>
          <w:tcPr>
            <w:tcW w:w="180" w:type="dxa"/>
          </w:tcPr>
          <w:p w14:paraId="1983A598" w14:textId="77777777" w:rsidR="00A37853" w:rsidRPr="00206CA1" w:rsidRDefault="00A37853" w:rsidP="00A37853">
            <w:pPr>
              <w:spacing w:line="240" w:lineRule="atLeast"/>
              <w:jc w:val="center"/>
              <w:rPr>
                <w:b/>
                <w:szCs w:val="22"/>
              </w:rPr>
            </w:pPr>
          </w:p>
        </w:tc>
        <w:tc>
          <w:tcPr>
            <w:tcW w:w="2340" w:type="dxa"/>
            <w:gridSpan w:val="3"/>
            <w:hideMark/>
          </w:tcPr>
          <w:p w14:paraId="6A74859E" w14:textId="77777777" w:rsidR="00A37853" w:rsidRPr="00206CA1" w:rsidRDefault="00A37853" w:rsidP="00A37853">
            <w:pPr>
              <w:spacing w:line="240" w:lineRule="atLeast"/>
              <w:jc w:val="center"/>
              <w:rPr>
                <w:b/>
                <w:szCs w:val="22"/>
              </w:rPr>
            </w:pPr>
            <w:r w:rsidRPr="00206CA1">
              <w:rPr>
                <w:b/>
                <w:szCs w:val="22"/>
              </w:rPr>
              <w:t xml:space="preserve">Separate </w:t>
            </w:r>
          </w:p>
        </w:tc>
      </w:tr>
      <w:tr w:rsidR="00A37853" w:rsidRPr="00206CA1" w14:paraId="4E3AC1F1" w14:textId="77777777" w:rsidTr="00FE45BF">
        <w:trPr>
          <w:cantSplit/>
          <w:tblHeader/>
        </w:trPr>
        <w:tc>
          <w:tcPr>
            <w:tcW w:w="4291" w:type="dxa"/>
          </w:tcPr>
          <w:p w14:paraId="3DB8A3CD" w14:textId="043FEDB1" w:rsidR="00A37853" w:rsidRPr="00206CA1" w:rsidRDefault="00A37853" w:rsidP="00A37853">
            <w:pPr>
              <w:spacing w:line="240" w:lineRule="atLeast"/>
              <w:rPr>
                <w:b/>
                <w:bCs/>
                <w:i/>
                <w:iCs/>
                <w:szCs w:val="22"/>
              </w:rPr>
            </w:pPr>
          </w:p>
        </w:tc>
        <w:tc>
          <w:tcPr>
            <w:tcW w:w="2340" w:type="dxa"/>
            <w:gridSpan w:val="3"/>
            <w:hideMark/>
          </w:tcPr>
          <w:p w14:paraId="6F70CC3B" w14:textId="77777777" w:rsidR="00A37853" w:rsidRPr="00206CA1" w:rsidRDefault="00A37853" w:rsidP="00A37853">
            <w:pPr>
              <w:spacing w:line="240" w:lineRule="atLeast"/>
              <w:jc w:val="center"/>
              <w:rPr>
                <w:b/>
                <w:szCs w:val="22"/>
              </w:rPr>
            </w:pPr>
            <w:r w:rsidRPr="00206CA1">
              <w:rPr>
                <w:b/>
                <w:szCs w:val="22"/>
              </w:rPr>
              <w:t>financial statements</w:t>
            </w:r>
          </w:p>
        </w:tc>
        <w:tc>
          <w:tcPr>
            <w:tcW w:w="180" w:type="dxa"/>
          </w:tcPr>
          <w:p w14:paraId="5557EEB1" w14:textId="77777777" w:rsidR="00A37853" w:rsidRPr="00206CA1" w:rsidRDefault="00A37853" w:rsidP="00A37853">
            <w:pPr>
              <w:spacing w:line="240" w:lineRule="atLeast"/>
              <w:jc w:val="center"/>
              <w:rPr>
                <w:b/>
                <w:szCs w:val="22"/>
              </w:rPr>
            </w:pPr>
          </w:p>
        </w:tc>
        <w:tc>
          <w:tcPr>
            <w:tcW w:w="2340" w:type="dxa"/>
            <w:gridSpan w:val="3"/>
            <w:hideMark/>
          </w:tcPr>
          <w:p w14:paraId="296CCE80" w14:textId="77777777" w:rsidR="00A37853" w:rsidRPr="00206CA1" w:rsidRDefault="00A37853" w:rsidP="00A37853">
            <w:pPr>
              <w:spacing w:line="240" w:lineRule="atLeast"/>
              <w:jc w:val="center"/>
              <w:rPr>
                <w:b/>
                <w:szCs w:val="22"/>
              </w:rPr>
            </w:pPr>
            <w:r w:rsidRPr="00206CA1">
              <w:rPr>
                <w:b/>
                <w:szCs w:val="22"/>
              </w:rPr>
              <w:t>financial statements</w:t>
            </w:r>
          </w:p>
        </w:tc>
      </w:tr>
      <w:tr w:rsidR="00F47527" w:rsidRPr="00206CA1" w14:paraId="6FC2252D" w14:textId="77777777" w:rsidTr="00BE7BBA">
        <w:trPr>
          <w:cantSplit/>
          <w:trHeight w:val="95"/>
          <w:tblHeader/>
        </w:trPr>
        <w:tc>
          <w:tcPr>
            <w:tcW w:w="4291" w:type="dxa"/>
          </w:tcPr>
          <w:p w14:paraId="3F2F124B" w14:textId="74AEF83B" w:rsidR="00F47527" w:rsidRPr="00206CA1" w:rsidRDefault="005C72D3" w:rsidP="00F47527">
            <w:pPr>
              <w:spacing w:line="240" w:lineRule="atLeast"/>
              <w:rPr>
                <w:b/>
                <w:bCs/>
                <w:i/>
                <w:iCs/>
                <w:szCs w:val="22"/>
              </w:rPr>
            </w:pPr>
            <w:r w:rsidRPr="00206CA1">
              <w:rPr>
                <w:b/>
                <w:bCs/>
                <w:i/>
                <w:iCs/>
                <w:szCs w:val="22"/>
              </w:rPr>
              <w:t>Trade and other current receivables</w:t>
            </w:r>
          </w:p>
        </w:tc>
        <w:tc>
          <w:tcPr>
            <w:tcW w:w="1071" w:type="dxa"/>
          </w:tcPr>
          <w:p w14:paraId="0BDD95A0" w14:textId="200A6187" w:rsidR="00F47527" w:rsidRPr="00206CA1" w:rsidRDefault="00F47527" w:rsidP="00F47527">
            <w:pPr>
              <w:spacing w:line="240" w:lineRule="atLeast"/>
              <w:jc w:val="center"/>
              <w:rPr>
                <w:bCs/>
                <w:szCs w:val="22"/>
              </w:rPr>
            </w:pPr>
            <w:r w:rsidRPr="00206CA1">
              <w:rPr>
                <w:bCs/>
                <w:szCs w:val="22"/>
              </w:rPr>
              <w:t>202</w:t>
            </w:r>
            <w:r w:rsidR="00E6610C">
              <w:rPr>
                <w:bCs/>
                <w:szCs w:val="22"/>
              </w:rPr>
              <w:t>4</w:t>
            </w:r>
          </w:p>
        </w:tc>
        <w:tc>
          <w:tcPr>
            <w:tcW w:w="189" w:type="dxa"/>
          </w:tcPr>
          <w:p w14:paraId="4EC1CE73" w14:textId="77777777" w:rsidR="00F47527" w:rsidRPr="00206CA1" w:rsidRDefault="00F47527" w:rsidP="00F47527">
            <w:pPr>
              <w:spacing w:line="240" w:lineRule="atLeast"/>
              <w:jc w:val="center"/>
              <w:rPr>
                <w:bCs/>
                <w:szCs w:val="22"/>
              </w:rPr>
            </w:pPr>
          </w:p>
        </w:tc>
        <w:tc>
          <w:tcPr>
            <w:tcW w:w="1080" w:type="dxa"/>
          </w:tcPr>
          <w:p w14:paraId="7C19FBDF" w14:textId="477FEA5F" w:rsidR="00F47527" w:rsidRPr="00206CA1" w:rsidRDefault="00F47527" w:rsidP="00F47527">
            <w:pPr>
              <w:spacing w:line="240" w:lineRule="atLeast"/>
              <w:jc w:val="center"/>
              <w:rPr>
                <w:bCs/>
                <w:szCs w:val="22"/>
              </w:rPr>
            </w:pPr>
            <w:r w:rsidRPr="00206CA1">
              <w:rPr>
                <w:bCs/>
                <w:szCs w:val="22"/>
              </w:rPr>
              <w:t>202</w:t>
            </w:r>
            <w:r w:rsidR="00E6610C">
              <w:rPr>
                <w:bCs/>
                <w:szCs w:val="22"/>
              </w:rPr>
              <w:t>3</w:t>
            </w:r>
          </w:p>
        </w:tc>
        <w:tc>
          <w:tcPr>
            <w:tcW w:w="180" w:type="dxa"/>
          </w:tcPr>
          <w:p w14:paraId="0BE0A203" w14:textId="77777777" w:rsidR="00F47527" w:rsidRPr="00206CA1" w:rsidRDefault="00F47527" w:rsidP="00F47527">
            <w:pPr>
              <w:spacing w:line="240" w:lineRule="atLeast"/>
              <w:jc w:val="center"/>
              <w:rPr>
                <w:bCs/>
                <w:szCs w:val="22"/>
              </w:rPr>
            </w:pPr>
          </w:p>
        </w:tc>
        <w:tc>
          <w:tcPr>
            <w:tcW w:w="1080" w:type="dxa"/>
          </w:tcPr>
          <w:p w14:paraId="43B3F447" w14:textId="32151903" w:rsidR="00F47527" w:rsidRPr="00206CA1" w:rsidRDefault="00F47527" w:rsidP="00F47527">
            <w:pPr>
              <w:spacing w:line="240" w:lineRule="atLeast"/>
              <w:jc w:val="center"/>
              <w:rPr>
                <w:bCs/>
                <w:szCs w:val="22"/>
              </w:rPr>
            </w:pPr>
            <w:r w:rsidRPr="00206CA1">
              <w:rPr>
                <w:bCs/>
                <w:szCs w:val="22"/>
              </w:rPr>
              <w:t>202</w:t>
            </w:r>
            <w:r w:rsidR="00E6610C">
              <w:rPr>
                <w:bCs/>
                <w:szCs w:val="22"/>
              </w:rPr>
              <w:t>4</w:t>
            </w:r>
          </w:p>
        </w:tc>
        <w:tc>
          <w:tcPr>
            <w:tcW w:w="180" w:type="dxa"/>
          </w:tcPr>
          <w:p w14:paraId="69AF218E" w14:textId="77777777" w:rsidR="00F47527" w:rsidRPr="00206CA1" w:rsidRDefault="00F47527" w:rsidP="00F47527">
            <w:pPr>
              <w:spacing w:line="240" w:lineRule="atLeast"/>
              <w:jc w:val="center"/>
              <w:rPr>
                <w:bCs/>
                <w:szCs w:val="22"/>
              </w:rPr>
            </w:pPr>
          </w:p>
        </w:tc>
        <w:tc>
          <w:tcPr>
            <w:tcW w:w="1080" w:type="dxa"/>
          </w:tcPr>
          <w:p w14:paraId="7EA735A6" w14:textId="758956AC" w:rsidR="00F47527" w:rsidRPr="00206CA1" w:rsidRDefault="00F47527" w:rsidP="00F47527">
            <w:pPr>
              <w:spacing w:line="240" w:lineRule="atLeast"/>
              <w:jc w:val="center"/>
              <w:rPr>
                <w:bCs/>
                <w:szCs w:val="22"/>
              </w:rPr>
            </w:pPr>
            <w:r w:rsidRPr="00206CA1">
              <w:rPr>
                <w:bCs/>
                <w:szCs w:val="22"/>
              </w:rPr>
              <w:t>202</w:t>
            </w:r>
            <w:r w:rsidR="00E6610C">
              <w:rPr>
                <w:bCs/>
                <w:szCs w:val="22"/>
              </w:rPr>
              <w:t>3</w:t>
            </w:r>
          </w:p>
        </w:tc>
      </w:tr>
      <w:tr w:rsidR="00B74592" w:rsidRPr="00206CA1" w14:paraId="06E9ACF3" w14:textId="77777777" w:rsidTr="00FE45BF">
        <w:trPr>
          <w:cantSplit/>
          <w:tblHeader/>
        </w:trPr>
        <w:tc>
          <w:tcPr>
            <w:tcW w:w="4291" w:type="dxa"/>
          </w:tcPr>
          <w:p w14:paraId="06192391" w14:textId="2F90F088" w:rsidR="00B74592" w:rsidRPr="00206CA1" w:rsidRDefault="00B74592" w:rsidP="00B74592">
            <w:pPr>
              <w:spacing w:line="240" w:lineRule="atLeast"/>
              <w:rPr>
                <w:b/>
                <w:bCs/>
                <w:i/>
                <w:iCs/>
                <w:szCs w:val="22"/>
              </w:rPr>
            </w:pPr>
          </w:p>
        </w:tc>
        <w:tc>
          <w:tcPr>
            <w:tcW w:w="4860" w:type="dxa"/>
            <w:gridSpan w:val="7"/>
            <w:vAlign w:val="bottom"/>
            <w:hideMark/>
          </w:tcPr>
          <w:p w14:paraId="0D761AAA" w14:textId="77777777" w:rsidR="00B74592" w:rsidRPr="00206CA1" w:rsidRDefault="00B74592" w:rsidP="00B74592">
            <w:pPr>
              <w:tabs>
                <w:tab w:val="left" w:pos="720"/>
                <w:tab w:val="decimal" w:pos="765"/>
              </w:tabs>
              <w:spacing w:line="240" w:lineRule="atLeast"/>
              <w:ind w:left="-79" w:right="-79"/>
              <w:jc w:val="center"/>
              <w:rPr>
                <w:szCs w:val="22"/>
              </w:rPr>
            </w:pPr>
            <w:r w:rsidRPr="00206CA1">
              <w:rPr>
                <w:i/>
                <w:iCs/>
                <w:szCs w:val="22"/>
              </w:rPr>
              <w:t>(in thousand Baht)</w:t>
            </w:r>
          </w:p>
        </w:tc>
      </w:tr>
      <w:tr w:rsidR="009A3A30" w:rsidRPr="00206CA1" w14:paraId="65118143" w14:textId="77777777">
        <w:trPr>
          <w:cantSplit/>
        </w:trPr>
        <w:tc>
          <w:tcPr>
            <w:tcW w:w="4291" w:type="dxa"/>
          </w:tcPr>
          <w:p w14:paraId="6648A389" w14:textId="6669675B" w:rsidR="009A3A30" w:rsidRPr="00206CA1" w:rsidRDefault="009A3A30" w:rsidP="009A3A30">
            <w:pPr>
              <w:spacing w:line="240" w:lineRule="atLeast"/>
              <w:rPr>
                <w:szCs w:val="22"/>
              </w:rPr>
            </w:pPr>
          </w:p>
        </w:tc>
        <w:tc>
          <w:tcPr>
            <w:tcW w:w="1071" w:type="dxa"/>
          </w:tcPr>
          <w:p w14:paraId="0BB69CCF" w14:textId="77777777" w:rsidR="009A3A30" w:rsidRPr="00206CA1" w:rsidRDefault="009A3A30" w:rsidP="009A3A30">
            <w:pPr>
              <w:jc w:val="right"/>
              <w:rPr>
                <w:szCs w:val="22"/>
              </w:rPr>
            </w:pPr>
          </w:p>
        </w:tc>
        <w:tc>
          <w:tcPr>
            <w:tcW w:w="189" w:type="dxa"/>
          </w:tcPr>
          <w:p w14:paraId="77AA6319" w14:textId="77777777" w:rsidR="009A3A30" w:rsidRPr="00206CA1" w:rsidRDefault="009A3A30" w:rsidP="009A3A30">
            <w:pPr>
              <w:jc w:val="right"/>
              <w:rPr>
                <w:b/>
                <w:bCs/>
                <w:szCs w:val="22"/>
              </w:rPr>
            </w:pPr>
          </w:p>
        </w:tc>
        <w:tc>
          <w:tcPr>
            <w:tcW w:w="1080" w:type="dxa"/>
          </w:tcPr>
          <w:p w14:paraId="5EA8B53C" w14:textId="77777777" w:rsidR="009A3A30" w:rsidRPr="00206CA1" w:rsidRDefault="009A3A30" w:rsidP="009A3A30">
            <w:pPr>
              <w:jc w:val="right"/>
            </w:pPr>
          </w:p>
        </w:tc>
        <w:tc>
          <w:tcPr>
            <w:tcW w:w="180" w:type="dxa"/>
          </w:tcPr>
          <w:p w14:paraId="093DA215" w14:textId="77777777" w:rsidR="009A3A30" w:rsidRPr="00206CA1" w:rsidRDefault="009A3A30" w:rsidP="009A3A30">
            <w:pPr>
              <w:jc w:val="right"/>
              <w:rPr>
                <w:szCs w:val="22"/>
              </w:rPr>
            </w:pPr>
          </w:p>
        </w:tc>
        <w:tc>
          <w:tcPr>
            <w:tcW w:w="1080" w:type="dxa"/>
          </w:tcPr>
          <w:p w14:paraId="1C7FA698" w14:textId="77777777" w:rsidR="009A3A30" w:rsidRPr="00206CA1" w:rsidRDefault="009A3A30" w:rsidP="009A3A30">
            <w:pPr>
              <w:jc w:val="right"/>
            </w:pPr>
          </w:p>
        </w:tc>
        <w:tc>
          <w:tcPr>
            <w:tcW w:w="180" w:type="dxa"/>
          </w:tcPr>
          <w:p w14:paraId="6826DA13" w14:textId="77777777" w:rsidR="009A3A30" w:rsidRPr="00206CA1" w:rsidRDefault="009A3A30" w:rsidP="009A3A30">
            <w:pPr>
              <w:jc w:val="right"/>
              <w:rPr>
                <w:szCs w:val="22"/>
              </w:rPr>
            </w:pPr>
          </w:p>
        </w:tc>
        <w:tc>
          <w:tcPr>
            <w:tcW w:w="1080" w:type="dxa"/>
          </w:tcPr>
          <w:p w14:paraId="35890855" w14:textId="77777777" w:rsidR="009A3A30" w:rsidRPr="00206CA1" w:rsidRDefault="009A3A30" w:rsidP="009A3A30">
            <w:pPr>
              <w:jc w:val="right"/>
              <w:rPr>
                <w:szCs w:val="22"/>
              </w:rPr>
            </w:pPr>
          </w:p>
        </w:tc>
      </w:tr>
      <w:tr w:rsidR="00E6610C" w:rsidRPr="00206CA1" w14:paraId="076FDFFA" w14:textId="77777777" w:rsidTr="00700786">
        <w:trPr>
          <w:cantSplit/>
        </w:trPr>
        <w:tc>
          <w:tcPr>
            <w:tcW w:w="4291" w:type="dxa"/>
            <w:vAlign w:val="bottom"/>
          </w:tcPr>
          <w:p w14:paraId="4D9C9ACD" w14:textId="77777777" w:rsidR="00E6610C" w:rsidRPr="00206CA1" w:rsidRDefault="00E6610C" w:rsidP="00E6610C">
            <w:pPr>
              <w:spacing w:line="240" w:lineRule="atLeast"/>
              <w:rPr>
                <w:szCs w:val="22"/>
              </w:rPr>
            </w:pPr>
            <w:r w:rsidRPr="00206CA1">
              <w:rPr>
                <w:szCs w:val="22"/>
              </w:rPr>
              <w:t>Subsidiaries</w:t>
            </w:r>
          </w:p>
        </w:tc>
        <w:tc>
          <w:tcPr>
            <w:tcW w:w="1071" w:type="dxa"/>
          </w:tcPr>
          <w:p w14:paraId="0BEB90FA" w14:textId="4991800C" w:rsidR="00E6610C" w:rsidRPr="00206CA1" w:rsidRDefault="00B467F1" w:rsidP="00E6610C">
            <w:pPr>
              <w:jc w:val="right"/>
              <w:rPr>
                <w:szCs w:val="22"/>
              </w:rPr>
            </w:pPr>
            <w:r>
              <w:rPr>
                <w:szCs w:val="22"/>
              </w:rPr>
              <w:t>-</w:t>
            </w:r>
          </w:p>
        </w:tc>
        <w:tc>
          <w:tcPr>
            <w:tcW w:w="189" w:type="dxa"/>
          </w:tcPr>
          <w:p w14:paraId="67258CE0" w14:textId="77777777" w:rsidR="00E6610C" w:rsidRPr="00206CA1" w:rsidRDefault="00E6610C" w:rsidP="00E6610C">
            <w:pPr>
              <w:jc w:val="right"/>
              <w:rPr>
                <w:b/>
                <w:bCs/>
                <w:szCs w:val="22"/>
              </w:rPr>
            </w:pPr>
          </w:p>
        </w:tc>
        <w:tc>
          <w:tcPr>
            <w:tcW w:w="1080" w:type="dxa"/>
          </w:tcPr>
          <w:p w14:paraId="269A6736" w14:textId="619F748C" w:rsidR="00E6610C" w:rsidRPr="00206CA1" w:rsidRDefault="00E6610C" w:rsidP="00E6610C">
            <w:pPr>
              <w:jc w:val="right"/>
              <w:rPr>
                <w:szCs w:val="22"/>
              </w:rPr>
            </w:pPr>
            <w:r w:rsidRPr="00206CA1">
              <w:t>-</w:t>
            </w:r>
          </w:p>
        </w:tc>
        <w:tc>
          <w:tcPr>
            <w:tcW w:w="180" w:type="dxa"/>
          </w:tcPr>
          <w:p w14:paraId="0C76436F" w14:textId="77777777" w:rsidR="00E6610C" w:rsidRPr="00206CA1" w:rsidRDefault="00E6610C" w:rsidP="00E6610C">
            <w:pPr>
              <w:jc w:val="right"/>
              <w:rPr>
                <w:szCs w:val="22"/>
              </w:rPr>
            </w:pPr>
          </w:p>
        </w:tc>
        <w:tc>
          <w:tcPr>
            <w:tcW w:w="1080" w:type="dxa"/>
          </w:tcPr>
          <w:p w14:paraId="3005B15F" w14:textId="064A48C0" w:rsidR="00E6610C" w:rsidRPr="00206CA1" w:rsidRDefault="000B1AE0" w:rsidP="00E6610C">
            <w:pPr>
              <w:jc w:val="right"/>
              <w:rPr>
                <w:szCs w:val="22"/>
              </w:rPr>
            </w:pPr>
            <w:r>
              <w:rPr>
                <w:szCs w:val="22"/>
              </w:rPr>
              <w:t>18</w:t>
            </w:r>
          </w:p>
        </w:tc>
        <w:tc>
          <w:tcPr>
            <w:tcW w:w="180" w:type="dxa"/>
          </w:tcPr>
          <w:p w14:paraId="65725E41" w14:textId="77777777" w:rsidR="00E6610C" w:rsidRPr="00206CA1" w:rsidRDefault="00E6610C" w:rsidP="00E6610C">
            <w:pPr>
              <w:jc w:val="right"/>
              <w:rPr>
                <w:szCs w:val="22"/>
              </w:rPr>
            </w:pPr>
          </w:p>
        </w:tc>
        <w:tc>
          <w:tcPr>
            <w:tcW w:w="1080" w:type="dxa"/>
          </w:tcPr>
          <w:p w14:paraId="6F96CE29" w14:textId="306FE9BB" w:rsidR="00E6610C" w:rsidRPr="00206CA1" w:rsidRDefault="00E6610C" w:rsidP="00E6610C">
            <w:pPr>
              <w:jc w:val="right"/>
              <w:rPr>
                <w:szCs w:val="22"/>
              </w:rPr>
            </w:pPr>
            <w:r w:rsidRPr="00206CA1">
              <w:t>39</w:t>
            </w:r>
          </w:p>
        </w:tc>
      </w:tr>
      <w:tr w:rsidR="00E6610C" w:rsidRPr="00206CA1" w14:paraId="2984FF80" w14:textId="77777777" w:rsidTr="00700786">
        <w:trPr>
          <w:cantSplit/>
        </w:trPr>
        <w:tc>
          <w:tcPr>
            <w:tcW w:w="4291" w:type="dxa"/>
            <w:vAlign w:val="bottom"/>
          </w:tcPr>
          <w:p w14:paraId="4E485D3C" w14:textId="6B572CA2" w:rsidR="00E6610C" w:rsidRPr="00206CA1" w:rsidRDefault="00E6610C" w:rsidP="00E6610C">
            <w:pPr>
              <w:spacing w:line="240" w:lineRule="atLeast"/>
              <w:rPr>
                <w:b/>
                <w:bCs/>
                <w:szCs w:val="22"/>
              </w:rPr>
            </w:pPr>
          </w:p>
        </w:tc>
        <w:tc>
          <w:tcPr>
            <w:tcW w:w="1071" w:type="dxa"/>
            <w:tcBorders>
              <w:top w:val="single" w:sz="4" w:space="0" w:color="auto"/>
            </w:tcBorders>
          </w:tcPr>
          <w:p w14:paraId="492D9552" w14:textId="6DEA2D17" w:rsidR="00E6610C" w:rsidRPr="004809BA" w:rsidRDefault="00B467F1" w:rsidP="00E6610C">
            <w:pPr>
              <w:jc w:val="right"/>
              <w:rPr>
                <w:b/>
                <w:bCs/>
                <w:szCs w:val="22"/>
              </w:rPr>
            </w:pPr>
            <w:r>
              <w:rPr>
                <w:b/>
                <w:bCs/>
                <w:szCs w:val="22"/>
              </w:rPr>
              <w:t>-</w:t>
            </w:r>
          </w:p>
        </w:tc>
        <w:tc>
          <w:tcPr>
            <w:tcW w:w="189" w:type="dxa"/>
          </w:tcPr>
          <w:p w14:paraId="74C65269" w14:textId="77777777" w:rsidR="00E6610C" w:rsidRPr="004809BA" w:rsidRDefault="00E6610C" w:rsidP="00E6610C">
            <w:pPr>
              <w:jc w:val="right"/>
              <w:rPr>
                <w:b/>
                <w:bCs/>
                <w:szCs w:val="22"/>
              </w:rPr>
            </w:pPr>
          </w:p>
        </w:tc>
        <w:tc>
          <w:tcPr>
            <w:tcW w:w="1080" w:type="dxa"/>
            <w:tcBorders>
              <w:top w:val="single" w:sz="4" w:space="0" w:color="auto"/>
            </w:tcBorders>
          </w:tcPr>
          <w:p w14:paraId="77548E5C" w14:textId="3205BC18" w:rsidR="00E6610C" w:rsidRPr="004809BA" w:rsidRDefault="00E6610C" w:rsidP="00E6610C">
            <w:pPr>
              <w:jc w:val="right"/>
              <w:rPr>
                <w:b/>
                <w:bCs/>
                <w:szCs w:val="22"/>
              </w:rPr>
            </w:pPr>
            <w:r w:rsidRPr="004809BA">
              <w:rPr>
                <w:b/>
                <w:bCs/>
              </w:rPr>
              <w:t>-</w:t>
            </w:r>
          </w:p>
        </w:tc>
        <w:tc>
          <w:tcPr>
            <w:tcW w:w="180" w:type="dxa"/>
          </w:tcPr>
          <w:p w14:paraId="01E66852" w14:textId="77777777" w:rsidR="00E6610C" w:rsidRPr="00206CA1" w:rsidRDefault="00E6610C" w:rsidP="00E6610C">
            <w:pPr>
              <w:jc w:val="right"/>
              <w:rPr>
                <w:b/>
                <w:bCs/>
                <w:szCs w:val="22"/>
              </w:rPr>
            </w:pPr>
          </w:p>
        </w:tc>
        <w:tc>
          <w:tcPr>
            <w:tcW w:w="1080" w:type="dxa"/>
            <w:tcBorders>
              <w:top w:val="single" w:sz="4" w:space="0" w:color="auto"/>
            </w:tcBorders>
          </w:tcPr>
          <w:p w14:paraId="7F3CBFDE" w14:textId="1E0D5CF9" w:rsidR="00E6610C" w:rsidRPr="00206CA1" w:rsidRDefault="000B1AE0" w:rsidP="00E6610C">
            <w:pPr>
              <w:jc w:val="right"/>
              <w:rPr>
                <w:b/>
                <w:bCs/>
                <w:szCs w:val="22"/>
              </w:rPr>
            </w:pPr>
            <w:r>
              <w:rPr>
                <w:b/>
                <w:bCs/>
                <w:szCs w:val="22"/>
              </w:rPr>
              <w:t>18</w:t>
            </w:r>
          </w:p>
        </w:tc>
        <w:tc>
          <w:tcPr>
            <w:tcW w:w="180" w:type="dxa"/>
          </w:tcPr>
          <w:p w14:paraId="58999CB0" w14:textId="77777777" w:rsidR="00E6610C" w:rsidRPr="00206CA1" w:rsidRDefault="00E6610C" w:rsidP="00E6610C">
            <w:pPr>
              <w:jc w:val="right"/>
              <w:rPr>
                <w:b/>
                <w:bCs/>
                <w:szCs w:val="22"/>
              </w:rPr>
            </w:pPr>
          </w:p>
        </w:tc>
        <w:tc>
          <w:tcPr>
            <w:tcW w:w="1080" w:type="dxa"/>
            <w:tcBorders>
              <w:top w:val="single" w:sz="4" w:space="0" w:color="auto"/>
            </w:tcBorders>
          </w:tcPr>
          <w:p w14:paraId="181CF238" w14:textId="03D8E175" w:rsidR="00E6610C" w:rsidRPr="00206CA1" w:rsidRDefault="00E6610C" w:rsidP="00E6610C">
            <w:pPr>
              <w:jc w:val="right"/>
              <w:rPr>
                <w:b/>
                <w:bCs/>
                <w:szCs w:val="22"/>
              </w:rPr>
            </w:pPr>
            <w:r w:rsidRPr="00206CA1">
              <w:rPr>
                <w:b/>
                <w:bCs/>
              </w:rPr>
              <w:t>39</w:t>
            </w:r>
          </w:p>
        </w:tc>
      </w:tr>
      <w:tr w:rsidR="00E6610C" w:rsidRPr="00206CA1" w14:paraId="7028A4E2" w14:textId="77777777" w:rsidTr="00700786">
        <w:trPr>
          <w:cantSplit/>
        </w:trPr>
        <w:tc>
          <w:tcPr>
            <w:tcW w:w="4291" w:type="dxa"/>
            <w:vAlign w:val="bottom"/>
          </w:tcPr>
          <w:p w14:paraId="0B0F77C8" w14:textId="1315FFA0" w:rsidR="00E6610C" w:rsidRPr="00206CA1" w:rsidRDefault="00E6610C" w:rsidP="00E6610C">
            <w:pPr>
              <w:spacing w:line="240" w:lineRule="atLeast"/>
              <w:rPr>
                <w:szCs w:val="22"/>
              </w:rPr>
            </w:pPr>
            <w:r w:rsidRPr="00206CA1">
              <w:rPr>
                <w:i/>
                <w:iCs/>
                <w:szCs w:val="22"/>
              </w:rPr>
              <w:t>Less</w:t>
            </w:r>
            <w:r w:rsidRPr="00206CA1">
              <w:rPr>
                <w:szCs w:val="22"/>
              </w:rPr>
              <w:t xml:space="preserve"> allowance for expected credit loss</w:t>
            </w:r>
          </w:p>
        </w:tc>
        <w:tc>
          <w:tcPr>
            <w:tcW w:w="1071" w:type="dxa"/>
            <w:tcBorders>
              <w:bottom w:val="single" w:sz="4" w:space="0" w:color="auto"/>
            </w:tcBorders>
          </w:tcPr>
          <w:p w14:paraId="6B72E196" w14:textId="4BD0B84D" w:rsidR="00E6610C" w:rsidRPr="00206CA1" w:rsidRDefault="00B467F1" w:rsidP="00E6610C">
            <w:pPr>
              <w:jc w:val="right"/>
              <w:rPr>
                <w:szCs w:val="22"/>
              </w:rPr>
            </w:pPr>
            <w:r>
              <w:rPr>
                <w:szCs w:val="22"/>
              </w:rPr>
              <w:t>-</w:t>
            </w:r>
          </w:p>
        </w:tc>
        <w:tc>
          <w:tcPr>
            <w:tcW w:w="189" w:type="dxa"/>
          </w:tcPr>
          <w:p w14:paraId="31451E98" w14:textId="77777777" w:rsidR="00E6610C" w:rsidRPr="00206CA1" w:rsidRDefault="00E6610C" w:rsidP="00E6610C">
            <w:pPr>
              <w:jc w:val="right"/>
              <w:rPr>
                <w:szCs w:val="22"/>
              </w:rPr>
            </w:pPr>
          </w:p>
        </w:tc>
        <w:tc>
          <w:tcPr>
            <w:tcW w:w="1080" w:type="dxa"/>
            <w:tcBorders>
              <w:bottom w:val="single" w:sz="4" w:space="0" w:color="auto"/>
            </w:tcBorders>
          </w:tcPr>
          <w:p w14:paraId="43B384A9" w14:textId="247FE637" w:rsidR="00E6610C" w:rsidRPr="00206CA1" w:rsidRDefault="00E6610C" w:rsidP="00E6610C">
            <w:pPr>
              <w:jc w:val="right"/>
              <w:rPr>
                <w:szCs w:val="22"/>
              </w:rPr>
            </w:pPr>
            <w:r w:rsidRPr="00206CA1">
              <w:rPr>
                <w:szCs w:val="22"/>
              </w:rPr>
              <w:t>-</w:t>
            </w:r>
          </w:p>
        </w:tc>
        <w:tc>
          <w:tcPr>
            <w:tcW w:w="180" w:type="dxa"/>
          </w:tcPr>
          <w:p w14:paraId="58F52042" w14:textId="77777777" w:rsidR="00E6610C" w:rsidRPr="00206CA1" w:rsidRDefault="00E6610C" w:rsidP="00E6610C">
            <w:pPr>
              <w:jc w:val="right"/>
              <w:rPr>
                <w:szCs w:val="22"/>
              </w:rPr>
            </w:pPr>
          </w:p>
        </w:tc>
        <w:tc>
          <w:tcPr>
            <w:tcW w:w="1080" w:type="dxa"/>
            <w:tcBorders>
              <w:bottom w:val="single" w:sz="4" w:space="0" w:color="auto"/>
            </w:tcBorders>
          </w:tcPr>
          <w:p w14:paraId="4EE36E26" w14:textId="593707A9" w:rsidR="00E6610C" w:rsidRPr="00206CA1" w:rsidRDefault="00D22C3F" w:rsidP="00E6610C">
            <w:pPr>
              <w:jc w:val="right"/>
              <w:rPr>
                <w:szCs w:val="22"/>
              </w:rPr>
            </w:pPr>
            <w:r>
              <w:rPr>
                <w:szCs w:val="22"/>
              </w:rPr>
              <w:t>-</w:t>
            </w:r>
          </w:p>
        </w:tc>
        <w:tc>
          <w:tcPr>
            <w:tcW w:w="180" w:type="dxa"/>
          </w:tcPr>
          <w:p w14:paraId="06059069" w14:textId="77777777" w:rsidR="00E6610C" w:rsidRPr="00206CA1" w:rsidRDefault="00E6610C" w:rsidP="00E6610C">
            <w:pPr>
              <w:jc w:val="right"/>
              <w:rPr>
                <w:szCs w:val="22"/>
              </w:rPr>
            </w:pPr>
          </w:p>
        </w:tc>
        <w:tc>
          <w:tcPr>
            <w:tcW w:w="1080" w:type="dxa"/>
            <w:tcBorders>
              <w:bottom w:val="single" w:sz="4" w:space="0" w:color="auto"/>
            </w:tcBorders>
          </w:tcPr>
          <w:p w14:paraId="1E81AF23" w14:textId="72CE9871" w:rsidR="00E6610C" w:rsidRPr="00206CA1" w:rsidRDefault="00E6610C" w:rsidP="00E6610C">
            <w:pPr>
              <w:jc w:val="right"/>
              <w:rPr>
                <w:szCs w:val="22"/>
              </w:rPr>
            </w:pPr>
            <w:r w:rsidRPr="00206CA1">
              <w:t>-</w:t>
            </w:r>
          </w:p>
        </w:tc>
      </w:tr>
      <w:tr w:rsidR="00E6610C" w:rsidRPr="00206CA1" w14:paraId="290841BE" w14:textId="77777777" w:rsidTr="00EE2D22">
        <w:trPr>
          <w:cantSplit/>
        </w:trPr>
        <w:tc>
          <w:tcPr>
            <w:tcW w:w="4291" w:type="dxa"/>
            <w:vAlign w:val="bottom"/>
          </w:tcPr>
          <w:p w14:paraId="148B7ACA" w14:textId="77777777" w:rsidR="00E6610C" w:rsidRPr="00206CA1" w:rsidRDefault="00E6610C" w:rsidP="00E6610C">
            <w:pPr>
              <w:spacing w:line="240" w:lineRule="atLeast"/>
              <w:rPr>
                <w:b/>
                <w:bCs/>
                <w:szCs w:val="22"/>
              </w:rPr>
            </w:pPr>
            <w:r w:rsidRPr="00206CA1">
              <w:rPr>
                <w:b/>
                <w:bCs/>
                <w:szCs w:val="22"/>
              </w:rPr>
              <w:t>Net</w:t>
            </w:r>
          </w:p>
        </w:tc>
        <w:tc>
          <w:tcPr>
            <w:tcW w:w="1071" w:type="dxa"/>
            <w:tcBorders>
              <w:top w:val="single" w:sz="4" w:space="0" w:color="auto"/>
              <w:bottom w:val="double" w:sz="4" w:space="0" w:color="auto"/>
            </w:tcBorders>
          </w:tcPr>
          <w:p w14:paraId="45F2441D" w14:textId="213B4003" w:rsidR="00E6610C" w:rsidRPr="004809BA" w:rsidRDefault="00B467F1" w:rsidP="00E6610C">
            <w:pPr>
              <w:jc w:val="right"/>
              <w:rPr>
                <w:b/>
                <w:bCs/>
                <w:szCs w:val="22"/>
              </w:rPr>
            </w:pPr>
            <w:r>
              <w:rPr>
                <w:b/>
                <w:bCs/>
                <w:szCs w:val="22"/>
              </w:rPr>
              <w:t>-</w:t>
            </w:r>
          </w:p>
        </w:tc>
        <w:tc>
          <w:tcPr>
            <w:tcW w:w="189" w:type="dxa"/>
          </w:tcPr>
          <w:p w14:paraId="7A2BF73B" w14:textId="77777777" w:rsidR="00E6610C" w:rsidRPr="004809BA" w:rsidRDefault="00E6610C" w:rsidP="00E6610C">
            <w:pPr>
              <w:jc w:val="right"/>
              <w:rPr>
                <w:b/>
                <w:bCs/>
                <w:szCs w:val="22"/>
              </w:rPr>
            </w:pPr>
          </w:p>
        </w:tc>
        <w:tc>
          <w:tcPr>
            <w:tcW w:w="1080" w:type="dxa"/>
            <w:tcBorders>
              <w:top w:val="single" w:sz="4" w:space="0" w:color="auto"/>
              <w:bottom w:val="double" w:sz="4" w:space="0" w:color="auto"/>
            </w:tcBorders>
          </w:tcPr>
          <w:p w14:paraId="03B88574" w14:textId="3D0FB94C" w:rsidR="00E6610C" w:rsidRPr="004809BA" w:rsidRDefault="00E6610C" w:rsidP="00E6610C">
            <w:pPr>
              <w:jc w:val="right"/>
              <w:rPr>
                <w:b/>
                <w:bCs/>
                <w:szCs w:val="22"/>
              </w:rPr>
            </w:pPr>
            <w:r w:rsidRPr="004809BA">
              <w:rPr>
                <w:b/>
                <w:bCs/>
                <w:szCs w:val="22"/>
              </w:rPr>
              <w:t>-</w:t>
            </w:r>
          </w:p>
        </w:tc>
        <w:tc>
          <w:tcPr>
            <w:tcW w:w="180" w:type="dxa"/>
          </w:tcPr>
          <w:p w14:paraId="58E45FB9" w14:textId="77777777" w:rsidR="00E6610C" w:rsidRPr="00206CA1" w:rsidRDefault="00E6610C" w:rsidP="00E6610C">
            <w:pPr>
              <w:jc w:val="right"/>
              <w:rPr>
                <w:b/>
                <w:bCs/>
                <w:szCs w:val="22"/>
              </w:rPr>
            </w:pPr>
          </w:p>
        </w:tc>
        <w:tc>
          <w:tcPr>
            <w:tcW w:w="1080" w:type="dxa"/>
            <w:tcBorders>
              <w:top w:val="single" w:sz="4" w:space="0" w:color="auto"/>
              <w:bottom w:val="double" w:sz="4" w:space="0" w:color="auto"/>
            </w:tcBorders>
          </w:tcPr>
          <w:p w14:paraId="4C3918F8" w14:textId="46342332" w:rsidR="00E6610C" w:rsidRPr="00206CA1" w:rsidRDefault="00D22C3F" w:rsidP="00E6610C">
            <w:pPr>
              <w:jc w:val="right"/>
              <w:rPr>
                <w:b/>
                <w:bCs/>
                <w:szCs w:val="22"/>
              </w:rPr>
            </w:pPr>
            <w:r>
              <w:rPr>
                <w:b/>
                <w:bCs/>
                <w:szCs w:val="22"/>
              </w:rPr>
              <w:t>18</w:t>
            </w:r>
          </w:p>
        </w:tc>
        <w:tc>
          <w:tcPr>
            <w:tcW w:w="180" w:type="dxa"/>
          </w:tcPr>
          <w:p w14:paraId="457FB6FD" w14:textId="77777777" w:rsidR="00E6610C" w:rsidRPr="00206CA1" w:rsidRDefault="00E6610C" w:rsidP="00E6610C">
            <w:pPr>
              <w:jc w:val="right"/>
              <w:rPr>
                <w:b/>
                <w:bCs/>
                <w:szCs w:val="22"/>
              </w:rPr>
            </w:pPr>
          </w:p>
        </w:tc>
        <w:tc>
          <w:tcPr>
            <w:tcW w:w="1080" w:type="dxa"/>
            <w:tcBorders>
              <w:top w:val="single" w:sz="4" w:space="0" w:color="auto"/>
              <w:bottom w:val="double" w:sz="4" w:space="0" w:color="auto"/>
            </w:tcBorders>
          </w:tcPr>
          <w:p w14:paraId="4F9BDA08" w14:textId="768D9500" w:rsidR="00E6610C" w:rsidRPr="00206CA1" w:rsidRDefault="00E6610C" w:rsidP="00E6610C">
            <w:pPr>
              <w:jc w:val="right"/>
              <w:rPr>
                <w:b/>
                <w:bCs/>
                <w:szCs w:val="22"/>
              </w:rPr>
            </w:pPr>
            <w:r w:rsidRPr="00206CA1">
              <w:rPr>
                <w:b/>
                <w:bCs/>
              </w:rPr>
              <w:t>39</w:t>
            </w:r>
          </w:p>
        </w:tc>
      </w:tr>
    </w:tbl>
    <w:p w14:paraId="102069EC" w14:textId="77777777" w:rsidR="00CD337F" w:rsidRPr="00206CA1" w:rsidRDefault="00CD337F" w:rsidP="003D5543">
      <w:pPr>
        <w:spacing w:line="240" w:lineRule="exact"/>
        <w:jc w:val="both"/>
        <w:rPr>
          <w:rFonts w:cstheme="minorBidi"/>
          <w:szCs w:val="28"/>
          <w:lang w:bidi="th-TH"/>
        </w:rPr>
      </w:pPr>
    </w:p>
    <w:tbl>
      <w:tblPr>
        <w:tblW w:w="9156" w:type="dxa"/>
        <w:tblInd w:w="464" w:type="dxa"/>
        <w:tblLayout w:type="fixed"/>
        <w:tblCellMar>
          <w:left w:w="14" w:type="dxa"/>
          <w:right w:w="14" w:type="dxa"/>
        </w:tblCellMar>
        <w:tblLook w:val="0020" w:firstRow="1" w:lastRow="0" w:firstColumn="0" w:lastColumn="0" w:noHBand="0" w:noVBand="0"/>
      </w:tblPr>
      <w:tblGrid>
        <w:gridCol w:w="1516"/>
        <w:gridCol w:w="1440"/>
        <w:gridCol w:w="1530"/>
        <w:gridCol w:w="990"/>
        <w:gridCol w:w="90"/>
        <w:gridCol w:w="990"/>
        <w:gridCol w:w="180"/>
        <w:gridCol w:w="1098"/>
        <w:gridCol w:w="162"/>
        <w:gridCol w:w="1160"/>
      </w:tblGrid>
      <w:tr w:rsidR="00B65FDD" w:rsidRPr="00206CA1" w14:paraId="532BF2A4" w14:textId="77777777" w:rsidTr="00E54F8A">
        <w:trPr>
          <w:cantSplit/>
          <w:tblHeader/>
        </w:trPr>
        <w:tc>
          <w:tcPr>
            <w:tcW w:w="1516" w:type="dxa"/>
          </w:tcPr>
          <w:p w14:paraId="4F31DE21" w14:textId="77777777" w:rsidR="00B65FDD" w:rsidRPr="00206CA1" w:rsidRDefault="00B65FDD" w:rsidP="007C6BA1">
            <w:pPr>
              <w:spacing w:line="240" w:lineRule="atLeast"/>
              <w:ind w:left="76"/>
              <w:rPr>
                <w:szCs w:val="22"/>
              </w:rPr>
            </w:pPr>
            <w:r w:rsidRPr="00206CA1">
              <w:rPr>
                <w:szCs w:val="22"/>
              </w:rPr>
              <w:br w:type="page"/>
            </w:r>
            <w:r w:rsidRPr="00206CA1">
              <w:rPr>
                <w:szCs w:val="22"/>
              </w:rPr>
              <w:br w:type="page"/>
            </w:r>
            <w:r w:rsidRPr="00206CA1">
              <w:rPr>
                <w:szCs w:val="22"/>
              </w:rPr>
              <w:br w:type="page"/>
            </w:r>
          </w:p>
        </w:tc>
        <w:tc>
          <w:tcPr>
            <w:tcW w:w="2970" w:type="dxa"/>
            <w:gridSpan w:val="2"/>
          </w:tcPr>
          <w:p w14:paraId="472375B9" w14:textId="77777777" w:rsidR="00B65FDD" w:rsidRPr="00206CA1" w:rsidRDefault="00B65FDD" w:rsidP="007C6BA1">
            <w:pPr>
              <w:spacing w:line="240" w:lineRule="atLeast"/>
              <w:ind w:left="76"/>
              <w:jc w:val="center"/>
              <w:rPr>
                <w:szCs w:val="22"/>
              </w:rPr>
            </w:pPr>
            <w:r w:rsidRPr="00206CA1">
              <w:rPr>
                <w:b/>
                <w:bCs/>
                <w:szCs w:val="22"/>
              </w:rPr>
              <w:t>Interest rate</w:t>
            </w:r>
          </w:p>
        </w:tc>
        <w:tc>
          <w:tcPr>
            <w:tcW w:w="4670" w:type="dxa"/>
            <w:gridSpan w:val="7"/>
          </w:tcPr>
          <w:p w14:paraId="36681CF7" w14:textId="77777777" w:rsidR="00B65FDD" w:rsidRPr="00206CA1" w:rsidRDefault="00B65FDD" w:rsidP="007C6BA1">
            <w:pPr>
              <w:spacing w:line="240" w:lineRule="atLeast"/>
              <w:jc w:val="center"/>
              <w:rPr>
                <w:b/>
                <w:szCs w:val="22"/>
              </w:rPr>
            </w:pPr>
            <w:r w:rsidRPr="00206CA1">
              <w:rPr>
                <w:b/>
                <w:szCs w:val="22"/>
              </w:rPr>
              <w:t>Separate financial statements</w:t>
            </w:r>
          </w:p>
        </w:tc>
      </w:tr>
      <w:tr w:rsidR="00B65FDD" w:rsidRPr="00206CA1" w14:paraId="5BA1385E" w14:textId="77777777" w:rsidTr="00E54F8A">
        <w:trPr>
          <w:cantSplit/>
          <w:tblHeader/>
        </w:trPr>
        <w:tc>
          <w:tcPr>
            <w:tcW w:w="1516" w:type="dxa"/>
          </w:tcPr>
          <w:p w14:paraId="58085F49" w14:textId="77777777" w:rsidR="00B65FDD" w:rsidRPr="00206CA1" w:rsidRDefault="00B65FDD" w:rsidP="007C6BA1">
            <w:pPr>
              <w:spacing w:line="240" w:lineRule="atLeast"/>
              <w:ind w:left="76"/>
              <w:rPr>
                <w:b/>
                <w:bCs/>
                <w:i/>
                <w:iCs/>
                <w:szCs w:val="22"/>
              </w:rPr>
            </w:pPr>
          </w:p>
        </w:tc>
        <w:tc>
          <w:tcPr>
            <w:tcW w:w="1440" w:type="dxa"/>
            <w:vAlign w:val="bottom"/>
          </w:tcPr>
          <w:p w14:paraId="543C47F6" w14:textId="77777777" w:rsidR="00B65FDD" w:rsidRPr="00206CA1" w:rsidRDefault="00215F1F" w:rsidP="007C6BA1">
            <w:pPr>
              <w:spacing w:line="240" w:lineRule="atLeast"/>
              <w:jc w:val="center"/>
              <w:rPr>
                <w:szCs w:val="22"/>
              </w:rPr>
            </w:pPr>
            <w:r w:rsidRPr="00206CA1">
              <w:rPr>
                <w:szCs w:val="22"/>
                <w:lang w:val="en-US"/>
              </w:rPr>
              <w:t>31</w:t>
            </w:r>
            <w:r w:rsidR="00B65FDD" w:rsidRPr="00206CA1">
              <w:rPr>
                <w:szCs w:val="22"/>
              </w:rPr>
              <w:t xml:space="preserve"> </w:t>
            </w:r>
          </w:p>
        </w:tc>
        <w:tc>
          <w:tcPr>
            <w:tcW w:w="1530" w:type="dxa"/>
            <w:vAlign w:val="bottom"/>
          </w:tcPr>
          <w:p w14:paraId="27A19D68" w14:textId="77777777" w:rsidR="00B65FDD" w:rsidRPr="00206CA1" w:rsidRDefault="00215F1F" w:rsidP="007C6BA1">
            <w:pPr>
              <w:spacing w:line="240" w:lineRule="atLeast"/>
              <w:ind w:left="-15" w:right="-15"/>
              <w:jc w:val="center"/>
              <w:rPr>
                <w:szCs w:val="22"/>
              </w:rPr>
            </w:pPr>
            <w:r w:rsidRPr="00206CA1">
              <w:rPr>
                <w:szCs w:val="22"/>
                <w:lang w:val="en-US"/>
              </w:rPr>
              <w:t>31</w:t>
            </w:r>
            <w:r w:rsidR="00D8343D" w:rsidRPr="00206CA1">
              <w:rPr>
                <w:szCs w:val="22"/>
              </w:rPr>
              <w:t xml:space="preserve"> </w:t>
            </w:r>
          </w:p>
        </w:tc>
        <w:tc>
          <w:tcPr>
            <w:tcW w:w="990" w:type="dxa"/>
            <w:vAlign w:val="bottom"/>
          </w:tcPr>
          <w:p w14:paraId="7E206DFA" w14:textId="77777777" w:rsidR="00B65FDD" w:rsidRPr="00206CA1" w:rsidRDefault="00215F1F" w:rsidP="007C6BA1">
            <w:pPr>
              <w:spacing w:line="240" w:lineRule="atLeast"/>
              <w:jc w:val="center"/>
              <w:rPr>
                <w:szCs w:val="22"/>
              </w:rPr>
            </w:pPr>
            <w:r w:rsidRPr="00206CA1">
              <w:rPr>
                <w:szCs w:val="22"/>
                <w:lang w:val="en-US"/>
              </w:rPr>
              <w:t>31</w:t>
            </w:r>
            <w:r w:rsidR="00B65FDD" w:rsidRPr="00206CA1">
              <w:rPr>
                <w:szCs w:val="22"/>
              </w:rPr>
              <w:t xml:space="preserve"> </w:t>
            </w:r>
          </w:p>
        </w:tc>
        <w:tc>
          <w:tcPr>
            <w:tcW w:w="90" w:type="dxa"/>
          </w:tcPr>
          <w:p w14:paraId="3D280FCC" w14:textId="77777777" w:rsidR="00B65FDD" w:rsidRPr="00206CA1" w:rsidRDefault="00B65FDD" w:rsidP="007C6BA1">
            <w:pPr>
              <w:spacing w:line="240" w:lineRule="atLeast"/>
              <w:jc w:val="center"/>
              <w:rPr>
                <w:bCs/>
                <w:szCs w:val="22"/>
              </w:rPr>
            </w:pPr>
          </w:p>
        </w:tc>
        <w:tc>
          <w:tcPr>
            <w:tcW w:w="990" w:type="dxa"/>
            <w:vAlign w:val="bottom"/>
          </w:tcPr>
          <w:p w14:paraId="44F2E83D" w14:textId="77777777" w:rsidR="00B65FDD" w:rsidRPr="00206CA1" w:rsidRDefault="00B65FDD" w:rsidP="007C6BA1">
            <w:pPr>
              <w:spacing w:line="240" w:lineRule="atLeast"/>
              <w:rPr>
                <w:szCs w:val="22"/>
              </w:rPr>
            </w:pPr>
          </w:p>
        </w:tc>
        <w:tc>
          <w:tcPr>
            <w:tcW w:w="180" w:type="dxa"/>
          </w:tcPr>
          <w:p w14:paraId="35C451EA" w14:textId="77777777" w:rsidR="00B65FDD" w:rsidRPr="00206CA1" w:rsidRDefault="00B65FDD" w:rsidP="007C6BA1">
            <w:pPr>
              <w:spacing w:line="240" w:lineRule="atLeast"/>
              <w:jc w:val="center"/>
              <w:rPr>
                <w:bCs/>
                <w:szCs w:val="22"/>
              </w:rPr>
            </w:pPr>
          </w:p>
        </w:tc>
        <w:tc>
          <w:tcPr>
            <w:tcW w:w="1098" w:type="dxa"/>
            <w:vAlign w:val="bottom"/>
          </w:tcPr>
          <w:p w14:paraId="47874B1C" w14:textId="77777777" w:rsidR="00B65FDD" w:rsidRPr="00206CA1" w:rsidRDefault="00B65FDD" w:rsidP="007C6BA1">
            <w:pPr>
              <w:tabs>
                <w:tab w:val="left" w:pos="720"/>
                <w:tab w:val="decimal" w:pos="765"/>
              </w:tabs>
              <w:spacing w:line="240" w:lineRule="atLeast"/>
              <w:ind w:right="-79"/>
              <w:rPr>
                <w:szCs w:val="22"/>
              </w:rPr>
            </w:pPr>
          </w:p>
        </w:tc>
        <w:tc>
          <w:tcPr>
            <w:tcW w:w="162" w:type="dxa"/>
          </w:tcPr>
          <w:p w14:paraId="2C59477E" w14:textId="77777777" w:rsidR="00B65FDD" w:rsidRPr="00206CA1" w:rsidRDefault="00B65FDD" w:rsidP="007C6BA1">
            <w:pPr>
              <w:spacing w:line="240" w:lineRule="atLeast"/>
              <w:jc w:val="center"/>
              <w:rPr>
                <w:bCs/>
                <w:szCs w:val="22"/>
              </w:rPr>
            </w:pPr>
          </w:p>
        </w:tc>
        <w:tc>
          <w:tcPr>
            <w:tcW w:w="1160" w:type="dxa"/>
            <w:vAlign w:val="bottom"/>
          </w:tcPr>
          <w:p w14:paraId="781869D6" w14:textId="77777777" w:rsidR="00B65FDD" w:rsidRPr="00206CA1" w:rsidRDefault="00215F1F" w:rsidP="007C6BA1">
            <w:pPr>
              <w:spacing w:line="240" w:lineRule="atLeast"/>
              <w:ind w:left="-15" w:right="-15"/>
              <w:jc w:val="center"/>
              <w:rPr>
                <w:szCs w:val="22"/>
              </w:rPr>
            </w:pPr>
            <w:r w:rsidRPr="00206CA1">
              <w:rPr>
                <w:szCs w:val="22"/>
                <w:lang w:val="en-US"/>
              </w:rPr>
              <w:t>31</w:t>
            </w:r>
          </w:p>
        </w:tc>
      </w:tr>
      <w:tr w:rsidR="00B65FDD" w:rsidRPr="00206CA1" w14:paraId="74891584" w14:textId="77777777" w:rsidTr="00E54F8A">
        <w:trPr>
          <w:cantSplit/>
          <w:tblHeader/>
        </w:trPr>
        <w:tc>
          <w:tcPr>
            <w:tcW w:w="1516" w:type="dxa"/>
          </w:tcPr>
          <w:p w14:paraId="52FC5147" w14:textId="77777777" w:rsidR="00B65FDD" w:rsidRPr="00206CA1" w:rsidRDefault="00B65FDD" w:rsidP="007C6BA1">
            <w:pPr>
              <w:spacing w:line="240" w:lineRule="atLeast"/>
              <w:ind w:left="76"/>
              <w:rPr>
                <w:b/>
                <w:bCs/>
                <w:i/>
                <w:iCs/>
                <w:szCs w:val="22"/>
              </w:rPr>
            </w:pPr>
          </w:p>
        </w:tc>
        <w:tc>
          <w:tcPr>
            <w:tcW w:w="1440" w:type="dxa"/>
            <w:vAlign w:val="bottom"/>
          </w:tcPr>
          <w:p w14:paraId="34C6F68C" w14:textId="77777777" w:rsidR="00B65FDD" w:rsidRPr="00206CA1" w:rsidRDefault="00B65FDD" w:rsidP="007C6BA1">
            <w:pPr>
              <w:spacing w:line="240" w:lineRule="atLeast"/>
              <w:jc w:val="center"/>
              <w:rPr>
                <w:szCs w:val="22"/>
              </w:rPr>
            </w:pPr>
            <w:r w:rsidRPr="00206CA1">
              <w:rPr>
                <w:szCs w:val="22"/>
              </w:rPr>
              <w:t>December</w:t>
            </w:r>
          </w:p>
        </w:tc>
        <w:tc>
          <w:tcPr>
            <w:tcW w:w="1530" w:type="dxa"/>
            <w:vAlign w:val="bottom"/>
          </w:tcPr>
          <w:p w14:paraId="4FED25F6" w14:textId="77777777" w:rsidR="00B65FDD" w:rsidRPr="00206CA1" w:rsidRDefault="00D8343D" w:rsidP="007C6BA1">
            <w:pPr>
              <w:spacing w:line="240" w:lineRule="atLeast"/>
              <w:ind w:left="-15" w:right="-15"/>
              <w:jc w:val="center"/>
              <w:rPr>
                <w:szCs w:val="22"/>
              </w:rPr>
            </w:pPr>
            <w:r w:rsidRPr="00206CA1">
              <w:rPr>
                <w:szCs w:val="22"/>
              </w:rPr>
              <w:t>December</w:t>
            </w:r>
          </w:p>
        </w:tc>
        <w:tc>
          <w:tcPr>
            <w:tcW w:w="990" w:type="dxa"/>
            <w:vAlign w:val="bottom"/>
          </w:tcPr>
          <w:p w14:paraId="57D624AF" w14:textId="77777777" w:rsidR="00B65FDD" w:rsidRPr="00206CA1" w:rsidRDefault="00B65FDD" w:rsidP="007C6BA1">
            <w:pPr>
              <w:spacing w:line="240" w:lineRule="atLeast"/>
              <w:jc w:val="center"/>
              <w:rPr>
                <w:szCs w:val="22"/>
              </w:rPr>
            </w:pPr>
            <w:r w:rsidRPr="00206CA1">
              <w:rPr>
                <w:szCs w:val="22"/>
              </w:rPr>
              <w:t>December</w:t>
            </w:r>
          </w:p>
        </w:tc>
        <w:tc>
          <w:tcPr>
            <w:tcW w:w="90" w:type="dxa"/>
          </w:tcPr>
          <w:p w14:paraId="4D4A3101" w14:textId="77777777" w:rsidR="00B65FDD" w:rsidRPr="00206CA1" w:rsidRDefault="00B65FDD" w:rsidP="007C6BA1">
            <w:pPr>
              <w:spacing w:line="240" w:lineRule="atLeast"/>
              <w:jc w:val="center"/>
              <w:rPr>
                <w:bCs/>
                <w:szCs w:val="22"/>
              </w:rPr>
            </w:pPr>
          </w:p>
        </w:tc>
        <w:tc>
          <w:tcPr>
            <w:tcW w:w="990" w:type="dxa"/>
            <w:vAlign w:val="bottom"/>
          </w:tcPr>
          <w:p w14:paraId="3246CEA1" w14:textId="77777777" w:rsidR="00B65FDD" w:rsidRPr="00206CA1" w:rsidRDefault="00B65FDD" w:rsidP="007C6BA1">
            <w:pPr>
              <w:spacing w:line="240" w:lineRule="atLeast"/>
              <w:jc w:val="center"/>
              <w:rPr>
                <w:szCs w:val="22"/>
              </w:rPr>
            </w:pPr>
          </w:p>
        </w:tc>
        <w:tc>
          <w:tcPr>
            <w:tcW w:w="180" w:type="dxa"/>
          </w:tcPr>
          <w:p w14:paraId="6171B31B" w14:textId="77777777" w:rsidR="00B65FDD" w:rsidRPr="00206CA1" w:rsidRDefault="00B65FDD" w:rsidP="007C6BA1">
            <w:pPr>
              <w:spacing w:line="240" w:lineRule="atLeast"/>
              <w:jc w:val="center"/>
              <w:rPr>
                <w:bCs/>
                <w:szCs w:val="22"/>
              </w:rPr>
            </w:pPr>
          </w:p>
        </w:tc>
        <w:tc>
          <w:tcPr>
            <w:tcW w:w="1098" w:type="dxa"/>
            <w:vAlign w:val="bottom"/>
          </w:tcPr>
          <w:p w14:paraId="61F0EA9F" w14:textId="77777777" w:rsidR="00B65FDD" w:rsidRPr="00206CA1" w:rsidRDefault="00B65FDD" w:rsidP="007C6BA1">
            <w:pPr>
              <w:tabs>
                <w:tab w:val="left" w:pos="720"/>
                <w:tab w:val="decimal" w:pos="765"/>
              </w:tabs>
              <w:spacing w:line="240" w:lineRule="atLeast"/>
              <w:ind w:left="-79" w:right="-79"/>
              <w:jc w:val="center"/>
              <w:rPr>
                <w:szCs w:val="22"/>
              </w:rPr>
            </w:pPr>
          </w:p>
        </w:tc>
        <w:tc>
          <w:tcPr>
            <w:tcW w:w="162" w:type="dxa"/>
          </w:tcPr>
          <w:p w14:paraId="7265D177" w14:textId="77777777" w:rsidR="00B65FDD" w:rsidRPr="00206CA1" w:rsidRDefault="00B65FDD" w:rsidP="007C6BA1">
            <w:pPr>
              <w:spacing w:line="240" w:lineRule="atLeast"/>
              <w:jc w:val="center"/>
              <w:rPr>
                <w:bCs/>
                <w:szCs w:val="22"/>
              </w:rPr>
            </w:pPr>
          </w:p>
        </w:tc>
        <w:tc>
          <w:tcPr>
            <w:tcW w:w="1160" w:type="dxa"/>
            <w:vAlign w:val="bottom"/>
          </w:tcPr>
          <w:p w14:paraId="4721BE29" w14:textId="77777777" w:rsidR="00B65FDD" w:rsidRPr="00206CA1" w:rsidRDefault="00D8343D" w:rsidP="007C6BA1">
            <w:pPr>
              <w:spacing w:line="240" w:lineRule="atLeast"/>
              <w:ind w:left="-15" w:right="-15"/>
              <w:jc w:val="center"/>
              <w:rPr>
                <w:szCs w:val="22"/>
              </w:rPr>
            </w:pPr>
            <w:r w:rsidRPr="00206CA1">
              <w:rPr>
                <w:szCs w:val="22"/>
              </w:rPr>
              <w:t>December</w:t>
            </w:r>
          </w:p>
        </w:tc>
      </w:tr>
      <w:tr w:rsidR="00B65FDD" w:rsidRPr="00206CA1" w14:paraId="2EA5768B" w14:textId="77777777" w:rsidTr="00E54F8A">
        <w:trPr>
          <w:cantSplit/>
          <w:tblHeader/>
        </w:trPr>
        <w:tc>
          <w:tcPr>
            <w:tcW w:w="1516" w:type="dxa"/>
          </w:tcPr>
          <w:p w14:paraId="4A0B5500" w14:textId="77777777" w:rsidR="00B65FDD" w:rsidRPr="00206CA1" w:rsidRDefault="00B65FDD" w:rsidP="007C6BA1">
            <w:pPr>
              <w:spacing w:line="240" w:lineRule="atLeast"/>
              <w:ind w:left="76"/>
              <w:rPr>
                <w:b/>
                <w:bCs/>
                <w:i/>
                <w:iCs/>
                <w:szCs w:val="22"/>
              </w:rPr>
            </w:pPr>
          </w:p>
        </w:tc>
        <w:tc>
          <w:tcPr>
            <w:tcW w:w="1440" w:type="dxa"/>
          </w:tcPr>
          <w:p w14:paraId="2FC8B825" w14:textId="57FCE05B" w:rsidR="00B65FDD" w:rsidRPr="00206CA1" w:rsidRDefault="00215F1F" w:rsidP="007C6BA1">
            <w:pPr>
              <w:spacing w:line="240" w:lineRule="atLeast"/>
              <w:jc w:val="center"/>
              <w:rPr>
                <w:bCs/>
                <w:szCs w:val="22"/>
              </w:rPr>
            </w:pPr>
            <w:r w:rsidRPr="00206CA1">
              <w:rPr>
                <w:bCs/>
                <w:szCs w:val="22"/>
                <w:lang w:val="en-US"/>
              </w:rPr>
              <w:t>20</w:t>
            </w:r>
            <w:r w:rsidR="00BE7BBA" w:rsidRPr="00206CA1">
              <w:rPr>
                <w:bCs/>
                <w:szCs w:val="22"/>
                <w:lang w:val="en-US"/>
              </w:rPr>
              <w:t>2</w:t>
            </w:r>
            <w:r w:rsidR="00E6610C">
              <w:rPr>
                <w:bCs/>
                <w:szCs w:val="22"/>
                <w:lang w:val="en-US"/>
              </w:rPr>
              <w:t>3</w:t>
            </w:r>
          </w:p>
        </w:tc>
        <w:tc>
          <w:tcPr>
            <w:tcW w:w="1530" w:type="dxa"/>
          </w:tcPr>
          <w:p w14:paraId="424D206F" w14:textId="19662903" w:rsidR="00B65FDD" w:rsidRPr="00206CA1" w:rsidRDefault="00215F1F" w:rsidP="007C6BA1">
            <w:pPr>
              <w:spacing w:line="240" w:lineRule="atLeast"/>
              <w:ind w:left="-15" w:right="-15"/>
              <w:jc w:val="center"/>
              <w:rPr>
                <w:bCs/>
                <w:szCs w:val="22"/>
              </w:rPr>
            </w:pPr>
            <w:r w:rsidRPr="00206CA1">
              <w:rPr>
                <w:bCs/>
                <w:szCs w:val="22"/>
                <w:lang w:val="en-US"/>
              </w:rPr>
              <w:t>202</w:t>
            </w:r>
            <w:r w:rsidR="00E6610C">
              <w:rPr>
                <w:bCs/>
                <w:szCs w:val="22"/>
                <w:lang w:val="en-US"/>
              </w:rPr>
              <w:t>4</w:t>
            </w:r>
          </w:p>
        </w:tc>
        <w:tc>
          <w:tcPr>
            <w:tcW w:w="990" w:type="dxa"/>
          </w:tcPr>
          <w:p w14:paraId="23E2169F" w14:textId="3C930355" w:rsidR="00B65FDD" w:rsidRPr="00206CA1" w:rsidRDefault="00215F1F" w:rsidP="007C6BA1">
            <w:pPr>
              <w:spacing w:line="240" w:lineRule="atLeast"/>
              <w:jc w:val="center"/>
              <w:rPr>
                <w:bCs/>
                <w:szCs w:val="22"/>
              </w:rPr>
            </w:pPr>
            <w:r w:rsidRPr="00206CA1">
              <w:rPr>
                <w:bCs/>
                <w:szCs w:val="22"/>
                <w:lang w:val="en-US"/>
              </w:rPr>
              <w:t>20</w:t>
            </w:r>
            <w:r w:rsidR="00BE7BBA" w:rsidRPr="00206CA1">
              <w:rPr>
                <w:bCs/>
                <w:szCs w:val="22"/>
                <w:lang w:val="en-US"/>
              </w:rPr>
              <w:t>2</w:t>
            </w:r>
            <w:r w:rsidR="00E6610C">
              <w:rPr>
                <w:bCs/>
                <w:szCs w:val="22"/>
                <w:lang w:val="en-US"/>
              </w:rPr>
              <w:t>3</w:t>
            </w:r>
          </w:p>
        </w:tc>
        <w:tc>
          <w:tcPr>
            <w:tcW w:w="90" w:type="dxa"/>
          </w:tcPr>
          <w:p w14:paraId="338A9280" w14:textId="77777777" w:rsidR="00B65FDD" w:rsidRPr="00206CA1" w:rsidRDefault="00B65FDD" w:rsidP="007C6BA1">
            <w:pPr>
              <w:spacing w:line="240" w:lineRule="atLeast"/>
              <w:jc w:val="center"/>
              <w:rPr>
                <w:bCs/>
                <w:szCs w:val="22"/>
              </w:rPr>
            </w:pPr>
          </w:p>
        </w:tc>
        <w:tc>
          <w:tcPr>
            <w:tcW w:w="990" w:type="dxa"/>
          </w:tcPr>
          <w:p w14:paraId="66230FF0" w14:textId="77777777" w:rsidR="00B65FDD" w:rsidRPr="00206CA1" w:rsidRDefault="00B65FDD" w:rsidP="007C6BA1">
            <w:pPr>
              <w:spacing w:line="240" w:lineRule="atLeast"/>
              <w:ind w:left="-15" w:right="-15"/>
              <w:jc w:val="center"/>
              <w:rPr>
                <w:bCs/>
                <w:szCs w:val="22"/>
              </w:rPr>
            </w:pPr>
            <w:r w:rsidRPr="00206CA1">
              <w:rPr>
                <w:bCs/>
                <w:szCs w:val="22"/>
              </w:rPr>
              <w:t>Increase</w:t>
            </w:r>
          </w:p>
        </w:tc>
        <w:tc>
          <w:tcPr>
            <w:tcW w:w="180" w:type="dxa"/>
          </w:tcPr>
          <w:p w14:paraId="6A27696A" w14:textId="77777777" w:rsidR="00B65FDD" w:rsidRPr="00206CA1" w:rsidRDefault="00B65FDD" w:rsidP="007C6BA1">
            <w:pPr>
              <w:spacing w:line="240" w:lineRule="atLeast"/>
              <w:jc w:val="center"/>
              <w:rPr>
                <w:bCs/>
                <w:szCs w:val="22"/>
              </w:rPr>
            </w:pPr>
          </w:p>
        </w:tc>
        <w:tc>
          <w:tcPr>
            <w:tcW w:w="1098" w:type="dxa"/>
          </w:tcPr>
          <w:p w14:paraId="0503F1AF" w14:textId="77777777" w:rsidR="00B65FDD" w:rsidRPr="00206CA1" w:rsidRDefault="00B65FDD" w:rsidP="007C6BA1">
            <w:pPr>
              <w:spacing w:line="240" w:lineRule="atLeast"/>
              <w:ind w:left="-15" w:right="-15"/>
              <w:jc w:val="center"/>
              <w:rPr>
                <w:bCs/>
                <w:szCs w:val="22"/>
              </w:rPr>
            </w:pPr>
            <w:r w:rsidRPr="00206CA1">
              <w:rPr>
                <w:bCs/>
                <w:szCs w:val="22"/>
              </w:rPr>
              <w:t>Decrease</w:t>
            </w:r>
          </w:p>
        </w:tc>
        <w:tc>
          <w:tcPr>
            <w:tcW w:w="162" w:type="dxa"/>
          </w:tcPr>
          <w:p w14:paraId="035B88D1" w14:textId="77777777" w:rsidR="00B65FDD" w:rsidRPr="00206CA1" w:rsidRDefault="00B65FDD" w:rsidP="007C6BA1">
            <w:pPr>
              <w:spacing w:line="240" w:lineRule="atLeast"/>
              <w:jc w:val="center"/>
              <w:rPr>
                <w:bCs/>
                <w:szCs w:val="22"/>
              </w:rPr>
            </w:pPr>
          </w:p>
        </w:tc>
        <w:tc>
          <w:tcPr>
            <w:tcW w:w="1160" w:type="dxa"/>
          </w:tcPr>
          <w:p w14:paraId="699C5CEA" w14:textId="15539DE8" w:rsidR="00B65FDD" w:rsidRPr="00206CA1" w:rsidRDefault="00215F1F" w:rsidP="007C6BA1">
            <w:pPr>
              <w:spacing w:line="240" w:lineRule="atLeast"/>
              <w:ind w:left="-79" w:right="-79"/>
              <w:jc w:val="center"/>
              <w:rPr>
                <w:bCs/>
                <w:szCs w:val="22"/>
              </w:rPr>
            </w:pPr>
            <w:r w:rsidRPr="00206CA1">
              <w:rPr>
                <w:bCs/>
                <w:szCs w:val="22"/>
                <w:lang w:val="en-US"/>
              </w:rPr>
              <w:t>202</w:t>
            </w:r>
            <w:r w:rsidR="00E6610C">
              <w:rPr>
                <w:bCs/>
                <w:szCs w:val="22"/>
                <w:lang w:val="en-US"/>
              </w:rPr>
              <w:t>4</w:t>
            </w:r>
          </w:p>
        </w:tc>
      </w:tr>
      <w:tr w:rsidR="00B65FDD" w:rsidRPr="00206CA1" w14:paraId="4EA561F1" w14:textId="77777777" w:rsidTr="00E54F8A">
        <w:trPr>
          <w:cantSplit/>
          <w:trHeight w:val="57"/>
          <w:tblHeader/>
        </w:trPr>
        <w:tc>
          <w:tcPr>
            <w:tcW w:w="1516" w:type="dxa"/>
          </w:tcPr>
          <w:p w14:paraId="1CC17DCD" w14:textId="77777777" w:rsidR="00B65FDD" w:rsidRPr="00206CA1" w:rsidRDefault="00B65FDD" w:rsidP="007C6BA1">
            <w:pPr>
              <w:spacing w:line="240" w:lineRule="atLeast"/>
              <w:ind w:left="76"/>
              <w:rPr>
                <w:b/>
                <w:bCs/>
                <w:i/>
                <w:iCs/>
                <w:szCs w:val="22"/>
              </w:rPr>
            </w:pPr>
          </w:p>
        </w:tc>
        <w:tc>
          <w:tcPr>
            <w:tcW w:w="2970" w:type="dxa"/>
            <w:gridSpan w:val="2"/>
          </w:tcPr>
          <w:p w14:paraId="4603EA01" w14:textId="77777777" w:rsidR="00B65FDD" w:rsidRPr="00206CA1" w:rsidRDefault="00B65FDD" w:rsidP="007C6BA1">
            <w:pPr>
              <w:spacing w:line="240" w:lineRule="atLeast"/>
              <w:jc w:val="center"/>
              <w:rPr>
                <w:bCs/>
                <w:szCs w:val="22"/>
              </w:rPr>
            </w:pPr>
            <w:r w:rsidRPr="00206CA1">
              <w:rPr>
                <w:i/>
                <w:iCs/>
                <w:szCs w:val="22"/>
              </w:rPr>
              <w:t>(% per annum)</w:t>
            </w:r>
          </w:p>
        </w:tc>
        <w:tc>
          <w:tcPr>
            <w:tcW w:w="4670" w:type="dxa"/>
            <w:gridSpan w:val="7"/>
          </w:tcPr>
          <w:p w14:paraId="1F34FB9C" w14:textId="77777777" w:rsidR="00B65FDD" w:rsidRPr="00206CA1" w:rsidRDefault="00B65FDD" w:rsidP="007C6BA1">
            <w:pPr>
              <w:spacing w:line="240" w:lineRule="atLeast"/>
              <w:jc w:val="center"/>
              <w:rPr>
                <w:bCs/>
                <w:szCs w:val="22"/>
              </w:rPr>
            </w:pPr>
            <w:r w:rsidRPr="00206CA1">
              <w:rPr>
                <w:i/>
                <w:iCs/>
                <w:szCs w:val="22"/>
              </w:rPr>
              <w:t>(in thousand Baht)</w:t>
            </w:r>
          </w:p>
        </w:tc>
      </w:tr>
      <w:tr w:rsidR="00B74592" w:rsidRPr="00637889" w14:paraId="52D1F0C7" w14:textId="77777777" w:rsidTr="00E54F8A">
        <w:tc>
          <w:tcPr>
            <w:tcW w:w="1516" w:type="dxa"/>
          </w:tcPr>
          <w:p w14:paraId="25A5CF81" w14:textId="77777777" w:rsidR="00B74592" w:rsidRPr="00206CA1" w:rsidRDefault="00B74592" w:rsidP="00B74592">
            <w:pPr>
              <w:tabs>
                <w:tab w:val="left" w:pos="149"/>
              </w:tabs>
              <w:spacing w:line="240" w:lineRule="atLeast"/>
              <w:ind w:left="76"/>
              <w:rPr>
                <w:b/>
                <w:bCs/>
                <w:i/>
                <w:iCs/>
                <w:szCs w:val="22"/>
              </w:rPr>
            </w:pPr>
            <w:r w:rsidRPr="00206CA1">
              <w:rPr>
                <w:b/>
                <w:bCs/>
                <w:i/>
                <w:iCs/>
                <w:szCs w:val="22"/>
              </w:rPr>
              <w:t>Long-term loans</w:t>
            </w:r>
          </w:p>
        </w:tc>
        <w:tc>
          <w:tcPr>
            <w:tcW w:w="1440" w:type="dxa"/>
          </w:tcPr>
          <w:p w14:paraId="65165A48" w14:textId="77777777" w:rsidR="00B74592" w:rsidRPr="00206CA1" w:rsidRDefault="00B74592" w:rsidP="00B74592">
            <w:pPr>
              <w:spacing w:line="240" w:lineRule="atLeast"/>
              <w:ind w:left="-107" w:right="-111"/>
              <w:jc w:val="center"/>
              <w:rPr>
                <w:szCs w:val="22"/>
              </w:rPr>
            </w:pPr>
          </w:p>
        </w:tc>
        <w:tc>
          <w:tcPr>
            <w:tcW w:w="1530" w:type="dxa"/>
          </w:tcPr>
          <w:p w14:paraId="259274DE" w14:textId="77777777" w:rsidR="00B74592" w:rsidRPr="00206CA1" w:rsidRDefault="00B74592" w:rsidP="00B74592">
            <w:pPr>
              <w:spacing w:line="240" w:lineRule="atLeast"/>
              <w:ind w:left="-107" w:right="-111"/>
              <w:jc w:val="center"/>
              <w:rPr>
                <w:szCs w:val="22"/>
              </w:rPr>
            </w:pPr>
          </w:p>
        </w:tc>
        <w:tc>
          <w:tcPr>
            <w:tcW w:w="990" w:type="dxa"/>
            <w:tcBorders>
              <w:left w:val="nil"/>
              <w:right w:val="nil"/>
            </w:tcBorders>
            <w:vAlign w:val="bottom"/>
          </w:tcPr>
          <w:p w14:paraId="7E9A3406" w14:textId="77777777" w:rsidR="00B74592" w:rsidRPr="00206CA1" w:rsidRDefault="00B74592" w:rsidP="00B74592">
            <w:pPr>
              <w:tabs>
                <w:tab w:val="decimal" w:pos="976"/>
              </w:tabs>
              <w:spacing w:line="240" w:lineRule="atLeast"/>
              <w:ind w:right="14"/>
              <w:rPr>
                <w:szCs w:val="22"/>
              </w:rPr>
            </w:pPr>
          </w:p>
        </w:tc>
        <w:tc>
          <w:tcPr>
            <w:tcW w:w="90" w:type="dxa"/>
            <w:vAlign w:val="bottom"/>
          </w:tcPr>
          <w:p w14:paraId="7CCAC00A" w14:textId="77777777" w:rsidR="00B74592" w:rsidRPr="00206CA1" w:rsidRDefault="00B74592" w:rsidP="00B74592">
            <w:pPr>
              <w:ind w:right="90"/>
              <w:jc w:val="right"/>
              <w:rPr>
                <w:szCs w:val="22"/>
              </w:rPr>
            </w:pPr>
          </w:p>
        </w:tc>
        <w:tc>
          <w:tcPr>
            <w:tcW w:w="990" w:type="dxa"/>
            <w:tcBorders>
              <w:left w:val="nil"/>
              <w:right w:val="nil"/>
            </w:tcBorders>
            <w:vAlign w:val="bottom"/>
          </w:tcPr>
          <w:p w14:paraId="09363533" w14:textId="77777777" w:rsidR="00B74592" w:rsidRPr="00206CA1" w:rsidRDefault="00B74592" w:rsidP="00B74592">
            <w:pPr>
              <w:tabs>
                <w:tab w:val="decimal" w:pos="976"/>
              </w:tabs>
              <w:spacing w:line="240" w:lineRule="atLeast"/>
              <w:ind w:right="14"/>
              <w:rPr>
                <w:szCs w:val="22"/>
              </w:rPr>
            </w:pPr>
          </w:p>
        </w:tc>
        <w:tc>
          <w:tcPr>
            <w:tcW w:w="180" w:type="dxa"/>
            <w:vAlign w:val="bottom"/>
          </w:tcPr>
          <w:p w14:paraId="7FA398DA" w14:textId="77777777" w:rsidR="00B74592" w:rsidRPr="00206CA1" w:rsidRDefault="00B74592" w:rsidP="00B74592">
            <w:pPr>
              <w:ind w:right="90"/>
              <w:jc w:val="right"/>
              <w:rPr>
                <w:szCs w:val="22"/>
              </w:rPr>
            </w:pPr>
          </w:p>
        </w:tc>
        <w:tc>
          <w:tcPr>
            <w:tcW w:w="1098" w:type="dxa"/>
            <w:tcBorders>
              <w:left w:val="nil"/>
              <w:right w:val="nil"/>
            </w:tcBorders>
            <w:vAlign w:val="bottom"/>
          </w:tcPr>
          <w:p w14:paraId="422BCD4B" w14:textId="77777777" w:rsidR="00B74592" w:rsidRPr="00206CA1" w:rsidRDefault="00B74592" w:rsidP="00B74592">
            <w:pPr>
              <w:spacing w:line="240" w:lineRule="atLeast"/>
              <w:ind w:left="-107" w:right="-378"/>
              <w:jc w:val="center"/>
              <w:rPr>
                <w:szCs w:val="22"/>
              </w:rPr>
            </w:pPr>
          </w:p>
        </w:tc>
        <w:tc>
          <w:tcPr>
            <w:tcW w:w="162" w:type="dxa"/>
            <w:vAlign w:val="bottom"/>
          </w:tcPr>
          <w:p w14:paraId="256F97E1" w14:textId="77777777" w:rsidR="00B74592" w:rsidRPr="00206CA1" w:rsidRDefault="00B74592" w:rsidP="00B74592">
            <w:pPr>
              <w:ind w:left="-107" w:right="-378"/>
              <w:jc w:val="center"/>
              <w:rPr>
                <w:szCs w:val="22"/>
              </w:rPr>
            </w:pPr>
          </w:p>
        </w:tc>
        <w:tc>
          <w:tcPr>
            <w:tcW w:w="1160" w:type="dxa"/>
            <w:tcBorders>
              <w:left w:val="nil"/>
              <w:right w:val="nil"/>
            </w:tcBorders>
            <w:vAlign w:val="bottom"/>
          </w:tcPr>
          <w:p w14:paraId="45226037" w14:textId="77777777" w:rsidR="00B74592" w:rsidRPr="00206CA1" w:rsidRDefault="00B74592" w:rsidP="00B74592">
            <w:pPr>
              <w:spacing w:line="240" w:lineRule="atLeast"/>
              <w:ind w:left="-107" w:right="128"/>
              <w:jc w:val="right"/>
              <w:rPr>
                <w:szCs w:val="22"/>
              </w:rPr>
            </w:pPr>
          </w:p>
        </w:tc>
      </w:tr>
      <w:tr w:rsidR="00F90A7B" w:rsidRPr="00206CA1" w14:paraId="41043DD5" w14:textId="77777777" w:rsidTr="00E54F8A">
        <w:tc>
          <w:tcPr>
            <w:tcW w:w="1516" w:type="dxa"/>
          </w:tcPr>
          <w:p w14:paraId="5B0ED11E" w14:textId="77777777" w:rsidR="00F90A7B" w:rsidRPr="00206CA1" w:rsidRDefault="00F90A7B" w:rsidP="00F90A7B">
            <w:pPr>
              <w:tabs>
                <w:tab w:val="left" w:pos="149"/>
              </w:tabs>
              <w:spacing w:line="240" w:lineRule="atLeast"/>
              <w:ind w:left="76"/>
              <w:rPr>
                <w:szCs w:val="22"/>
              </w:rPr>
            </w:pPr>
            <w:r w:rsidRPr="00206CA1">
              <w:rPr>
                <w:szCs w:val="22"/>
              </w:rPr>
              <w:t>Subsidiaries</w:t>
            </w:r>
          </w:p>
        </w:tc>
        <w:tc>
          <w:tcPr>
            <w:tcW w:w="1440" w:type="dxa"/>
          </w:tcPr>
          <w:p w14:paraId="61F3AFA4" w14:textId="6B691C28" w:rsidR="00F90A7B" w:rsidRPr="00D07229" w:rsidRDefault="005778AE" w:rsidP="00F90A7B">
            <w:pPr>
              <w:spacing w:line="240" w:lineRule="atLeast"/>
              <w:ind w:left="-107" w:right="-5"/>
              <w:jc w:val="center"/>
              <w:rPr>
                <w:rFonts w:ascii="Angsana New" w:hAnsi="Angsana New"/>
                <w:sz w:val="30"/>
                <w:szCs w:val="30"/>
                <w:lang w:val="en-US"/>
              </w:rPr>
            </w:pPr>
            <w:r w:rsidRPr="005778AE">
              <w:rPr>
                <w:rFonts w:ascii="Angsana New" w:hAnsi="Angsana New"/>
                <w:sz w:val="30"/>
                <w:szCs w:val="30"/>
                <w:lang w:val="en-US"/>
              </w:rPr>
              <w:t>FALLBACK3M</w:t>
            </w:r>
          </w:p>
        </w:tc>
        <w:tc>
          <w:tcPr>
            <w:tcW w:w="1530" w:type="dxa"/>
          </w:tcPr>
          <w:p w14:paraId="68EC0936" w14:textId="3E1290F3" w:rsidR="00F90A7B" w:rsidRPr="00206CA1" w:rsidRDefault="00FB319F" w:rsidP="00F90A7B">
            <w:pPr>
              <w:spacing w:line="240" w:lineRule="atLeast"/>
              <w:ind w:left="-107" w:right="-5"/>
              <w:jc w:val="center"/>
              <w:rPr>
                <w:szCs w:val="22"/>
              </w:rPr>
            </w:pPr>
            <w:r w:rsidRPr="00FB319F">
              <w:rPr>
                <w:rFonts w:ascii="Angsana New" w:hAnsi="Angsana New"/>
                <w:sz w:val="30"/>
                <w:szCs w:val="30"/>
                <w:lang w:val="en-US"/>
              </w:rPr>
              <w:t>FALLBACK3M</w:t>
            </w:r>
          </w:p>
        </w:tc>
        <w:tc>
          <w:tcPr>
            <w:tcW w:w="990" w:type="dxa"/>
            <w:tcBorders>
              <w:left w:val="nil"/>
              <w:right w:val="nil"/>
            </w:tcBorders>
            <w:vAlign w:val="bottom"/>
          </w:tcPr>
          <w:p w14:paraId="422A4D3C" w14:textId="669ADBB0" w:rsidR="00F90A7B" w:rsidRPr="005B3A42" w:rsidRDefault="00F90A7B" w:rsidP="00F90A7B">
            <w:pPr>
              <w:spacing w:line="240" w:lineRule="atLeast"/>
              <w:ind w:right="-100" w:firstLine="56"/>
              <w:jc w:val="center"/>
              <w:rPr>
                <w:szCs w:val="22"/>
              </w:rPr>
            </w:pPr>
          </w:p>
        </w:tc>
        <w:tc>
          <w:tcPr>
            <w:tcW w:w="90" w:type="dxa"/>
            <w:vAlign w:val="bottom"/>
          </w:tcPr>
          <w:p w14:paraId="6BE1D0DC" w14:textId="77777777" w:rsidR="00F90A7B" w:rsidRPr="00206CA1" w:rsidRDefault="00F90A7B" w:rsidP="00F90A7B">
            <w:pPr>
              <w:spacing w:line="240" w:lineRule="atLeast"/>
              <w:ind w:right="-100" w:firstLine="56"/>
              <w:jc w:val="center"/>
              <w:rPr>
                <w:szCs w:val="22"/>
              </w:rPr>
            </w:pPr>
          </w:p>
        </w:tc>
        <w:tc>
          <w:tcPr>
            <w:tcW w:w="990" w:type="dxa"/>
            <w:tcBorders>
              <w:left w:val="nil"/>
              <w:right w:val="nil"/>
            </w:tcBorders>
            <w:vAlign w:val="bottom"/>
          </w:tcPr>
          <w:p w14:paraId="6499F199" w14:textId="5DEAED31" w:rsidR="00F90A7B" w:rsidRPr="005B42F3" w:rsidRDefault="00F90A7B" w:rsidP="00F90A7B">
            <w:pPr>
              <w:tabs>
                <w:tab w:val="decimal" w:pos="0"/>
                <w:tab w:val="decimal" w:pos="76"/>
              </w:tabs>
              <w:spacing w:line="240" w:lineRule="atLeast"/>
              <w:ind w:right="145"/>
              <w:jc w:val="right"/>
              <w:rPr>
                <w:szCs w:val="22"/>
              </w:rPr>
            </w:pPr>
          </w:p>
        </w:tc>
        <w:tc>
          <w:tcPr>
            <w:tcW w:w="180" w:type="dxa"/>
            <w:vAlign w:val="bottom"/>
          </w:tcPr>
          <w:p w14:paraId="00D67744" w14:textId="77777777" w:rsidR="00F90A7B" w:rsidRPr="00F90A7B" w:rsidRDefault="00F90A7B" w:rsidP="00F90A7B">
            <w:pPr>
              <w:ind w:right="145"/>
              <w:jc w:val="right"/>
              <w:rPr>
                <w:szCs w:val="22"/>
                <w:highlight w:val="yellow"/>
              </w:rPr>
            </w:pPr>
          </w:p>
        </w:tc>
        <w:tc>
          <w:tcPr>
            <w:tcW w:w="1098" w:type="dxa"/>
            <w:tcBorders>
              <w:left w:val="nil"/>
              <w:right w:val="nil"/>
            </w:tcBorders>
            <w:vAlign w:val="bottom"/>
          </w:tcPr>
          <w:p w14:paraId="20EAE8D5" w14:textId="0C668A62" w:rsidR="00F90A7B" w:rsidRPr="005B42F3" w:rsidRDefault="00F90A7B" w:rsidP="00F90A7B">
            <w:pPr>
              <w:spacing w:line="240" w:lineRule="atLeast"/>
              <w:ind w:left="-107" w:right="90" w:hanging="181"/>
              <w:jc w:val="right"/>
              <w:rPr>
                <w:szCs w:val="22"/>
              </w:rPr>
            </w:pPr>
          </w:p>
        </w:tc>
        <w:tc>
          <w:tcPr>
            <w:tcW w:w="162" w:type="dxa"/>
            <w:vAlign w:val="bottom"/>
          </w:tcPr>
          <w:p w14:paraId="6EF2FB75" w14:textId="77777777" w:rsidR="00F90A7B" w:rsidRPr="00206CA1" w:rsidRDefault="00F90A7B" w:rsidP="00F90A7B">
            <w:pPr>
              <w:tabs>
                <w:tab w:val="left" w:pos="149"/>
              </w:tabs>
              <w:spacing w:line="240" w:lineRule="atLeast"/>
              <w:ind w:right="-100" w:firstLine="56"/>
              <w:jc w:val="center"/>
              <w:rPr>
                <w:szCs w:val="22"/>
              </w:rPr>
            </w:pPr>
          </w:p>
        </w:tc>
        <w:tc>
          <w:tcPr>
            <w:tcW w:w="1160" w:type="dxa"/>
            <w:tcBorders>
              <w:left w:val="nil"/>
              <w:right w:val="nil"/>
            </w:tcBorders>
            <w:vAlign w:val="bottom"/>
          </w:tcPr>
          <w:p w14:paraId="7AA5ADAA" w14:textId="32FCD8ED" w:rsidR="00F90A7B" w:rsidRPr="00206CA1" w:rsidRDefault="00F90A7B" w:rsidP="00F90A7B">
            <w:pPr>
              <w:spacing w:line="240" w:lineRule="atLeast"/>
              <w:ind w:left="-132" w:right="82" w:hanging="142"/>
              <w:jc w:val="right"/>
              <w:rPr>
                <w:szCs w:val="22"/>
              </w:rPr>
            </w:pPr>
          </w:p>
        </w:tc>
      </w:tr>
      <w:tr w:rsidR="00637889" w:rsidRPr="00206CA1" w14:paraId="0040F872" w14:textId="77777777">
        <w:tc>
          <w:tcPr>
            <w:tcW w:w="1516" w:type="dxa"/>
            <w:vAlign w:val="center"/>
          </w:tcPr>
          <w:p w14:paraId="5AC4DD95" w14:textId="77777777" w:rsidR="00637889" w:rsidRPr="00206CA1" w:rsidRDefault="00637889" w:rsidP="00637889">
            <w:pPr>
              <w:tabs>
                <w:tab w:val="left" w:pos="149"/>
              </w:tabs>
              <w:spacing w:line="240" w:lineRule="atLeast"/>
              <w:ind w:left="76"/>
              <w:rPr>
                <w:szCs w:val="22"/>
              </w:rPr>
            </w:pPr>
          </w:p>
        </w:tc>
        <w:tc>
          <w:tcPr>
            <w:tcW w:w="1440" w:type="dxa"/>
          </w:tcPr>
          <w:p w14:paraId="4D7588BA" w14:textId="7CE8A38A" w:rsidR="00637889" w:rsidRPr="00206CA1" w:rsidRDefault="00637889" w:rsidP="00637889">
            <w:pPr>
              <w:spacing w:line="240" w:lineRule="atLeast"/>
              <w:ind w:left="-107" w:right="-111"/>
              <w:jc w:val="center"/>
              <w:rPr>
                <w:szCs w:val="22"/>
              </w:rPr>
            </w:pPr>
            <w:r w:rsidRPr="00206CA1">
              <w:rPr>
                <w:szCs w:val="22"/>
              </w:rPr>
              <w:t>+</w:t>
            </w:r>
            <w:r w:rsidRPr="00206CA1">
              <w:rPr>
                <w:szCs w:val="22"/>
                <w:lang w:val="en-US"/>
              </w:rPr>
              <w:t>1</w:t>
            </w:r>
            <w:r w:rsidRPr="00206CA1">
              <w:rPr>
                <w:szCs w:val="22"/>
              </w:rPr>
              <w:t>.</w:t>
            </w:r>
            <w:r w:rsidRPr="00206CA1">
              <w:rPr>
                <w:szCs w:val="22"/>
                <w:lang w:val="en-US"/>
              </w:rPr>
              <w:t>55</w:t>
            </w:r>
          </w:p>
        </w:tc>
        <w:tc>
          <w:tcPr>
            <w:tcW w:w="1530" w:type="dxa"/>
          </w:tcPr>
          <w:p w14:paraId="310B1B1E" w14:textId="6B09FC76" w:rsidR="00637889" w:rsidRPr="00206CA1" w:rsidRDefault="00637889" w:rsidP="00637889">
            <w:pPr>
              <w:spacing w:line="240" w:lineRule="atLeast"/>
              <w:ind w:left="-107" w:right="-111"/>
              <w:jc w:val="center"/>
              <w:rPr>
                <w:szCs w:val="22"/>
              </w:rPr>
            </w:pPr>
            <w:r w:rsidRPr="00206CA1">
              <w:rPr>
                <w:szCs w:val="22"/>
              </w:rPr>
              <w:t>+</w:t>
            </w:r>
            <w:r w:rsidRPr="00206CA1">
              <w:rPr>
                <w:szCs w:val="22"/>
                <w:lang w:val="en-US"/>
              </w:rPr>
              <w:t>1</w:t>
            </w:r>
            <w:r w:rsidRPr="00206CA1">
              <w:rPr>
                <w:szCs w:val="22"/>
              </w:rPr>
              <w:t>.</w:t>
            </w:r>
            <w:r w:rsidRPr="00206CA1">
              <w:rPr>
                <w:szCs w:val="22"/>
                <w:lang w:val="en-US"/>
              </w:rPr>
              <w:t>55</w:t>
            </w:r>
          </w:p>
        </w:tc>
        <w:tc>
          <w:tcPr>
            <w:tcW w:w="990" w:type="dxa"/>
            <w:tcBorders>
              <w:left w:val="nil"/>
              <w:right w:val="nil"/>
            </w:tcBorders>
          </w:tcPr>
          <w:p w14:paraId="121C15AF" w14:textId="07DF18A9" w:rsidR="00637889" w:rsidRPr="005B3A42" w:rsidRDefault="00637889" w:rsidP="00637889">
            <w:pPr>
              <w:spacing w:line="240" w:lineRule="atLeast"/>
              <w:ind w:left="-107" w:right="90" w:hanging="181"/>
              <w:jc w:val="right"/>
              <w:rPr>
                <w:szCs w:val="22"/>
              </w:rPr>
            </w:pPr>
            <w:r w:rsidRPr="005B3A42">
              <w:rPr>
                <w:szCs w:val="22"/>
              </w:rPr>
              <w:t>19,621</w:t>
            </w:r>
          </w:p>
        </w:tc>
        <w:tc>
          <w:tcPr>
            <w:tcW w:w="90" w:type="dxa"/>
            <w:vAlign w:val="bottom"/>
          </w:tcPr>
          <w:p w14:paraId="5A788E80" w14:textId="77777777" w:rsidR="00637889" w:rsidRPr="00206CA1" w:rsidRDefault="00637889" w:rsidP="00637889">
            <w:pPr>
              <w:tabs>
                <w:tab w:val="decimal" w:pos="0"/>
                <w:tab w:val="decimal" w:pos="76"/>
              </w:tabs>
              <w:ind w:right="76"/>
              <w:jc w:val="right"/>
              <w:rPr>
                <w:szCs w:val="22"/>
              </w:rPr>
            </w:pPr>
          </w:p>
        </w:tc>
        <w:tc>
          <w:tcPr>
            <w:tcW w:w="990" w:type="dxa"/>
            <w:tcBorders>
              <w:left w:val="nil"/>
              <w:right w:val="nil"/>
            </w:tcBorders>
          </w:tcPr>
          <w:p w14:paraId="5DFF999E" w14:textId="5F63A59F" w:rsidR="00637889" w:rsidRPr="00F90A7B" w:rsidRDefault="00637889" w:rsidP="00637889">
            <w:pPr>
              <w:tabs>
                <w:tab w:val="decimal" w:pos="0"/>
                <w:tab w:val="decimal" w:pos="76"/>
              </w:tabs>
              <w:spacing w:line="240" w:lineRule="atLeast"/>
              <w:ind w:right="145"/>
              <w:jc w:val="right"/>
              <w:rPr>
                <w:szCs w:val="22"/>
              </w:rPr>
            </w:pPr>
            <w:r w:rsidRPr="00F90A7B">
              <w:rPr>
                <w:szCs w:val="22"/>
              </w:rPr>
              <w:t>-</w:t>
            </w:r>
          </w:p>
        </w:tc>
        <w:tc>
          <w:tcPr>
            <w:tcW w:w="180" w:type="dxa"/>
          </w:tcPr>
          <w:p w14:paraId="31B5296D" w14:textId="77777777" w:rsidR="00637889" w:rsidRPr="00206CA1" w:rsidRDefault="00637889" w:rsidP="00637889">
            <w:pPr>
              <w:ind w:right="90"/>
              <w:jc w:val="right"/>
              <w:rPr>
                <w:szCs w:val="22"/>
              </w:rPr>
            </w:pPr>
          </w:p>
        </w:tc>
        <w:tc>
          <w:tcPr>
            <w:tcW w:w="1098" w:type="dxa"/>
            <w:tcBorders>
              <w:left w:val="nil"/>
              <w:right w:val="nil"/>
            </w:tcBorders>
            <w:vAlign w:val="bottom"/>
          </w:tcPr>
          <w:p w14:paraId="0E030B13" w14:textId="2492B17E" w:rsidR="00637889" w:rsidRPr="00206CA1" w:rsidRDefault="00637889" w:rsidP="00637889">
            <w:pPr>
              <w:spacing w:line="240" w:lineRule="atLeast"/>
              <w:ind w:left="-107" w:right="90" w:hanging="181"/>
              <w:jc w:val="right"/>
              <w:rPr>
                <w:szCs w:val="22"/>
              </w:rPr>
            </w:pPr>
            <w:r w:rsidRPr="005B42F3">
              <w:rPr>
                <w:szCs w:val="22"/>
              </w:rPr>
              <w:t>(14,628)</w:t>
            </w:r>
          </w:p>
        </w:tc>
        <w:tc>
          <w:tcPr>
            <w:tcW w:w="162" w:type="dxa"/>
            <w:vAlign w:val="bottom"/>
          </w:tcPr>
          <w:p w14:paraId="25CC8E87" w14:textId="77777777" w:rsidR="00637889" w:rsidRPr="00206CA1" w:rsidRDefault="00637889" w:rsidP="00637889">
            <w:pPr>
              <w:ind w:left="-107" w:right="90"/>
              <w:jc w:val="center"/>
              <w:rPr>
                <w:szCs w:val="22"/>
              </w:rPr>
            </w:pPr>
          </w:p>
        </w:tc>
        <w:tc>
          <w:tcPr>
            <w:tcW w:w="1160" w:type="dxa"/>
            <w:tcBorders>
              <w:left w:val="nil"/>
              <w:right w:val="nil"/>
            </w:tcBorders>
          </w:tcPr>
          <w:p w14:paraId="3384947B" w14:textId="3E30B150" w:rsidR="00637889" w:rsidRPr="00206CA1" w:rsidRDefault="00637889" w:rsidP="00637889">
            <w:pPr>
              <w:spacing w:line="240" w:lineRule="atLeast"/>
              <w:ind w:left="-132" w:right="70" w:hanging="142"/>
              <w:jc w:val="right"/>
              <w:rPr>
                <w:szCs w:val="22"/>
              </w:rPr>
            </w:pPr>
            <w:r w:rsidRPr="00AB7673">
              <w:rPr>
                <w:szCs w:val="22"/>
              </w:rPr>
              <w:t>4,993</w:t>
            </w:r>
          </w:p>
        </w:tc>
      </w:tr>
      <w:tr w:rsidR="00637889" w:rsidRPr="00206CA1" w14:paraId="759E761E" w14:textId="77777777" w:rsidTr="00DE6BA7">
        <w:trPr>
          <w:trHeight w:val="80"/>
        </w:trPr>
        <w:tc>
          <w:tcPr>
            <w:tcW w:w="4486" w:type="dxa"/>
            <w:gridSpan w:val="3"/>
            <w:vAlign w:val="center"/>
          </w:tcPr>
          <w:p w14:paraId="6107C2B6" w14:textId="77777777" w:rsidR="00637889" w:rsidRPr="00206CA1" w:rsidRDefault="00637889" w:rsidP="00637889">
            <w:pPr>
              <w:spacing w:line="240" w:lineRule="atLeast"/>
              <w:ind w:left="76"/>
              <w:rPr>
                <w:szCs w:val="22"/>
              </w:rPr>
            </w:pPr>
            <w:r w:rsidRPr="00206CA1">
              <w:rPr>
                <w:i/>
                <w:iCs/>
                <w:szCs w:val="22"/>
              </w:rPr>
              <w:t>Less</w:t>
            </w:r>
            <w:r w:rsidRPr="00206CA1">
              <w:rPr>
                <w:szCs w:val="22"/>
              </w:rPr>
              <w:t xml:space="preserve"> current portion due within one year</w:t>
            </w:r>
          </w:p>
        </w:tc>
        <w:tc>
          <w:tcPr>
            <w:tcW w:w="990" w:type="dxa"/>
            <w:tcBorders>
              <w:left w:val="nil"/>
              <w:bottom w:val="single" w:sz="4" w:space="0" w:color="auto"/>
              <w:right w:val="nil"/>
            </w:tcBorders>
          </w:tcPr>
          <w:p w14:paraId="01C5A62C" w14:textId="6065D94D" w:rsidR="00637889" w:rsidRPr="00206CA1" w:rsidRDefault="00637889" w:rsidP="00637889">
            <w:pPr>
              <w:tabs>
                <w:tab w:val="decimal" w:pos="821"/>
              </w:tabs>
              <w:ind w:right="17"/>
              <w:jc w:val="right"/>
              <w:rPr>
                <w:bCs/>
                <w:szCs w:val="22"/>
              </w:rPr>
            </w:pPr>
            <w:r w:rsidRPr="00206CA1">
              <w:rPr>
                <w:szCs w:val="22"/>
              </w:rPr>
              <w:t>(14,628)</w:t>
            </w:r>
          </w:p>
        </w:tc>
        <w:tc>
          <w:tcPr>
            <w:tcW w:w="90" w:type="dxa"/>
            <w:vAlign w:val="bottom"/>
          </w:tcPr>
          <w:p w14:paraId="1684A899" w14:textId="77777777" w:rsidR="00637889" w:rsidRPr="00206CA1" w:rsidRDefault="00637889" w:rsidP="00637889">
            <w:pPr>
              <w:tabs>
                <w:tab w:val="decimal" w:pos="0"/>
                <w:tab w:val="decimal" w:pos="76"/>
              </w:tabs>
              <w:ind w:right="76"/>
              <w:jc w:val="right"/>
              <w:rPr>
                <w:szCs w:val="22"/>
              </w:rPr>
            </w:pPr>
          </w:p>
        </w:tc>
        <w:tc>
          <w:tcPr>
            <w:tcW w:w="990" w:type="dxa"/>
            <w:tcBorders>
              <w:left w:val="nil"/>
              <w:bottom w:val="single" w:sz="4" w:space="0" w:color="auto"/>
              <w:right w:val="nil"/>
            </w:tcBorders>
          </w:tcPr>
          <w:p w14:paraId="7A44BB6A" w14:textId="250B97AE" w:rsidR="00637889" w:rsidRPr="00206CA1" w:rsidRDefault="00831AE9" w:rsidP="00637889">
            <w:pPr>
              <w:tabs>
                <w:tab w:val="decimal" w:pos="0"/>
                <w:tab w:val="decimal" w:pos="76"/>
              </w:tabs>
              <w:spacing w:line="240" w:lineRule="atLeast"/>
              <w:ind w:right="145"/>
              <w:jc w:val="right"/>
              <w:rPr>
                <w:szCs w:val="22"/>
                <w:lang w:bidi="th-TH"/>
              </w:rPr>
            </w:pPr>
            <w:r>
              <w:rPr>
                <w:szCs w:val="22"/>
                <w:lang w:bidi="th-TH"/>
              </w:rPr>
              <w:t>-</w:t>
            </w:r>
          </w:p>
        </w:tc>
        <w:tc>
          <w:tcPr>
            <w:tcW w:w="180" w:type="dxa"/>
            <w:vAlign w:val="bottom"/>
          </w:tcPr>
          <w:p w14:paraId="39D6CD71" w14:textId="77777777" w:rsidR="00637889" w:rsidRPr="00206CA1" w:rsidRDefault="00637889" w:rsidP="00637889">
            <w:pPr>
              <w:ind w:right="90"/>
              <w:jc w:val="right"/>
              <w:rPr>
                <w:szCs w:val="22"/>
              </w:rPr>
            </w:pPr>
          </w:p>
        </w:tc>
        <w:tc>
          <w:tcPr>
            <w:tcW w:w="1098" w:type="dxa"/>
            <w:tcBorders>
              <w:left w:val="nil"/>
              <w:bottom w:val="single" w:sz="4" w:space="0" w:color="auto"/>
              <w:right w:val="nil"/>
            </w:tcBorders>
          </w:tcPr>
          <w:p w14:paraId="00942C51" w14:textId="39511F1B" w:rsidR="00637889" w:rsidRPr="00206CA1" w:rsidRDefault="00C92A7D" w:rsidP="00637889">
            <w:pPr>
              <w:spacing w:line="240" w:lineRule="atLeast"/>
              <w:ind w:left="-107" w:right="90" w:hanging="181"/>
              <w:jc w:val="right"/>
              <w:rPr>
                <w:rFonts w:cstheme="minorBidi"/>
                <w:bCs/>
                <w:szCs w:val="28"/>
                <w:lang w:val="en-US" w:bidi="th-TH"/>
              </w:rPr>
            </w:pPr>
            <w:r>
              <w:rPr>
                <w:rFonts w:cstheme="minorBidi"/>
                <w:bCs/>
                <w:szCs w:val="28"/>
                <w:lang w:val="en-US" w:bidi="th-TH"/>
              </w:rPr>
              <w:t>9</w:t>
            </w:r>
            <w:r w:rsidR="003208ED">
              <w:rPr>
                <w:rFonts w:cstheme="minorBidi"/>
                <w:bCs/>
                <w:szCs w:val="28"/>
                <w:lang w:val="en-US" w:bidi="th-TH"/>
              </w:rPr>
              <w:t>,635</w:t>
            </w:r>
          </w:p>
        </w:tc>
        <w:tc>
          <w:tcPr>
            <w:tcW w:w="162" w:type="dxa"/>
          </w:tcPr>
          <w:p w14:paraId="4F74BEBF" w14:textId="77777777" w:rsidR="00637889" w:rsidRPr="00206CA1" w:rsidRDefault="00637889" w:rsidP="00637889">
            <w:pPr>
              <w:tabs>
                <w:tab w:val="decimal" w:pos="1052"/>
              </w:tabs>
              <w:spacing w:line="240" w:lineRule="atLeast"/>
              <w:ind w:left="-107" w:right="-378"/>
              <w:jc w:val="center"/>
              <w:rPr>
                <w:szCs w:val="22"/>
              </w:rPr>
            </w:pPr>
          </w:p>
        </w:tc>
        <w:tc>
          <w:tcPr>
            <w:tcW w:w="1160" w:type="dxa"/>
            <w:tcBorders>
              <w:left w:val="nil"/>
              <w:bottom w:val="single" w:sz="4" w:space="0" w:color="auto"/>
              <w:right w:val="nil"/>
            </w:tcBorders>
          </w:tcPr>
          <w:p w14:paraId="4CC67C61" w14:textId="0C4CA276" w:rsidR="00637889" w:rsidRPr="00206CA1" w:rsidRDefault="00B412D7" w:rsidP="00637889">
            <w:pPr>
              <w:spacing w:line="240" w:lineRule="atLeast"/>
              <w:ind w:left="-132" w:hanging="142"/>
              <w:jc w:val="right"/>
              <w:rPr>
                <w:szCs w:val="22"/>
              </w:rPr>
            </w:pPr>
            <w:r w:rsidRPr="00B412D7">
              <w:rPr>
                <w:szCs w:val="22"/>
              </w:rPr>
              <w:t>(4,993)</w:t>
            </w:r>
          </w:p>
        </w:tc>
      </w:tr>
      <w:tr w:rsidR="00637889" w:rsidRPr="00206CA1" w14:paraId="61FF8621" w14:textId="77777777" w:rsidTr="00DE6BA7">
        <w:tc>
          <w:tcPr>
            <w:tcW w:w="4486" w:type="dxa"/>
            <w:gridSpan w:val="3"/>
            <w:vAlign w:val="center"/>
          </w:tcPr>
          <w:p w14:paraId="5B2657C8" w14:textId="77777777" w:rsidR="00637889" w:rsidRPr="00206CA1" w:rsidRDefault="00637889" w:rsidP="00637889">
            <w:pPr>
              <w:spacing w:line="240" w:lineRule="atLeast"/>
              <w:ind w:left="76"/>
              <w:rPr>
                <w:b/>
                <w:bCs/>
                <w:szCs w:val="22"/>
              </w:rPr>
            </w:pPr>
            <w:r w:rsidRPr="00206CA1">
              <w:rPr>
                <w:b/>
                <w:bCs/>
                <w:szCs w:val="22"/>
              </w:rPr>
              <w:t>Total long-term loans</w:t>
            </w:r>
          </w:p>
        </w:tc>
        <w:tc>
          <w:tcPr>
            <w:tcW w:w="990" w:type="dxa"/>
            <w:tcBorders>
              <w:top w:val="single" w:sz="4" w:space="0" w:color="auto"/>
              <w:left w:val="nil"/>
              <w:bottom w:val="double" w:sz="4" w:space="0" w:color="auto"/>
              <w:right w:val="nil"/>
            </w:tcBorders>
          </w:tcPr>
          <w:p w14:paraId="6902694C" w14:textId="651A9A18" w:rsidR="00637889" w:rsidRPr="00206CA1" w:rsidRDefault="00637889" w:rsidP="00637889">
            <w:pPr>
              <w:spacing w:line="240" w:lineRule="atLeast"/>
              <w:ind w:left="-107" w:right="90" w:hanging="181"/>
              <w:jc w:val="right"/>
              <w:rPr>
                <w:b/>
                <w:bCs/>
                <w:szCs w:val="22"/>
              </w:rPr>
            </w:pPr>
            <w:r w:rsidRPr="00206CA1">
              <w:rPr>
                <w:b/>
                <w:bCs/>
                <w:szCs w:val="22"/>
              </w:rPr>
              <w:t>4,993</w:t>
            </w:r>
          </w:p>
        </w:tc>
        <w:tc>
          <w:tcPr>
            <w:tcW w:w="90" w:type="dxa"/>
            <w:vAlign w:val="bottom"/>
          </w:tcPr>
          <w:p w14:paraId="1C8E7A0E" w14:textId="77777777" w:rsidR="00637889" w:rsidRPr="00206CA1" w:rsidRDefault="00637889" w:rsidP="00637889">
            <w:pPr>
              <w:tabs>
                <w:tab w:val="decimal" w:pos="0"/>
                <w:tab w:val="decimal" w:pos="76"/>
              </w:tabs>
              <w:ind w:right="76"/>
              <w:jc w:val="right"/>
              <w:rPr>
                <w:b/>
                <w:bCs/>
                <w:szCs w:val="22"/>
              </w:rPr>
            </w:pPr>
          </w:p>
        </w:tc>
        <w:tc>
          <w:tcPr>
            <w:tcW w:w="990" w:type="dxa"/>
            <w:tcBorders>
              <w:top w:val="single" w:sz="4" w:space="0" w:color="auto"/>
              <w:left w:val="nil"/>
              <w:bottom w:val="double" w:sz="4" w:space="0" w:color="auto"/>
              <w:right w:val="nil"/>
            </w:tcBorders>
            <w:vAlign w:val="bottom"/>
          </w:tcPr>
          <w:p w14:paraId="20ED1EB7" w14:textId="40FE3E56" w:rsidR="00637889" w:rsidRPr="00206CA1" w:rsidRDefault="00637889" w:rsidP="00637889">
            <w:pPr>
              <w:tabs>
                <w:tab w:val="decimal" w:pos="0"/>
                <w:tab w:val="decimal" w:pos="76"/>
              </w:tabs>
              <w:spacing w:line="240" w:lineRule="atLeast"/>
              <w:ind w:right="145"/>
              <w:jc w:val="right"/>
              <w:rPr>
                <w:szCs w:val="22"/>
                <w:lang w:bidi="th-TH"/>
              </w:rPr>
            </w:pPr>
            <w:r>
              <w:rPr>
                <w:szCs w:val="22"/>
                <w:lang w:bidi="th-TH"/>
              </w:rPr>
              <w:t>-</w:t>
            </w:r>
          </w:p>
        </w:tc>
        <w:tc>
          <w:tcPr>
            <w:tcW w:w="180" w:type="dxa"/>
            <w:vAlign w:val="bottom"/>
          </w:tcPr>
          <w:p w14:paraId="43C00BBA" w14:textId="77777777" w:rsidR="00637889" w:rsidRPr="00206CA1" w:rsidRDefault="00637889" w:rsidP="00637889">
            <w:pPr>
              <w:ind w:right="90"/>
              <w:jc w:val="right"/>
              <w:rPr>
                <w:b/>
                <w:bCs/>
                <w:szCs w:val="22"/>
              </w:rPr>
            </w:pPr>
          </w:p>
        </w:tc>
        <w:tc>
          <w:tcPr>
            <w:tcW w:w="1098" w:type="dxa"/>
            <w:tcBorders>
              <w:top w:val="single" w:sz="4" w:space="0" w:color="auto"/>
              <w:left w:val="nil"/>
              <w:bottom w:val="double" w:sz="4" w:space="0" w:color="auto"/>
              <w:right w:val="nil"/>
            </w:tcBorders>
          </w:tcPr>
          <w:p w14:paraId="398EAFB8" w14:textId="3CB80A55" w:rsidR="00637889" w:rsidRPr="00206CA1" w:rsidRDefault="00637889" w:rsidP="00637889">
            <w:pPr>
              <w:spacing w:line="240" w:lineRule="atLeast"/>
              <w:ind w:left="-107" w:right="90" w:hanging="181"/>
              <w:jc w:val="right"/>
              <w:rPr>
                <w:b/>
                <w:bCs/>
                <w:szCs w:val="22"/>
              </w:rPr>
            </w:pPr>
            <w:r w:rsidRPr="0069096D">
              <w:rPr>
                <w:b/>
                <w:bCs/>
                <w:szCs w:val="22"/>
              </w:rPr>
              <w:t>(4,993)</w:t>
            </w:r>
          </w:p>
        </w:tc>
        <w:tc>
          <w:tcPr>
            <w:tcW w:w="162" w:type="dxa"/>
          </w:tcPr>
          <w:p w14:paraId="31F7F4D2" w14:textId="77777777" w:rsidR="00637889" w:rsidRPr="00206CA1" w:rsidRDefault="00637889" w:rsidP="00637889">
            <w:pPr>
              <w:ind w:left="-107" w:right="-378"/>
              <w:jc w:val="center"/>
              <w:rPr>
                <w:szCs w:val="22"/>
              </w:rPr>
            </w:pPr>
          </w:p>
        </w:tc>
        <w:tc>
          <w:tcPr>
            <w:tcW w:w="1160" w:type="dxa"/>
            <w:tcBorders>
              <w:top w:val="single" w:sz="4" w:space="0" w:color="auto"/>
              <w:left w:val="nil"/>
              <w:bottom w:val="double" w:sz="4" w:space="0" w:color="auto"/>
              <w:right w:val="nil"/>
            </w:tcBorders>
          </w:tcPr>
          <w:p w14:paraId="1077E100" w14:textId="42E446C2" w:rsidR="00637889" w:rsidRPr="00206CA1" w:rsidRDefault="00637889" w:rsidP="00637889">
            <w:pPr>
              <w:spacing w:line="240" w:lineRule="atLeast"/>
              <w:ind w:left="-132" w:right="82" w:hanging="142"/>
              <w:jc w:val="right"/>
              <w:rPr>
                <w:b/>
                <w:bCs/>
                <w:szCs w:val="22"/>
              </w:rPr>
            </w:pPr>
            <w:r>
              <w:rPr>
                <w:b/>
                <w:bCs/>
                <w:szCs w:val="22"/>
              </w:rPr>
              <w:t>-</w:t>
            </w:r>
          </w:p>
        </w:tc>
      </w:tr>
    </w:tbl>
    <w:p w14:paraId="4D9E4E5D" w14:textId="77777777" w:rsidR="004B7CF0" w:rsidRPr="00206CA1" w:rsidRDefault="004B7CF0" w:rsidP="004B7CF0">
      <w:pPr>
        <w:autoSpaceDE w:val="0"/>
        <w:autoSpaceDN w:val="0"/>
        <w:spacing w:line="240" w:lineRule="atLeast"/>
        <w:ind w:firstLine="562"/>
        <w:rPr>
          <w:b/>
          <w:bCs/>
          <w:i/>
          <w:iCs/>
          <w:szCs w:val="22"/>
        </w:rPr>
      </w:pPr>
    </w:p>
    <w:p w14:paraId="140B4814" w14:textId="77777777" w:rsidR="008A277C" w:rsidRPr="00206CA1" w:rsidRDefault="008A277C" w:rsidP="00130925">
      <w:pPr>
        <w:spacing w:line="240" w:lineRule="atLeast"/>
        <w:ind w:right="-252"/>
        <w:jc w:val="thaiDistribute"/>
        <w:rPr>
          <w:sz w:val="10"/>
          <w:szCs w:val="10"/>
        </w:rPr>
      </w:pPr>
    </w:p>
    <w:tbl>
      <w:tblPr>
        <w:tblW w:w="9197" w:type="dxa"/>
        <w:tblInd w:w="426" w:type="dxa"/>
        <w:tblLayout w:type="fixed"/>
        <w:tblCellMar>
          <w:left w:w="79" w:type="dxa"/>
          <w:right w:w="79" w:type="dxa"/>
        </w:tblCellMar>
        <w:tblLook w:val="0000" w:firstRow="0" w:lastRow="0" w:firstColumn="0" w:lastColumn="0" w:noHBand="0" w:noVBand="0"/>
      </w:tblPr>
      <w:tblGrid>
        <w:gridCol w:w="4074"/>
        <w:gridCol w:w="1167"/>
        <w:gridCol w:w="180"/>
        <w:gridCol w:w="1083"/>
        <w:gridCol w:w="180"/>
        <w:gridCol w:w="1238"/>
        <w:gridCol w:w="182"/>
        <w:gridCol w:w="1093"/>
      </w:tblGrid>
      <w:tr w:rsidR="00E03E20" w:rsidRPr="00206CA1" w14:paraId="76BAAD2B" w14:textId="77777777" w:rsidTr="003E2409">
        <w:trPr>
          <w:cantSplit/>
          <w:tblHeader/>
        </w:trPr>
        <w:tc>
          <w:tcPr>
            <w:tcW w:w="4074" w:type="dxa"/>
          </w:tcPr>
          <w:p w14:paraId="259E75E3" w14:textId="77777777" w:rsidR="00B8570B" w:rsidRPr="00206CA1" w:rsidRDefault="00B8570B" w:rsidP="00E03E20">
            <w:pPr>
              <w:spacing w:line="240" w:lineRule="auto"/>
              <w:rPr>
                <w:b/>
                <w:bCs/>
                <w:i/>
                <w:iCs/>
                <w:szCs w:val="22"/>
              </w:rPr>
            </w:pPr>
          </w:p>
          <w:p w14:paraId="3B571292" w14:textId="5C90C638" w:rsidR="00E03E20" w:rsidRPr="00206CA1" w:rsidRDefault="00E03E20" w:rsidP="00E03E20">
            <w:pPr>
              <w:spacing w:line="240" w:lineRule="auto"/>
              <w:rPr>
                <w:b/>
                <w:bCs/>
                <w:i/>
                <w:iCs/>
                <w:szCs w:val="22"/>
              </w:rPr>
            </w:pPr>
            <w:r w:rsidRPr="00206CA1">
              <w:rPr>
                <w:b/>
                <w:bCs/>
                <w:i/>
                <w:iCs/>
                <w:szCs w:val="22"/>
              </w:rPr>
              <w:t>Expected credit losses</w:t>
            </w:r>
          </w:p>
        </w:tc>
        <w:tc>
          <w:tcPr>
            <w:tcW w:w="2430" w:type="dxa"/>
            <w:gridSpan w:val="3"/>
          </w:tcPr>
          <w:p w14:paraId="1670342C" w14:textId="77777777" w:rsidR="00E03E20" w:rsidRPr="00206CA1" w:rsidRDefault="00E03E20" w:rsidP="00E03E20">
            <w:pPr>
              <w:pStyle w:val="acctmergecolhdg"/>
              <w:spacing w:line="240" w:lineRule="auto"/>
              <w:rPr>
                <w:szCs w:val="22"/>
              </w:rPr>
            </w:pPr>
            <w:r w:rsidRPr="00206CA1">
              <w:rPr>
                <w:szCs w:val="22"/>
              </w:rPr>
              <w:t xml:space="preserve">Consolidated </w:t>
            </w:r>
          </w:p>
          <w:p w14:paraId="698E3A3F" w14:textId="77777777" w:rsidR="00E03E20" w:rsidRPr="00206CA1" w:rsidRDefault="00E03E20" w:rsidP="00E03E20">
            <w:pPr>
              <w:pStyle w:val="acctmergecolhdg"/>
              <w:spacing w:line="240" w:lineRule="auto"/>
              <w:rPr>
                <w:b w:val="0"/>
                <w:bCs/>
                <w:szCs w:val="22"/>
              </w:rPr>
            </w:pPr>
            <w:r w:rsidRPr="00206CA1">
              <w:rPr>
                <w:szCs w:val="22"/>
              </w:rPr>
              <w:t>financial statements</w:t>
            </w:r>
            <w:r w:rsidRPr="00206CA1">
              <w:rPr>
                <w:b w:val="0"/>
                <w:bCs/>
                <w:szCs w:val="22"/>
              </w:rPr>
              <w:t xml:space="preserve"> </w:t>
            </w:r>
          </w:p>
        </w:tc>
        <w:tc>
          <w:tcPr>
            <w:tcW w:w="180" w:type="dxa"/>
          </w:tcPr>
          <w:p w14:paraId="105D80EB" w14:textId="77777777" w:rsidR="00E03E20" w:rsidRPr="00206CA1" w:rsidRDefault="00E03E20" w:rsidP="00E03E20">
            <w:pPr>
              <w:pStyle w:val="acctmergecolhdg"/>
              <w:spacing w:line="240" w:lineRule="auto"/>
              <w:rPr>
                <w:b w:val="0"/>
                <w:bCs/>
                <w:szCs w:val="22"/>
              </w:rPr>
            </w:pPr>
          </w:p>
        </w:tc>
        <w:tc>
          <w:tcPr>
            <w:tcW w:w="2513" w:type="dxa"/>
            <w:gridSpan w:val="3"/>
          </w:tcPr>
          <w:p w14:paraId="6E277EC6" w14:textId="77777777" w:rsidR="00E03E20" w:rsidRPr="00206CA1" w:rsidRDefault="00E03E20" w:rsidP="00E03E20">
            <w:pPr>
              <w:pStyle w:val="acctmergecolhdg"/>
              <w:spacing w:line="240" w:lineRule="auto"/>
              <w:rPr>
                <w:szCs w:val="22"/>
              </w:rPr>
            </w:pPr>
            <w:r w:rsidRPr="00206CA1">
              <w:rPr>
                <w:szCs w:val="22"/>
              </w:rPr>
              <w:t xml:space="preserve">Separate </w:t>
            </w:r>
          </w:p>
          <w:p w14:paraId="7C37761A" w14:textId="77777777" w:rsidR="00E03E20" w:rsidRPr="00206CA1" w:rsidRDefault="00E03E20" w:rsidP="00E03E20">
            <w:pPr>
              <w:pStyle w:val="acctmergecolhdg"/>
              <w:spacing w:line="240" w:lineRule="auto"/>
              <w:rPr>
                <w:b w:val="0"/>
                <w:bCs/>
                <w:szCs w:val="22"/>
              </w:rPr>
            </w:pPr>
            <w:r w:rsidRPr="00206CA1">
              <w:rPr>
                <w:szCs w:val="22"/>
              </w:rPr>
              <w:t>financial statements</w:t>
            </w:r>
            <w:r w:rsidRPr="00206CA1">
              <w:rPr>
                <w:b w:val="0"/>
                <w:bCs/>
                <w:szCs w:val="22"/>
              </w:rPr>
              <w:t xml:space="preserve"> </w:t>
            </w:r>
          </w:p>
        </w:tc>
      </w:tr>
      <w:tr w:rsidR="00F47527" w:rsidRPr="00206CA1" w14:paraId="477063F7" w14:textId="77777777" w:rsidTr="003E2409">
        <w:trPr>
          <w:cantSplit/>
          <w:tblHeader/>
        </w:trPr>
        <w:tc>
          <w:tcPr>
            <w:tcW w:w="4074" w:type="dxa"/>
          </w:tcPr>
          <w:p w14:paraId="72922FD9" w14:textId="093A8EBE" w:rsidR="00F47527" w:rsidRPr="00206CA1" w:rsidRDefault="00F47527" w:rsidP="00F47527">
            <w:pPr>
              <w:spacing w:line="240" w:lineRule="auto"/>
              <w:ind w:firstLine="120"/>
              <w:rPr>
                <w:b/>
                <w:bCs/>
                <w:i/>
                <w:iCs/>
                <w:szCs w:val="22"/>
              </w:rPr>
            </w:pPr>
            <w:r w:rsidRPr="00206CA1">
              <w:rPr>
                <w:b/>
                <w:bCs/>
                <w:i/>
                <w:iCs/>
                <w:szCs w:val="22"/>
              </w:rPr>
              <w:t>for the year ended 31 December</w:t>
            </w:r>
          </w:p>
        </w:tc>
        <w:tc>
          <w:tcPr>
            <w:tcW w:w="1167" w:type="dxa"/>
          </w:tcPr>
          <w:p w14:paraId="6D4280F4" w14:textId="56DD4EF7" w:rsidR="00F47527" w:rsidRPr="00206CA1" w:rsidRDefault="00F47527" w:rsidP="00F47527">
            <w:pPr>
              <w:pStyle w:val="acctmergecolhdg"/>
              <w:spacing w:line="240" w:lineRule="auto"/>
              <w:rPr>
                <w:b w:val="0"/>
                <w:szCs w:val="22"/>
              </w:rPr>
            </w:pPr>
            <w:r w:rsidRPr="00206CA1">
              <w:rPr>
                <w:b w:val="0"/>
                <w:szCs w:val="22"/>
              </w:rPr>
              <w:t>202</w:t>
            </w:r>
            <w:r w:rsidR="00E6610C">
              <w:rPr>
                <w:b w:val="0"/>
                <w:szCs w:val="22"/>
              </w:rPr>
              <w:t>4</w:t>
            </w:r>
          </w:p>
        </w:tc>
        <w:tc>
          <w:tcPr>
            <w:tcW w:w="180" w:type="dxa"/>
          </w:tcPr>
          <w:p w14:paraId="2B5A0ADA" w14:textId="77777777" w:rsidR="00F47527" w:rsidRPr="00206CA1" w:rsidRDefault="00F47527" w:rsidP="00F47527">
            <w:pPr>
              <w:pStyle w:val="acctmergecolhdg"/>
              <w:spacing w:line="240" w:lineRule="auto"/>
              <w:rPr>
                <w:b w:val="0"/>
                <w:szCs w:val="22"/>
              </w:rPr>
            </w:pPr>
          </w:p>
        </w:tc>
        <w:tc>
          <w:tcPr>
            <w:tcW w:w="1083" w:type="dxa"/>
          </w:tcPr>
          <w:p w14:paraId="385F0A90" w14:textId="15E6A599" w:rsidR="00F47527" w:rsidRPr="00206CA1" w:rsidRDefault="00F47527" w:rsidP="00F47527">
            <w:pPr>
              <w:pStyle w:val="acctmergecolhdg"/>
              <w:spacing w:line="240" w:lineRule="auto"/>
              <w:rPr>
                <w:b w:val="0"/>
                <w:szCs w:val="22"/>
              </w:rPr>
            </w:pPr>
            <w:r w:rsidRPr="00206CA1">
              <w:rPr>
                <w:b w:val="0"/>
                <w:szCs w:val="22"/>
              </w:rPr>
              <w:t>202</w:t>
            </w:r>
            <w:r w:rsidR="00E6610C">
              <w:rPr>
                <w:b w:val="0"/>
                <w:szCs w:val="22"/>
              </w:rPr>
              <w:t>3</w:t>
            </w:r>
          </w:p>
        </w:tc>
        <w:tc>
          <w:tcPr>
            <w:tcW w:w="180" w:type="dxa"/>
          </w:tcPr>
          <w:p w14:paraId="31250716" w14:textId="77777777" w:rsidR="00F47527" w:rsidRPr="00206CA1" w:rsidRDefault="00F47527" w:rsidP="00F47527">
            <w:pPr>
              <w:pStyle w:val="acctmergecolhdg"/>
              <w:spacing w:line="240" w:lineRule="auto"/>
              <w:rPr>
                <w:b w:val="0"/>
                <w:bCs/>
                <w:szCs w:val="22"/>
              </w:rPr>
            </w:pPr>
          </w:p>
        </w:tc>
        <w:tc>
          <w:tcPr>
            <w:tcW w:w="1238" w:type="dxa"/>
          </w:tcPr>
          <w:p w14:paraId="748DA97C" w14:textId="46F3D91A" w:rsidR="00F47527" w:rsidRPr="00206CA1" w:rsidRDefault="00F47527" w:rsidP="00F47527">
            <w:pPr>
              <w:pStyle w:val="acctmergecolhdg"/>
              <w:spacing w:line="240" w:lineRule="auto"/>
              <w:rPr>
                <w:b w:val="0"/>
                <w:szCs w:val="22"/>
              </w:rPr>
            </w:pPr>
            <w:r w:rsidRPr="00206CA1">
              <w:rPr>
                <w:b w:val="0"/>
                <w:szCs w:val="22"/>
              </w:rPr>
              <w:t>202</w:t>
            </w:r>
            <w:r w:rsidR="00E6610C">
              <w:rPr>
                <w:b w:val="0"/>
                <w:szCs w:val="22"/>
              </w:rPr>
              <w:t>4</w:t>
            </w:r>
          </w:p>
        </w:tc>
        <w:tc>
          <w:tcPr>
            <w:tcW w:w="182" w:type="dxa"/>
          </w:tcPr>
          <w:p w14:paraId="79ABF9B9" w14:textId="77777777" w:rsidR="00F47527" w:rsidRPr="00206CA1" w:rsidRDefault="00F47527" w:rsidP="00F47527">
            <w:pPr>
              <w:pStyle w:val="acctmergecolhdg"/>
              <w:spacing w:line="240" w:lineRule="auto"/>
              <w:rPr>
                <w:b w:val="0"/>
                <w:szCs w:val="22"/>
              </w:rPr>
            </w:pPr>
          </w:p>
        </w:tc>
        <w:tc>
          <w:tcPr>
            <w:tcW w:w="1093" w:type="dxa"/>
          </w:tcPr>
          <w:p w14:paraId="55981BD3" w14:textId="0D8B24B7" w:rsidR="00F47527" w:rsidRPr="00206CA1" w:rsidRDefault="00F47527" w:rsidP="00F47527">
            <w:pPr>
              <w:pStyle w:val="acctmergecolhdg"/>
              <w:spacing w:line="240" w:lineRule="auto"/>
              <w:rPr>
                <w:b w:val="0"/>
                <w:szCs w:val="22"/>
              </w:rPr>
            </w:pPr>
            <w:r w:rsidRPr="00206CA1">
              <w:rPr>
                <w:b w:val="0"/>
                <w:szCs w:val="22"/>
              </w:rPr>
              <w:t>202</w:t>
            </w:r>
            <w:r w:rsidR="00E6610C">
              <w:rPr>
                <w:b w:val="0"/>
                <w:szCs w:val="22"/>
              </w:rPr>
              <w:t>3</w:t>
            </w:r>
          </w:p>
        </w:tc>
      </w:tr>
      <w:tr w:rsidR="00B74592" w:rsidRPr="00206CA1" w14:paraId="2D5A1E1D" w14:textId="77777777" w:rsidTr="003E2409">
        <w:trPr>
          <w:cantSplit/>
          <w:tblHeader/>
        </w:trPr>
        <w:tc>
          <w:tcPr>
            <w:tcW w:w="4074" w:type="dxa"/>
          </w:tcPr>
          <w:p w14:paraId="3DB7CD4D" w14:textId="77777777" w:rsidR="00B74592" w:rsidRPr="00206CA1" w:rsidRDefault="00B74592" w:rsidP="00B74592">
            <w:pPr>
              <w:spacing w:line="240" w:lineRule="auto"/>
              <w:rPr>
                <w:b/>
                <w:bCs/>
                <w:szCs w:val="22"/>
              </w:rPr>
            </w:pPr>
          </w:p>
        </w:tc>
        <w:tc>
          <w:tcPr>
            <w:tcW w:w="5123" w:type="dxa"/>
            <w:gridSpan w:val="7"/>
          </w:tcPr>
          <w:p w14:paraId="4F4BE341" w14:textId="77777777" w:rsidR="00B74592" w:rsidRPr="00206CA1" w:rsidRDefault="00B74592" w:rsidP="00B74592">
            <w:pPr>
              <w:pStyle w:val="acctfourfigures"/>
              <w:tabs>
                <w:tab w:val="clear" w:pos="765"/>
                <w:tab w:val="decimal" w:pos="911"/>
              </w:tabs>
              <w:spacing w:line="240" w:lineRule="auto"/>
              <w:ind w:right="11"/>
              <w:jc w:val="center"/>
              <w:rPr>
                <w:b/>
                <w:bCs/>
                <w:szCs w:val="22"/>
              </w:rPr>
            </w:pPr>
            <w:r w:rsidRPr="00206CA1">
              <w:rPr>
                <w:i/>
                <w:iCs/>
                <w:szCs w:val="22"/>
              </w:rPr>
              <w:t>(in thousand Baht)</w:t>
            </w:r>
          </w:p>
        </w:tc>
      </w:tr>
      <w:tr w:rsidR="00B74592" w:rsidRPr="00206CA1" w14:paraId="1036FB32" w14:textId="77777777" w:rsidTr="003E2409">
        <w:trPr>
          <w:cantSplit/>
        </w:trPr>
        <w:tc>
          <w:tcPr>
            <w:tcW w:w="4074" w:type="dxa"/>
          </w:tcPr>
          <w:p w14:paraId="24BDA6F1" w14:textId="1318A251" w:rsidR="00B74592" w:rsidRPr="00206CA1" w:rsidRDefault="00B74592" w:rsidP="00B74592">
            <w:pPr>
              <w:pStyle w:val="acctfourfigures"/>
              <w:tabs>
                <w:tab w:val="decimal" w:pos="581"/>
              </w:tabs>
              <w:spacing w:line="240" w:lineRule="auto"/>
              <w:ind w:left="141" w:right="-81" w:hanging="141"/>
              <w:rPr>
                <w:szCs w:val="22"/>
              </w:rPr>
            </w:pPr>
            <w:r w:rsidRPr="00206CA1">
              <w:rPr>
                <w:szCs w:val="22"/>
              </w:rPr>
              <w:t>Trade and other current receivables</w:t>
            </w:r>
          </w:p>
        </w:tc>
        <w:tc>
          <w:tcPr>
            <w:tcW w:w="1167" w:type="dxa"/>
          </w:tcPr>
          <w:p w14:paraId="1ABA4491" w14:textId="07FC362B" w:rsidR="00B74592" w:rsidRPr="00206CA1" w:rsidRDefault="002852E6" w:rsidP="00B74592">
            <w:pPr>
              <w:pStyle w:val="acctfourfigures"/>
              <w:tabs>
                <w:tab w:val="clear" w:pos="765"/>
                <w:tab w:val="decimal" w:pos="911"/>
              </w:tabs>
              <w:spacing w:line="240" w:lineRule="auto"/>
              <w:ind w:right="11"/>
              <w:rPr>
                <w:szCs w:val="22"/>
              </w:rPr>
            </w:pPr>
            <w:r>
              <w:rPr>
                <w:szCs w:val="22"/>
              </w:rPr>
              <w:t>-</w:t>
            </w:r>
          </w:p>
        </w:tc>
        <w:tc>
          <w:tcPr>
            <w:tcW w:w="180" w:type="dxa"/>
          </w:tcPr>
          <w:p w14:paraId="76E5406B" w14:textId="77777777" w:rsidR="00B74592" w:rsidRPr="00206CA1" w:rsidRDefault="00B74592" w:rsidP="00B74592">
            <w:pPr>
              <w:pStyle w:val="acctfourfigures"/>
              <w:tabs>
                <w:tab w:val="clear" w:pos="765"/>
              </w:tabs>
              <w:spacing w:line="240" w:lineRule="auto"/>
              <w:rPr>
                <w:szCs w:val="22"/>
              </w:rPr>
            </w:pPr>
          </w:p>
        </w:tc>
        <w:tc>
          <w:tcPr>
            <w:tcW w:w="1083" w:type="dxa"/>
          </w:tcPr>
          <w:p w14:paraId="53E54F97" w14:textId="785CA864" w:rsidR="00B74592" w:rsidRPr="00206CA1" w:rsidRDefault="00B74592" w:rsidP="00B74592">
            <w:pPr>
              <w:pStyle w:val="acctfourfigures"/>
              <w:tabs>
                <w:tab w:val="clear" w:pos="765"/>
                <w:tab w:val="decimal" w:pos="821"/>
              </w:tabs>
              <w:spacing w:line="240" w:lineRule="auto"/>
              <w:ind w:right="11"/>
              <w:rPr>
                <w:szCs w:val="22"/>
              </w:rPr>
            </w:pPr>
            <w:r w:rsidRPr="00206CA1">
              <w:rPr>
                <w:szCs w:val="22"/>
              </w:rPr>
              <w:t>-</w:t>
            </w:r>
          </w:p>
        </w:tc>
        <w:tc>
          <w:tcPr>
            <w:tcW w:w="180" w:type="dxa"/>
          </w:tcPr>
          <w:p w14:paraId="1F2B447A" w14:textId="77777777" w:rsidR="00B74592" w:rsidRPr="00206CA1" w:rsidRDefault="00B74592" w:rsidP="00B74592">
            <w:pPr>
              <w:pStyle w:val="acctfourfigures"/>
              <w:tabs>
                <w:tab w:val="clear" w:pos="765"/>
              </w:tabs>
              <w:spacing w:line="240" w:lineRule="auto"/>
              <w:rPr>
                <w:szCs w:val="22"/>
              </w:rPr>
            </w:pPr>
          </w:p>
        </w:tc>
        <w:tc>
          <w:tcPr>
            <w:tcW w:w="1238" w:type="dxa"/>
          </w:tcPr>
          <w:p w14:paraId="59EEB005" w14:textId="71B6B1DC" w:rsidR="00B74592" w:rsidRPr="00206CA1" w:rsidRDefault="002852E6" w:rsidP="00B74592">
            <w:pPr>
              <w:pStyle w:val="acctfourfigures"/>
              <w:tabs>
                <w:tab w:val="clear" w:pos="765"/>
                <w:tab w:val="decimal" w:pos="1012"/>
              </w:tabs>
              <w:spacing w:line="240" w:lineRule="auto"/>
              <w:ind w:right="11"/>
              <w:rPr>
                <w:szCs w:val="22"/>
              </w:rPr>
            </w:pPr>
            <w:r>
              <w:rPr>
                <w:szCs w:val="22"/>
              </w:rPr>
              <w:t>-</w:t>
            </w:r>
          </w:p>
        </w:tc>
        <w:tc>
          <w:tcPr>
            <w:tcW w:w="182" w:type="dxa"/>
          </w:tcPr>
          <w:p w14:paraId="34E39665" w14:textId="77777777" w:rsidR="00B74592" w:rsidRPr="00206CA1" w:rsidRDefault="00B74592" w:rsidP="00B74592">
            <w:pPr>
              <w:pStyle w:val="acctfourfigures"/>
              <w:tabs>
                <w:tab w:val="clear" w:pos="765"/>
              </w:tabs>
              <w:spacing w:line="240" w:lineRule="auto"/>
              <w:rPr>
                <w:szCs w:val="22"/>
              </w:rPr>
            </w:pPr>
          </w:p>
        </w:tc>
        <w:tc>
          <w:tcPr>
            <w:tcW w:w="1093" w:type="dxa"/>
          </w:tcPr>
          <w:p w14:paraId="1A0D6DB8" w14:textId="6195E8EC" w:rsidR="00B74592" w:rsidRPr="00206CA1" w:rsidRDefault="00B74592" w:rsidP="00B74592">
            <w:pPr>
              <w:pStyle w:val="acctfourfigures"/>
              <w:tabs>
                <w:tab w:val="clear" w:pos="765"/>
                <w:tab w:val="decimal" w:pos="911"/>
              </w:tabs>
              <w:spacing w:line="240" w:lineRule="auto"/>
              <w:ind w:right="11"/>
              <w:rPr>
                <w:szCs w:val="22"/>
              </w:rPr>
            </w:pPr>
            <w:r w:rsidRPr="00206CA1">
              <w:rPr>
                <w:szCs w:val="22"/>
              </w:rPr>
              <w:t>-</w:t>
            </w:r>
          </w:p>
        </w:tc>
      </w:tr>
      <w:tr w:rsidR="00B74592" w:rsidRPr="00206CA1" w14:paraId="4DBE0927" w14:textId="77777777" w:rsidTr="003E2409">
        <w:trPr>
          <w:cantSplit/>
        </w:trPr>
        <w:tc>
          <w:tcPr>
            <w:tcW w:w="4074" w:type="dxa"/>
          </w:tcPr>
          <w:p w14:paraId="6A59D570" w14:textId="32415581" w:rsidR="00B74592" w:rsidRPr="00206CA1" w:rsidRDefault="00B74592" w:rsidP="00B74592">
            <w:pPr>
              <w:pStyle w:val="acctfourfigures"/>
              <w:tabs>
                <w:tab w:val="clear" w:pos="765"/>
                <w:tab w:val="decimal" w:pos="581"/>
              </w:tabs>
              <w:spacing w:line="240" w:lineRule="auto"/>
              <w:ind w:left="141" w:right="-81" w:hanging="141"/>
              <w:rPr>
                <w:szCs w:val="22"/>
              </w:rPr>
            </w:pPr>
            <w:r w:rsidRPr="00206CA1">
              <w:rPr>
                <w:szCs w:val="22"/>
              </w:rPr>
              <w:t>Loans to</w:t>
            </w:r>
          </w:p>
        </w:tc>
        <w:tc>
          <w:tcPr>
            <w:tcW w:w="1167" w:type="dxa"/>
          </w:tcPr>
          <w:p w14:paraId="135E29BE" w14:textId="4C2864D8" w:rsidR="00B74592" w:rsidRPr="00206CA1" w:rsidRDefault="006870B6" w:rsidP="00B74592">
            <w:pPr>
              <w:pStyle w:val="acctfourfigures"/>
              <w:tabs>
                <w:tab w:val="clear" w:pos="765"/>
                <w:tab w:val="decimal" w:pos="911"/>
              </w:tabs>
              <w:spacing w:line="240" w:lineRule="auto"/>
              <w:ind w:right="11"/>
              <w:rPr>
                <w:szCs w:val="22"/>
              </w:rPr>
            </w:pPr>
            <w:r>
              <w:rPr>
                <w:szCs w:val="22"/>
              </w:rPr>
              <w:t>-</w:t>
            </w:r>
          </w:p>
        </w:tc>
        <w:tc>
          <w:tcPr>
            <w:tcW w:w="180" w:type="dxa"/>
          </w:tcPr>
          <w:p w14:paraId="1E7421C3" w14:textId="77777777" w:rsidR="00B74592" w:rsidRPr="00206CA1" w:rsidRDefault="00B74592" w:rsidP="00B74592">
            <w:pPr>
              <w:pStyle w:val="acctfourfigures"/>
              <w:tabs>
                <w:tab w:val="clear" w:pos="765"/>
              </w:tabs>
              <w:spacing w:line="240" w:lineRule="auto"/>
              <w:rPr>
                <w:szCs w:val="22"/>
              </w:rPr>
            </w:pPr>
          </w:p>
        </w:tc>
        <w:tc>
          <w:tcPr>
            <w:tcW w:w="1083" w:type="dxa"/>
          </w:tcPr>
          <w:p w14:paraId="683FF11B" w14:textId="7081A7BF" w:rsidR="00B74592" w:rsidRPr="00206CA1" w:rsidRDefault="00B74592" w:rsidP="00B74592">
            <w:pPr>
              <w:pStyle w:val="acctfourfigures"/>
              <w:tabs>
                <w:tab w:val="clear" w:pos="765"/>
                <w:tab w:val="decimal" w:pos="821"/>
              </w:tabs>
              <w:spacing w:line="240" w:lineRule="auto"/>
              <w:ind w:right="11"/>
              <w:rPr>
                <w:szCs w:val="22"/>
              </w:rPr>
            </w:pPr>
            <w:r w:rsidRPr="00206CA1">
              <w:rPr>
                <w:szCs w:val="22"/>
              </w:rPr>
              <w:t>-</w:t>
            </w:r>
          </w:p>
        </w:tc>
        <w:tc>
          <w:tcPr>
            <w:tcW w:w="180" w:type="dxa"/>
          </w:tcPr>
          <w:p w14:paraId="78118CA5" w14:textId="77777777" w:rsidR="00B74592" w:rsidRPr="00206CA1" w:rsidRDefault="00B74592" w:rsidP="00B74592">
            <w:pPr>
              <w:pStyle w:val="acctfourfigures"/>
              <w:tabs>
                <w:tab w:val="clear" w:pos="765"/>
              </w:tabs>
              <w:spacing w:line="240" w:lineRule="auto"/>
              <w:rPr>
                <w:szCs w:val="22"/>
              </w:rPr>
            </w:pPr>
          </w:p>
        </w:tc>
        <w:tc>
          <w:tcPr>
            <w:tcW w:w="1238" w:type="dxa"/>
          </w:tcPr>
          <w:p w14:paraId="544D8F19" w14:textId="44B18D82" w:rsidR="00B74592" w:rsidRPr="00206CA1" w:rsidRDefault="006870B6" w:rsidP="00B74592">
            <w:pPr>
              <w:pStyle w:val="acctfourfigures"/>
              <w:tabs>
                <w:tab w:val="clear" w:pos="765"/>
                <w:tab w:val="decimal" w:pos="1012"/>
              </w:tabs>
              <w:spacing w:line="240" w:lineRule="auto"/>
              <w:ind w:right="11"/>
              <w:rPr>
                <w:szCs w:val="22"/>
              </w:rPr>
            </w:pPr>
            <w:r>
              <w:rPr>
                <w:szCs w:val="22"/>
              </w:rPr>
              <w:t>-</w:t>
            </w:r>
          </w:p>
        </w:tc>
        <w:tc>
          <w:tcPr>
            <w:tcW w:w="182" w:type="dxa"/>
          </w:tcPr>
          <w:p w14:paraId="3E77A758" w14:textId="77777777" w:rsidR="00B74592" w:rsidRPr="00206CA1" w:rsidRDefault="00B74592" w:rsidP="00B74592">
            <w:pPr>
              <w:pStyle w:val="acctfourfigures"/>
              <w:tabs>
                <w:tab w:val="clear" w:pos="765"/>
              </w:tabs>
              <w:spacing w:line="240" w:lineRule="auto"/>
              <w:rPr>
                <w:szCs w:val="22"/>
              </w:rPr>
            </w:pPr>
          </w:p>
        </w:tc>
        <w:tc>
          <w:tcPr>
            <w:tcW w:w="1093" w:type="dxa"/>
          </w:tcPr>
          <w:p w14:paraId="0F5BBF14" w14:textId="6FF2E429" w:rsidR="00B74592" w:rsidRPr="00206CA1" w:rsidRDefault="00B74592" w:rsidP="00B74592">
            <w:pPr>
              <w:pStyle w:val="acctfourfigures"/>
              <w:tabs>
                <w:tab w:val="clear" w:pos="765"/>
                <w:tab w:val="decimal" w:pos="911"/>
              </w:tabs>
              <w:spacing w:line="240" w:lineRule="auto"/>
              <w:ind w:right="11"/>
              <w:rPr>
                <w:szCs w:val="22"/>
              </w:rPr>
            </w:pPr>
            <w:r w:rsidRPr="00206CA1">
              <w:rPr>
                <w:szCs w:val="22"/>
              </w:rPr>
              <w:t>-</w:t>
            </w:r>
          </w:p>
        </w:tc>
      </w:tr>
    </w:tbl>
    <w:p w14:paraId="651B335E" w14:textId="77777777" w:rsidR="00B00DF2" w:rsidRPr="00206CA1" w:rsidRDefault="00B00DF2" w:rsidP="00577818">
      <w:pPr>
        <w:spacing w:line="240" w:lineRule="atLeast"/>
        <w:ind w:left="562" w:right="-252"/>
        <w:jc w:val="thaiDistribute"/>
        <w:rPr>
          <w:szCs w:val="22"/>
        </w:rPr>
      </w:pPr>
    </w:p>
    <w:tbl>
      <w:tblPr>
        <w:tblW w:w="9180" w:type="dxa"/>
        <w:tblInd w:w="450" w:type="dxa"/>
        <w:tblLayout w:type="fixed"/>
        <w:tblCellMar>
          <w:left w:w="79" w:type="dxa"/>
          <w:right w:w="79" w:type="dxa"/>
        </w:tblCellMar>
        <w:tblLook w:val="0020" w:firstRow="1" w:lastRow="0" w:firstColumn="0" w:lastColumn="0" w:noHBand="0" w:noVBand="0"/>
      </w:tblPr>
      <w:tblGrid>
        <w:gridCol w:w="4050"/>
        <w:gridCol w:w="1170"/>
        <w:gridCol w:w="180"/>
        <w:gridCol w:w="1080"/>
        <w:gridCol w:w="180"/>
        <w:gridCol w:w="1170"/>
        <w:gridCol w:w="180"/>
        <w:gridCol w:w="1170"/>
      </w:tblGrid>
      <w:tr w:rsidR="00BF3988" w:rsidRPr="00206CA1" w14:paraId="68B3BAB7" w14:textId="77777777" w:rsidTr="003E2409">
        <w:trPr>
          <w:cantSplit/>
          <w:tblHeader/>
        </w:trPr>
        <w:tc>
          <w:tcPr>
            <w:tcW w:w="4050" w:type="dxa"/>
          </w:tcPr>
          <w:p w14:paraId="0AA6C003" w14:textId="77777777" w:rsidR="00BF3988" w:rsidRPr="00206CA1" w:rsidRDefault="00BF3988" w:rsidP="006A7B91">
            <w:pPr>
              <w:spacing w:line="240" w:lineRule="atLeast"/>
              <w:rPr>
                <w:b/>
                <w:bCs/>
                <w:i/>
                <w:iCs/>
                <w:szCs w:val="22"/>
              </w:rPr>
            </w:pPr>
          </w:p>
        </w:tc>
        <w:tc>
          <w:tcPr>
            <w:tcW w:w="2430" w:type="dxa"/>
            <w:gridSpan w:val="3"/>
            <w:hideMark/>
          </w:tcPr>
          <w:p w14:paraId="3A20E8E4" w14:textId="77777777" w:rsidR="00BF3988" w:rsidRPr="00206CA1" w:rsidRDefault="00BF3988" w:rsidP="006A7B91">
            <w:pPr>
              <w:spacing w:line="240" w:lineRule="atLeast"/>
              <w:jc w:val="center"/>
              <w:rPr>
                <w:b/>
                <w:szCs w:val="22"/>
              </w:rPr>
            </w:pPr>
            <w:r w:rsidRPr="00206CA1">
              <w:rPr>
                <w:b/>
                <w:szCs w:val="22"/>
              </w:rPr>
              <w:t xml:space="preserve">Consolidated </w:t>
            </w:r>
          </w:p>
        </w:tc>
        <w:tc>
          <w:tcPr>
            <w:tcW w:w="180" w:type="dxa"/>
          </w:tcPr>
          <w:p w14:paraId="1B933657" w14:textId="77777777" w:rsidR="00BF3988" w:rsidRPr="00206CA1" w:rsidRDefault="00BF3988" w:rsidP="006A7B91">
            <w:pPr>
              <w:spacing w:line="240" w:lineRule="atLeast"/>
              <w:jc w:val="center"/>
              <w:rPr>
                <w:b/>
                <w:szCs w:val="22"/>
              </w:rPr>
            </w:pPr>
          </w:p>
        </w:tc>
        <w:tc>
          <w:tcPr>
            <w:tcW w:w="2520" w:type="dxa"/>
            <w:gridSpan w:val="3"/>
            <w:hideMark/>
          </w:tcPr>
          <w:p w14:paraId="79987454" w14:textId="77777777" w:rsidR="00BF3988" w:rsidRPr="00206CA1" w:rsidRDefault="00BF3988" w:rsidP="006A7B91">
            <w:pPr>
              <w:spacing w:line="240" w:lineRule="atLeast"/>
              <w:jc w:val="center"/>
              <w:rPr>
                <w:b/>
                <w:szCs w:val="22"/>
              </w:rPr>
            </w:pPr>
            <w:r w:rsidRPr="00206CA1">
              <w:rPr>
                <w:b/>
                <w:szCs w:val="22"/>
              </w:rPr>
              <w:t xml:space="preserve">Separate </w:t>
            </w:r>
          </w:p>
        </w:tc>
      </w:tr>
      <w:tr w:rsidR="00BF3988" w:rsidRPr="00206CA1" w14:paraId="708FC8B7" w14:textId="77777777" w:rsidTr="003E2409">
        <w:trPr>
          <w:cantSplit/>
          <w:tblHeader/>
        </w:trPr>
        <w:tc>
          <w:tcPr>
            <w:tcW w:w="4050" w:type="dxa"/>
          </w:tcPr>
          <w:p w14:paraId="520EF697" w14:textId="3C995636" w:rsidR="00BF3988" w:rsidRPr="00206CA1" w:rsidRDefault="002C7EC5" w:rsidP="006A7B91">
            <w:pPr>
              <w:spacing w:line="240" w:lineRule="atLeast"/>
              <w:rPr>
                <w:b/>
                <w:bCs/>
                <w:i/>
                <w:iCs/>
                <w:szCs w:val="22"/>
              </w:rPr>
            </w:pPr>
            <w:r>
              <w:rPr>
                <w:b/>
                <w:bCs/>
                <w:i/>
                <w:iCs/>
                <w:szCs w:val="22"/>
              </w:rPr>
              <w:t>Balance with related parties</w:t>
            </w:r>
          </w:p>
        </w:tc>
        <w:tc>
          <w:tcPr>
            <w:tcW w:w="2430" w:type="dxa"/>
            <w:gridSpan w:val="3"/>
            <w:hideMark/>
          </w:tcPr>
          <w:p w14:paraId="2316DF37" w14:textId="77777777" w:rsidR="00BF3988" w:rsidRPr="00206CA1" w:rsidRDefault="00BF3988" w:rsidP="006A7B91">
            <w:pPr>
              <w:spacing w:line="240" w:lineRule="atLeast"/>
              <w:jc w:val="center"/>
              <w:rPr>
                <w:b/>
                <w:szCs w:val="22"/>
              </w:rPr>
            </w:pPr>
            <w:r w:rsidRPr="00206CA1">
              <w:rPr>
                <w:b/>
                <w:szCs w:val="22"/>
              </w:rPr>
              <w:t>financial statements</w:t>
            </w:r>
          </w:p>
        </w:tc>
        <w:tc>
          <w:tcPr>
            <w:tcW w:w="180" w:type="dxa"/>
          </w:tcPr>
          <w:p w14:paraId="3F7E0B16" w14:textId="77777777" w:rsidR="00BF3988" w:rsidRPr="00206CA1" w:rsidRDefault="00BF3988" w:rsidP="006A7B91">
            <w:pPr>
              <w:spacing w:line="240" w:lineRule="atLeast"/>
              <w:jc w:val="center"/>
              <w:rPr>
                <w:b/>
                <w:szCs w:val="22"/>
              </w:rPr>
            </w:pPr>
          </w:p>
        </w:tc>
        <w:tc>
          <w:tcPr>
            <w:tcW w:w="2520" w:type="dxa"/>
            <w:gridSpan w:val="3"/>
            <w:hideMark/>
          </w:tcPr>
          <w:p w14:paraId="617C171E" w14:textId="77777777" w:rsidR="00BF3988" w:rsidRPr="00206CA1" w:rsidRDefault="00BF3988" w:rsidP="006A7B91">
            <w:pPr>
              <w:spacing w:line="240" w:lineRule="atLeast"/>
              <w:jc w:val="center"/>
              <w:rPr>
                <w:b/>
                <w:szCs w:val="22"/>
              </w:rPr>
            </w:pPr>
            <w:r w:rsidRPr="00206CA1">
              <w:rPr>
                <w:b/>
                <w:szCs w:val="22"/>
              </w:rPr>
              <w:t>financial statements</w:t>
            </w:r>
          </w:p>
        </w:tc>
      </w:tr>
      <w:tr w:rsidR="00F47527" w:rsidRPr="00206CA1" w14:paraId="26096BFA" w14:textId="77777777" w:rsidTr="003E2409">
        <w:trPr>
          <w:cantSplit/>
          <w:trHeight w:val="95"/>
          <w:tblHeader/>
        </w:trPr>
        <w:tc>
          <w:tcPr>
            <w:tcW w:w="4050" w:type="dxa"/>
          </w:tcPr>
          <w:p w14:paraId="5714071F" w14:textId="05D1424C" w:rsidR="00F47527" w:rsidRPr="002C7EC5" w:rsidRDefault="00417D6E" w:rsidP="00F47527">
            <w:pPr>
              <w:spacing w:line="240" w:lineRule="atLeast"/>
              <w:rPr>
                <w:rFonts w:cstheme="minorBidi"/>
                <w:b/>
                <w:bCs/>
                <w:i/>
                <w:iCs/>
                <w:szCs w:val="28"/>
                <w:lang w:val="en-US" w:bidi="th-TH"/>
              </w:rPr>
            </w:pPr>
            <w:r>
              <w:rPr>
                <w:b/>
                <w:bCs/>
                <w:i/>
                <w:iCs/>
                <w:szCs w:val="22"/>
              </w:rPr>
              <w:t xml:space="preserve"> </w:t>
            </w:r>
            <w:r w:rsidR="002C7EC5">
              <w:rPr>
                <w:rFonts w:cstheme="minorBidi" w:hint="cs"/>
                <w:b/>
                <w:bCs/>
                <w:i/>
                <w:iCs/>
                <w:szCs w:val="28"/>
                <w:cs/>
                <w:lang w:bidi="th-TH"/>
              </w:rPr>
              <w:t xml:space="preserve"> </w:t>
            </w:r>
            <w:r>
              <w:rPr>
                <w:b/>
                <w:bCs/>
                <w:i/>
                <w:iCs/>
                <w:szCs w:val="22"/>
              </w:rPr>
              <w:t xml:space="preserve">as </w:t>
            </w:r>
            <w:proofErr w:type="gramStart"/>
            <w:r>
              <w:rPr>
                <w:b/>
                <w:bCs/>
                <w:i/>
                <w:iCs/>
                <w:szCs w:val="22"/>
              </w:rPr>
              <w:t>at</w:t>
            </w:r>
            <w:proofErr w:type="gramEnd"/>
            <w:r w:rsidR="002C7EC5">
              <w:rPr>
                <w:rFonts w:cstheme="minorBidi" w:hint="cs"/>
                <w:b/>
                <w:bCs/>
                <w:i/>
                <w:iCs/>
                <w:szCs w:val="28"/>
                <w:cs/>
                <w:lang w:bidi="th-TH"/>
              </w:rPr>
              <w:t xml:space="preserve"> </w:t>
            </w:r>
            <w:r w:rsidR="002C7EC5">
              <w:rPr>
                <w:rFonts w:cstheme="minorBidi"/>
                <w:b/>
                <w:bCs/>
                <w:i/>
                <w:iCs/>
                <w:szCs w:val="28"/>
                <w:lang w:val="en-US" w:bidi="th-TH"/>
              </w:rPr>
              <w:t>31 December</w:t>
            </w:r>
          </w:p>
        </w:tc>
        <w:tc>
          <w:tcPr>
            <w:tcW w:w="1170" w:type="dxa"/>
          </w:tcPr>
          <w:p w14:paraId="366206CE" w14:textId="2FD78002" w:rsidR="00F47527" w:rsidRPr="00206CA1" w:rsidRDefault="00F47527" w:rsidP="00F47527">
            <w:pPr>
              <w:spacing w:line="240" w:lineRule="atLeast"/>
              <w:jc w:val="center"/>
              <w:rPr>
                <w:bCs/>
                <w:szCs w:val="22"/>
              </w:rPr>
            </w:pPr>
            <w:r w:rsidRPr="00206CA1">
              <w:rPr>
                <w:bCs/>
                <w:szCs w:val="22"/>
              </w:rPr>
              <w:t>202</w:t>
            </w:r>
            <w:r w:rsidR="00E6610C">
              <w:rPr>
                <w:bCs/>
                <w:szCs w:val="22"/>
              </w:rPr>
              <w:t>4</w:t>
            </w:r>
          </w:p>
        </w:tc>
        <w:tc>
          <w:tcPr>
            <w:tcW w:w="180" w:type="dxa"/>
          </w:tcPr>
          <w:p w14:paraId="69ABDECE" w14:textId="77777777" w:rsidR="00F47527" w:rsidRPr="00206CA1" w:rsidRDefault="00F47527" w:rsidP="00F47527">
            <w:pPr>
              <w:spacing w:line="240" w:lineRule="atLeast"/>
              <w:jc w:val="center"/>
              <w:rPr>
                <w:bCs/>
                <w:szCs w:val="22"/>
              </w:rPr>
            </w:pPr>
          </w:p>
        </w:tc>
        <w:tc>
          <w:tcPr>
            <w:tcW w:w="1080" w:type="dxa"/>
          </w:tcPr>
          <w:p w14:paraId="018F7A1A" w14:textId="51CF2AAA" w:rsidR="00F47527" w:rsidRPr="00206CA1" w:rsidRDefault="00F47527" w:rsidP="00F47527">
            <w:pPr>
              <w:spacing w:line="240" w:lineRule="atLeast"/>
              <w:jc w:val="center"/>
              <w:rPr>
                <w:bCs/>
                <w:szCs w:val="22"/>
              </w:rPr>
            </w:pPr>
            <w:r w:rsidRPr="00206CA1">
              <w:rPr>
                <w:bCs/>
                <w:szCs w:val="22"/>
              </w:rPr>
              <w:t>202</w:t>
            </w:r>
            <w:r w:rsidR="00E6610C">
              <w:rPr>
                <w:bCs/>
                <w:szCs w:val="22"/>
              </w:rPr>
              <w:t>3</w:t>
            </w:r>
          </w:p>
        </w:tc>
        <w:tc>
          <w:tcPr>
            <w:tcW w:w="180" w:type="dxa"/>
          </w:tcPr>
          <w:p w14:paraId="784BF52F" w14:textId="77777777" w:rsidR="00F47527" w:rsidRPr="00206CA1" w:rsidRDefault="00F47527" w:rsidP="00F47527">
            <w:pPr>
              <w:spacing w:line="240" w:lineRule="atLeast"/>
              <w:jc w:val="center"/>
              <w:rPr>
                <w:bCs/>
                <w:szCs w:val="22"/>
              </w:rPr>
            </w:pPr>
          </w:p>
        </w:tc>
        <w:tc>
          <w:tcPr>
            <w:tcW w:w="1170" w:type="dxa"/>
          </w:tcPr>
          <w:p w14:paraId="1509FFB1" w14:textId="52CC4652" w:rsidR="00F47527" w:rsidRPr="00206CA1" w:rsidRDefault="00F47527" w:rsidP="00F47527">
            <w:pPr>
              <w:spacing w:line="240" w:lineRule="atLeast"/>
              <w:jc w:val="center"/>
              <w:rPr>
                <w:bCs/>
                <w:szCs w:val="22"/>
              </w:rPr>
            </w:pPr>
            <w:r w:rsidRPr="00206CA1">
              <w:rPr>
                <w:bCs/>
                <w:szCs w:val="22"/>
              </w:rPr>
              <w:t>202</w:t>
            </w:r>
            <w:r w:rsidR="00E6610C">
              <w:rPr>
                <w:bCs/>
                <w:szCs w:val="22"/>
              </w:rPr>
              <w:t>4</w:t>
            </w:r>
          </w:p>
        </w:tc>
        <w:tc>
          <w:tcPr>
            <w:tcW w:w="180" w:type="dxa"/>
          </w:tcPr>
          <w:p w14:paraId="3BA2F2CE" w14:textId="77777777" w:rsidR="00F47527" w:rsidRPr="00206CA1" w:rsidRDefault="00F47527" w:rsidP="00F47527">
            <w:pPr>
              <w:spacing w:line="240" w:lineRule="atLeast"/>
              <w:jc w:val="center"/>
              <w:rPr>
                <w:bCs/>
                <w:szCs w:val="22"/>
              </w:rPr>
            </w:pPr>
          </w:p>
        </w:tc>
        <w:tc>
          <w:tcPr>
            <w:tcW w:w="1170" w:type="dxa"/>
          </w:tcPr>
          <w:p w14:paraId="7549A9F1" w14:textId="3A4A6202" w:rsidR="00F47527" w:rsidRPr="00206CA1" w:rsidRDefault="00F47527" w:rsidP="00F47527">
            <w:pPr>
              <w:spacing w:line="240" w:lineRule="atLeast"/>
              <w:jc w:val="center"/>
              <w:rPr>
                <w:bCs/>
                <w:szCs w:val="22"/>
              </w:rPr>
            </w:pPr>
            <w:r w:rsidRPr="00206CA1">
              <w:rPr>
                <w:bCs/>
                <w:szCs w:val="22"/>
              </w:rPr>
              <w:t>202</w:t>
            </w:r>
            <w:r w:rsidR="00E6610C">
              <w:rPr>
                <w:bCs/>
                <w:szCs w:val="22"/>
              </w:rPr>
              <w:t>3</w:t>
            </w:r>
          </w:p>
        </w:tc>
      </w:tr>
      <w:tr w:rsidR="00BF3988" w:rsidRPr="00206CA1" w14:paraId="573DBD9E" w14:textId="77777777" w:rsidTr="003E2409">
        <w:trPr>
          <w:cantSplit/>
          <w:tblHeader/>
        </w:trPr>
        <w:tc>
          <w:tcPr>
            <w:tcW w:w="4050" w:type="dxa"/>
          </w:tcPr>
          <w:p w14:paraId="52801F2D" w14:textId="6169B716" w:rsidR="00BF3988" w:rsidRPr="00206CA1" w:rsidRDefault="00BF3988" w:rsidP="006A7B91">
            <w:pPr>
              <w:spacing w:line="240" w:lineRule="atLeast"/>
              <w:rPr>
                <w:b/>
                <w:bCs/>
                <w:i/>
                <w:iCs/>
                <w:szCs w:val="22"/>
              </w:rPr>
            </w:pPr>
          </w:p>
        </w:tc>
        <w:tc>
          <w:tcPr>
            <w:tcW w:w="5130" w:type="dxa"/>
            <w:gridSpan w:val="7"/>
            <w:vAlign w:val="bottom"/>
            <w:hideMark/>
          </w:tcPr>
          <w:p w14:paraId="1838D485" w14:textId="77777777" w:rsidR="00BF3988" w:rsidRPr="00206CA1" w:rsidRDefault="00BF3988" w:rsidP="006A7B91">
            <w:pPr>
              <w:tabs>
                <w:tab w:val="left" w:pos="720"/>
                <w:tab w:val="decimal" w:pos="765"/>
              </w:tabs>
              <w:spacing w:line="240" w:lineRule="atLeast"/>
              <w:ind w:left="-79" w:right="-79"/>
              <w:jc w:val="center"/>
              <w:rPr>
                <w:szCs w:val="22"/>
              </w:rPr>
            </w:pPr>
            <w:r w:rsidRPr="00206CA1">
              <w:rPr>
                <w:i/>
                <w:iCs/>
                <w:szCs w:val="22"/>
              </w:rPr>
              <w:t>(in thousand Baht)</w:t>
            </w:r>
          </w:p>
        </w:tc>
      </w:tr>
      <w:tr w:rsidR="007F20D5" w:rsidRPr="00206CA1" w14:paraId="59AD6C40" w14:textId="77777777" w:rsidTr="003E2409">
        <w:trPr>
          <w:cantSplit/>
          <w:tblHeader/>
        </w:trPr>
        <w:tc>
          <w:tcPr>
            <w:tcW w:w="4050" w:type="dxa"/>
          </w:tcPr>
          <w:p w14:paraId="34ADBB6A" w14:textId="2FA1AD58" w:rsidR="007F20D5" w:rsidRPr="00206CA1" w:rsidRDefault="007F20D5" w:rsidP="006A7B91">
            <w:pPr>
              <w:spacing w:line="240" w:lineRule="atLeast"/>
              <w:rPr>
                <w:b/>
                <w:bCs/>
                <w:i/>
                <w:iCs/>
                <w:szCs w:val="22"/>
              </w:rPr>
            </w:pPr>
            <w:r w:rsidRPr="00206CA1">
              <w:rPr>
                <w:b/>
                <w:bCs/>
                <w:i/>
                <w:iCs/>
                <w:szCs w:val="22"/>
              </w:rPr>
              <w:t>Trade and other current payables</w:t>
            </w:r>
          </w:p>
        </w:tc>
        <w:tc>
          <w:tcPr>
            <w:tcW w:w="5130" w:type="dxa"/>
            <w:gridSpan w:val="7"/>
            <w:vAlign w:val="bottom"/>
          </w:tcPr>
          <w:p w14:paraId="07FB95C5" w14:textId="77777777" w:rsidR="007F20D5" w:rsidRPr="00206CA1" w:rsidRDefault="007F20D5" w:rsidP="006A7B91">
            <w:pPr>
              <w:tabs>
                <w:tab w:val="left" w:pos="720"/>
                <w:tab w:val="decimal" w:pos="765"/>
              </w:tabs>
              <w:spacing w:line="240" w:lineRule="atLeast"/>
              <w:ind w:left="-79" w:right="-79"/>
              <w:jc w:val="center"/>
              <w:rPr>
                <w:i/>
                <w:iCs/>
                <w:szCs w:val="22"/>
              </w:rPr>
            </w:pPr>
          </w:p>
        </w:tc>
      </w:tr>
      <w:tr w:rsidR="00E6610C" w:rsidRPr="00206CA1" w14:paraId="6016CA1B" w14:textId="77777777" w:rsidTr="003E2409">
        <w:trPr>
          <w:cantSplit/>
        </w:trPr>
        <w:tc>
          <w:tcPr>
            <w:tcW w:w="4050" w:type="dxa"/>
            <w:vAlign w:val="bottom"/>
          </w:tcPr>
          <w:p w14:paraId="7DBFDC70" w14:textId="77777777" w:rsidR="00E6610C" w:rsidRPr="00206CA1" w:rsidRDefault="00E6610C" w:rsidP="00E6610C">
            <w:pPr>
              <w:spacing w:line="240" w:lineRule="atLeast"/>
              <w:rPr>
                <w:szCs w:val="22"/>
              </w:rPr>
            </w:pPr>
            <w:r w:rsidRPr="00206CA1">
              <w:rPr>
                <w:szCs w:val="22"/>
              </w:rPr>
              <w:t>Other related parties</w:t>
            </w:r>
          </w:p>
        </w:tc>
        <w:tc>
          <w:tcPr>
            <w:tcW w:w="1170" w:type="dxa"/>
          </w:tcPr>
          <w:p w14:paraId="4478AF32" w14:textId="0934BDF0" w:rsidR="00E6610C" w:rsidRPr="00206CA1" w:rsidRDefault="003B4D1E" w:rsidP="00E6610C">
            <w:pPr>
              <w:jc w:val="right"/>
              <w:rPr>
                <w:szCs w:val="22"/>
              </w:rPr>
            </w:pPr>
            <w:r>
              <w:rPr>
                <w:szCs w:val="22"/>
              </w:rPr>
              <w:t>120</w:t>
            </w:r>
          </w:p>
        </w:tc>
        <w:tc>
          <w:tcPr>
            <w:tcW w:w="180" w:type="dxa"/>
          </w:tcPr>
          <w:p w14:paraId="64E5EA67" w14:textId="77777777" w:rsidR="00E6610C" w:rsidRPr="00206CA1" w:rsidRDefault="00E6610C" w:rsidP="00E6610C">
            <w:pPr>
              <w:jc w:val="right"/>
              <w:rPr>
                <w:szCs w:val="22"/>
              </w:rPr>
            </w:pPr>
          </w:p>
        </w:tc>
        <w:tc>
          <w:tcPr>
            <w:tcW w:w="1080" w:type="dxa"/>
          </w:tcPr>
          <w:p w14:paraId="635E5811" w14:textId="472A7475" w:rsidR="00E6610C" w:rsidRPr="00206CA1" w:rsidRDefault="00E6610C" w:rsidP="00E6610C">
            <w:pPr>
              <w:jc w:val="right"/>
              <w:rPr>
                <w:szCs w:val="22"/>
              </w:rPr>
            </w:pPr>
            <w:r w:rsidRPr="00206CA1">
              <w:rPr>
                <w:szCs w:val="22"/>
              </w:rPr>
              <w:t>142</w:t>
            </w:r>
          </w:p>
        </w:tc>
        <w:tc>
          <w:tcPr>
            <w:tcW w:w="180" w:type="dxa"/>
          </w:tcPr>
          <w:p w14:paraId="35657E89" w14:textId="77777777" w:rsidR="00E6610C" w:rsidRPr="00206CA1" w:rsidRDefault="00E6610C" w:rsidP="00E6610C">
            <w:pPr>
              <w:jc w:val="right"/>
              <w:rPr>
                <w:szCs w:val="22"/>
              </w:rPr>
            </w:pPr>
          </w:p>
        </w:tc>
        <w:tc>
          <w:tcPr>
            <w:tcW w:w="1170" w:type="dxa"/>
          </w:tcPr>
          <w:p w14:paraId="11B41900" w14:textId="503F869E" w:rsidR="00E6610C" w:rsidRPr="00206CA1" w:rsidRDefault="003F04B3" w:rsidP="00E6610C">
            <w:pPr>
              <w:jc w:val="right"/>
              <w:rPr>
                <w:szCs w:val="22"/>
              </w:rPr>
            </w:pPr>
            <w:r>
              <w:rPr>
                <w:szCs w:val="22"/>
              </w:rPr>
              <w:t>84</w:t>
            </w:r>
          </w:p>
        </w:tc>
        <w:tc>
          <w:tcPr>
            <w:tcW w:w="180" w:type="dxa"/>
          </w:tcPr>
          <w:p w14:paraId="452FD690" w14:textId="77777777" w:rsidR="00E6610C" w:rsidRPr="00206CA1" w:rsidRDefault="00E6610C" w:rsidP="00E6610C">
            <w:pPr>
              <w:jc w:val="right"/>
              <w:rPr>
                <w:szCs w:val="22"/>
              </w:rPr>
            </w:pPr>
          </w:p>
        </w:tc>
        <w:tc>
          <w:tcPr>
            <w:tcW w:w="1170" w:type="dxa"/>
          </w:tcPr>
          <w:p w14:paraId="574729AE" w14:textId="00E5232C" w:rsidR="00E6610C" w:rsidRPr="00206CA1" w:rsidRDefault="00E6610C" w:rsidP="00E6610C">
            <w:pPr>
              <w:jc w:val="right"/>
              <w:rPr>
                <w:szCs w:val="22"/>
              </w:rPr>
            </w:pPr>
            <w:r w:rsidRPr="00206CA1">
              <w:rPr>
                <w:szCs w:val="22"/>
              </w:rPr>
              <w:t>100</w:t>
            </w:r>
          </w:p>
        </w:tc>
      </w:tr>
      <w:tr w:rsidR="00E6610C" w:rsidRPr="00206CA1" w14:paraId="118754C0" w14:textId="77777777" w:rsidTr="003E2409">
        <w:trPr>
          <w:cantSplit/>
        </w:trPr>
        <w:tc>
          <w:tcPr>
            <w:tcW w:w="4050" w:type="dxa"/>
            <w:vAlign w:val="bottom"/>
          </w:tcPr>
          <w:p w14:paraId="65545C1A" w14:textId="77777777" w:rsidR="00E6610C" w:rsidRPr="00206CA1" w:rsidRDefault="00E6610C" w:rsidP="00E6610C">
            <w:pPr>
              <w:spacing w:line="240" w:lineRule="atLeast"/>
              <w:rPr>
                <w:b/>
                <w:bCs/>
                <w:szCs w:val="22"/>
              </w:rPr>
            </w:pPr>
            <w:r w:rsidRPr="00206CA1">
              <w:rPr>
                <w:b/>
                <w:bCs/>
                <w:szCs w:val="22"/>
              </w:rPr>
              <w:t>Total</w:t>
            </w:r>
          </w:p>
        </w:tc>
        <w:tc>
          <w:tcPr>
            <w:tcW w:w="1170" w:type="dxa"/>
            <w:tcBorders>
              <w:top w:val="single" w:sz="4" w:space="0" w:color="auto"/>
              <w:bottom w:val="double" w:sz="4" w:space="0" w:color="auto"/>
            </w:tcBorders>
          </w:tcPr>
          <w:p w14:paraId="705E39AB" w14:textId="4730E9C4" w:rsidR="00E6610C" w:rsidRPr="00206CA1" w:rsidRDefault="003F04B3" w:rsidP="00E6610C">
            <w:pPr>
              <w:jc w:val="right"/>
              <w:rPr>
                <w:b/>
                <w:bCs/>
                <w:szCs w:val="22"/>
              </w:rPr>
            </w:pPr>
            <w:r>
              <w:rPr>
                <w:b/>
                <w:bCs/>
                <w:szCs w:val="22"/>
              </w:rPr>
              <w:t>120</w:t>
            </w:r>
          </w:p>
        </w:tc>
        <w:tc>
          <w:tcPr>
            <w:tcW w:w="180" w:type="dxa"/>
          </w:tcPr>
          <w:p w14:paraId="69D7485C" w14:textId="77777777" w:rsidR="00E6610C" w:rsidRPr="00206CA1" w:rsidRDefault="00E6610C" w:rsidP="00E6610C">
            <w:pPr>
              <w:jc w:val="right"/>
              <w:rPr>
                <w:b/>
                <w:bCs/>
                <w:szCs w:val="22"/>
              </w:rPr>
            </w:pPr>
          </w:p>
        </w:tc>
        <w:tc>
          <w:tcPr>
            <w:tcW w:w="1080" w:type="dxa"/>
            <w:tcBorders>
              <w:top w:val="single" w:sz="4" w:space="0" w:color="auto"/>
              <w:bottom w:val="double" w:sz="4" w:space="0" w:color="auto"/>
            </w:tcBorders>
          </w:tcPr>
          <w:p w14:paraId="02FFD95A" w14:textId="39FF42C8" w:rsidR="00E6610C" w:rsidRPr="00206CA1" w:rsidRDefault="00E6610C" w:rsidP="00E6610C">
            <w:pPr>
              <w:jc w:val="right"/>
              <w:rPr>
                <w:b/>
                <w:bCs/>
                <w:szCs w:val="22"/>
              </w:rPr>
            </w:pPr>
            <w:r w:rsidRPr="00206CA1">
              <w:rPr>
                <w:b/>
                <w:bCs/>
                <w:szCs w:val="22"/>
              </w:rPr>
              <w:t>142</w:t>
            </w:r>
          </w:p>
        </w:tc>
        <w:tc>
          <w:tcPr>
            <w:tcW w:w="180" w:type="dxa"/>
          </w:tcPr>
          <w:p w14:paraId="2C4202B3" w14:textId="77777777" w:rsidR="00E6610C" w:rsidRPr="00206CA1" w:rsidRDefault="00E6610C" w:rsidP="00E6610C">
            <w:pPr>
              <w:jc w:val="right"/>
              <w:rPr>
                <w:b/>
                <w:bCs/>
                <w:szCs w:val="22"/>
              </w:rPr>
            </w:pPr>
          </w:p>
        </w:tc>
        <w:tc>
          <w:tcPr>
            <w:tcW w:w="1170" w:type="dxa"/>
            <w:tcBorders>
              <w:top w:val="single" w:sz="4" w:space="0" w:color="auto"/>
              <w:bottom w:val="double" w:sz="4" w:space="0" w:color="auto"/>
            </w:tcBorders>
          </w:tcPr>
          <w:p w14:paraId="7B6E5EEC" w14:textId="16B178E3" w:rsidR="00E6610C" w:rsidRPr="00206CA1" w:rsidRDefault="003F04B3" w:rsidP="00E6610C">
            <w:pPr>
              <w:jc w:val="right"/>
              <w:rPr>
                <w:b/>
                <w:bCs/>
                <w:szCs w:val="22"/>
              </w:rPr>
            </w:pPr>
            <w:r>
              <w:rPr>
                <w:b/>
                <w:bCs/>
                <w:szCs w:val="22"/>
              </w:rPr>
              <w:t>84</w:t>
            </w:r>
          </w:p>
        </w:tc>
        <w:tc>
          <w:tcPr>
            <w:tcW w:w="180" w:type="dxa"/>
          </w:tcPr>
          <w:p w14:paraId="543C8908" w14:textId="77777777" w:rsidR="00E6610C" w:rsidRPr="00206CA1" w:rsidRDefault="00E6610C" w:rsidP="00E6610C">
            <w:pPr>
              <w:jc w:val="right"/>
              <w:rPr>
                <w:b/>
                <w:bCs/>
                <w:szCs w:val="22"/>
              </w:rPr>
            </w:pPr>
          </w:p>
        </w:tc>
        <w:tc>
          <w:tcPr>
            <w:tcW w:w="1170" w:type="dxa"/>
            <w:tcBorders>
              <w:top w:val="single" w:sz="4" w:space="0" w:color="auto"/>
              <w:bottom w:val="double" w:sz="4" w:space="0" w:color="auto"/>
            </w:tcBorders>
          </w:tcPr>
          <w:p w14:paraId="3161D724" w14:textId="4B8C08D2" w:rsidR="00E6610C" w:rsidRPr="00206CA1" w:rsidRDefault="00E6610C" w:rsidP="00E6610C">
            <w:pPr>
              <w:jc w:val="right"/>
              <w:rPr>
                <w:b/>
                <w:bCs/>
                <w:szCs w:val="22"/>
              </w:rPr>
            </w:pPr>
            <w:r w:rsidRPr="00206CA1">
              <w:rPr>
                <w:b/>
                <w:bCs/>
                <w:szCs w:val="22"/>
              </w:rPr>
              <w:t>100</w:t>
            </w:r>
          </w:p>
        </w:tc>
      </w:tr>
    </w:tbl>
    <w:p w14:paraId="0FCB06F8" w14:textId="77777777" w:rsidR="00BF3988" w:rsidRPr="00206CA1" w:rsidRDefault="00BF3988" w:rsidP="00577818">
      <w:pPr>
        <w:spacing w:line="240" w:lineRule="atLeast"/>
        <w:ind w:left="562" w:right="-252"/>
        <w:jc w:val="thaiDistribute"/>
        <w:rPr>
          <w:szCs w:val="22"/>
        </w:rPr>
      </w:pPr>
    </w:p>
    <w:tbl>
      <w:tblPr>
        <w:tblW w:w="9180" w:type="dxa"/>
        <w:tblInd w:w="450" w:type="dxa"/>
        <w:tblLayout w:type="fixed"/>
        <w:tblCellMar>
          <w:left w:w="79" w:type="dxa"/>
          <w:right w:w="79" w:type="dxa"/>
        </w:tblCellMar>
        <w:tblLook w:val="0020" w:firstRow="1" w:lastRow="0" w:firstColumn="0" w:lastColumn="0" w:noHBand="0" w:noVBand="0"/>
      </w:tblPr>
      <w:tblGrid>
        <w:gridCol w:w="4050"/>
        <w:gridCol w:w="1170"/>
        <w:gridCol w:w="180"/>
        <w:gridCol w:w="1080"/>
        <w:gridCol w:w="180"/>
        <w:gridCol w:w="1170"/>
        <w:gridCol w:w="180"/>
        <w:gridCol w:w="1170"/>
      </w:tblGrid>
      <w:tr w:rsidR="00F46122" w:rsidRPr="00206CA1" w14:paraId="3C31610C" w14:textId="77777777" w:rsidTr="003E2409">
        <w:trPr>
          <w:cantSplit/>
          <w:trHeight w:val="95"/>
          <w:tblHeader/>
        </w:trPr>
        <w:tc>
          <w:tcPr>
            <w:tcW w:w="4050" w:type="dxa"/>
          </w:tcPr>
          <w:p w14:paraId="1B4A1BFB" w14:textId="77777777" w:rsidR="00F46122" w:rsidRPr="00206CA1" w:rsidRDefault="00C83D41" w:rsidP="005A14FF">
            <w:pPr>
              <w:spacing w:line="240" w:lineRule="atLeast"/>
              <w:rPr>
                <w:b/>
                <w:bCs/>
                <w:i/>
                <w:iCs/>
                <w:szCs w:val="22"/>
              </w:rPr>
            </w:pPr>
            <w:r w:rsidRPr="00206CA1">
              <w:rPr>
                <w:b/>
                <w:bCs/>
                <w:i/>
                <w:iCs/>
                <w:szCs w:val="22"/>
              </w:rPr>
              <w:t>Lease liabilities</w:t>
            </w:r>
          </w:p>
        </w:tc>
        <w:tc>
          <w:tcPr>
            <w:tcW w:w="1170" w:type="dxa"/>
          </w:tcPr>
          <w:p w14:paraId="05203757" w14:textId="3ECE0EC3" w:rsidR="00F46122" w:rsidRPr="00206CA1" w:rsidRDefault="00F46122" w:rsidP="005A14FF">
            <w:pPr>
              <w:spacing w:line="240" w:lineRule="atLeast"/>
              <w:jc w:val="center"/>
              <w:rPr>
                <w:bCs/>
                <w:szCs w:val="22"/>
              </w:rPr>
            </w:pPr>
          </w:p>
        </w:tc>
        <w:tc>
          <w:tcPr>
            <w:tcW w:w="180" w:type="dxa"/>
          </w:tcPr>
          <w:p w14:paraId="3FF7BF33" w14:textId="77777777" w:rsidR="00F46122" w:rsidRPr="00206CA1" w:rsidRDefault="00F46122" w:rsidP="005A14FF">
            <w:pPr>
              <w:spacing w:line="240" w:lineRule="atLeast"/>
              <w:jc w:val="center"/>
              <w:rPr>
                <w:bCs/>
                <w:szCs w:val="22"/>
              </w:rPr>
            </w:pPr>
          </w:p>
        </w:tc>
        <w:tc>
          <w:tcPr>
            <w:tcW w:w="1080" w:type="dxa"/>
          </w:tcPr>
          <w:p w14:paraId="1E6EE304" w14:textId="0219229D" w:rsidR="00F46122" w:rsidRPr="00206CA1" w:rsidRDefault="00F46122" w:rsidP="005A14FF">
            <w:pPr>
              <w:spacing w:line="240" w:lineRule="atLeast"/>
              <w:jc w:val="center"/>
              <w:rPr>
                <w:bCs/>
                <w:szCs w:val="22"/>
              </w:rPr>
            </w:pPr>
          </w:p>
        </w:tc>
        <w:tc>
          <w:tcPr>
            <w:tcW w:w="180" w:type="dxa"/>
          </w:tcPr>
          <w:p w14:paraId="1F07E1FA" w14:textId="77777777" w:rsidR="00F46122" w:rsidRPr="00206CA1" w:rsidRDefault="00F46122" w:rsidP="005A14FF">
            <w:pPr>
              <w:spacing w:line="240" w:lineRule="atLeast"/>
              <w:jc w:val="center"/>
              <w:rPr>
                <w:bCs/>
                <w:szCs w:val="22"/>
              </w:rPr>
            </w:pPr>
          </w:p>
        </w:tc>
        <w:tc>
          <w:tcPr>
            <w:tcW w:w="1170" w:type="dxa"/>
          </w:tcPr>
          <w:p w14:paraId="0C74FF47" w14:textId="1951975C" w:rsidR="00F46122" w:rsidRPr="00206CA1" w:rsidRDefault="00F46122" w:rsidP="005A14FF">
            <w:pPr>
              <w:spacing w:line="240" w:lineRule="atLeast"/>
              <w:jc w:val="center"/>
              <w:rPr>
                <w:bCs/>
                <w:szCs w:val="22"/>
              </w:rPr>
            </w:pPr>
          </w:p>
        </w:tc>
        <w:tc>
          <w:tcPr>
            <w:tcW w:w="180" w:type="dxa"/>
          </w:tcPr>
          <w:p w14:paraId="7F71F6E5" w14:textId="77777777" w:rsidR="00F46122" w:rsidRPr="00206CA1" w:rsidRDefault="00F46122" w:rsidP="005A14FF">
            <w:pPr>
              <w:spacing w:line="240" w:lineRule="atLeast"/>
              <w:jc w:val="center"/>
              <w:rPr>
                <w:bCs/>
                <w:szCs w:val="22"/>
              </w:rPr>
            </w:pPr>
          </w:p>
        </w:tc>
        <w:tc>
          <w:tcPr>
            <w:tcW w:w="1170" w:type="dxa"/>
          </w:tcPr>
          <w:p w14:paraId="5219A08F" w14:textId="6A287259" w:rsidR="00F46122" w:rsidRPr="00206CA1" w:rsidRDefault="00F46122" w:rsidP="005A14FF">
            <w:pPr>
              <w:spacing w:line="240" w:lineRule="atLeast"/>
              <w:jc w:val="center"/>
              <w:rPr>
                <w:bCs/>
                <w:szCs w:val="22"/>
              </w:rPr>
            </w:pPr>
          </w:p>
        </w:tc>
      </w:tr>
      <w:tr w:rsidR="00E6610C" w:rsidRPr="00206CA1" w14:paraId="461F6F7B" w14:textId="77777777" w:rsidTr="003E2409">
        <w:trPr>
          <w:cantSplit/>
        </w:trPr>
        <w:tc>
          <w:tcPr>
            <w:tcW w:w="4050" w:type="dxa"/>
            <w:vAlign w:val="bottom"/>
          </w:tcPr>
          <w:p w14:paraId="1F209968" w14:textId="77777777" w:rsidR="00E6610C" w:rsidRPr="00206CA1" w:rsidRDefault="00E6610C" w:rsidP="00E6610C">
            <w:pPr>
              <w:spacing w:line="240" w:lineRule="atLeast"/>
              <w:rPr>
                <w:szCs w:val="22"/>
              </w:rPr>
            </w:pPr>
            <w:r w:rsidRPr="00206CA1">
              <w:rPr>
                <w:szCs w:val="22"/>
              </w:rPr>
              <w:t>Other related parties</w:t>
            </w:r>
          </w:p>
        </w:tc>
        <w:tc>
          <w:tcPr>
            <w:tcW w:w="1170" w:type="dxa"/>
          </w:tcPr>
          <w:p w14:paraId="40A9DD82" w14:textId="3F9D07F1" w:rsidR="00E6610C" w:rsidRPr="00206CA1" w:rsidRDefault="00EB491F" w:rsidP="00E6610C">
            <w:pPr>
              <w:jc w:val="right"/>
              <w:rPr>
                <w:szCs w:val="22"/>
              </w:rPr>
            </w:pPr>
            <w:r w:rsidRPr="00EB491F">
              <w:rPr>
                <w:szCs w:val="22"/>
              </w:rPr>
              <w:t>25,635</w:t>
            </w:r>
          </w:p>
        </w:tc>
        <w:tc>
          <w:tcPr>
            <w:tcW w:w="180" w:type="dxa"/>
          </w:tcPr>
          <w:p w14:paraId="4FA39CF1" w14:textId="77777777" w:rsidR="00E6610C" w:rsidRPr="00206CA1" w:rsidRDefault="00E6610C" w:rsidP="00E6610C">
            <w:pPr>
              <w:jc w:val="right"/>
              <w:rPr>
                <w:szCs w:val="22"/>
              </w:rPr>
            </w:pPr>
          </w:p>
        </w:tc>
        <w:tc>
          <w:tcPr>
            <w:tcW w:w="1080" w:type="dxa"/>
          </w:tcPr>
          <w:p w14:paraId="52C8A5C9" w14:textId="58726C64" w:rsidR="00E6610C" w:rsidRPr="00206CA1" w:rsidRDefault="00E6610C" w:rsidP="00E6610C">
            <w:pPr>
              <w:jc w:val="right"/>
              <w:rPr>
                <w:szCs w:val="22"/>
              </w:rPr>
            </w:pPr>
            <w:r w:rsidRPr="00206CA1">
              <w:rPr>
                <w:szCs w:val="22"/>
              </w:rPr>
              <w:t>46,331</w:t>
            </w:r>
          </w:p>
        </w:tc>
        <w:tc>
          <w:tcPr>
            <w:tcW w:w="180" w:type="dxa"/>
          </w:tcPr>
          <w:p w14:paraId="768D00DC" w14:textId="77777777" w:rsidR="00E6610C" w:rsidRPr="00206CA1" w:rsidRDefault="00E6610C" w:rsidP="00E6610C">
            <w:pPr>
              <w:jc w:val="right"/>
              <w:rPr>
                <w:szCs w:val="22"/>
              </w:rPr>
            </w:pPr>
          </w:p>
        </w:tc>
        <w:tc>
          <w:tcPr>
            <w:tcW w:w="1170" w:type="dxa"/>
          </w:tcPr>
          <w:p w14:paraId="1A66E6E5" w14:textId="272F1CD8" w:rsidR="00E6610C" w:rsidRPr="00206CA1" w:rsidRDefault="006041FF" w:rsidP="00E6610C">
            <w:pPr>
              <w:jc w:val="right"/>
              <w:rPr>
                <w:szCs w:val="22"/>
              </w:rPr>
            </w:pPr>
            <w:r w:rsidRPr="006041FF">
              <w:rPr>
                <w:szCs w:val="22"/>
              </w:rPr>
              <w:t>21,000</w:t>
            </w:r>
          </w:p>
        </w:tc>
        <w:tc>
          <w:tcPr>
            <w:tcW w:w="180" w:type="dxa"/>
          </w:tcPr>
          <w:p w14:paraId="78B4931D" w14:textId="77777777" w:rsidR="00E6610C" w:rsidRPr="00206CA1" w:rsidRDefault="00E6610C" w:rsidP="00E6610C">
            <w:pPr>
              <w:jc w:val="right"/>
              <w:rPr>
                <w:szCs w:val="22"/>
              </w:rPr>
            </w:pPr>
          </w:p>
        </w:tc>
        <w:tc>
          <w:tcPr>
            <w:tcW w:w="1170" w:type="dxa"/>
          </w:tcPr>
          <w:p w14:paraId="427CBB04" w14:textId="64D11B61" w:rsidR="00E6610C" w:rsidRPr="00206CA1" w:rsidRDefault="00E6610C" w:rsidP="00E6610C">
            <w:pPr>
              <w:jc w:val="right"/>
              <w:rPr>
                <w:szCs w:val="22"/>
              </w:rPr>
            </w:pPr>
            <w:r w:rsidRPr="00206CA1">
              <w:rPr>
                <w:szCs w:val="22"/>
              </w:rPr>
              <w:t>26,196</w:t>
            </w:r>
          </w:p>
        </w:tc>
      </w:tr>
      <w:tr w:rsidR="00E6610C" w:rsidRPr="00206CA1" w14:paraId="47ACB8BB" w14:textId="77777777" w:rsidTr="003E2409">
        <w:trPr>
          <w:cantSplit/>
        </w:trPr>
        <w:tc>
          <w:tcPr>
            <w:tcW w:w="4050" w:type="dxa"/>
            <w:vAlign w:val="bottom"/>
          </w:tcPr>
          <w:p w14:paraId="3F049228" w14:textId="77777777" w:rsidR="00E6610C" w:rsidRPr="00206CA1" w:rsidRDefault="00E6610C" w:rsidP="00E6610C">
            <w:pPr>
              <w:spacing w:line="240" w:lineRule="atLeast"/>
              <w:rPr>
                <w:b/>
                <w:bCs/>
                <w:szCs w:val="22"/>
              </w:rPr>
            </w:pPr>
            <w:r w:rsidRPr="00206CA1">
              <w:rPr>
                <w:b/>
                <w:bCs/>
                <w:szCs w:val="22"/>
              </w:rPr>
              <w:t>Total</w:t>
            </w:r>
          </w:p>
        </w:tc>
        <w:tc>
          <w:tcPr>
            <w:tcW w:w="1170" w:type="dxa"/>
            <w:tcBorders>
              <w:top w:val="single" w:sz="4" w:space="0" w:color="auto"/>
              <w:bottom w:val="double" w:sz="4" w:space="0" w:color="auto"/>
            </w:tcBorders>
          </w:tcPr>
          <w:p w14:paraId="2D67E585" w14:textId="48695C41" w:rsidR="00E6610C" w:rsidRPr="00206CA1" w:rsidRDefault="0007322E" w:rsidP="00E6610C">
            <w:pPr>
              <w:jc w:val="right"/>
              <w:rPr>
                <w:b/>
                <w:bCs/>
                <w:szCs w:val="22"/>
              </w:rPr>
            </w:pPr>
            <w:r w:rsidRPr="0007322E">
              <w:rPr>
                <w:b/>
                <w:bCs/>
                <w:szCs w:val="22"/>
              </w:rPr>
              <w:t>25,635</w:t>
            </w:r>
          </w:p>
        </w:tc>
        <w:tc>
          <w:tcPr>
            <w:tcW w:w="180" w:type="dxa"/>
          </w:tcPr>
          <w:p w14:paraId="05DCE2C1" w14:textId="77777777" w:rsidR="00E6610C" w:rsidRPr="00206CA1" w:rsidRDefault="00E6610C" w:rsidP="00E6610C">
            <w:pPr>
              <w:jc w:val="right"/>
              <w:rPr>
                <w:b/>
                <w:bCs/>
                <w:szCs w:val="22"/>
              </w:rPr>
            </w:pPr>
          </w:p>
        </w:tc>
        <w:tc>
          <w:tcPr>
            <w:tcW w:w="1080" w:type="dxa"/>
            <w:tcBorders>
              <w:top w:val="single" w:sz="4" w:space="0" w:color="auto"/>
              <w:bottom w:val="double" w:sz="4" w:space="0" w:color="auto"/>
            </w:tcBorders>
          </w:tcPr>
          <w:p w14:paraId="05F3CBE0" w14:textId="17165B52" w:rsidR="00E6610C" w:rsidRPr="00206CA1" w:rsidRDefault="00E6610C" w:rsidP="00E6610C">
            <w:pPr>
              <w:jc w:val="right"/>
              <w:rPr>
                <w:b/>
                <w:bCs/>
                <w:szCs w:val="22"/>
              </w:rPr>
            </w:pPr>
            <w:r w:rsidRPr="00206CA1">
              <w:rPr>
                <w:b/>
                <w:bCs/>
                <w:szCs w:val="22"/>
              </w:rPr>
              <w:t>46,331</w:t>
            </w:r>
          </w:p>
        </w:tc>
        <w:tc>
          <w:tcPr>
            <w:tcW w:w="180" w:type="dxa"/>
          </w:tcPr>
          <w:p w14:paraId="74E107F8" w14:textId="77777777" w:rsidR="00E6610C" w:rsidRPr="00206CA1" w:rsidRDefault="00E6610C" w:rsidP="00E6610C">
            <w:pPr>
              <w:jc w:val="right"/>
              <w:rPr>
                <w:b/>
                <w:bCs/>
                <w:szCs w:val="22"/>
              </w:rPr>
            </w:pPr>
          </w:p>
        </w:tc>
        <w:tc>
          <w:tcPr>
            <w:tcW w:w="1170" w:type="dxa"/>
            <w:tcBorders>
              <w:top w:val="single" w:sz="4" w:space="0" w:color="auto"/>
              <w:bottom w:val="double" w:sz="4" w:space="0" w:color="auto"/>
            </w:tcBorders>
          </w:tcPr>
          <w:p w14:paraId="77FBACC0" w14:textId="6887A5FE" w:rsidR="00E6610C" w:rsidRPr="00206CA1" w:rsidRDefault="0007322E" w:rsidP="00E6610C">
            <w:pPr>
              <w:jc w:val="right"/>
              <w:rPr>
                <w:b/>
                <w:bCs/>
                <w:szCs w:val="22"/>
              </w:rPr>
            </w:pPr>
            <w:r w:rsidRPr="0007322E">
              <w:rPr>
                <w:b/>
                <w:bCs/>
                <w:szCs w:val="22"/>
              </w:rPr>
              <w:t>21,000</w:t>
            </w:r>
          </w:p>
        </w:tc>
        <w:tc>
          <w:tcPr>
            <w:tcW w:w="180" w:type="dxa"/>
          </w:tcPr>
          <w:p w14:paraId="0D1F451A" w14:textId="77777777" w:rsidR="00E6610C" w:rsidRPr="00206CA1" w:rsidRDefault="00E6610C" w:rsidP="00E6610C">
            <w:pPr>
              <w:jc w:val="right"/>
              <w:rPr>
                <w:b/>
                <w:bCs/>
                <w:szCs w:val="22"/>
              </w:rPr>
            </w:pPr>
          </w:p>
        </w:tc>
        <w:tc>
          <w:tcPr>
            <w:tcW w:w="1170" w:type="dxa"/>
            <w:tcBorders>
              <w:top w:val="single" w:sz="4" w:space="0" w:color="auto"/>
              <w:bottom w:val="double" w:sz="4" w:space="0" w:color="auto"/>
            </w:tcBorders>
          </w:tcPr>
          <w:p w14:paraId="03AAB9F6" w14:textId="374A1E78" w:rsidR="00E6610C" w:rsidRPr="00206CA1" w:rsidRDefault="00E6610C" w:rsidP="00E6610C">
            <w:pPr>
              <w:jc w:val="right"/>
              <w:rPr>
                <w:b/>
                <w:bCs/>
                <w:szCs w:val="22"/>
              </w:rPr>
            </w:pPr>
            <w:r w:rsidRPr="00206CA1">
              <w:rPr>
                <w:b/>
                <w:bCs/>
                <w:szCs w:val="22"/>
              </w:rPr>
              <w:t>26,196</w:t>
            </w:r>
          </w:p>
        </w:tc>
      </w:tr>
    </w:tbl>
    <w:p w14:paraId="708E4BE4" w14:textId="5AF35A89" w:rsidR="007320AC" w:rsidRPr="00206CA1" w:rsidRDefault="007320AC">
      <w:pPr>
        <w:spacing w:line="240" w:lineRule="auto"/>
        <w:rPr>
          <w:b/>
          <w:bCs/>
          <w:i/>
          <w:iCs/>
          <w:szCs w:val="22"/>
        </w:rPr>
      </w:pPr>
    </w:p>
    <w:p w14:paraId="26FB0556" w14:textId="312B98B6" w:rsidR="00800201" w:rsidRPr="00206CA1" w:rsidRDefault="00A37853" w:rsidP="00C163F4">
      <w:pPr>
        <w:autoSpaceDE w:val="0"/>
        <w:autoSpaceDN w:val="0"/>
        <w:spacing w:line="240" w:lineRule="auto"/>
        <w:ind w:left="540"/>
        <w:jc w:val="thaiDistribute"/>
        <w:rPr>
          <w:b/>
          <w:bCs/>
          <w:i/>
          <w:iCs/>
          <w:szCs w:val="22"/>
        </w:rPr>
      </w:pPr>
      <w:r w:rsidRPr="00206CA1">
        <w:rPr>
          <w:b/>
          <w:bCs/>
          <w:i/>
          <w:iCs/>
          <w:szCs w:val="22"/>
        </w:rPr>
        <w:t>Significant agreements with related parties</w:t>
      </w:r>
    </w:p>
    <w:p w14:paraId="07088279" w14:textId="77777777" w:rsidR="00F80331" w:rsidRPr="00206CA1" w:rsidRDefault="00F80331" w:rsidP="00C163F4">
      <w:pPr>
        <w:autoSpaceDE w:val="0"/>
        <w:autoSpaceDN w:val="0"/>
        <w:spacing w:line="240" w:lineRule="auto"/>
        <w:ind w:left="540"/>
        <w:jc w:val="thaiDistribute"/>
        <w:rPr>
          <w:b/>
          <w:bCs/>
          <w:i/>
          <w:iCs/>
          <w:szCs w:val="22"/>
        </w:rPr>
      </w:pPr>
    </w:p>
    <w:p w14:paraId="6C820158" w14:textId="454B4C91" w:rsidR="00F80331" w:rsidRPr="00206CA1" w:rsidRDefault="00C6233F" w:rsidP="00F80331">
      <w:pPr>
        <w:autoSpaceDE w:val="0"/>
        <w:autoSpaceDN w:val="0"/>
        <w:spacing w:line="240" w:lineRule="auto"/>
        <w:ind w:left="540"/>
        <w:jc w:val="thaiDistribute"/>
        <w:rPr>
          <w:szCs w:val="22"/>
          <w:cs/>
        </w:rPr>
      </w:pPr>
      <w:r w:rsidRPr="00206CA1">
        <w:rPr>
          <w:szCs w:val="22"/>
        </w:rPr>
        <w:t>A</w:t>
      </w:r>
      <w:r w:rsidR="00CA27B5" w:rsidRPr="00206CA1">
        <w:rPr>
          <w:szCs w:val="22"/>
        </w:rPr>
        <w:t xml:space="preserve">s </w:t>
      </w:r>
      <w:proofErr w:type="gramStart"/>
      <w:r w:rsidR="00CA27B5" w:rsidRPr="00206CA1">
        <w:rPr>
          <w:szCs w:val="22"/>
        </w:rPr>
        <w:t>at</w:t>
      </w:r>
      <w:proofErr w:type="gramEnd"/>
      <w:r w:rsidR="00CA27B5" w:rsidRPr="00206CA1">
        <w:rPr>
          <w:szCs w:val="22"/>
        </w:rPr>
        <w:t xml:space="preserve"> </w:t>
      </w:r>
      <w:r w:rsidR="00215F1F" w:rsidRPr="00206CA1">
        <w:rPr>
          <w:szCs w:val="22"/>
          <w:lang w:val="en-US"/>
        </w:rPr>
        <w:t>31</w:t>
      </w:r>
      <w:r w:rsidR="00CA27B5" w:rsidRPr="00206CA1">
        <w:rPr>
          <w:szCs w:val="22"/>
        </w:rPr>
        <w:t xml:space="preserve"> December </w:t>
      </w:r>
      <w:r w:rsidR="00215F1F" w:rsidRPr="00206CA1">
        <w:rPr>
          <w:szCs w:val="22"/>
          <w:lang w:val="en-US"/>
        </w:rPr>
        <w:t>202</w:t>
      </w:r>
      <w:r w:rsidR="00E6610C">
        <w:rPr>
          <w:szCs w:val="22"/>
          <w:lang w:val="en-US"/>
        </w:rPr>
        <w:t>4</w:t>
      </w:r>
      <w:r w:rsidRPr="00206CA1">
        <w:rPr>
          <w:szCs w:val="22"/>
        </w:rPr>
        <w:t xml:space="preserve">, the Group has significant agreements with related parties </w:t>
      </w:r>
      <w:r w:rsidR="00F80331" w:rsidRPr="00206CA1">
        <w:rPr>
          <w:szCs w:val="22"/>
        </w:rPr>
        <w:t>as follows:</w:t>
      </w:r>
    </w:p>
    <w:p w14:paraId="5D0B40C2" w14:textId="77777777" w:rsidR="00EC04BD" w:rsidRPr="00206CA1" w:rsidRDefault="00EC04BD" w:rsidP="00EC04BD">
      <w:pPr>
        <w:autoSpaceDE w:val="0"/>
        <w:autoSpaceDN w:val="0"/>
        <w:spacing w:line="240" w:lineRule="atLeast"/>
        <w:ind w:left="540"/>
        <w:jc w:val="thaiDistribute"/>
        <w:rPr>
          <w:szCs w:val="22"/>
        </w:rPr>
      </w:pPr>
    </w:p>
    <w:p w14:paraId="13C04BCA" w14:textId="77777777" w:rsidR="00260954" w:rsidRPr="00206CA1" w:rsidRDefault="00B8490A" w:rsidP="00B9616E">
      <w:pPr>
        <w:spacing w:line="240" w:lineRule="atLeast"/>
        <w:ind w:left="540" w:right="18"/>
        <w:jc w:val="thaiDistribute"/>
        <w:rPr>
          <w:b/>
          <w:bCs/>
          <w:i/>
          <w:iCs/>
          <w:szCs w:val="22"/>
          <w:lang w:val="en-US"/>
        </w:rPr>
      </w:pPr>
      <w:r w:rsidRPr="00206CA1">
        <w:rPr>
          <w:b/>
          <w:bCs/>
          <w:i/>
          <w:iCs/>
          <w:szCs w:val="22"/>
        </w:rPr>
        <w:t>Office</w:t>
      </w:r>
      <w:r w:rsidR="00260954" w:rsidRPr="00206CA1">
        <w:rPr>
          <w:b/>
          <w:bCs/>
          <w:i/>
          <w:iCs/>
          <w:szCs w:val="22"/>
          <w:lang w:val="en-US"/>
        </w:rPr>
        <w:t xml:space="preserve"> rental agreement</w:t>
      </w:r>
    </w:p>
    <w:p w14:paraId="53283AC8" w14:textId="77777777" w:rsidR="00260954" w:rsidRPr="00206CA1" w:rsidRDefault="00260954" w:rsidP="00B9616E">
      <w:pPr>
        <w:spacing w:line="240" w:lineRule="atLeast"/>
        <w:ind w:left="540" w:right="18"/>
        <w:jc w:val="thaiDistribute"/>
        <w:rPr>
          <w:szCs w:val="22"/>
          <w:lang w:val="en-US"/>
        </w:rPr>
      </w:pPr>
    </w:p>
    <w:p w14:paraId="7FBA9103" w14:textId="5B506348" w:rsidR="000C6920" w:rsidRPr="00206CA1" w:rsidRDefault="00260954" w:rsidP="00615F49">
      <w:pPr>
        <w:autoSpaceDE w:val="0"/>
        <w:autoSpaceDN w:val="0"/>
        <w:spacing w:line="240" w:lineRule="atLeast"/>
        <w:ind w:left="540" w:right="63"/>
        <w:jc w:val="thaiDistribute"/>
        <w:rPr>
          <w:rFonts w:cstheme="minorBidi"/>
          <w:szCs w:val="28"/>
          <w:lang w:bidi="th-TH"/>
        </w:rPr>
      </w:pPr>
      <w:r w:rsidRPr="00206CA1">
        <w:rPr>
          <w:szCs w:val="22"/>
          <w:lang w:val="en-US"/>
        </w:rPr>
        <w:t>The Comp</w:t>
      </w:r>
      <w:r w:rsidR="005A3F63" w:rsidRPr="00206CA1">
        <w:rPr>
          <w:szCs w:val="22"/>
          <w:lang w:val="en-US"/>
        </w:rPr>
        <w:t>any and various subsidiaries have</w:t>
      </w:r>
      <w:r w:rsidRPr="00206CA1">
        <w:rPr>
          <w:szCs w:val="22"/>
          <w:lang w:val="en-US"/>
        </w:rPr>
        <w:t xml:space="preserve"> entered into </w:t>
      </w:r>
      <w:r w:rsidR="00B8490A" w:rsidRPr="00206CA1">
        <w:rPr>
          <w:szCs w:val="22"/>
        </w:rPr>
        <w:t>office</w:t>
      </w:r>
      <w:r w:rsidRPr="00206CA1">
        <w:rPr>
          <w:szCs w:val="22"/>
          <w:lang w:val="en-US"/>
        </w:rPr>
        <w:t xml:space="preserve"> rental agreement with </w:t>
      </w:r>
      <w:r w:rsidRPr="00206CA1">
        <w:rPr>
          <w:szCs w:val="22"/>
        </w:rPr>
        <w:t>a related party</w:t>
      </w:r>
      <w:r w:rsidRPr="00206CA1">
        <w:rPr>
          <w:szCs w:val="22"/>
          <w:lang w:val="en-US" w:bidi="th-TH"/>
        </w:rPr>
        <w:t xml:space="preserve">. </w:t>
      </w:r>
      <w:r w:rsidRPr="00206CA1">
        <w:rPr>
          <w:szCs w:val="22"/>
          <w:lang w:val="en-US"/>
        </w:rPr>
        <w:t xml:space="preserve">The agreement term is for a period of </w:t>
      </w:r>
      <w:r w:rsidR="00215F1F" w:rsidRPr="00206CA1">
        <w:rPr>
          <w:szCs w:val="22"/>
          <w:lang w:val="en-US"/>
        </w:rPr>
        <w:t>3</w:t>
      </w:r>
      <w:r w:rsidRPr="00206CA1">
        <w:rPr>
          <w:szCs w:val="22"/>
          <w:lang w:val="en-US"/>
        </w:rPr>
        <w:t xml:space="preserve"> year</w:t>
      </w:r>
      <w:r w:rsidR="00250439" w:rsidRPr="00206CA1">
        <w:rPr>
          <w:szCs w:val="22"/>
          <w:lang w:val="en-US"/>
        </w:rPr>
        <w:t xml:space="preserve">s, commencing from the effective date as specified in the agreement and expiring in </w:t>
      </w:r>
      <w:r w:rsidR="006A688F" w:rsidRPr="00206CA1">
        <w:rPr>
          <w:szCs w:val="22"/>
        </w:rPr>
        <w:t>December</w:t>
      </w:r>
      <w:r w:rsidR="00250439" w:rsidRPr="00206CA1">
        <w:rPr>
          <w:szCs w:val="22"/>
          <w:lang w:val="en-US"/>
        </w:rPr>
        <w:t xml:space="preserve"> </w:t>
      </w:r>
      <w:r w:rsidR="00215F1F" w:rsidRPr="00206CA1">
        <w:rPr>
          <w:szCs w:val="22"/>
          <w:lang w:val="en-US"/>
        </w:rPr>
        <w:t>202</w:t>
      </w:r>
      <w:r w:rsidR="00076722">
        <w:rPr>
          <w:szCs w:val="22"/>
          <w:lang w:val="en-US"/>
        </w:rPr>
        <w:t>5</w:t>
      </w:r>
      <w:r w:rsidR="00250439" w:rsidRPr="00206CA1">
        <w:rPr>
          <w:szCs w:val="22"/>
          <w:lang w:val="en-US"/>
        </w:rPr>
        <w:t xml:space="preserve"> with t</w:t>
      </w:r>
      <w:r w:rsidRPr="00206CA1">
        <w:rPr>
          <w:szCs w:val="22"/>
        </w:rPr>
        <w:t>he rental fee and condition are as stipulated in the agreement</w:t>
      </w:r>
      <w:r w:rsidR="001D495B" w:rsidRPr="00206CA1">
        <w:rPr>
          <w:szCs w:val="22"/>
        </w:rPr>
        <w:t>.</w:t>
      </w:r>
    </w:p>
    <w:p w14:paraId="695241F1" w14:textId="652423F8" w:rsidR="007B30AB" w:rsidRDefault="007B30AB">
      <w:pPr>
        <w:spacing w:line="240" w:lineRule="auto"/>
        <w:rPr>
          <w:b/>
          <w:bCs/>
          <w:i/>
          <w:iCs/>
          <w:szCs w:val="22"/>
          <w:lang w:val="en-US" w:bidi="th-TH"/>
        </w:rPr>
      </w:pPr>
    </w:p>
    <w:p w14:paraId="3C8E6ACE" w14:textId="4579B645" w:rsidR="00260954" w:rsidRPr="00206CA1" w:rsidRDefault="00260954" w:rsidP="00B9616E">
      <w:pPr>
        <w:autoSpaceDE w:val="0"/>
        <w:autoSpaceDN w:val="0"/>
        <w:spacing w:line="240" w:lineRule="atLeast"/>
        <w:ind w:right="18" w:firstLine="540"/>
        <w:jc w:val="thaiDistribute"/>
        <w:rPr>
          <w:szCs w:val="22"/>
          <w:lang w:bidi="th-TH"/>
        </w:rPr>
      </w:pPr>
      <w:r w:rsidRPr="00206CA1">
        <w:rPr>
          <w:b/>
          <w:bCs/>
          <w:i/>
          <w:iCs/>
          <w:szCs w:val="22"/>
          <w:lang w:val="en-US" w:bidi="th-TH"/>
        </w:rPr>
        <w:t>Warehouse</w:t>
      </w:r>
      <w:r w:rsidRPr="00206CA1">
        <w:rPr>
          <w:b/>
          <w:bCs/>
          <w:i/>
          <w:iCs/>
          <w:szCs w:val="22"/>
          <w:lang w:val="en-US"/>
        </w:rPr>
        <w:t xml:space="preserve"> rental agreement</w:t>
      </w:r>
    </w:p>
    <w:p w14:paraId="3EA43CB3" w14:textId="77777777" w:rsidR="00260954" w:rsidRPr="00206CA1" w:rsidRDefault="00260954" w:rsidP="00B9616E">
      <w:pPr>
        <w:autoSpaceDE w:val="0"/>
        <w:autoSpaceDN w:val="0"/>
        <w:spacing w:line="240" w:lineRule="atLeast"/>
        <w:ind w:left="540" w:right="18"/>
        <w:jc w:val="thaiDistribute"/>
        <w:rPr>
          <w:szCs w:val="22"/>
          <w:lang w:bidi="th-TH"/>
        </w:rPr>
      </w:pPr>
    </w:p>
    <w:p w14:paraId="3DB96D07" w14:textId="6BE758A5" w:rsidR="00260954" w:rsidRPr="00206CA1" w:rsidRDefault="005E5191" w:rsidP="00B9616E">
      <w:pPr>
        <w:autoSpaceDE w:val="0"/>
        <w:autoSpaceDN w:val="0"/>
        <w:spacing w:line="240" w:lineRule="atLeast"/>
        <w:ind w:left="540" w:right="18"/>
        <w:jc w:val="thaiDistribute"/>
        <w:rPr>
          <w:rFonts w:cstheme="minorBidi"/>
          <w:szCs w:val="28"/>
          <w:lang w:val="en-US" w:bidi="th-TH"/>
        </w:rPr>
      </w:pPr>
      <w:r w:rsidRPr="00206CA1">
        <w:rPr>
          <w:szCs w:val="22"/>
          <w:lang w:val="en-US"/>
        </w:rPr>
        <w:t xml:space="preserve">The Company and </w:t>
      </w:r>
      <w:r w:rsidRPr="00206CA1">
        <w:rPr>
          <w:rFonts w:cs="Angsana New"/>
          <w:szCs w:val="28"/>
          <w:lang w:val="en-US" w:bidi="th-TH"/>
        </w:rPr>
        <w:t>v</w:t>
      </w:r>
      <w:r w:rsidR="00260954" w:rsidRPr="00206CA1">
        <w:rPr>
          <w:szCs w:val="22"/>
          <w:lang w:val="en-US"/>
        </w:rPr>
        <w:t>arious subsidiaries ha</w:t>
      </w:r>
      <w:r w:rsidR="005A3F63" w:rsidRPr="00206CA1">
        <w:rPr>
          <w:szCs w:val="22"/>
          <w:lang w:val="en-US"/>
        </w:rPr>
        <w:t>ve</w:t>
      </w:r>
      <w:r w:rsidR="00260954" w:rsidRPr="00206CA1">
        <w:rPr>
          <w:szCs w:val="22"/>
          <w:lang w:val="en-US"/>
        </w:rPr>
        <w:t xml:space="preserve"> entered into warehouse rental agreement with </w:t>
      </w:r>
      <w:r w:rsidR="00260954" w:rsidRPr="00206CA1">
        <w:rPr>
          <w:szCs w:val="22"/>
        </w:rPr>
        <w:t>a related party.</w:t>
      </w:r>
      <w:r w:rsidR="002935A2" w:rsidRPr="00206CA1">
        <w:rPr>
          <w:szCs w:val="22"/>
          <w:lang w:bidi="th-TH"/>
        </w:rPr>
        <w:t xml:space="preserve"> </w:t>
      </w:r>
      <w:r w:rsidR="00250439" w:rsidRPr="00206CA1">
        <w:rPr>
          <w:szCs w:val="22"/>
          <w:lang w:val="en-US"/>
        </w:rPr>
        <w:t xml:space="preserve">The agreement term is for a period of </w:t>
      </w:r>
      <w:r w:rsidR="0036276D" w:rsidRPr="00206CA1">
        <w:rPr>
          <w:rFonts w:cstheme="minorBidi"/>
          <w:szCs w:val="28"/>
          <w:lang w:val="en-US" w:bidi="th-TH"/>
        </w:rPr>
        <w:t>3</w:t>
      </w:r>
      <w:r w:rsidR="00250439" w:rsidRPr="00206CA1">
        <w:rPr>
          <w:szCs w:val="22"/>
          <w:lang w:val="en-US"/>
        </w:rPr>
        <w:t xml:space="preserve"> years, commencing from the effective date as specified in the agreement and expiring in December </w:t>
      </w:r>
      <w:r w:rsidR="00215F1F" w:rsidRPr="00206CA1">
        <w:rPr>
          <w:szCs w:val="22"/>
          <w:lang w:val="en-US"/>
        </w:rPr>
        <w:t>202</w:t>
      </w:r>
      <w:r w:rsidR="004A4774">
        <w:rPr>
          <w:szCs w:val="22"/>
        </w:rPr>
        <w:t>7</w:t>
      </w:r>
      <w:r w:rsidR="00250439" w:rsidRPr="00206CA1">
        <w:rPr>
          <w:szCs w:val="22"/>
          <w:lang w:val="en-US"/>
        </w:rPr>
        <w:t xml:space="preserve"> with t</w:t>
      </w:r>
      <w:r w:rsidR="00250439" w:rsidRPr="00206CA1">
        <w:rPr>
          <w:szCs w:val="22"/>
        </w:rPr>
        <w:t>he rental fee and condition are as stipulated in the agreement.</w:t>
      </w:r>
      <w:r w:rsidR="008C005E" w:rsidRPr="00206CA1">
        <w:rPr>
          <w:rFonts w:cstheme="minorBidi" w:hint="cs"/>
          <w:szCs w:val="28"/>
          <w:cs/>
          <w:lang w:bidi="th-TH"/>
        </w:rPr>
        <w:t xml:space="preserve"> </w:t>
      </w:r>
    </w:p>
    <w:p w14:paraId="0D9882C2" w14:textId="77777777" w:rsidR="00260954" w:rsidRPr="00206CA1" w:rsidRDefault="00260954" w:rsidP="00B9616E">
      <w:pPr>
        <w:autoSpaceDE w:val="0"/>
        <w:autoSpaceDN w:val="0"/>
        <w:spacing w:line="240" w:lineRule="atLeast"/>
        <w:ind w:left="540" w:right="18"/>
        <w:jc w:val="thaiDistribute"/>
        <w:rPr>
          <w:szCs w:val="22"/>
          <w:lang w:bidi="th-TH"/>
        </w:rPr>
      </w:pPr>
    </w:p>
    <w:p w14:paraId="2EDCFE75" w14:textId="77777777" w:rsidR="00260954" w:rsidRPr="00206CA1" w:rsidRDefault="00260954" w:rsidP="00B9616E">
      <w:pPr>
        <w:spacing w:line="240" w:lineRule="atLeast"/>
        <w:ind w:left="540" w:right="18"/>
        <w:jc w:val="thaiDistribute"/>
        <w:rPr>
          <w:b/>
          <w:bCs/>
          <w:i/>
          <w:iCs/>
          <w:szCs w:val="22"/>
          <w:lang w:val="en-US" w:bidi="th-TH"/>
        </w:rPr>
      </w:pPr>
      <w:r w:rsidRPr="00206CA1">
        <w:rPr>
          <w:b/>
          <w:bCs/>
          <w:i/>
          <w:iCs/>
          <w:szCs w:val="22"/>
          <w:lang w:val="en-US" w:bidi="th-TH"/>
        </w:rPr>
        <w:t>Service agreement</w:t>
      </w:r>
    </w:p>
    <w:p w14:paraId="6F1A87E5" w14:textId="77777777" w:rsidR="00260954" w:rsidRPr="00206CA1" w:rsidRDefault="00260954" w:rsidP="00B9616E">
      <w:pPr>
        <w:spacing w:line="240" w:lineRule="atLeast"/>
        <w:ind w:left="540" w:right="18"/>
        <w:jc w:val="thaiDistribute"/>
        <w:rPr>
          <w:b/>
          <w:bCs/>
          <w:szCs w:val="22"/>
          <w:lang w:val="en-US" w:bidi="th-TH"/>
        </w:rPr>
      </w:pPr>
    </w:p>
    <w:p w14:paraId="67DC61A3" w14:textId="0D7CF74A" w:rsidR="00260954" w:rsidRPr="00206CA1" w:rsidRDefault="00260954" w:rsidP="00B9616E">
      <w:pPr>
        <w:autoSpaceDE w:val="0"/>
        <w:autoSpaceDN w:val="0"/>
        <w:spacing w:line="240" w:lineRule="atLeast"/>
        <w:ind w:left="540" w:right="18"/>
        <w:jc w:val="thaiDistribute"/>
        <w:rPr>
          <w:rFonts w:cstheme="minorBidi"/>
          <w:szCs w:val="28"/>
          <w:lang w:bidi="th-TH"/>
        </w:rPr>
      </w:pPr>
      <w:r w:rsidRPr="00206CA1">
        <w:rPr>
          <w:szCs w:val="22"/>
        </w:rPr>
        <w:t xml:space="preserve">The Company </w:t>
      </w:r>
      <w:r w:rsidR="005A3F63" w:rsidRPr="00206CA1">
        <w:rPr>
          <w:szCs w:val="22"/>
        </w:rPr>
        <w:t xml:space="preserve">has </w:t>
      </w:r>
      <w:r w:rsidRPr="00206CA1">
        <w:rPr>
          <w:szCs w:val="22"/>
        </w:rPr>
        <w:t xml:space="preserve">entered into service agreement with various subsidiaries for general management service. The Company agreed to provide human resources to manage operation process in accordance with subsidiaries’ condition. </w:t>
      </w:r>
      <w:r w:rsidR="00250439" w:rsidRPr="00206CA1">
        <w:rPr>
          <w:szCs w:val="22"/>
        </w:rPr>
        <w:t xml:space="preserve">The agreement term is for a period of </w:t>
      </w:r>
      <w:r w:rsidR="00215F1F" w:rsidRPr="00206CA1">
        <w:rPr>
          <w:szCs w:val="22"/>
          <w:lang w:val="en-US"/>
        </w:rPr>
        <w:t>1</w:t>
      </w:r>
      <w:r w:rsidR="00EF632E" w:rsidRPr="00206CA1">
        <w:rPr>
          <w:szCs w:val="22"/>
        </w:rPr>
        <w:t xml:space="preserve"> </w:t>
      </w:r>
      <w:r w:rsidR="00250439" w:rsidRPr="00206CA1">
        <w:rPr>
          <w:szCs w:val="22"/>
        </w:rPr>
        <w:t xml:space="preserve">year, commencing from the effective date as specified in the agreement and expiring in December </w:t>
      </w:r>
      <w:r w:rsidR="00215F1F" w:rsidRPr="00206CA1">
        <w:rPr>
          <w:szCs w:val="22"/>
          <w:lang w:val="en-US"/>
        </w:rPr>
        <w:t>202</w:t>
      </w:r>
      <w:r w:rsidR="00AE6822">
        <w:rPr>
          <w:szCs w:val="22"/>
        </w:rPr>
        <w:t>5</w:t>
      </w:r>
      <w:r w:rsidR="00250439" w:rsidRPr="00206CA1">
        <w:rPr>
          <w:szCs w:val="22"/>
        </w:rPr>
        <w:t xml:space="preserve"> with the service fee and condition are as stipulated in the agreement.</w:t>
      </w:r>
      <w:r w:rsidR="008C005E" w:rsidRPr="00206CA1">
        <w:rPr>
          <w:rFonts w:cstheme="minorBidi" w:hint="cs"/>
          <w:szCs w:val="28"/>
          <w:cs/>
          <w:lang w:bidi="th-TH"/>
        </w:rPr>
        <w:t xml:space="preserve"> </w:t>
      </w:r>
    </w:p>
    <w:p w14:paraId="0C9A9764" w14:textId="77777777" w:rsidR="009D776C" w:rsidRPr="00206CA1" w:rsidRDefault="009D776C" w:rsidP="00B9616E">
      <w:pPr>
        <w:autoSpaceDE w:val="0"/>
        <w:autoSpaceDN w:val="0"/>
        <w:spacing w:line="240" w:lineRule="atLeast"/>
        <w:ind w:left="540" w:right="18"/>
        <w:jc w:val="thaiDistribute"/>
        <w:rPr>
          <w:szCs w:val="22"/>
        </w:rPr>
      </w:pPr>
    </w:p>
    <w:p w14:paraId="21AE7D65" w14:textId="77777777" w:rsidR="00115E19" w:rsidRPr="00206CA1" w:rsidRDefault="00115E19" w:rsidP="00115E19">
      <w:pPr>
        <w:autoSpaceDE w:val="0"/>
        <w:autoSpaceDN w:val="0"/>
        <w:spacing w:line="240" w:lineRule="auto"/>
        <w:ind w:left="540"/>
        <w:jc w:val="thaiDistribute"/>
        <w:rPr>
          <w:b/>
          <w:bCs/>
          <w:i/>
          <w:iCs/>
          <w:szCs w:val="22"/>
        </w:rPr>
      </w:pPr>
      <w:r w:rsidRPr="00206CA1">
        <w:rPr>
          <w:b/>
          <w:bCs/>
          <w:i/>
          <w:iCs/>
          <w:szCs w:val="22"/>
        </w:rPr>
        <w:t>Consulting agreement</w:t>
      </w:r>
    </w:p>
    <w:p w14:paraId="3E0D49A8" w14:textId="77777777" w:rsidR="00115E19" w:rsidRPr="00206CA1" w:rsidRDefault="00115E19" w:rsidP="00115E19">
      <w:pPr>
        <w:autoSpaceDE w:val="0"/>
        <w:autoSpaceDN w:val="0"/>
        <w:spacing w:line="240" w:lineRule="atLeast"/>
        <w:ind w:left="540" w:right="18"/>
        <w:jc w:val="thaiDistribute"/>
        <w:rPr>
          <w:szCs w:val="22"/>
        </w:rPr>
      </w:pPr>
    </w:p>
    <w:p w14:paraId="73D89673" w14:textId="77777777" w:rsidR="00395BE1" w:rsidRDefault="00115E19" w:rsidP="00395BE1">
      <w:pPr>
        <w:autoSpaceDE w:val="0"/>
        <w:autoSpaceDN w:val="0"/>
        <w:spacing w:line="240" w:lineRule="atLeast"/>
        <w:ind w:left="540" w:right="18"/>
        <w:jc w:val="thaiDistribute"/>
        <w:rPr>
          <w:szCs w:val="22"/>
        </w:rPr>
      </w:pPr>
      <w:r w:rsidRPr="00206CA1">
        <w:rPr>
          <w:szCs w:val="22"/>
        </w:rPr>
        <w:t xml:space="preserve">The Company has entered into consulting agreement with a related party for provide consultancy and advice on the Company’s activities in Japan. The agreement term is for a period of </w:t>
      </w:r>
      <w:r w:rsidR="00AF5D25" w:rsidRPr="00206CA1">
        <w:rPr>
          <w:szCs w:val="22"/>
          <w:lang w:val="en-US"/>
        </w:rPr>
        <w:t>2</w:t>
      </w:r>
      <w:r w:rsidRPr="00206CA1">
        <w:rPr>
          <w:szCs w:val="22"/>
        </w:rPr>
        <w:t xml:space="preserve"> years from the effective date as specified in the agreement and expiring in March </w:t>
      </w:r>
      <w:r w:rsidR="00215F1F" w:rsidRPr="00206CA1">
        <w:rPr>
          <w:szCs w:val="22"/>
          <w:lang w:val="en-US"/>
        </w:rPr>
        <w:t>202</w:t>
      </w:r>
      <w:r w:rsidR="00EB2B40" w:rsidRPr="00206CA1">
        <w:rPr>
          <w:szCs w:val="22"/>
          <w:lang w:val="en-US"/>
        </w:rPr>
        <w:t>5</w:t>
      </w:r>
      <w:r w:rsidRPr="00206CA1">
        <w:rPr>
          <w:szCs w:val="22"/>
        </w:rPr>
        <w:t xml:space="preserve"> with the service fee and condition are as stipulated in the agreement.</w:t>
      </w:r>
    </w:p>
    <w:p w14:paraId="347169E6" w14:textId="77777777" w:rsidR="00395BE1" w:rsidRDefault="00395BE1" w:rsidP="00395BE1">
      <w:pPr>
        <w:autoSpaceDE w:val="0"/>
        <w:autoSpaceDN w:val="0"/>
        <w:spacing w:line="240" w:lineRule="atLeast"/>
        <w:ind w:left="540" w:right="18"/>
        <w:jc w:val="thaiDistribute"/>
        <w:rPr>
          <w:szCs w:val="22"/>
        </w:rPr>
      </w:pPr>
    </w:p>
    <w:p w14:paraId="1E0408FD" w14:textId="77777777" w:rsidR="000E525D" w:rsidRDefault="000E525D">
      <w:pPr>
        <w:spacing w:line="240" w:lineRule="auto"/>
        <w:rPr>
          <w:b/>
          <w:bCs/>
          <w:i/>
          <w:iCs/>
          <w:szCs w:val="22"/>
        </w:rPr>
      </w:pPr>
      <w:r>
        <w:rPr>
          <w:b/>
          <w:bCs/>
          <w:i/>
          <w:iCs/>
          <w:szCs w:val="22"/>
        </w:rPr>
        <w:br w:type="page"/>
      </w:r>
    </w:p>
    <w:p w14:paraId="0CAAF120" w14:textId="3684C19A" w:rsidR="005E5AB5" w:rsidRPr="00395BE1" w:rsidRDefault="005E5AB5" w:rsidP="00395BE1">
      <w:pPr>
        <w:autoSpaceDE w:val="0"/>
        <w:autoSpaceDN w:val="0"/>
        <w:spacing w:line="240" w:lineRule="atLeast"/>
        <w:ind w:left="540" w:right="18"/>
        <w:jc w:val="thaiDistribute"/>
        <w:rPr>
          <w:szCs w:val="22"/>
        </w:rPr>
      </w:pPr>
      <w:r w:rsidRPr="00D73648">
        <w:rPr>
          <w:b/>
          <w:bCs/>
          <w:i/>
          <w:iCs/>
          <w:szCs w:val="22"/>
        </w:rPr>
        <w:lastRenderedPageBreak/>
        <w:t>Loan agreement</w:t>
      </w:r>
      <w:r w:rsidR="00B93476" w:rsidRPr="00D73648">
        <w:rPr>
          <w:b/>
          <w:bCs/>
          <w:i/>
          <w:iCs/>
          <w:szCs w:val="22"/>
        </w:rPr>
        <w:t>s</w:t>
      </w:r>
    </w:p>
    <w:p w14:paraId="14F1018A" w14:textId="77777777" w:rsidR="005E5AB5" w:rsidRPr="00206CA1" w:rsidRDefault="005E5AB5" w:rsidP="00B9616E">
      <w:pPr>
        <w:autoSpaceDE w:val="0"/>
        <w:autoSpaceDN w:val="0"/>
        <w:spacing w:line="240" w:lineRule="atLeast"/>
        <w:ind w:left="540" w:right="18"/>
        <w:jc w:val="thaiDistribute"/>
        <w:rPr>
          <w:szCs w:val="22"/>
        </w:rPr>
      </w:pPr>
    </w:p>
    <w:p w14:paraId="53E68FEE" w14:textId="7C8A2C32" w:rsidR="00380942" w:rsidRPr="005516E7" w:rsidRDefault="005E5AB5" w:rsidP="00B9616E">
      <w:pPr>
        <w:autoSpaceDE w:val="0"/>
        <w:autoSpaceDN w:val="0"/>
        <w:spacing w:line="240" w:lineRule="atLeast"/>
        <w:ind w:left="540" w:right="18"/>
        <w:jc w:val="thaiDistribute"/>
        <w:rPr>
          <w:szCs w:val="22"/>
        </w:rPr>
      </w:pPr>
      <w:r w:rsidRPr="000E525D">
        <w:rPr>
          <w:szCs w:val="22"/>
        </w:rPr>
        <w:t>On</w:t>
      </w:r>
      <w:r w:rsidR="0032011D" w:rsidRPr="000E525D">
        <w:rPr>
          <w:szCs w:val="22"/>
        </w:rPr>
        <w:t xml:space="preserve"> 30 June 2017 and 31 August 2017, the Company entered into long-term loan agreement</w:t>
      </w:r>
      <w:r w:rsidR="00193B02">
        <w:rPr>
          <w:szCs w:val="22"/>
        </w:rPr>
        <w:t>s</w:t>
      </w:r>
      <w:r w:rsidR="0032011D" w:rsidRPr="000E525D">
        <w:rPr>
          <w:szCs w:val="22"/>
        </w:rPr>
        <w:t xml:space="preserve"> with a subsidiary totalling </w:t>
      </w:r>
      <w:r w:rsidR="000E525D">
        <w:rPr>
          <w:szCs w:val="22"/>
        </w:rPr>
        <w:t xml:space="preserve">Baht </w:t>
      </w:r>
      <w:r w:rsidR="0032011D" w:rsidRPr="000E525D">
        <w:rPr>
          <w:szCs w:val="22"/>
        </w:rPr>
        <w:t xml:space="preserve">8,450 million and </w:t>
      </w:r>
      <w:r w:rsidR="000E525D">
        <w:rPr>
          <w:szCs w:val="22"/>
        </w:rPr>
        <w:t xml:space="preserve">Baht </w:t>
      </w:r>
      <w:r w:rsidR="0032011D" w:rsidRPr="000E525D">
        <w:rPr>
          <w:szCs w:val="22"/>
        </w:rPr>
        <w:t>679 million, respectively. The loans bear interest at the rate of FALLBACK3M +1.55 per annum and loans are unsecured.</w:t>
      </w:r>
      <w:r w:rsidR="0032011D" w:rsidRPr="000E525D">
        <w:rPr>
          <w:szCs w:val="22"/>
          <w:lang w:bidi="th-TH"/>
        </w:rPr>
        <w:t xml:space="preserve"> </w:t>
      </w:r>
      <w:r w:rsidR="003B498C" w:rsidRPr="000E525D">
        <w:rPr>
          <w:szCs w:val="22"/>
        </w:rPr>
        <w:t xml:space="preserve">The </w:t>
      </w:r>
      <w:r w:rsidR="0032011D" w:rsidRPr="000E525D">
        <w:rPr>
          <w:szCs w:val="22"/>
        </w:rPr>
        <w:t>repayment period every 3 months with the last due date for repayments in 2024 and 2025</w:t>
      </w:r>
      <w:r w:rsidR="0032011D" w:rsidRPr="000E525D">
        <w:t xml:space="preserve">, </w:t>
      </w:r>
      <w:r w:rsidR="0032011D" w:rsidRPr="000E525D">
        <w:rPr>
          <w:szCs w:val="22"/>
        </w:rPr>
        <w:t xml:space="preserve">respectively. As of </w:t>
      </w:r>
      <w:r w:rsidR="00D268DB">
        <w:rPr>
          <w:rFonts w:cstheme="minorBidi"/>
          <w:szCs w:val="28"/>
          <w:lang w:val="en-US" w:bidi="th-TH"/>
        </w:rPr>
        <w:t xml:space="preserve">31 </w:t>
      </w:r>
      <w:r w:rsidR="0032011D" w:rsidRPr="000E525D">
        <w:rPr>
          <w:szCs w:val="22"/>
        </w:rPr>
        <w:t>December</w:t>
      </w:r>
      <w:r w:rsidR="00D268DB">
        <w:rPr>
          <w:szCs w:val="22"/>
        </w:rPr>
        <w:t xml:space="preserve"> </w:t>
      </w:r>
      <w:r w:rsidR="0032011D" w:rsidRPr="000E525D">
        <w:rPr>
          <w:szCs w:val="22"/>
        </w:rPr>
        <w:t xml:space="preserve">2024, the remaining principal was </w:t>
      </w:r>
      <w:r w:rsidR="000E525D">
        <w:rPr>
          <w:szCs w:val="22"/>
        </w:rPr>
        <w:t xml:space="preserve">Baht </w:t>
      </w:r>
      <w:r w:rsidR="0032011D" w:rsidRPr="000E525D">
        <w:rPr>
          <w:szCs w:val="22"/>
        </w:rPr>
        <w:t>5 million</w:t>
      </w:r>
      <w:r w:rsidR="003F648F" w:rsidRPr="000E525D">
        <w:rPr>
          <w:szCs w:val="22"/>
        </w:rPr>
        <w:t>.</w:t>
      </w:r>
    </w:p>
    <w:p w14:paraId="02756FCF" w14:textId="77777777" w:rsidR="00DF4015" w:rsidRPr="00206CA1" w:rsidRDefault="00DF4015" w:rsidP="008546FA">
      <w:pPr>
        <w:autoSpaceDE w:val="0"/>
        <w:autoSpaceDN w:val="0"/>
        <w:spacing w:line="240" w:lineRule="atLeast"/>
        <w:ind w:right="18"/>
        <w:jc w:val="thaiDistribute"/>
        <w:rPr>
          <w:szCs w:val="22"/>
        </w:rPr>
      </w:pPr>
    </w:p>
    <w:p w14:paraId="38C0676B" w14:textId="7ED6BE9B" w:rsidR="001656CD" w:rsidRPr="00206CA1" w:rsidRDefault="0084322A" w:rsidP="00573450">
      <w:pPr>
        <w:pStyle w:val="Heading1"/>
      </w:pPr>
      <w:r w:rsidRPr="00206CA1">
        <w:t>5</w:t>
      </w:r>
      <w:r w:rsidRPr="00206CA1">
        <w:tab/>
      </w:r>
      <w:r w:rsidR="001656CD" w:rsidRPr="00206CA1">
        <w:t>Cash and cash equivalents</w:t>
      </w:r>
    </w:p>
    <w:p w14:paraId="484C40BF" w14:textId="77777777" w:rsidR="001656CD" w:rsidRPr="00206CA1" w:rsidRDefault="001656CD" w:rsidP="001656CD">
      <w:pPr>
        <w:pStyle w:val="index"/>
        <w:numPr>
          <w:ilvl w:val="0"/>
          <w:numId w:val="0"/>
        </w:numPr>
        <w:ind w:left="540"/>
        <w:rPr>
          <w:b/>
          <w:bCs/>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170"/>
        <w:gridCol w:w="180"/>
        <w:gridCol w:w="1170"/>
        <w:gridCol w:w="180"/>
        <w:gridCol w:w="1170"/>
      </w:tblGrid>
      <w:tr w:rsidR="001656CD" w:rsidRPr="00206CA1" w14:paraId="1EE23775" w14:textId="77777777" w:rsidTr="0094558E">
        <w:trPr>
          <w:cantSplit/>
          <w:tblHeader/>
        </w:trPr>
        <w:tc>
          <w:tcPr>
            <w:tcW w:w="3960" w:type="dxa"/>
            <w:shd w:val="clear" w:color="auto" w:fill="auto"/>
            <w:vAlign w:val="bottom"/>
          </w:tcPr>
          <w:p w14:paraId="305CC72A" w14:textId="77777777" w:rsidR="001656CD" w:rsidRPr="00206CA1" w:rsidRDefault="001656CD" w:rsidP="00453410">
            <w:pPr>
              <w:pStyle w:val="acctfourfigures"/>
              <w:spacing w:line="240" w:lineRule="atLeast"/>
              <w:rPr>
                <w:color w:val="0000FF"/>
                <w:szCs w:val="22"/>
              </w:rPr>
            </w:pPr>
          </w:p>
        </w:tc>
        <w:tc>
          <w:tcPr>
            <w:tcW w:w="2520" w:type="dxa"/>
            <w:gridSpan w:val="3"/>
          </w:tcPr>
          <w:p w14:paraId="72515FAF" w14:textId="77777777" w:rsidR="001656CD" w:rsidRPr="00206CA1" w:rsidRDefault="001656CD" w:rsidP="00453410">
            <w:pPr>
              <w:pStyle w:val="acctmergecolhdg"/>
              <w:spacing w:line="240" w:lineRule="atLeast"/>
              <w:rPr>
                <w:szCs w:val="22"/>
              </w:rPr>
            </w:pPr>
            <w:r w:rsidRPr="00206CA1">
              <w:rPr>
                <w:szCs w:val="22"/>
              </w:rPr>
              <w:t xml:space="preserve">Consolidated </w:t>
            </w:r>
          </w:p>
          <w:p w14:paraId="36D0BD14" w14:textId="77777777" w:rsidR="001656CD" w:rsidRPr="00206CA1" w:rsidRDefault="001656CD" w:rsidP="00453410">
            <w:pPr>
              <w:pStyle w:val="acctmergecolhdg"/>
              <w:spacing w:line="240" w:lineRule="atLeast"/>
              <w:rPr>
                <w:szCs w:val="22"/>
              </w:rPr>
            </w:pPr>
            <w:r w:rsidRPr="00206CA1">
              <w:rPr>
                <w:szCs w:val="22"/>
              </w:rPr>
              <w:t xml:space="preserve">financial statements </w:t>
            </w:r>
          </w:p>
        </w:tc>
        <w:tc>
          <w:tcPr>
            <w:tcW w:w="180" w:type="dxa"/>
          </w:tcPr>
          <w:p w14:paraId="00F26F87" w14:textId="77777777" w:rsidR="001656CD" w:rsidRPr="00206CA1" w:rsidRDefault="001656CD" w:rsidP="00453410">
            <w:pPr>
              <w:pStyle w:val="acctmergecolhdg"/>
              <w:spacing w:line="240" w:lineRule="atLeast"/>
              <w:rPr>
                <w:szCs w:val="22"/>
              </w:rPr>
            </w:pPr>
          </w:p>
        </w:tc>
        <w:tc>
          <w:tcPr>
            <w:tcW w:w="2520" w:type="dxa"/>
            <w:gridSpan w:val="3"/>
          </w:tcPr>
          <w:p w14:paraId="6FAD378D" w14:textId="77777777" w:rsidR="001656CD" w:rsidRPr="00206CA1" w:rsidRDefault="001656CD" w:rsidP="00453410">
            <w:pPr>
              <w:pStyle w:val="acctmergecolhdg"/>
              <w:spacing w:line="240" w:lineRule="atLeast"/>
              <w:rPr>
                <w:szCs w:val="22"/>
              </w:rPr>
            </w:pPr>
            <w:r w:rsidRPr="00206CA1">
              <w:rPr>
                <w:szCs w:val="22"/>
              </w:rPr>
              <w:t xml:space="preserve">Separate </w:t>
            </w:r>
          </w:p>
          <w:p w14:paraId="63390E30" w14:textId="77777777" w:rsidR="001656CD" w:rsidRPr="00206CA1" w:rsidRDefault="001656CD" w:rsidP="00453410">
            <w:pPr>
              <w:pStyle w:val="acctmergecolhdg"/>
              <w:spacing w:line="240" w:lineRule="atLeast"/>
              <w:rPr>
                <w:szCs w:val="22"/>
              </w:rPr>
            </w:pPr>
            <w:r w:rsidRPr="00206CA1">
              <w:rPr>
                <w:szCs w:val="22"/>
              </w:rPr>
              <w:t xml:space="preserve">financial statements </w:t>
            </w:r>
          </w:p>
        </w:tc>
      </w:tr>
      <w:tr w:rsidR="00F47527" w:rsidRPr="00206CA1" w14:paraId="3554C98C" w14:textId="77777777" w:rsidTr="0094558E">
        <w:trPr>
          <w:cantSplit/>
          <w:tblHeader/>
        </w:trPr>
        <w:tc>
          <w:tcPr>
            <w:tcW w:w="3960" w:type="dxa"/>
          </w:tcPr>
          <w:p w14:paraId="67764C2F" w14:textId="77777777" w:rsidR="00F47527" w:rsidRPr="00206CA1" w:rsidRDefault="00F47527" w:rsidP="00F47527">
            <w:pPr>
              <w:pStyle w:val="acctfourfigures"/>
              <w:spacing w:line="240" w:lineRule="atLeast"/>
              <w:jc w:val="center"/>
              <w:rPr>
                <w:szCs w:val="22"/>
              </w:rPr>
            </w:pPr>
          </w:p>
        </w:tc>
        <w:tc>
          <w:tcPr>
            <w:tcW w:w="1170" w:type="dxa"/>
          </w:tcPr>
          <w:p w14:paraId="40558842" w14:textId="07B50176" w:rsidR="00F47527" w:rsidRPr="00206CA1" w:rsidRDefault="00F47527" w:rsidP="00F47527">
            <w:pPr>
              <w:spacing w:line="240" w:lineRule="atLeast"/>
              <w:jc w:val="center"/>
              <w:rPr>
                <w:bCs/>
                <w:szCs w:val="22"/>
              </w:rPr>
            </w:pPr>
            <w:r w:rsidRPr="00206CA1">
              <w:rPr>
                <w:bCs/>
                <w:szCs w:val="22"/>
              </w:rPr>
              <w:t>202</w:t>
            </w:r>
            <w:r w:rsidR="00E6610C">
              <w:rPr>
                <w:bCs/>
                <w:szCs w:val="22"/>
              </w:rPr>
              <w:t>4</w:t>
            </w:r>
          </w:p>
        </w:tc>
        <w:tc>
          <w:tcPr>
            <w:tcW w:w="180" w:type="dxa"/>
          </w:tcPr>
          <w:p w14:paraId="2C591602" w14:textId="77777777" w:rsidR="00F47527" w:rsidRPr="00206CA1" w:rsidRDefault="00F47527" w:rsidP="00F47527">
            <w:pPr>
              <w:spacing w:line="240" w:lineRule="atLeast"/>
              <w:jc w:val="center"/>
              <w:rPr>
                <w:bCs/>
                <w:szCs w:val="22"/>
              </w:rPr>
            </w:pPr>
          </w:p>
        </w:tc>
        <w:tc>
          <w:tcPr>
            <w:tcW w:w="1170" w:type="dxa"/>
          </w:tcPr>
          <w:p w14:paraId="70AE0FE2" w14:textId="4A4DBBDC" w:rsidR="00F47527" w:rsidRPr="00206CA1" w:rsidRDefault="00F47527" w:rsidP="00F47527">
            <w:pPr>
              <w:spacing w:line="240" w:lineRule="atLeast"/>
              <w:jc w:val="center"/>
              <w:rPr>
                <w:bCs/>
                <w:szCs w:val="22"/>
              </w:rPr>
            </w:pPr>
            <w:r w:rsidRPr="00206CA1">
              <w:rPr>
                <w:bCs/>
                <w:szCs w:val="22"/>
              </w:rPr>
              <w:t>202</w:t>
            </w:r>
            <w:r w:rsidR="00E6610C">
              <w:rPr>
                <w:bCs/>
                <w:szCs w:val="22"/>
              </w:rPr>
              <w:t>3</w:t>
            </w:r>
          </w:p>
        </w:tc>
        <w:tc>
          <w:tcPr>
            <w:tcW w:w="180" w:type="dxa"/>
          </w:tcPr>
          <w:p w14:paraId="60A4440A" w14:textId="77777777" w:rsidR="00F47527" w:rsidRPr="00206CA1" w:rsidRDefault="00F47527" w:rsidP="00F47527">
            <w:pPr>
              <w:spacing w:line="240" w:lineRule="atLeast"/>
              <w:jc w:val="center"/>
              <w:rPr>
                <w:bCs/>
                <w:szCs w:val="22"/>
              </w:rPr>
            </w:pPr>
          </w:p>
        </w:tc>
        <w:tc>
          <w:tcPr>
            <w:tcW w:w="1170" w:type="dxa"/>
          </w:tcPr>
          <w:p w14:paraId="18D3260D" w14:textId="0B55E62A" w:rsidR="00F47527" w:rsidRPr="00206CA1" w:rsidRDefault="00F47527" w:rsidP="00F47527">
            <w:pPr>
              <w:spacing w:line="240" w:lineRule="atLeast"/>
              <w:jc w:val="center"/>
              <w:rPr>
                <w:bCs/>
                <w:szCs w:val="22"/>
              </w:rPr>
            </w:pPr>
            <w:r w:rsidRPr="00206CA1">
              <w:rPr>
                <w:bCs/>
                <w:szCs w:val="22"/>
              </w:rPr>
              <w:t>202</w:t>
            </w:r>
            <w:r w:rsidR="00E6610C">
              <w:rPr>
                <w:bCs/>
                <w:szCs w:val="22"/>
              </w:rPr>
              <w:t>4</w:t>
            </w:r>
          </w:p>
        </w:tc>
        <w:tc>
          <w:tcPr>
            <w:tcW w:w="180" w:type="dxa"/>
          </w:tcPr>
          <w:p w14:paraId="77678235" w14:textId="77777777" w:rsidR="00F47527" w:rsidRPr="00206CA1" w:rsidRDefault="00F47527" w:rsidP="00F47527">
            <w:pPr>
              <w:spacing w:line="240" w:lineRule="atLeast"/>
              <w:jc w:val="center"/>
              <w:rPr>
                <w:bCs/>
                <w:szCs w:val="22"/>
              </w:rPr>
            </w:pPr>
          </w:p>
        </w:tc>
        <w:tc>
          <w:tcPr>
            <w:tcW w:w="1170" w:type="dxa"/>
          </w:tcPr>
          <w:p w14:paraId="58FB2204" w14:textId="31447477" w:rsidR="00F47527" w:rsidRPr="00206CA1" w:rsidRDefault="00F47527" w:rsidP="00F47527">
            <w:pPr>
              <w:spacing w:line="240" w:lineRule="atLeast"/>
              <w:jc w:val="center"/>
              <w:rPr>
                <w:bCs/>
                <w:szCs w:val="22"/>
              </w:rPr>
            </w:pPr>
            <w:r w:rsidRPr="00206CA1">
              <w:rPr>
                <w:bCs/>
                <w:szCs w:val="22"/>
              </w:rPr>
              <w:t>202</w:t>
            </w:r>
            <w:r w:rsidR="00E6610C">
              <w:rPr>
                <w:bCs/>
                <w:szCs w:val="22"/>
              </w:rPr>
              <w:t>3</w:t>
            </w:r>
          </w:p>
        </w:tc>
      </w:tr>
      <w:tr w:rsidR="00B74592" w:rsidRPr="00206CA1" w14:paraId="35212BED" w14:textId="77777777" w:rsidTr="0094558E">
        <w:trPr>
          <w:cantSplit/>
        </w:trPr>
        <w:tc>
          <w:tcPr>
            <w:tcW w:w="3960" w:type="dxa"/>
          </w:tcPr>
          <w:p w14:paraId="10C4CE63" w14:textId="77777777" w:rsidR="00B74592" w:rsidRPr="00206CA1" w:rsidRDefault="00B74592" w:rsidP="00B74592">
            <w:pPr>
              <w:spacing w:line="240" w:lineRule="atLeast"/>
              <w:rPr>
                <w:b/>
                <w:bCs/>
                <w:i/>
                <w:iCs/>
                <w:szCs w:val="22"/>
              </w:rPr>
            </w:pPr>
          </w:p>
        </w:tc>
        <w:tc>
          <w:tcPr>
            <w:tcW w:w="5220" w:type="dxa"/>
            <w:gridSpan w:val="7"/>
          </w:tcPr>
          <w:p w14:paraId="692E6D3A" w14:textId="77777777" w:rsidR="00B74592" w:rsidRPr="00206CA1" w:rsidRDefault="00B74592" w:rsidP="00B74592">
            <w:pPr>
              <w:pStyle w:val="acctfourfigures"/>
              <w:spacing w:line="240" w:lineRule="atLeast"/>
              <w:jc w:val="center"/>
              <w:rPr>
                <w:i/>
                <w:iCs/>
                <w:szCs w:val="22"/>
              </w:rPr>
            </w:pPr>
            <w:r w:rsidRPr="00206CA1">
              <w:rPr>
                <w:i/>
                <w:iCs/>
                <w:szCs w:val="22"/>
              </w:rPr>
              <w:t>(in thousand Baht)</w:t>
            </w:r>
          </w:p>
        </w:tc>
      </w:tr>
      <w:tr w:rsidR="00E6610C" w:rsidRPr="00206CA1" w14:paraId="6CA6EF38" w14:textId="77777777" w:rsidTr="0094558E">
        <w:trPr>
          <w:cantSplit/>
        </w:trPr>
        <w:tc>
          <w:tcPr>
            <w:tcW w:w="3960" w:type="dxa"/>
          </w:tcPr>
          <w:p w14:paraId="549F057A" w14:textId="77777777" w:rsidR="00E6610C" w:rsidRPr="00206CA1" w:rsidRDefault="00E6610C" w:rsidP="00E6610C">
            <w:pPr>
              <w:spacing w:line="240" w:lineRule="atLeast"/>
              <w:rPr>
                <w:szCs w:val="22"/>
              </w:rPr>
            </w:pPr>
            <w:r w:rsidRPr="00206CA1">
              <w:rPr>
                <w:szCs w:val="22"/>
              </w:rPr>
              <w:t>Cash on hand</w:t>
            </w:r>
          </w:p>
        </w:tc>
        <w:tc>
          <w:tcPr>
            <w:tcW w:w="1170" w:type="dxa"/>
          </w:tcPr>
          <w:p w14:paraId="73A2061D" w14:textId="1C10541B" w:rsidR="00E6610C" w:rsidRPr="00105DB7" w:rsidRDefault="00E82DF4" w:rsidP="00E6610C">
            <w:pPr>
              <w:jc w:val="right"/>
              <w:rPr>
                <w:rFonts w:cs="Angsana New"/>
                <w:szCs w:val="28"/>
                <w:lang w:bidi="th-TH"/>
              </w:rPr>
            </w:pPr>
            <w:r w:rsidRPr="00105DB7">
              <w:rPr>
                <w:rFonts w:cs="Angsana New"/>
                <w:szCs w:val="28"/>
                <w:lang w:bidi="th-TH"/>
              </w:rPr>
              <w:t>-</w:t>
            </w:r>
          </w:p>
        </w:tc>
        <w:tc>
          <w:tcPr>
            <w:tcW w:w="180" w:type="dxa"/>
          </w:tcPr>
          <w:p w14:paraId="29D17CD9" w14:textId="77777777" w:rsidR="00E6610C" w:rsidRPr="00206CA1" w:rsidRDefault="00E6610C" w:rsidP="00E6610C">
            <w:pPr>
              <w:jc w:val="right"/>
              <w:rPr>
                <w:szCs w:val="22"/>
              </w:rPr>
            </w:pPr>
          </w:p>
        </w:tc>
        <w:tc>
          <w:tcPr>
            <w:tcW w:w="1170" w:type="dxa"/>
          </w:tcPr>
          <w:p w14:paraId="64AF637A" w14:textId="53FF23A5" w:rsidR="00E6610C" w:rsidRPr="00206CA1" w:rsidRDefault="00E6610C" w:rsidP="00E6610C">
            <w:pPr>
              <w:jc w:val="right"/>
              <w:rPr>
                <w:szCs w:val="22"/>
              </w:rPr>
            </w:pPr>
            <w:r w:rsidRPr="00206CA1">
              <w:rPr>
                <w:rFonts w:cs="Angsana New"/>
                <w:szCs w:val="28"/>
                <w:lang w:bidi="th-TH"/>
              </w:rPr>
              <w:t>130</w:t>
            </w:r>
          </w:p>
        </w:tc>
        <w:tc>
          <w:tcPr>
            <w:tcW w:w="180" w:type="dxa"/>
          </w:tcPr>
          <w:p w14:paraId="37882693" w14:textId="77777777" w:rsidR="00E6610C" w:rsidRPr="00206CA1" w:rsidRDefault="00E6610C" w:rsidP="00E6610C">
            <w:pPr>
              <w:jc w:val="right"/>
              <w:rPr>
                <w:szCs w:val="22"/>
              </w:rPr>
            </w:pPr>
          </w:p>
        </w:tc>
        <w:tc>
          <w:tcPr>
            <w:tcW w:w="1170" w:type="dxa"/>
          </w:tcPr>
          <w:p w14:paraId="7D3C946A" w14:textId="14B70CB4" w:rsidR="00E6610C" w:rsidRPr="00B54FCC" w:rsidRDefault="00E82DF4" w:rsidP="00E6610C">
            <w:pPr>
              <w:jc w:val="right"/>
              <w:rPr>
                <w:szCs w:val="22"/>
              </w:rPr>
            </w:pPr>
            <w:r w:rsidRPr="00B54FCC">
              <w:rPr>
                <w:szCs w:val="22"/>
              </w:rPr>
              <w:t>-</w:t>
            </w:r>
          </w:p>
        </w:tc>
        <w:tc>
          <w:tcPr>
            <w:tcW w:w="180" w:type="dxa"/>
          </w:tcPr>
          <w:p w14:paraId="18169D7F" w14:textId="77777777" w:rsidR="00E6610C" w:rsidRPr="00206CA1" w:rsidRDefault="00E6610C" w:rsidP="00E6610C">
            <w:pPr>
              <w:jc w:val="right"/>
              <w:rPr>
                <w:szCs w:val="22"/>
              </w:rPr>
            </w:pPr>
          </w:p>
        </w:tc>
        <w:tc>
          <w:tcPr>
            <w:tcW w:w="1170" w:type="dxa"/>
          </w:tcPr>
          <w:p w14:paraId="36A4D5B2" w14:textId="03A1D97D" w:rsidR="00E6610C" w:rsidRPr="00206CA1" w:rsidRDefault="00E6610C" w:rsidP="00E6610C">
            <w:pPr>
              <w:jc w:val="right"/>
              <w:rPr>
                <w:szCs w:val="22"/>
              </w:rPr>
            </w:pPr>
            <w:r w:rsidRPr="00206CA1">
              <w:t>20</w:t>
            </w:r>
          </w:p>
        </w:tc>
      </w:tr>
      <w:tr w:rsidR="00E6610C" w:rsidRPr="00206CA1" w14:paraId="59DBFF8E" w14:textId="77777777" w:rsidTr="0094558E">
        <w:trPr>
          <w:cantSplit/>
        </w:trPr>
        <w:tc>
          <w:tcPr>
            <w:tcW w:w="3960" w:type="dxa"/>
          </w:tcPr>
          <w:p w14:paraId="5B342437" w14:textId="77777777" w:rsidR="00E6610C" w:rsidRPr="00206CA1" w:rsidRDefault="00E6610C" w:rsidP="00E6610C">
            <w:pPr>
              <w:spacing w:line="240" w:lineRule="atLeast"/>
              <w:rPr>
                <w:szCs w:val="22"/>
              </w:rPr>
            </w:pPr>
            <w:r w:rsidRPr="00206CA1">
              <w:rPr>
                <w:szCs w:val="22"/>
              </w:rPr>
              <w:t>Cash at financial institutions</w:t>
            </w:r>
          </w:p>
        </w:tc>
        <w:tc>
          <w:tcPr>
            <w:tcW w:w="1170" w:type="dxa"/>
          </w:tcPr>
          <w:p w14:paraId="7A5E28F8" w14:textId="1A2C341C" w:rsidR="00E6610C" w:rsidRPr="00105DB7" w:rsidRDefault="00E82DF4" w:rsidP="00E6610C">
            <w:pPr>
              <w:jc w:val="right"/>
              <w:rPr>
                <w:szCs w:val="22"/>
              </w:rPr>
            </w:pPr>
            <w:r w:rsidRPr="00105DB7">
              <w:rPr>
                <w:szCs w:val="22"/>
              </w:rPr>
              <w:t>119,958</w:t>
            </w:r>
          </w:p>
        </w:tc>
        <w:tc>
          <w:tcPr>
            <w:tcW w:w="180" w:type="dxa"/>
          </w:tcPr>
          <w:p w14:paraId="0956ADE1" w14:textId="77777777" w:rsidR="00E6610C" w:rsidRPr="00206CA1" w:rsidRDefault="00E6610C" w:rsidP="00E6610C">
            <w:pPr>
              <w:jc w:val="right"/>
              <w:rPr>
                <w:szCs w:val="22"/>
              </w:rPr>
            </w:pPr>
          </w:p>
        </w:tc>
        <w:tc>
          <w:tcPr>
            <w:tcW w:w="1170" w:type="dxa"/>
          </w:tcPr>
          <w:p w14:paraId="5D5946E9" w14:textId="7A259CCE" w:rsidR="00E6610C" w:rsidRPr="00206CA1" w:rsidRDefault="00E6610C" w:rsidP="00E6610C">
            <w:pPr>
              <w:jc w:val="right"/>
              <w:rPr>
                <w:szCs w:val="22"/>
              </w:rPr>
            </w:pPr>
            <w:r w:rsidRPr="00206CA1">
              <w:rPr>
                <w:szCs w:val="22"/>
              </w:rPr>
              <w:t>4,443,054</w:t>
            </w:r>
          </w:p>
        </w:tc>
        <w:tc>
          <w:tcPr>
            <w:tcW w:w="180" w:type="dxa"/>
          </w:tcPr>
          <w:p w14:paraId="45023EFF" w14:textId="77777777" w:rsidR="00E6610C" w:rsidRPr="00206CA1" w:rsidRDefault="00E6610C" w:rsidP="00E6610C">
            <w:pPr>
              <w:jc w:val="right"/>
              <w:rPr>
                <w:szCs w:val="22"/>
              </w:rPr>
            </w:pPr>
          </w:p>
        </w:tc>
        <w:tc>
          <w:tcPr>
            <w:tcW w:w="1170" w:type="dxa"/>
          </w:tcPr>
          <w:p w14:paraId="02379B20" w14:textId="245F0EB8" w:rsidR="00E6610C" w:rsidRPr="00B54FCC" w:rsidRDefault="00E82DF4" w:rsidP="00E6610C">
            <w:pPr>
              <w:jc w:val="right"/>
              <w:rPr>
                <w:szCs w:val="22"/>
              </w:rPr>
            </w:pPr>
            <w:r w:rsidRPr="00B54FCC">
              <w:rPr>
                <w:szCs w:val="22"/>
              </w:rPr>
              <w:t>45,450</w:t>
            </w:r>
          </w:p>
        </w:tc>
        <w:tc>
          <w:tcPr>
            <w:tcW w:w="180" w:type="dxa"/>
          </w:tcPr>
          <w:p w14:paraId="2A46CFFA" w14:textId="77777777" w:rsidR="00E6610C" w:rsidRPr="00206CA1" w:rsidRDefault="00E6610C" w:rsidP="00E6610C">
            <w:pPr>
              <w:jc w:val="right"/>
              <w:rPr>
                <w:szCs w:val="22"/>
              </w:rPr>
            </w:pPr>
          </w:p>
        </w:tc>
        <w:tc>
          <w:tcPr>
            <w:tcW w:w="1170" w:type="dxa"/>
          </w:tcPr>
          <w:p w14:paraId="79A569E2" w14:textId="5DFCAFB9" w:rsidR="00E6610C" w:rsidRPr="00206CA1" w:rsidRDefault="00E6610C" w:rsidP="00E6610C">
            <w:pPr>
              <w:jc w:val="right"/>
              <w:rPr>
                <w:szCs w:val="22"/>
              </w:rPr>
            </w:pPr>
            <w:r w:rsidRPr="00206CA1">
              <w:t>3,587,803</w:t>
            </w:r>
          </w:p>
        </w:tc>
      </w:tr>
      <w:tr w:rsidR="00E6610C" w:rsidRPr="00206CA1" w14:paraId="44CB37CA" w14:textId="77777777" w:rsidTr="0094558E">
        <w:trPr>
          <w:cantSplit/>
        </w:trPr>
        <w:tc>
          <w:tcPr>
            <w:tcW w:w="3960" w:type="dxa"/>
            <w:vAlign w:val="bottom"/>
          </w:tcPr>
          <w:p w14:paraId="67E7DF8C" w14:textId="77777777" w:rsidR="00E6610C" w:rsidRPr="00206CA1" w:rsidRDefault="00E6610C" w:rsidP="00E6610C">
            <w:pPr>
              <w:spacing w:line="240" w:lineRule="atLeast"/>
              <w:ind w:left="175" w:hanging="175"/>
              <w:rPr>
                <w:b/>
                <w:bCs/>
                <w:szCs w:val="22"/>
              </w:rPr>
            </w:pPr>
            <w:r w:rsidRPr="00206CA1">
              <w:rPr>
                <w:b/>
                <w:bCs/>
                <w:szCs w:val="22"/>
              </w:rPr>
              <w:t>Total</w:t>
            </w:r>
          </w:p>
        </w:tc>
        <w:tc>
          <w:tcPr>
            <w:tcW w:w="1170" w:type="dxa"/>
            <w:tcBorders>
              <w:top w:val="single" w:sz="4" w:space="0" w:color="auto"/>
              <w:bottom w:val="double" w:sz="4" w:space="0" w:color="auto"/>
            </w:tcBorders>
          </w:tcPr>
          <w:p w14:paraId="4577EC74" w14:textId="6E8C3AC2" w:rsidR="00E6610C" w:rsidRPr="002072CB" w:rsidRDefault="00E82DF4" w:rsidP="00E6610C">
            <w:pPr>
              <w:jc w:val="right"/>
              <w:rPr>
                <w:b/>
                <w:bCs/>
              </w:rPr>
            </w:pPr>
            <w:r w:rsidRPr="002072CB">
              <w:rPr>
                <w:b/>
                <w:bCs/>
              </w:rPr>
              <w:t>119,958</w:t>
            </w:r>
          </w:p>
        </w:tc>
        <w:tc>
          <w:tcPr>
            <w:tcW w:w="180" w:type="dxa"/>
          </w:tcPr>
          <w:p w14:paraId="24B6FBE1" w14:textId="77777777" w:rsidR="00E6610C" w:rsidRPr="00206CA1" w:rsidRDefault="00E6610C" w:rsidP="00E6610C">
            <w:pPr>
              <w:jc w:val="right"/>
              <w:rPr>
                <w:b/>
                <w:bCs/>
                <w:szCs w:val="22"/>
              </w:rPr>
            </w:pPr>
          </w:p>
        </w:tc>
        <w:tc>
          <w:tcPr>
            <w:tcW w:w="1170" w:type="dxa"/>
            <w:tcBorders>
              <w:top w:val="single" w:sz="4" w:space="0" w:color="auto"/>
              <w:bottom w:val="double" w:sz="4" w:space="0" w:color="auto"/>
            </w:tcBorders>
          </w:tcPr>
          <w:p w14:paraId="1AE9A322" w14:textId="0D6149A8" w:rsidR="00E6610C" w:rsidRPr="00206CA1" w:rsidRDefault="00E6610C" w:rsidP="00E6610C">
            <w:pPr>
              <w:jc w:val="right"/>
              <w:rPr>
                <w:b/>
                <w:bCs/>
                <w:szCs w:val="22"/>
              </w:rPr>
            </w:pPr>
            <w:r w:rsidRPr="00206CA1">
              <w:rPr>
                <w:b/>
                <w:bCs/>
              </w:rPr>
              <w:t>4,443,184</w:t>
            </w:r>
          </w:p>
        </w:tc>
        <w:tc>
          <w:tcPr>
            <w:tcW w:w="180" w:type="dxa"/>
          </w:tcPr>
          <w:p w14:paraId="10241244" w14:textId="77777777" w:rsidR="00E6610C" w:rsidRPr="00206CA1" w:rsidRDefault="00E6610C" w:rsidP="00E6610C">
            <w:pPr>
              <w:jc w:val="right"/>
              <w:rPr>
                <w:b/>
                <w:bCs/>
                <w:szCs w:val="22"/>
              </w:rPr>
            </w:pPr>
          </w:p>
        </w:tc>
        <w:tc>
          <w:tcPr>
            <w:tcW w:w="1170" w:type="dxa"/>
            <w:tcBorders>
              <w:top w:val="single" w:sz="4" w:space="0" w:color="auto"/>
              <w:bottom w:val="double" w:sz="4" w:space="0" w:color="auto"/>
            </w:tcBorders>
          </w:tcPr>
          <w:p w14:paraId="52DD760C" w14:textId="7242B54E" w:rsidR="00E6610C" w:rsidRPr="00B54FCC" w:rsidRDefault="00E82DF4" w:rsidP="00E6610C">
            <w:pPr>
              <w:jc w:val="right"/>
              <w:rPr>
                <w:b/>
                <w:bCs/>
                <w:szCs w:val="22"/>
              </w:rPr>
            </w:pPr>
            <w:r w:rsidRPr="00B54FCC">
              <w:rPr>
                <w:b/>
                <w:bCs/>
                <w:szCs w:val="22"/>
              </w:rPr>
              <w:t>45,450</w:t>
            </w:r>
          </w:p>
        </w:tc>
        <w:tc>
          <w:tcPr>
            <w:tcW w:w="180" w:type="dxa"/>
          </w:tcPr>
          <w:p w14:paraId="15067ECE" w14:textId="77777777" w:rsidR="00E6610C" w:rsidRPr="00206CA1" w:rsidRDefault="00E6610C" w:rsidP="00E6610C">
            <w:pPr>
              <w:jc w:val="right"/>
              <w:rPr>
                <w:b/>
                <w:bCs/>
                <w:szCs w:val="22"/>
              </w:rPr>
            </w:pPr>
          </w:p>
        </w:tc>
        <w:tc>
          <w:tcPr>
            <w:tcW w:w="1170" w:type="dxa"/>
            <w:tcBorders>
              <w:top w:val="single" w:sz="4" w:space="0" w:color="auto"/>
              <w:bottom w:val="double" w:sz="4" w:space="0" w:color="auto"/>
            </w:tcBorders>
          </w:tcPr>
          <w:p w14:paraId="353B7383" w14:textId="690562B8" w:rsidR="00E6610C" w:rsidRPr="00206CA1" w:rsidRDefault="00E6610C" w:rsidP="00E6610C">
            <w:pPr>
              <w:jc w:val="right"/>
              <w:rPr>
                <w:b/>
                <w:bCs/>
                <w:szCs w:val="22"/>
              </w:rPr>
            </w:pPr>
            <w:r w:rsidRPr="00206CA1">
              <w:rPr>
                <w:b/>
                <w:bCs/>
              </w:rPr>
              <w:t>3,587,823</w:t>
            </w:r>
          </w:p>
        </w:tc>
      </w:tr>
    </w:tbl>
    <w:p w14:paraId="09F7D0F5" w14:textId="77777777" w:rsidR="000E6691" w:rsidRPr="00206CA1" w:rsidRDefault="000E6691" w:rsidP="00B830E7">
      <w:pPr>
        <w:pStyle w:val="index"/>
        <w:numPr>
          <w:ilvl w:val="0"/>
          <w:numId w:val="0"/>
        </w:numPr>
        <w:rPr>
          <w:b/>
          <w:bCs/>
          <w:sz w:val="8"/>
          <w:szCs w:val="8"/>
        </w:rPr>
      </w:pPr>
    </w:p>
    <w:p w14:paraId="747A2EC4" w14:textId="6883E774" w:rsidR="00573DF6" w:rsidRPr="00206CA1" w:rsidRDefault="0084322A" w:rsidP="00573450">
      <w:pPr>
        <w:pStyle w:val="Heading1"/>
        <w:rPr>
          <w:bCs/>
        </w:rPr>
      </w:pPr>
      <w:r w:rsidRPr="00206CA1">
        <w:t>6</w:t>
      </w:r>
      <w:r w:rsidRPr="00206CA1">
        <w:tab/>
      </w:r>
      <w:r w:rsidR="00DB00EB" w:rsidRPr="00206CA1">
        <w:t>T</w:t>
      </w:r>
      <w:r w:rsidR="00985DF9" w:rsidRPr="00206CA1">
        <w:t xml:space="preserve">rade </w:t>
      </w:r>
      <w:r w:rsidR="00FC2ED5" w:rsidRPr="00206CA1">
        <w:t xml:space="preserve">and </w:t>
      </w:r>
      <w:r w:rsidR="009E41AB" w:rsidRPr="00206CA1">
        <w:t xml:space="preserve">other </w:t>
      </w:r>
      <w:r w:rsidR="007121C0" w:rsidRPr="00206CA1">
        <w:t>current</w:t>
      </w:r>
      <w:r w:rsidR="009E41AB" w:rsidRPr="00206CA1">
        <w:t xml:space="preserve"> receivable</w:t>
      </w:r>
      <w:r w:rsidR="007F20D5" w:rsidRPr="00206CA1">
        <w:t>s</w:t>
      </w:r>
    </w:p>
    <w:p w14:paraId="0E60FAF6" w14:textId="77777777" w:rsidR="00BD38A8" w:rsidRPr="00206CA1" w:rsidRDefault="00BD38A8" w:rsidP="00BD38A8">
      <w:pPr>
        <w:pStyle w:val="index"/>
        <w:numPr>
          <w:ilvl w:val="0"/>
          <w:numId w:val="0"/>
        </w:numPr>
        <w:ind w:left="540"/>
        <w:rPr>
          <w:b/>
          <w:bCs/>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3510"/>
        <w:gridCol w:w="720"/>
        <w:gridCol w:w="1080"/>
        <w:gridCol w:w="180"/>
        <w:gridCol w:w="1080"/>
        <w:gridCol w:w="180"/>
        <w:gridCol w:w="1080"/>
        <w:gridCol w:w="180"/>
        <w:gridCol w:w="1080"/>
      </w:tblGrid>
      <w:tr w:rsidR="00D8065C" w:rsidRPr="00206CA1" w14:paraId="4CEA2EC4" w14:textId="77777777" w:rsidTr="000310FE">
        <w:trPr>
          <w:cantSplit/>
          <w:trHeight w:val="20"/>
          <w:tblHeader/>
        </w:trPr>
        <w:tc>
          <w:tcPr>
            <w:tcW w:w="3510" w:type="dxa"/>
          </w:tcPr>
          <w:p w14:paraId="39885641" w14:textId="77777777" w:rsidR="00D8065C" w:rsidRPr="00206CA1" w:rsidRDefault="00D8065C" w:rsidP="00D8065C">
            <w:pPr>
              <w:tabs>
                <w:tab w:val="decimal" w:pos="765"/>
              </w:tabs>
              <w:spacing w:line="240" w:lineRule="atLeast"/>
              <w:jc w:val="center"/>
              <w:rPr>
                <w:szCs w:val="22"/>
              </w:rPr>
            </w:pPr>
          </w:p>
        </w:tc>
        <w:tc>
          <w:tcPr>
            <w:tcW w:w="720" w:type="dxa"/>
          </w:tcPr>
          <w:p w14:paraId="3E61DFDE" w14:textId="77777777" w:rsidR="00D8065C" w:rsidRPr="00206CA1" w:rsidRDefault="00D8065C" w:rsidP="00D8065C">
            <w:pPr>
              <w:spacing w:line="240" w:lineRule="atLeast"/>
              <w:jc w:val="center"/>
              <w:rPr>
                <w:i/>
                <w:iCs/>
                <w:szCs w:val="22"/>
              </w:rPr>
            </w:pPr>
          </w:p>
        </w:tc>
        <w:tc>
          <w:tcPr>
            <w:tcW w:w="2340" w:type="dxa"/>
            <w:gridSpan w:val="3"/>
            <w:shd w:val="clear" w:color="auto" w:fill="auto"/>
          </w:tcPr>
          <w:p w14:paraId="4BD622D6" w14:textId="77777777" w:rsidR="00D8065C" w:rsidRPr="00206CA1" w:rsidRDefault="00D8065C" w:rsidP="00D8065C">
            <w:pPr>
              <w:spacing w:line="240" w:lineRule="atLeast"/>
              <w:jc w:val="center"/>
              <w:rPr>
                <w:szCs w:val="22"/>
              </w:rPr>
            </w:pPr>
            <w:r w:rsidRPr="00206CA1">
              <w:rPr>
                <w:b/>
                <w:szCs w:val="22"/>
              </w:rPr>
              <w:t xml:space="preserve">Consolidated </w:t>
            </w:r>
          </w:p>
        </w:tc>
        <w:tc>
          <w:tcPr>
            <w:tcW w:w="180" w:type="dxa"/>
            <w:shd w:val="clear" w:color="auto" w:fill="auto"/>
          </w:tcPr>
          <w:p w14:paraId="710347C0" w14:textId="77777777" w:rsidR="00D8065C" w:rsidRPr="00206CA1" w:rsidRDefault="00D8065C" w:rsidP="00D8065C">
            <w:pPr>
              <w:tabs>
                <w:tab w:val="decimal" w:pos="765"/>
              </w:tabs>
              <w:spacing w:line="240" w:lineRule="atLeast"/>
              <w:ind w:left="-79" w:right="-79"/>
              <w:rPr>
                <w:szCs w:val="22"/>
              </w:rPr>
            </w:pPr>
          </w:p>
        </w:tc>
        <w:tc>
          <w:tcPr>
            <w:tcW w:w="2340" w:type="dxa"/>
            <w:gridSpan w:val="3"/>
            <w:shd w:val="clear" w:color="auto" w:fill="auto"/>
          </w:tcPr>
          <w:p w14:paraId="25E4930D" w14:textId="77777777" w:rsidR="00D8065C" w:rsidRPr="00206CA1" w:rsidRDefault="00D8065C" w:rsidP="00D8065C">
            <w:pPr>
              <w:spacing w:line="240" w:lineRule="atLeast"/>
              <w:jc w:val="center"/>
              <w:rPr>
                <w:szCs w:val="22"/>
              </w:rPr>
            </w:pPr>
            <w:r w:rsidRPr="00206CA1">
              <w:rPr>
                <w:b/>
                <w:szCs w:val="22"/>
              </w:rPr>
              <w:t xml:space="preserve">Separate </w:t>
            </w:r>
          </w:p>
        </w:tc>
      </w:tr>
      <w:tr w:rsidR="00D8065C" w:rsidRPr="00206CA1" w14:paraId="3D37076C" w14:textId="77777777" w:rsidTr="000310FE">
        <w:trPr>
          <w:cantSplit/>
          <w:trHeight w:val="20"/>
          <w:tblHeader/>
        </w:trPr>
        <w:tc>
          <w:tcPr>
            <w:tcW w:w="3510" w:type="dxa"/>
          </w:tcPr>
          <w:p w14:paraId="4F10F543" w14:textId="77777777" w:rsidR="00D8065C" w:rsidRPr="00206CA1" w:rsidRDefault="00D8065C" w:rsidP="00D8065C">
            <w:pPr>
              <w:tabs>
                <w:tab w:val="decimal" w:pos="765"/>
              </w:tabs>
              <w:spacing w:line="240" w:lineRule="atLeast"/>
              <w:jc w:val="center"/>
              <w:rPr>
                <w:szCs w:val="22"/>
              </w:rPr>
            </w:pPr>
          </w:p>
        </w:tc>
        <w:tc>
          <w:tcPr>
            <w:tcW w:w="720" w:type="dxa"/>
          </w:tcPr>
          <w:p w14:paraId="589DDFEF" w14:textId="77777777" w:rsidR="00D8065C" w:rsidRPr="00206CA1" w:rsidRDefault="00D8065C" w:rsidP="00D8065C">
            <w:pPr>
              <w:spacing w:line="240" w:lineRule="atLeast"/>
              <w:jc w:val="center"/>
              <w:rPr>
                <w:i/>
                <w:iCs/>
                <w:szCs w:val="22"/>
              </w:rPr>
            </w:pPr>
          </w:p>
        </w:tc>
        <w:tc>
          <w:tcPr>
            <w:tcW w:w="2340" w:type="dxa"/>
            <w:gridSpan w:val="3"/>
            <w:shd w:val="clear" w:color="auto" w:fill="auto"/>
          </w:tcPr>
          <w:p w14:paraId="3BA4B070" w14:textId="77777777" w:rsidR="00D8065C" w:rsidRPr="00206CA1" w:rsidRDefault="00D8065C" w:rsidP="00D8065C">
            <w:pPr>
              <w:spacing w:line="240" w:lineRule="atLeast"/>
              <w:jc w:val="center"/>
              <w:rPr>
                <w:szCs w:val="22"/>
              </w:rPr>
            </w:pPr>
            <w:r w:rsidRPr="00206CA1">
              <w:rPr>
                <w:b/>
                <w:szCs w:val="22"/>
              </w:rPr>
              <w:t>financial statements</w:t>
            </w:r>
          </w:p>
        </w:tc>
        <w:tc>
          <w:tcPr>
            <w:tcW w:w="180" w:type="dxa"/>
            <w:shd w:val="clear" w:color="auto" w:fill="auto"/>
          </w:tcPr>
          <w:p w14:paraId="38117FA5" w14:textId="77777777" w:rsidR="00D8065C" w:rsidRPr="00206CA1" w:rsidRDefault="00D8065C" w:rsidP="00D8065C">
            <w:pPr>
              <w:tabs>
                <w:tab w:val="decimal" w:pos="765"/>
              </w:tabs>
              <w:spacing w:line="240" w:lineRule="atLeast"/>
              <w:ind w:left="-79" w:right="-79"/>
              <w:rPr>
                <w:szCs w:val="22"/>
              </w:rPr>
            </w:pPr>
          </w:p>
        </w:tc>
        <w:tc>
          <w:tcPr>
            <w:tcW w:w="2340" w:type="dxa"/>
            <w:gridSpan w:val="3"/>
            <w:shd w:val="clear" w:color="auto" w:fill="auto"/>
          </w:tcPr>
          <w:p w14:paraId="125AB74F" w14:textId="77777777" w:rsidR="00D8065C" w:rsidRPr="00206CA1" w:rsidRDefault="00D8065C" w:rsidP="00D8065C">
            <w:pPr>
              <w:spacing w:line="240" w:lineRule="atLeast"/>
              <w:jc w:val="center"/>
              <w:rPr>
                <w:szCs w:val="22"/>
              </w:rPr>
            </w:pPr>
            <w:r w:rsidRPr="00206CA1">
              <w:rPr>
                <w:b/>
                <w:szCs w:val="22"/>
              </w:rPr>
              <w:t>financial statements</w:t>
            </w:r>
          </w:p>
        </w:tc>
      </w:tr>
      <w:tr w:rsidR="00F47527" w:rsidRPr="00206CA1" w14:paraId="285DD644" w14:textId="77777777" w:rsidTr="000310FE">
        <w:trPr>
          <w:cantSplit/>
          <w:trHeight w:val="20"/>
          <w:tblHeader/>
        </w:trPr>
        <w:tc>
          <w:tcPr>
            <w:tcW w:w="3510" w:type="dxa"/>
          </w:tcPr>
          <w:p w14:paraId="03249D25" w14:textId="77777777" w:rsidR="00F47527" w:rsidRPr="00206CA1" w:rsidRDefault="00F47527" w:rsidP="00F47527">
            <w:pPr>
              <w:tabs>
                <w:tab w:val="decimal" w:pos="765"/>
              </w:tabs>
              <w:spacing w:line="240" w:lineRule="atLeast"/>
              <w:jc w:val="center"/>
              <w:rPr>
                <w:szCs w:val="22"/>
              </w:rPr>
            </w:pPr>
          </w:p>
        </w:tc>
        <w:tc>
          <w:tcPr>
            <w:tcW w:w="720" w:type="dxa"/>
          </w:tcPr>
          <w:p w14:paraId="2EAD3EED" w14:textId="77777777" w:rsidR="00F47527" w:rsidRPr="00206CA1" w:rsidRDefault="00F47527" w:rsidP="00F47527">
            <w:pPr>
              <w:spacing w:line="240" w:lineRule="atLeast"/>
              <w:jc w:val="center"/>
              <w:rPr>
                <w:i/>
                <w:iCs/>
                <w:szCs w:val="22"/>
              </w:rPr>
            </w:pPr>
            <w:r w:rsidRPr="00206CA1">
              <w:rPr>
                <w:i/>
                <w:iCs/>
                <w:szCs w:val="22"/>
              </w:rPr>
              <w:t>Note</w:t>
            </w:r>
          </w:p>
        </w:tc>
        <w:tc>
          <w:tcPr>
            <w:tcW w:w="1080" w:type="dxa"/>
          </w:tcPr>
          <w:p w14:paraId="4753E390" w14:textId="30D9913F" w:rsidR="00F47527" w:rsidRPr="00206CA1" w:rsidRDefault="00F47527" w:rsidP="00F47527">
            <w:pPr>
              <w:spacing w:line="240" w:lineRule="atLeast"/>
              <w:jc w:val="center"/>
              <w:rPr>
                <w:bCs/>
                <w:szCs w:val="22"/>
              </w:rPr>
            </w:pPr>
            <w:r w:rsidRPr="00206CA1">
              <w:rPr>
                <w:bCs/>
                <w:szCs w:val="22"/>
              </w:rPr>
              <w:t>202</w:t>
            </w:r>
            <w:r w:rsidR="00E6610C">
              <w:rPr>
                <w:bCs/>
                <w:szCs w:val="22"/>
              </w:rPr>
              <w:t>4</w:t>
            </w:r>
          </w:p>
        </w:tc>
        <w:tc>
          <w:tcPr>
            <w:tcW w:w="180" w:type="dxa"/>
          </w:tcPr>
          <w:p w14:paraId="784DF781" w14:textId="77777777" w:rsidR="00F47527" w:rsidRPr="00206CA1" w:rsidRDefault="00F47527" w:rsidP="00F47527">
            <w:pPr>
              <w:spacing w:line="240" w:lineRule="atLeast"/>
              <w:jc w:val="center"/>
              <w:rPr>
                <w:bCs/>
                <w:szCs w:val="22"/>
              </w:rPr>
            </w:pPr>
          </w:p>
        </w:tc>
        <w:tc>
          <w:tcPr>
            <w:tcW w:w="1080" w:type="dxa"/>
          </w:tcPr>
          <w:p w14:paraId="621D1B27" w14:textId="5F36C46C" w:rsidR="00F47527" w:rsidRPr="00206CA1" w:rsidRDefault="00F47527" w:rsidP="00F47527">
            <w:pPr>
              <w:spacing w:line="240" w:lineRule="atLeast"/>
              <w:jc w:val="center"/>
              <w:rPr>
                <w:bCs/>
                <w:szCs w:val="22"/>
              </w:rPr>
            </w:pPr>
            <w:r w:rsidRPr="00206CA1">
              <w:rPr>
                <w:bCs/>
                <w:szCs w:val="22"/>
              </w:rPr>
              <w:t>202</w:t>
            </w:r>
            <w:r w:rsidR="00E6610C">
              <w:rPr>
                <w:bCs/>
                <w:szCs w:val="22"/>
              </w:rPr>
              <w:t>3</w:t>
            </w:r>
          </w:p>
        </w:tc>
        <w:tc>
          <w:tcPr>
            <w:tcW w:w="180" w:type="dxa"/>
          </w:tcPr>
          <w:p w14:paraId="11A79AC9" w14:textId="77777777" w:rsidR="00F47527" w:rsidRPr="00206CA1" w:rsidRDefault="00F47527" w:rsidP="00F47527">
            <w:pPr>
              <w:spacing w:line="240" w:lineRule="atLeast"/>
              <w:jc w:val="center"/>
              <w:rPr>
                <w:bCs/>
                <w:szCs w:val="22"/>
              </w:rPr>
            </w:pPr>
          </w:p>
        </w:tc>
        <w:tc>
          <w:tcPr>
            <w:tcW w:w="1080" w:type="dxa"/>
          </w:tcPr>
          <w:p w14:paraId="65E9CEE9" w14:textId="3D3265A7" w:rsidR="00F47527" w:rsidRPr="00206CA1" w:rsidRDefault="00F47527" w:rsidP="00F47527">
            <w:pPr>
              <w:spacing w:line="240" w:lineRule="atLeast"/>
              <w:jc w:val="center"/>
              <w:rPr>
                <w:bCs/>
                <w:szCs w:val="22"/>
              </w:rPr>
            </w:pPr>
            <w:r w:rsidRPr="00206CA1">
              <w:rPr>
                <w:bCs/>
                <w:szCs w:val="22"/>
              </w:rPr>
              <w:t>202</w:t>
            </w:r>
            <w:r w:rsidR="00E6610C">
              <w:rPr>
                <w:bCs/>
                <w:szCs w:val="22"/>
              </w:rPr>
              <w:t>4</w:t>
            </w:r>
          </w:p>
        </w:tc>
        <w:tc>
          <w:tcPr>
            <w:tcW w:w="180" w:type="dxa"/>
          </w:tcPr>
          <w:p w14:paraId="55B39BD5" w14:textId="77777777" w:rsidR="00F47527" w:rsidRPr="00206CA1" w:rsidRDefault="00F47527" w:rsidP="00F47527">
            <w:pPr>
              <w:spacing w:line="240" w:lineRule="atLeast"/>
              <w:jc w:val="center"/>
              <w:rPr>
                <w:bCs/>
                <w:szCs w:val="22"/>
              </w:rPr>
            </w:pPr>
          </w:p>
        </w:tc>
        <w:tc>
          <w:tcPr>
            <w:tcW w:w="1080" w:type="dxa"/>
          </w:tcPr>
          <w:p w14:paraId="666E1664" w14:textId="30007F89" w:rsidR="00F47527" w:rsidRPr="00206CA1" w:rsidRDefault="00F47527" w:rsidP="00F47527">
            <w:pPr>
              <w:spacing w:line="240" w:lineRule="atLeast"/>
              <w:jc w:val="center"/>
              <w:rPr>
                <w:bCs/>
                <w:szCs w:val="22"/>
              </w:rPr>
            </w:pPr>
            <w:r w:rsidRPr="00206CA1">
              <w:rPr>
                <w:bCs/>
                <w:szCs w:val="22"/>
              </w:rPr>
              <w:t>202</w:t>
            </w:r>
            <w:r w:rsidR="00E6610C">
              <w:rPr>
                <w:bCs/>
                <w:szCs w:val="22"/>
              </w:rPr>
              <w:t>3</w:t>
            </w:r>
          </w:p>
        </w:tc>
      </w:tr>
      <w:tr w:rsidR="00B74592" w:rsidRPr="00206CA1" w14:paraId="31C36123" w14:textId="77777777" w:rsidTr="000310FE">
        <w:trPr>
          <w:cantSplit/>
          <w:trHeight w:val="20"/>
          <w:tblHeader/>
        </w:trPr>
        <w:tc>
          <w:tcPr>
            <w:tcW w:w="3510" w:type="dxa"/>
          </w:tcPr>
          <w:p w14:paraId="32F1C3AC" w14:textId="77777777" w:rsidR="00B74592" w:rsidRPr="00206CA1" w:rsidRDefault="00B74592" w:rsidP="00B74592">
            <w:pPr>
              <w:tabs>
                <w:tab w:val="decimal" w:pos="765"/>
              </w:tabs>
              <w:spacing w:line="240" w:lineRule="atLeast"/>
              <w:jc w:val="center"/>
              <w:rPr>
                <w:szCs w:val="22"/>
              </w:rPr>
            </w:pPr>
          </w:p>
        </w:tc>
        <w:tc>
          <w:tcPr>
            <w:tcW w:w="720" w:type="dxa"/>
          </w:tcPr>
          <w:p w14:paraId="7FEC7692" w14:textId="77777777" w:rsidR="00B74592" w:rsidRPr="00206CA1" w:rsidRDefault="00B74592" w:rsidP="00B74592">
            <w:pPr>
              <w:spacing w:line="240" w:lineRule="atLeast"/>
              <w:jc w:val="center"/>
              <w:rPr>
                <w:i/>
                <w:iCs/>
                <w:szCs w:val="22"/>
              </w:rPr>
            </w:pPr>
          </w:p>
        </w:tc>
        <w:tc>
          <w:tcPr>
            <w:tcW w:w="4860" w:type="dxa"/>
            <w:gridSpan w:val="7"/>
            <w:shd w:val="clear" w:color="auto" w:fill="auto"/>
          </w:tcPr>
          <w:p w14:paraId="2D8DBE1E" w14:textId="77777777" w:rsidR="00B74592" w:rsidRPr="00206CA1" w:rsidRDefault="00B74592" w:rsidP="00B74592">
            <w:pPr>
              <w:jc w:val="center"/>
              <w:rPr>
                <w:bCs/>
                <w:i/>
                <w:iCs/>
                <w:szCs w:val="22"/>
              </w:rPr>
            </w:pPr>
            <w:r w:rsidRPr="00206CA1">
              <w:rPr>
                <w:bCs/>
                <w:i/>
                <w:iCs/>
                <w:szCs w:val="22"/>
              </w:rPr>
              <w:t>(in thousand Baht)</w:t>
            </w:r>
          </w:p>
        </w:tc>
      </w:tr>
      <w:tr w:rsidR="00B74592" w:rsidRPr="00206CA1" w14:paraId="7A55ADB3" w14:textId="77777777" w:rsidTr="000310FE">
        <w:trPr>
          <w:cantSplit/>
          <w:trHeight w:val="20"/>
        </w:trPr>
        <w:tc>
          <w:tcPr>
            <w:tcW w:w="3510" w:type="dxa"/>
            <w:vAlign w:val="bottom"/>
          </w:tcPr>
          <w:p w14:paraId="2F724632" w14:textId="77777777" w:rsidR="00B74592" w:rsidRPr="00206CA1" w:rsidRDefault="00B74592" w:rsidP="00B74592">
            <w:pPr>
              <w:spacing w:line="240" w:lineRule="atLeast"/>
              <w:ind w:left="180" w:hanging="180"/>
              <w:rPr>
                <w:b/>
                <w:bCs/>
                <w:szCs w:val="22"/>
              </w:rPr>
            </w:pPr>
            <w:r w:rsidRPr="00206CA1">
              <w:rPr>
                <w:b/>
                <w:bCs/>
                <w:szCs w:val="22"/>
              </w:rPr>
              <w:t>Related parties</w:t>
            </w:r>
          </w:p>
        </w:tc>
        <w:tc>
          <w:tcPr>
            <w:tcW w:w="720" w:type="dxa"/>
            <w:vAlign w:val="bottom"/>
          </w:tcPr>
          <w:p w14:paraId="4DFBB4C5" w14:textId="44586C0A" w:rsidR="00B74592" w:rsidRPr="00206CA1" w:rsidRDefault="00B74592" w:rsidP="00B74592">
            <w:pPr>
              <w:spacing w:line="240" w:lineRule="atLeast"/>
              <w:ind w:left="-79" w:right="-79"/>
              <w:jc w:val="center"/>
              <w:rPr>
                <w:i/>
                <w:iCs/>
                <w:szCs w:val="22"/>
              </w:rPr>
            </w:pPr>
            <w:r w:rsidRPr="00206CA1">
              <w:rPr>
                <w:i/>
                <w:iCs/>
                <w:szCs w:val="22"/>
              </w:rPr>
              <w:t>4</w:t>
            </w:r>
          </w:p>
        </w:tc>
        <w:tc>
          <w:tcPr>
            <w:tcW w:w="1080" w:type="dxa"/>
            <w:tcBorders>
              <w:bottom w:val="single" w:sz="4" w:space="0" w:color="auto"/>
            </w:tcBorders>
          </w:tcPr>
          <w:p w14:paraId="4C52C3C8" w14:textId="043275DA" w:rsidR="00B74592" w:rsidRPr="000220DE" w:rsidRDefault="00E82DF4" w:rsidP="00B74592">
            <w:pPr>
              <w:tabs>
                <w:tab w:val="decimal" w:pos="910"/>
              </w:tabs>
              <w:ind w:left="-142" w:right="-79" w:hanging="79"/>
              <w:rPr>
                <w:b/>
                <w:bCs/>
                <w:szCs w:val="22"/>
              </w:rPr>
            </w:pPr>
            <w:r w:rsidRPr="000220DE">
              <w:rPr>
                <w:b/>
                <w:bCs/>
                <w:szCs w:val="22"/>
              </w:rPr>
              <w:t>-</w:t>
            </w:r>
          </w:p>
        </w:tc>
        <w:tc>
          <w:tcPr>
            <w:tcW w:w="180" w:type="dxa"/>
            <w:vAlign w:val="bottom"/>
          </w:tcPr>
          <w:p w14:paraId="1E2D9DCF" w14:textId="77777777" w:rsidR="00B74592" w:rsidRPr="000220DE" w:rsidRDefault="00B74592" w:rsidP="00B74592">
            <w:pPr>
              <w:jc w:val="right"/>
              <w:rPr>
                <w:b/>
                <w:bCs/>
                <w:szCs w:val="22"/>
              </w:rPr>
            </w:pPr>
          </w:p>
        </w:tc>
        <w:tc>
          <w:tcPr>
            <w:tcW w:w="1080" w:type="dxa"/>
            <w:tcBorders>
              <w:bottom w:val="single" w:sz="4" w:space="0" w:color="auto"/>
            </w:tcBorders>
          </w:tcPr>
          <w:p w14:paraId="570BD2FB" w14:textId="08B2C095" w:rsidR="00B74592" w:rsidRPr="000220DE" w:rsidRDefault="00B74592" w:rsidP="00B74592">
            <w:pPr>
              <w:tabs>
                <w:tab w:val="decimal" w:pos="920"/>
              </w:tabs>
              <w:ind w:left="-142" w:right="-79" w:hanging="79"/>
              <w:rPr>
                <w:b/>
                <w:bCs/>
                <w:szCs w:val="22"/>
              </w:rPr>
            </w:pPr>
            <w:r w:rsidRPr="000220DE">
              <w:t>-</w:t>
            </w:r>
          </w:p>
        </w:tc>
        <w:tc>
          <w:tcPr>
            <w:tcW w:w="180" w:type="dxa"/>
            <w:vAlign w:val="bottom"/>
          </w:tcPr>
          <w:p w14:paraId="7BA9DDA4" w14:textId="77777777" w:rsidR="00B74592" w:rsidRPr="000220DE" w:rsidRDefault="00B74592" w:rsidP="00B74592">
            <w:pPr>
              <w:jc w:val="right"/>
              <w:rPr>
                <w:b/>
                <w:bCs/>
                <w:szCs w:val="22"/>
              </w:rPr>
            </w:pPr>
          </w:p>
        </w:tc>
        <w:tc>
          <w:tcPr>
            <w:tcW w:w="1080" w:type="dxa"/>
            <w:tcBorders>
              <w:bottom w:val="single" w:sz="4" w:space="0" w:color="auto"/>
            </w:tcBorders>
          </w:tcPr>
          <w:p w14:paraId="3EA8E373" w14:textId="204968F9" w:rsidR="00B74592" w:rsidRPr="000220DE" w:rsidRDefault="00DF28FB" w:rsidP="00B74592">
            <w:pPr>
              <w:jc w:val="right"/>
              <w:rPr>
                <w:b/>
                <w:bCs/>
                <w:szCs w:val="22"/>
              </w:rPr>
            </w:pPr>
            <w:r w:rsidRPr="000220DE">
              <w:rPr>
                <w:b/>
                <w:bCs/>
                <w:szCs w:val="22"/>
              </w:rPr>
              <w:t>18</w:t>
            </w:r>
          </w:p>
        </w:tc>
        <w:tc>
          <w:tcPr>
            <w:tcW w:w="180" w:type="dxa"/>
            <w:vAlign w:val="bottom"/>
          </w:tcPr>
          <w:p w14:paraId="702A8AD1" w14:textId="77777777" w:rsidR="00B74592" w:rsidRPr="00206CA1" w:rsidRDefault="00B74592" w:rsidP="00B74592">
            <w:pPr>
              <w:jc w:val="right"/>
              <w:rPr>
                <w:b/>
                <w:bCs/>
                <w:szCs w:val="22"/>
              </w:rPr>
            </w:pPr>
          </w:p>
        </w:tc>
        <w:tc>
          <w:tcPr>
            <w:tcW w:w="1080" w:type="dxa"/>
            <w:tcBorders>
              <w:bottom w:val="single" w:sz="4" w:space="0" w:color="auto"/>
            </w:tcBorders>
          </w:tcPr>
          <w:p w14:paraId="2B1C5E2D" w14:textId="03661496" w:rsidR="00B74592" w:rsidRPr="00206CA1" w:rsidRDefault="00E6610C" w:rsidP="00B74592">
            <w:pPr>
              <w:tabs>
                <w:tab w:val="decimal" w:pos="910"/>
              </w:tabs>
              <w:ind w:right="-76"/>
              <w:rPr>
                <w:b/>
                <w:bCs/>
                <w:szCs w:val="22"/>
              </w:rPr>
            </w:pPr>
            <w:r w:rsidRPr="00206CA1">
              <w:rPr>
                <w:b/>
                <w:bCs/>
                <w:szCs w:val="22"/>
              </w:rPr>
              <w:t>39</w:t>
            </w:r>
          </w:p>
        </w:tc>
      </w:tr>
      <w:tr w:rsidR="00B74592" w:rsidRPr="00206CA1" w14:paraId="2A6F2AC5" w14:textId="77777777" w:rsidTr="000310FE">
        <w:trPr>
          <w:cantSplit/>
          <w:trHeight w:val="20"/>
        </w:trPr>
        <w:tc>
          <w:tcPr>
            <w:tcW w:w="3510" w:type="dxa"/>
            <w:vAlign w:val="bottom"/>
          </w:tcPr>
          <w:p w14:paraId="43F5A590" w14:textId="77777777" w:rsidR="00B74592" w:rsidRPr="00206CA1" w:rsidRDefault="00B74592" w:rsidP="00B74592">
            <w:pPr>
              <w:spacing w:line="240" w:lineRule="atLeast"/>
              <w:ind w:left="180" w:hanging="180"/>
              <w:rPr>
                <w:b/>
                <w:bCs/>
                <w:sz w:val="12"/>
                <w:szCs w:val="12"/>
              </w:rPr>
            </w:pPr>
          </w:p>
        </w:tc>
        <w:tc>
          <w:tcPr>
            <w:tcW w:w="720" w:type="dxa"/>
            <w:vAlign w:val="bottom"/>
          </w:tcPr>
          <w:p w14:paraId="41DD50C4" w14:textId="77777777" w:rsidR="00B74592" w:rsidRPr="00206CA1" w:rsidRDefault="00B74592" w:rsidP="00B74592">
            <w:pPr>
              <w:spacing w:line="240" w:lineRule="atLeast"/>
              <w:ind w:left="-79" w:right="-79"/>
              <w:jc w:val="center"/>
              <w:rPr>
                <w:i/>
                <w:iCs/>
                <w:sz w:val="12"/>
                <w:szCs w:val="12"/>
              </w:rPr>
            </w:pPr>
          </w:p>
        </w:tc>
        <w:tc>
          <w:tcPr>
            <w:tcW w:w="1080" w:type="dxa"/>
            <w:tcBorders>
              <w:top w:val="single" w:sz="4" w:space="0" w:color="auto"/>
            </w:tcBorders>
          </w:tcPr>
          <w:p w14:paraId="627045AB" w14:textId="77777777" w:rsidR="00B74592" w:rsidRPr="00DF28FB" w:rsidRDefault="00B74592" w:rsidP="00B74592">
            <w:pPr>
              <w:tabs>
                <w:tab w:val="decimal" w:pos="1028"/>
              </w:tabs>
              <w:ind w:left="-142" w:right="-79" w:hanging="79"/>
              <w:rPr>
                <w:sz w:val="12"/>
                <w:szCs w:val="12"/>
                <w:highlight w:val="cyan"/>
              </w:rPr>
            </w:pPr>
          </w:p>
        </w:tc>
        <w:tc>
          <w:tcPr>
            <w:tcW w:w="180" w:type="dxa"/>
            <w:vAlign w:val="bottom"/>
          </w:tcPr>
          <w:p w14:paraId="082DA27E" w14:textId="77777777" w:rsidR="00B74592" w:rsidRPr="00206CA1" w:rsidRDefault="00B74592" w:rsidP="00B74592">
            <w:pPr>
              <w:jc w:val="right"/>
              <w:rPr>
                <w:sz w:val="12"/>
                <w:szCs w:val="12"/>
              </w:rPr>
            </w:pPr>
          </w:p>
        </w:tc>
        <w:tc>
          <w:tcPr>
            <w:tcW w:w="1080" w:type="dxa"/>
          </w:tcPr>
          <w:p w14:paraId="59BF686E" w14:textId="77777777" w:rsidR="00B74592" w:rsidRPr="00206CA1" w:rsidRDefault="00B74592" w:rsidP="00B74592">
            <w:pPr>
              <w:tabs>
                <w:tab w:val="decimal" w:pos="1028"/>
              </w:tabs>
              <w:ind w:left="-142" w:right="-79" w:hanging="79"/>
              <w:rPr>
                <w:sz w:val="12"/>
                <w:szCs w:val="12"/>
              </w:rPr>
            </w:pPr>
          </w:p>
        </w:tc>
        <w:tc>
          <w:tcPr>
            <w:tcW w:w="180" w:type="dxa"/>
            <w:vAlign w:val="bottom"/>
          </w:tcPr>
          <w:p w14:paraId="1F1627B1" w14:textId="77777777" w:rsidR="00B74592" w:rsidRPr="00206CA1" w:rsidRDefault="00B74592" w:rsidP="00B74592">
            <w:pPr>
              <w:jc w:val="right"/>
              <w:rPr>
                <w:sz w:val="12"/>
                <w:szCs w:val="12"/>
              </w:rPr>
            </w:pPr>
          </w:p>
        </w:tc>
        <w:tc>
          <w:tcPr>
            <w:tcW w:w="1080" w:type="dxa"/>
          </w:tcPr>
          <w:p w14:paraId="2FFD8213" w14:textId="77777777" w:rsidR="00B74592" w:rsidRPr="00DF28FB" w:rsidRDefault="00B74592" w:rsidP="00B74592">
            <w:pPr>
              <w:rPr>
                <w:sz w:val="12"/>
                <w:szCs w:val="12"/>
                <w:highlight w:val="cyan"/>
              </w:rPr>
            </w:pPr>
          </w:p>
        </w:tc>
        <w:tc>
          <w:tcPr>
            <w:tcW w:w="180" w:type="dxa"/>
            <w:vAlign w:val="bottom"/>
          </w:tcPr>
          <w:p w14:paraId="2B73E566" w14:textId="77777777" w:rsidR="00B74592" w:rsidRPr="00206CA1" w:rsidRDefault="00B74592" w:rsidP="00B74592">
            <w:pPr>
              <w:jc w:val="right"/>
              <w:rPr>
                <w:sz w:val="12"/>
                <w:szCs w:val="12"/>
              </w:rPr>
            </w:pPr>
          </w:p>
        </w:tc>
        <w:tc>
          <w:tcPr>
            <w:tcW w:w="1080" w:type="dxa"/>
          </w:tcPr>
          <w:p w14:paraId="1834535F" w14:textId="77777777" w:rsidR="00B74592" w:rsidRPr="00206CA1" w:rsidRDefault="00B74592" w:rsidP="00B74592">
            <w:pPr>
              <w:rPr>
                <w:sz w:val="12"/>
                <w:szCs w:val="12"/>
              </w:rPr>
            </w:pPr>
          </w:p>
        </w:tc>
      </w:tr>
      <w:tr w:rsidR="00B74592" w:rsidRPr="00206CA1" w14:paraId="2531A93B" w14:textId="77777777" w:rsidTr="000310FE">
        <w:trPr>
          <w:cantSplit/>
          <w:trHeight w:val="20"/>
        </w:trPr>
        <w:tc>
          <w:tcPr>
            <w:tcW w:w="3510" w:type="dxa"/>
            <w:vAlign w:val="bottom"/>
          </w:tcPr>
          <w:p w14:paraId="05C89772" w14:textId="77777777" w:rsidR="00B74592" w:rsidRPr="00206CA1" w:rsidRDefault="00B74592" w:rsidP="00B74592">
            <w:pPr>
              <w:spacing w:line="240" w:lineRule="atLeast"/>
              <w:ind w:left="180" w:hanging="180"/>
              <w:rPr>
                <w:b/>
                <w:bCs/>
                <w:szCs w:val="22"/>
              </w:rPr>
            </w:pPr>
            <w:r w:rsidRPr="00206CA1">
              <w:rPr>
                <w:b/>
                <w:bCs/>
                <w:szCs w:val="22"/>
              </w:rPr>
              <w:t>Other parties</w:t>
            </w:r>
          </w:p>
        </w:tc>
        <w:tc>
          <w:tcPr>
            <w:tcW w:w="720" w:type="dxa"/>
            <w:vAlign w:val="bottom"/>
          </w:tcPr>
          <w:p w14:paraId="7B6695A6" w14:textId="77777777" w:rsidR="00B74592" w:rsidRPr="00206CA1" w:rsidRDefault="00B74592" w:rsidP="00B74592">
            <w:pPr>
              <w:spacing w:line="240" w:lineRule="atLeast"/>
              <w:ind w:left="-79" w:right="-79"/>
              <w:jc w:val="center"/>
              <w:rPr>
                <w:i/>
                <w:iCs/>
                <w:szCs w:val="22"/>
              </w:rPr>
            </w:pPr>
          </w:p>
        </w:tc>
        <w:tc>
          <w:tcPr>
            <w:tcW w:w="1080" w:type="dxa"/>
          </w:tcPr>
          <w:p w14:paraId="29880C13" w14:textId="77777777" w:rsidR="00B74592" w:rsidRPr="00DF28FB" w:rsidRDefault="00B74592" w:rsidP="00B74592">
            <w:pPr>
              <w:tabs>
                <w:tab w:val="decimal" w:pos="1028"/>
              </w:tabs>
              <w:ind w:left="-142" w:right="-79" w:hanging="79"/>
              <w:rPr>
                <w:szCs w:val="22"/>
                <w:highlight w:val="cyan"/>
              </w:rPr>
            </w:pPr>
          </w:p>
        </w:tc>
        <w:tc>
          <w:tcPr>
            <w:tcW w:w="180" w:type="dxa"/>
            <w:vAlign w:val="bottom"/>
          </w:tcPr>
          <w:p w14:paraId="6343F7A9" w14:textId="77777777" w:rsidR="00B74592" w:rsidRPr="00206CA1" w:rsidRDefault="00B74592" w:rsidP="00B74592">
            <w:pPr>
              <w:jc w:val="right"/>
              <w:rPr>
                <w:szCs w:val="22"/>
              </w:rPr>
            </w:pPr>
          </w:p>
        </w:tc>
        <w:tc>
          <w:tcPr>
            <w:tcW w:w="1080" w:type="dxa"/>
          </w:tcPr>
          <w:p w14:paraId="41810887" w14:textId="77777777" w:rsidR="00B74592" w:rsidRPr="00206CA1" w:rsidRDefault="00B74592" w:rsidP="00B74592">
            <w:pPr>
              <w:tabs>
                <w:tab w:val="decimal" w:pos="1028"/>
              </w:tabs>
              <w:ind w:left="-142" w:right="-79" w:hanging="79"/>
              <w:rPr>
                <w:szCs w:val="22"/>
              </w:rPr>
            </w:pPr>
          </w:p>
        </w:tc>
        <w:tc>
          <w:tcPr>
            <w:tcW w:w="180" w:type="dxa"/>
            <w:vAlign w:val="bottom"/>
          </w:tcPr>
          <w:p w14:paraId="0E30FFBC" w14:textId="77777777" w:rsidR="00B74592" w:rsidRPr="00206CA1" w:rsidRDefault="00B74592" w:rsidP="00B74592">
            <w:pPr>
              <w:jc w:val="right"/>
              <w:rPr>
                <w:szCs w:val="22"/>
              </w:rPr>
            </w:pPr>
          </w:p>
        </w:tc>
        <w:tc>
          <w:tcPr>
            <w:tcW w:w="1080" w:type="dxa"/>
          </w:tcPr>
          <w:p w14:paraId="08CF76DD" w14:textId="77777777" w:rsidR="00B74592" w:rsidRPr="00DF28FB" w:rsidRDefault="00B74592" w:rsidP="00B74592">
            <w:pPr>
              <w:rPr>
                <w:szCs w:val="22"/>
                <w:highlight w:val="cyan"/>
              </w:rPr>
            </w:pPr>
          </w:p>
        </w:tc>
        <w:tc>
          <w:tcPr>
            <w:tcW w:w="180" w:type="dxa"/>
            <w:vAlign w:val="bottom"/>
          </w:tcPr>
          <w:p w14:paraId="1A0FAC2B" w14:textId="77777777" w:rsidR="00B74592" w:rsidRPr="00206CA1" w:rsidRDefault="00B74592" w:rsidP="00B74592">
            <w:pPr>
              <w:jc w:val="right"/>
              <w:rPr>
                <w:szCs w:val="22"/>
              </w:rPr>
            </w:pPr>
          </w:p>
        </w:tc>
        <w:tc>
          <w:tcPr>
            <w:tcW w:w="1080" w:type="dxa"/>
          </w:tcPr>
          <w:p w14:paraId="664CA3B8" w14:textId="77777777" w:rsidR="00B74592" w:rsidRPr="00206CA1" w:rsidRDefault="00B74592" w:rsidP="00B74592">
            <w:pPr>
              <w:rPr>
                <w:szCs w:val="22"/>
              </w:rPr>
            </w:pPr>
          </w:p>
        </w:tc>
      </w:tr>
      <w:tr w:rsidR="00E6610C" w:rsidRPr="00206CA1" w14:paraId="252DF1FE" w14:textId="77777777" w:rsidTr="000310FE">
        <w:trPr>
          <w:cantSplit/>
          <w:trHeight w:val="20"/>
        </w:trPr>
        <w:tc>
          <w:tcPr>
            <w:tcW w:w="3510" w:type="dxa"/>
            <w:vAlign w:val="bottom"/>
          </w:tcPr>
          <w:p w14:paraId="7D35F8AC" w14:textId="77777777" w:rsidR="00E6610C" w:rsidRPr="00206CA1" w:rsidRDefault="00E6610C" w:rsidP="00E6610C">
            <w:pPr>
              <w:spacing w:line="240" w:lineRule="atLeast"/>
              <w:ind w:left="180" w:hanging="180"/>
              <w:rPr>
                <w:szCs w:val="22"/>
              </w:rPr>
            </w:pPr>
            <w:r w:rsidRPr="00206CA1">
              <w:rPr>
                <w:szCs w:val="22"/>
              </w:rPr>
              <w:t>Trade accounts receivable</w:t>
            </w:r>
          </w:p>
        </w:tc>
        <w:tc>
          <w:tcPr>
            <w:tcW w:w="720" w:type="dxa"/>
            <w:vAlign w:val="bottom"/>
          </w:tcPr>
          <w:p w14:paraId="1A91E030" w14:textId="77777777" w:rsidR="00E6610C" w:rsidRPr="00206CA1" w:rsidRDefault="00E6610C" w:rsidP="00E6610C">
            <w:pPr>
              <w:spacing w:line="240" w:lineRule="atLeast"/>
              <w:ind w:left="-79" w:right="-79"/>
              <w:jc w:val="center"/>
              <w:rPr>
                <w:i/>
                <w:iCs/>
                <w:szCs w:val="22"/>
              </w:rPr>
            </w:pPr>
          </w:p>
        </w:tc>
        <w:tc>
          <w:tcPr>
            <w:tcW w:w="1080" w:type="dxa"/>
          </w:tcPr>
          <w:p w14:paraId="69525518" w14:textId="39A9F740" w:rsidR="00E6610C" w:rsidRPr="00DF28FB" w:rsidRDefault="00FA2AC0" w:rsidP="00E6610C">
            <w:pPr>
              <w:jc w:val="right"/>
              <w:rPr>
                <w:szCs w:val="22"/>
                <w:highlight w:val="cyan"/>
              </w:rPr>
            </w:pPr>
            <w:r w:rsidRPr="00FA2AC0">
              <w:rPr>
                <w:szCs w:val="22"/>
              </w:rPr>
              <w:t>247,324</w:t>
            </w:r>
          </w:p>
        </w:tc>
        <w:tc>
          <w:tcPr>
            <w:tcW w:w="180" w:type="dxa"/>
          </w:tcPr>
          <w:p w14:paraId="16977AC0" w14:textId="77777777" w:rsidR="00E6610C" w:rsidRPr="00206CA1" w:rsidRDefault="00E6610C" w:rsidP="00E6610C">
            <w:pPr>
              <w:jc w:val="right"/>
              <w:rPr>
                <w:szCs w:val="22"/>
              </w:rPr>
            </w:pPr>
          </w:p>
        </w:tc>
        <w:tc>
          <w:tcPr>
            <w:tcW w:w="1080" w:type="dxa"/>
          </w:tcPr>
          <w:p w14:paraId="4C4CC2FC" w14:textId="71BD9D0B" w:rsidR="00E6610C" w:rsidRPr="00206CA1" w:rsidRDefault="00E6610C" w:rsidP="00E6610C">
            <w:pPr>
              <w:jc w:val="right"/>
              <w:rPr>
                <w:szCs w:val="22"/>
              </w:rPr>
            </w:pPr>
            <w:r w:rsidRPr="00206CA1">
              <w:t>328,809</w:t>
            </w:r>
          </w:p>
        </w:tc>
        <w:tc>
          <w:tcPr>
            <w:tcW w:w="180" w:type="dxa"/>
          </w:tcPr>
          <w:p w14:paraId="37E10FF8" w14:textId="77777777" w:rsidR="00E6610C" w:rsidRPr="00206CA1" w:rsidRDefault="00E6610C" w:rsidP="00E6610C">
            <w:pPr>
              <w:jc w:val="right"/>
              <w:rPr>
                <w:szCs w:val="22"/>
              </w:rPr>
            </w:pPr>
          </w:p>
        </w:tc>
        <w:tc>
          <w:tcPr>
            <w:tcW w:w="1080" w:type="dxa"/>
          </w:tcPr>
          <w:p w14:paraId="502E6F70" w14:textId="3B4CDA2B" w:rsidR="00E6610C" w:rsidRPr="00C43A3E" w:rsidRDefault="00DF28FB" w:rsidP="00E6610C">
            <w:pPr>
              <w:jc w:val="right"/>
              <w:rPr>
                <w:szCs w:val="22"/>
              </w:rPr>
            </w:pPr>
            <w:r w:rsidRPr="00C43A3E">
              <w:rPr>
                <w:szCs w:val="22"/>
              </w:rPr>
              <w:t>-</w:t>
            </w:r>
          </w:p>
        </w:tc>
        <w:tc>
          <w:tcPr>
            <w:tcW w:w="180" w:type="dxa"/>
          </w:tcPr>
          <w:p w14:paraId="20760D6E" w14:textId="77777777" w:rsidR="00E6610C" w:rsidRPr="00C43A3E" w:rsidRDefault="00E6610C" w:rsidP="00E6610C">
            <w:pPr>
              <w:jc w:val="right"/>
              <w:rPr>
                <w:szCs w:val="22"/>
              </w:rPr>
            </w:pPr>
          </w:p>
        </w:tc>
        <w:tc>
          <w:tcPr>
            <w:tcW w:w="1080" w:type="dxa"/>
          </w:tcPr>
          <w:p w14:paraId="6BEE0475" w14:textId="1AFF187E" w:rsidR="00E6610C" w:rsidRPr="00C43A3E" w:rsidRDefault="00E6610C" w:rsidP="00E6610C">
            <w:pPr>
              <w:tabs>
                <w:tab w:val="decimal" w:pos="910"/>
              </w:tabs>
              <w:ind w:right="-76"/>
              <w:rPr>
                <w:szCs w:val="22"/>
              </w:rPr>
            </w:pPr>
            <w:r w:rsidRPr="00C43A3E">
              <w:rPr>
                <w:szCs w:val="22"/>
              </w:rPr>
              <w:t>-</w:t>
            </w:r>
          </w:p>
        </w:tc>
      </w:tr>
      <w:tr w:rsidR="00E6610C" w:rsidRPr="00206CA1" w14:paraId="25C3737E" w14:textId="77777777" w:rsidTr="000310FE">
        <w:trPr>
          <w:cantSplit/>
          <w:trHeight w:val="20"/>
        </w:trPr>
        <w:tc>
          <w:tcPr>
            <w:tcW w:w="3510" w:type="dxa"/>
            <w:vAlign w:val="bottom"/>
          </w:tcPr>
          <w:p w14:paraId="6EA96FEB" w14:textId="77777777" w:rsidR="00E6610C" w:rsidRPr="00206CA1" w:rsidRDefault="00E6610C" w:rsidP="00E6610C">
            <w:pPr>
              <w:spacing w:line="240" w:lineRule="atLeast"/>
              <w:ind w:left="180" w:hanging="180"/>
              <w:rPr>
                <w:szCs w:val="22"/>
              </w:rPr>
            </w:pPr>
            <w:r w:rsidRPr="00206CA1">
              <w:rPr>
                <w:szCs w:val="22"/>
              </w:rPr>
              <w:t>Accrued income</w:t>
            </w:r>
          </w:p>
        </w:tc>
        <w:tc>
          <w:tcPr>
            <w:tcW w:w="720" w:type="dxa"/>
            <w:vAlign w:val="bottom"/>
          </w:tcPr>
          <w:p w14:paraId="7537719F" w14:textId="77777777" w:rsidR="00E6610C" w:rsidRPr="00206CA1" w:rsidRDefault="00E6610C" w:rsidP="00E6610C">
            <w:pPr>
              <w:spacing w:line="240" w:lineRule="atLeast"/>
              <w:ind w:left="-79" w:right="-79"/>
              <w:jc w:val="center"/>
              <w:rPr>
                <w:i/>
                <w:iCs/>
                <w:szCs w:val="22"/>
              </w:rPr>
            </w:pPr>
          </w:p>
        </w:tc>
        <w:tc>
          <w:tcPr>
            <w:tcW w:w="1080" w:type="dxa"/>
          </w:tcPr>
          <w:p w14:paraId="6B0EC64A" w14:textId="5D4F224C" w:rsidR="00E6610C" w:rsidRPr="00DF28FB" w:rsidRDefault="001F6EA1" w:rsidP="00E6610C">
            <w:pPr>
              <w:jc w:val="right"/>
              <w:rPr>
                <w:szCs w:val="22"/>
                <w:highlight w:val="cyan"/>
              </w:rPr>
            </w:pPr>
            <w:r w:rsidRPr="001F6EA1">
              <w:rPr>
                <w:szCs w:val="22"/>
              </w:rPr>
              <w:t>159,022</w:t>
            </w:r>
          </w:p>
        </w:tc>
        <w:tc>
          <w:tcPr>
            <w:tcW w:w="180" w:type="dxa"/>
          </w:tcPr>
          <w:p w14:paraId="30D9E385" w14:textId="77777777" w:rsidR="00E6610C" w:rsidRPr="00206CA1" w:rsidRDefault="00E6610C" w:rsidP="00E6610C">
            <w:pPr>
              <w:jc w:val="right"/>
              <w:rPr>
                <w:szCs w:val="22"/>
              </w:rPr>
            </w:pPr>
          </w:p>
        </w:tc>
        <w:tc>
          <w:tcPr>
            <w:tcW w:w="1080" w:type="dxa"/>
          </w:tcPr>
          <w:p w14:paraId="31FA28AE" w14:textId="0A3B849F" w:rsidR="00E6610C" w:rsidRPr="00206CA1" w:rsidRDefault="00E6610C" w:rsidP="00E6610C">
            <w:pPr>
              <w:jc w:val="right"/>
              <w:rPr>
                <w:szCs w:val="22"/>
              </w:rPr>
            </w:pPr>
            <w:r w:rsidRPr="00206CA1">
              <w:t>457,981</w:t>
            </w:r>
          </w:p>
        </w:tc>
        <w:tc>
          <w:tcPr>
            <w:tcW w:w="180" w:type="dxa"/>
          </w:tcPr>
          <w:p w14:paraId="64F75A00" w14:textId="77777777" w:rsidR="00E6610C" w:rsidRPr="00206CA1" w:rsidRDefault="00E6610C" w:rsidP="00E6610C">
            <w:pPr>
              <w:jc w:val="right"/>
              <w:rPr>
                <w:szCs w:val="22"/>
              </w:rPr>
            </w:pPr>
          </w:p>
        </w:tc>
        <w:tc>
          <w:tcPr>
            <w:tcW w:w="1080" w:type="dxa"/>
          </w:tcPr>
          <w:p w14:paraId="00449416" w14:textId="0E5A88ED" w:rsidR="00E6610C" w:rsidRPr="00C43A3E" w:rsidRDefault="00DF28FB" w:rsidP="00E6610C">
            <w:pPr>
              <w:jc w:val="right"/>
              <w:rPr>
                <w:szCs w:val="22"/>
              </w:rPr>
            </w:pPr>
            <w:r w:rsidRPr="00C43A3E">
              <w:rPr>
                <w:szCs w:val="22"/>
              </w:rPr>
              <w:t>-</w:t>
            </w:r>
          </w:p>
        </w:tc>
        <w:tc>
          <w:tcPr>
            <w:tcW w:w="180" w:type="dxa"/>
          </w:tcPr>
          <w:p w14:paraId="61F1BA8D" w14:textId="77777777" w:rsidR="00E6610C" w:rsidRPr="00C43A3E" w:rsidRDefault="00E6610C" w:rsidP="00E6610C">
            <w:pPr>
              <w:jc w:val="right"/>
              <w:rPr>
                <w:szCs w:val="22"/>
              </w:rPr>
            </w:pPr>
          </w:p>
        </w:tc>
        <w:tc>
          <w:tcPr>
            <w:tcW w:w="1080" w:type="dxa"/>
          </w:tcPr>
          <w:p w14:paraId="118E93A9" w14:textId="148A039B" w:rsidR="00E6610C" w:rsidRPr="00C43A3E" w:rsidRDefault="00E6610C" w:rsidP="00E6610C">
            <w:pPr>
              <w:tabs>
                <w:tab w:val="decimal" w:pos="910"/>
              </w:tabs>
              <w:ind w:right="-76"/>
              <w:rPr>
                <w:szCs w:val="22"/>
              </w:rPr>
            </w:pPr>
            <w:r w:rsidRPr="00C43A3E">
              <w:rPr>
                <w:szCs w:val="22"/>
              </w:rPr>
              <w:t>-</w:t>
            </w:r>
          </w:p>
        </w:tc>
      </w:tr>
      <w:tr w:rsidR="00E6610C" w:rsidRPr="00206CA1" w14:paraId="6ACF85A6" w14:textId="77777777" w:rsidTr="000310FE">
        <w:trPr>
          <w:cantSplit/>
          <w:trHeight w:val="20"/>
        </w:trPr>
        <w:tc>
          <w:tcPr>
            <w:tcW w:w="3510" w:type="dxa"/>
            <w:vAlign w:val="bottom"/>
          </w:tcPr>
          <w:p w14:paraId="56326BFC" w14:textId="77777777" w:rsidR="00E6610C" w:rsidRPr="00206CA1" w:rsidRDefault="00E6610C" w:rsidP="00E6610C">
            <w:pPr>
              <w:spacing w:line="240" w:lineRule="atLeast"/>
              <w:rPr>
                <w:szCs w:val="22"/>
              </w:rPr>
            </w:pPr>
            <w:r w:rsidRPr="00206CA1">
              <w:rPr>
                <w:szCs w:val="22"/>
              </w:rPr>
              <w:t>Retention receivable</w:t>
            </w:r>
          </w:p>
        </w:tc>
        <w:tc>
          <w:tcPr>
            <w:tcW w:w="720" w:type="dxa"/>
            <w:vAlign w:val="bottom"/>
          </w:tcPr>
          <w:p w14:paraId="676579C3" w14:textId="77777777" w:rsidR="00E6610C" w:rsidRPr="00206CA1" w:rsidRDefault="00E6610C" w:rsidP="00E6610C">
            <w:pPr>
              <w:spacing w:line="240" w:lineRule="atLeast"/>
              <w:ind w:left="-79" w:right="-79"/>
              <w:jc w:val="center"/>
              <w:rPr>
                <w:i/>
                <w:iCs/>
                <w:szCs w:val="22"/>
              </w:rPr>
            </w:pPr>
          </w:p>
        </w:tc>
        <w:tc>
          <w:tcPr>
            <w:tcW w:w="1080" w:type="dxa"/>
          </w:tcPr>
          <w:p w14:paraId="3AFD182A" w14:textId="1D5FE1B9" w:rsidR="00E6610C" w:rsidRPr="00DF28FB" w:rsidRDefault="00E82DF4" w:rsidP="00E6610C">
            <w:pPr>
              <w:jc w:val="right"/>
              <w:rPr>
                <w:szCs w:val="22"/>
                <w:highlight w:val="cyan"/>
              </w:rPr>
            </w:pPr>
            <w:r w:rsidRPr="001F6EA1">
              <w:rPr>
                <w:szCs w:val="22"/>
              </w:rPr>
              <w:t>2,121</w:t>
            </w:r>
          </w:p>
        </w:tc>
        <w:tc>
          <w:tcPr>
            <w:tcW w:w="180" w:type="dxa"/>
          </w:tcPr>
          <w:p w14:paraId="1A94D36F" w14:textId="77777777" w:rsidR="00E6610C" w:rsidRPr="00206CA1" w:rsidRDefault="00E6610C" w:rsidP="00E6610C">
            <w:pPr>
              <w:jc w:val="right"/>
              <w:rPr>
                <w:szCs w:val="22"/>
              </w:rPr>
            </w:pPr>
          </w:p>
        </w:tc>
        <w:tc>
          <w:tcPr>
            <w:tcW w:w="1080" w:type="dxa"/>
          </w:tcPr>
          <w:p w14:paraId="5A800A70" w14:textId="5A5130C9" w:rsidR="00E6610C" w:rsidRPr="00206CA1" w:rsidRDefault="00E6610C" w:rsidP="00E6610C">
            <w:pPr>
              <w:jc w:val="right"/>
              <w:rPr>
                <w:szCs w:val="22"/>
              </w:rPr>
            </w:pPr>
            <w:r w:rsidRPr="00206CA1">
              <w:t>2,077</w:t>
            </w:r>
          </w:p>
        </w:tc>
        <w:tc>
          <w:tcPr>
            <w:tcW w:w="180" w:type="dxa"/>
          </w:tcPr>
          <w:p w14:paraId="7D1D3E9B" w14:textId="77777777" w:rsidR="00E6610C" w:rsidRPr="00206CA1" w:rsidRDefault="00E6610C" w:rsidP="00E6610C">
            <w:pPr>
              <w:jc w:val="right"/>
              <w:rPr>
                <w:szCs w:val="22"/>
              </w:rPr>
            </w:pPr>
          </w:p>
        </w:tc>
        <w:tc>
          <w:tcPr>
            <w:tcW w:w="1080" w:type="dxa"/>
          </w:tcPr>
          <w:p w14:paraId="65F7AAEE" w14:textId="4243B5C1" w:rsidR="00E6610C" w:rsidRPr="00C43A3E" w:rsidRDefault="00DF28FB" w:rsidP="00E6610C">
            <w:pPr>
              <w:jc w:val="right"/>
              <w:rPr>
                <w:szCs w:val="22"/>
              </w:rPr>
            </w:pPr>
            <w:r w:rsidRPr="00C43A3E">
              <w:rPr>
                <w:szCs w:val="22"/>
              </w:rPr>
              <w:t>-</w:t>
            </w:r>
          </w:p>
        </w:tc>
        <w:tc>
          <w:tcPr>
            <w:tcW w:w="180" w:type="dxa"/>
          </w:tcPr>
          <w:p w14:paraId="69655895" w14:textId="77777777" w:rsidR="00E6610C" w:rsidRPr="00C43A3E" w:rsidRDefault="00E6610C" w:rsidP="00E6610C">
            <w:pPr>
              <w:jc w:val="right"/>
              <w:rPr>
                <w:szCs w:val="22"/>
              </w:rPr>
            </w:pPr>
          </w:p>
        </w:tc>
        <w:tc>
          <w:tcPr>
            <w:tcW w:w="1080" w:type="dxa"/>
          </w:tcPr>
          <w:p w14:paraId="70042A16" w14:textId="102FAB38" w:rsidR="00E6610C" w:rsidRPr="00C43A3E" w:rsidRDefault="00E6610C" w:rsidP="00E6610C">
            <w:pPr>
              <w:tabs>
                <w:tab w:val="decimal" w:pos="910"/>
              </w:tabs>
              <w:ind w:right="-76"/>
              <w:rPr>
                <w:szCs w:val="22"/>
              </w:rPr>
            </w:pPr>
            <w:r w:rsidRPr="00C43A3E">
              <w:rPr>
                <w:szCs w:val="22"/>
              </w:rPr>
              <w:t>-</w:t>
            </w:r>
          </w:p>
        </w:tc>
      </w:tr>
      <w:tr w:rsidR="006478C0" w:rsidRPr="00206CA1" w14:paraId="22C922EB" w14:textId="77777777" w:rsidTr="000310FE">
        <w:trPr>
          <w:cantSplit/>
          <w:trHeight w:val="20"/>
        </w:trPr>
        <w:tc>
          <w:tcPr>
            <w:tcW w:w="3510" w:type="dxa"/>
            <w:vAlign w:val="center"/>
          </w:tcPr>
          <w:p w14:paraId="364734A8" w14:textId="77777777" w:rsidR="006478C0" w:rsidRPr="00206CA1" w:rsidRDefault="006478C0" w:rsidP="006478C0">
            <w:pPr>
              <w:spacing w:line="240" w:lineRule="auto"/>
              <w:ind w:left="180" w:hanging="180"/>
              <w:rPr>
                <w:szCs w:val="22"/>
              </w:rPr>
            </w:pPr>
            <w:r w:rsidRPr="00206CA1">
              <w:rPr>
                <w:szCs w:val="22"/>
              </w:rPr>
              <w:t>Others</w:t>
            </w:r>
          </w:p>
        </w:tc>
        <w:tc>
          <w:tcPr>
            <w:tcW w:w="720" w:type="dxa"/>
            <w:vAlign w:val="center"/>
          </w:tcPr>
          <w:p w14:paraId="64BBD48A" w14:textId="77777777" w:rsidR="006478C0" w:rsidRPr="00206CA1" w:rsidRDefault="006478C0" w:rsidP="006478C0">
            <w:pPr>
              <w:spacing w:line="240" w:lineRule="auto"/>
              <w:ind w:left="-79" w:right="-79"/>
              <w:rPr>
                <w:szCs w:val="22"/>
              </w:rPr>
            </w:pPr>
          </w:p>
        </w:tc>
        <w:tc>
          <w:tcPr>
            <w:tcW w:w="1080" w:type="dxa"/>
            <w:tcBorders>
              <w:bottom w:val="single" w:sz="4" w:space="0" w:color="auto"/>
            </w:tcBorders>
          </w:tcPr>
          <w:p w14:paraId="14D5A53A" w14:textId="18C5F012" w:rsidR="006478C0" w:rsidRPr="00DF28FB" w:rsidRDefault="006478C0" w:rsidP="006478C0">
            <w:pPr>
              <w:jc w:val="right"/>
              <w:rPr>
                <w:szCs w:val="22"/>
                <w:highlight w:val="cyan"/>
              </w:rPr>
            </w:pPr>
            <w:r w:rsidRPr="006478C0">
              <w:rPr>
                <w:szCs w:val="22"/>
              </w:rPr>
              <w:t>45,098</w:t>
            </w:r>
          </w:p>
        </w:tc>
        <w:tc>
          <w:tcPr>
            <w:tcW w:w="180" w:type="dxa"/>
          </w:tcPr>
          <w:p w14:paraId="6330558B" w14:textId="77777777" w:rsidR="006478C0" w:rsidRPr="00206CA1" w:rsidRDefault="006478C0" w:rsidP="006478C0">
            <w:pPr>
              <w:jc w:val="right"/>
              <w:rPr>
                <w:szCs w:val="22"/>
              </w:rPr>
            </w:pPr>
          </w:p>
        </w:tc>
        <w:tc>
          <w:tcPr>
            <w:tcW w:w="1080" w:type="dxa"/>
            <w:tcBorders>
              <w:bottom w:val="single" w:sz="4" w:space="0" w:color="auto"/>
            </w:tcBorders>
          </w:tcPr>
          <w:p w14:paraId="504EAD88" w14:textId="628A66B0" w:rsidR="006478C0" w:rsidRPr="00206CA1" w:rsidRDefault="006478C0" w:rsidP="006478C0">
            <w:pPr>
              <w:jc w:val="right"/>
              <w:rPr>
                <w:szCs w:val="22"/>
              </w:rPr>
            </w:pPr>
            <w:r w:rsidRPr="007F7D6C">
              <w:t>39,059</w:t>
            </w:r>
          </w:p>
        </w:tc>
        <w:tc>
          <w:tcPr>
            <w:tcW w:w="180" w:type="dxa"/>
          </w:tcPr>
          <w:p w14:paraId="756413CB" w14:textId="77777777" w:rsidR="006478C0" w:rsidRPr="00206CA1" w:rsidRDefault="006478C0" w:rsidP="006478C0">
            <w:pPr>
              <w:jc w:val="right"/>
              <w:rPr>
                <w:szCs w:val="22"/>
              </w:rPr>
            </w:pPr>
          </w:p>
        </w:tc>
        <w:tc>
          <w:tcPr>
            <w:tcW w:w="1080" w:type="dxa"/>
            <w:tcBorders>
              <w:bottom w:val="single" w:sz="4" w:space="0" w:color="auto"/>
            </w:tcBorders>
          </w:tcPr>
          <w:p w14:paraId="1B584756" w14:textId="53969999" w:rsidR="006478C0" w:rsidRPr="00C43A3E" w:rsidRDefault="006478C0" w:rsidP="006478C0">
            <w:pPr>
              <w:jc w:val="right"/>
              <w:rPr>
                <w:szCs w:val="22"/>
                <w:highlight w:val="cyan"/>
              </w:rPr>
            </w:pPr>
            <w:r w:rsidRPr="00C43A3E">
              <w:rPr>
                <w:szCs w:val="22"/>
              </w:rPr>
              <w:t>2,425</w:t>
            </w:r>
          </w:p>
        </w:tc>
        <w:tc>
          <w:tcPr>
            <w:tcW w:w="180" w:type="dxa"/>
          </w:tcPr>
          <w:p w14:paraId="24B579FF" w14:textId="77777777" w:rsidR="006478C0" w:rsidRPr="00C43A3E" w:rsidRDefault="006478C0" w:rsidP="006478C0">
            <w:pPr>
              <w:jc w:val="right"/>
              <w:rPr>
                <w:szCs w:val="22"/>
              </w:rPr>
            </w:pPr>
          </w:p>
        </w:tc>
        <w:tc>
          <w:tcPr>
            <w:tcW w:w="1080" w:type="dxa"/>
            <w:tcBorders>
              <w:bottom w:val="single" w:sz="4" w:space="0" w:color="auto"/>
            </w:tcBorders>
          </w:tcPr>
          <w:p w14:paraId="6115F79D" w14:textId="53AF89A8" w:rsidR="006478C0" w:rsidRPr="00C43A3E" w:rsidRDefault="006478C0" w:rsidP="006478C0">
            <w:pPr>
              <w:tabs>
                <w:tab w:val="decimal" w:pos="910"/>
              </w:tabs>
              <w:ind w:right="-76"/>
              <w:rPr>
                <w:szCs w:val="22"/>
              </w:rPr>
            </w:pPr>
            <w:r w:rsidRPr="00C43A3E">
              <w:t>1,810</w:t>
            </w:r>
          </w:p>
        </w:tc>
      </w:tr>
      <w:tr w:rsidR="006478C0" w:rsidRPr="00206CA1" w14:paraId="1870084B" w14:textId="77777777" w:rsidTr="000310FE">
        <w:trPr>
          <w:cantSplit/>
          <w:trHeight w:val="20"/>
        </w:trPr>
        <w:tc>
          <w:tcPr>
            <w:tcW w:w="3510" w:type="dxa"/>
            <w:vAlign w:val="center"/>
          </w:tcPr>
          <w:p w14:paraId="194D65E5" w14:textId="77777777" w:rsidR="006478C0" w:rsidRPr="00206CA1" w:rsidRDefault="006478C0" w:rsidP="006478C0">
            <w:pPr>
              <w:spacing w:line="240" w:lineRule="auto"/>
              <w:ind w:left="180" w:hanging="180"/>
              <w:rPr>
                <w:szCs w:val="22"/>
              </w:rPr>
            </w:pPr>
          </w:p>
        </w:tc>
        <w:tc>
          <w:tcPr>
            <w:tcW w:w="720" w:type="dxa"/>
            <w:vAlign w:val="center"/>
          </w:tcPr>
          <w:p w14:paraId="494AB179" w14:textId="77777777" w:rsidR="006478C0" w:rsidRPr="00206CA1" w:rsidRDefault="006478C0" w:rsidP="006478C0">
            <w:pPr>
              <w:spacing w:line="240" w:lineRule="auto"/>
              <w:ind w:left="-79" w:right="-79"/>
              <w:rPr>
                <w:szCs w:val="22"/>
              </w:rPr>
            </w:pPr>
          </w:p>
        </w:tc>
        <w:tc>
          <w:tcPr>
            <w:tcW w:w="1080" w:type="dxa"/>
            <w:tcBorders>
              <w:bottom w:val="single" w:sz="4" w:space="0" w:color="auto"/>
            </w:tcBorders>
          </w:tcPr>
          <w:p w14:paraId="51873A09" w14:textId="28E9A635" w:rsidR="006478C0" w:rsidRPr="00DF28FB" w:rsidRDefault="006478C0" w:rsidP="006478C0">
            <w:pPr>
              <w:jc w:val="right"/>
              <w:rPr>
                <w:b/>
                <w:bCs/>
                <w:szCs w:val="22"/>
                <w:highlight w:val="cyan"/>
              </w:rPr>
            </w:pPr>
            <w:r w:rsidRPr="006478C0">
              <w:rPr>
                <w:b/>
                <w:bCs/>
                <w:szCs w:val="22"/>
              </w:rPr>
              <w:t>453,565</w:t>
            </w:r>
          </w:p>
        </w:tc>
        <w:tc>
          <w:tcPr>
            <w:tcW w:w="180" w:type="dxa"/>
          </w:tcPr>
          <w:p w14:paraId="4BCA4542" w14:textId="77777777" w:rsidR="006478C0" w:rsidRPr="00206CA1" w:rsidRDefault="006478C0" w:rsidP="006478C0">
            <w:pPr>
              <w:jc w:val="right"/>
              <w:rPr>
                <w:b/>
                <w:bCs/>
                <w:szCs w:val="22"/>
              </w:rPr>
            </w:pPr>
          </w:p>
        </w:tc>
        <w:tc>
          <w:tcPr>
            <w:tcW w:w="1080" w:type="dxa"/>
            <w:tcBorders>
              <w:bottom w:val="single" w:sz="4" w:space="0" w:color="auto"/>
            </w:tcBorders>
          </w:tcPr>
          <w:p w14:paraId="29CFD496" w14:textId="717F2776" w:rsidR="006478C0" w:rsidRPr="006478C0" w:rsidRDefault="006478C0" w:rsidP="006478C0">
            <w:pPr>
              <w:jc w:val="right"/>
              <w:rPr>
                <w:b/>
                <w:bCs/>
                <w:szCs w:val="22"/>
              </w:rPr>
            </w:pPr>
            <w:r w:rsidRPr="006478C0">
              <w:rPr>
                <w:b/>
                <w:bCs/>
              </w:rPr>
              <w:t>827,926</w:t>
            </w:r>
          </w:p>
        </w:tc>
        <w:tc>
          <w:tcPr>
            <w:tcW w:w="180" w:type="dxa"/>
          </w:tcPr>
          <w:p w14:paraId="251B4FA4" w14:textId="77777777" w:rsidR="006478C0" w:rsidRPr="00206CA1" w:rsidRDefault="006478C0" w:rsidP="006478C0">
            <w:pPr>
              <w:jc w:val="right"/>
              <w:rPr>
                <w:b/>
                <w:bCs/>
                <w:szCs w:val="22"/>
              </w:rPr>
            </w:pPr>
          </w:p>
        </w:tc>
        <w:tc>
          <w:tcPr>
            <w:tcW w:w="1080" w:type="dxa"/>
            <w:tcBorders>
              <w:bottom w:val="single" w:sz="4" w:space="0" w:color="auto"/>
            </w:tcBorders>
          </w:tcPr>
          <w:p w14:paraId="23CB158E" w14:textId="7B4240E2" w:rsidR="006478C0" w:rsidRPr="00C43A3E" w:rsidRDefault="006478C0" w:rsidP="006478C0">
            <w:pPr>
              <w:jc w:val="right"/>
              <w:rPr>
                <w:b/>
                <w:bCs/>
                <w:szCs w:val="22"/>
                <w:highlight w:val="cyan"/>
              </w:rPr>
            </w:pPr>
            <w:r w:rsidRPr="00C43A3E">
              <w:rPr>
                <w:b/>
                <w:bCs/>
                <w:szCs w:val="22"/>
              </w:rPr>
              <w:t>2,425</w:t>
            </w:r>
          </w:p>
        </w:tc>
        <w:tc>
          <w:tcPr>
            <w:tcW w:w="180" w:type="dxa"/>
          </w:tcPr>
          <w:p w14:paraId="4106AD4C" w14:textId="77777777" w:rsidR="006478C0" w:rsidRPr="00C43A3E" w:rsidRDefault="006478C0" w:rsidP="006478C0">
            <w:pPr>
              <w:jc w:val="right"/>
              <w:rPr>
                <w:b/>
                <w:bCs/>
                <w:szCs w:val="22"/>
              </w:rPr>
            </w:pPr>
          </w:p>
        </w:tc>
        <w:tc>
          <w:tcPr>
            <w:tcW w:w="1080" w:type="dxa"/>
            <w:tcBorders>
              <w:bottom w:val="single" w:sz="4" w:space="0" w:color="auto"/>
            </w:tcBorders>
          </w:tcPr>
          <w:p w14:paraId="383305BD" w14:textId="0E39E0B2" w:rsidR="006478C0" w:rsidRPr="00C43A3E" w:rsidRDefault="006478C0" w:rsidP="006478C0">
            <w:pPr>
              <w:tabs>
                <w:tab w:val="decimal" w:pos="910"/>
              </w:tabs>
              <w:ind w:right="-76"/>
              <w:rPr>
                <w:b/>
                <w:bCs/>
                <w:szCs w:val="22"/>
              </w:rPr>
            </w:pPr>
            <w:r w:rsidRPr="00C43A3E">
              <w:rPr>
                <w:b/>
                <w:bCs/>
              </w:rPr>
              <w:t>1,810</w:t>
            </w:r>
          </w:p>
        </w:tc>
      </w:tr>
      <w:tr w:rsidR="00B74592" w:rsidRPr="00206CA1" w14:paraId="4114D539" w14:textId="77777777" w:rsidTr="000310FE">
        <w:trPr>
          <w:cantSplit/>
          <w:trHeight w:val="20"/>
        </w:trPr>
        <w:tc>
          <w:tcPr>
            <w:tcW w:w="3510" w:type="dxa"/>
            <w:vAlign w:val="bottom"/>
          </w:tcPr>
          <w:p w14:paraId="1CFAD68D" w14:textId="77777777" w:rsidR="00B74592" w:rsidRPr="00206CA1" w:rsidRDefault="00B74592" w:rsidP="00B74592">
            <w:pPr>
              <w:spacing w:line="240" w:lineRule="atLeast"/>
              <w:ind w:left="180" w:hanging="180"/>
              <w:rPr>
                <w:b/>
                <w:bCs/>
                <w:szCs w:val="22"/>
              </w:rPr>
            </w:pPr>
          </w:p>
        </w:tc>
        <w:tc>
          <w:tcPr>
            <w:tcW w:w="720" w:type="dxa"/>
            <w:vAlign w:val="bottom"/>
          </w:tcPr>
          <w:p w14:paraId="5E05A6A1" w14:textId="77777777" w:rsidR="00B74592" w:rsidRPr="00206CA1" w:rsidRDefault="00B74592" w:rsidP="00B74592">
            <w:pPr>
              <w:spacing w:line="240" w:lineRule="atLeast"/>
              <w:ind w:left="-79" w:right="-79"/>
              <w:rPr>
                <w:szCs w:val="22"/>
              </w:rPr>
            </w:pPr>
          </w:p>
        </w:tc>
        <w:tc>
          <w:tcPr>
            <w:tcW w:w="1080" w:type="dxa"/>
          </w:tcPr>
          <w:p w14:paraId="19D64C4D" w14:textId="77777777" w:rsidR="00B74592" w:rsidRPr="00DF28FB" w:rsidRDefault="00B74592" w:rsidP="00B74592">
            <w:pPr>
              <w:tabs>
                <w:tab w:val="decimal" w:pos="1028"/>
              </w:tabs>
              <w:ind w:left="-142" w:right="-79" w:hanging="79"/>
              <w:rPr>
                <w:b/>
                <w:bCs/>
                <w:szCs w:val="22"/>
                <w:highlight w:val="cyan"/>
              </w:rPr>
            </w:pPr>
          </w:p>
        </w:tc>
        <w:tc>
          <w:tcPr>
            <w:tcW w:w="180" w:type="dxa"/>
            <w:vAlign w:val="bottom"/>
          </w:tcPr>
          <w:p w14:paraId="4D39E955" w14:textId="77777777" w:rsidR="00B74592" w:rsidRPr="00206CA1" w:rsidRDefault="00B74592" w:rsidP="00B74592">
            <w:pPr>
              <w:jc w:val="right"/>
              <w:rPr>
                <w:b/>
                <w:bCs/>
                <w:szCs w:val="22"/>
              </w:rPr>
            </w:pPr>
          </w:p>
        </w:tc>
        <w:tc>
          <w:tcPr>
            <w:tcW w:w="1080" w:type="dxa"/>
          </w:tcPr>
          <w:p w14:paraId="41B94708" w14:textId="77777777" w:rsidR="00B74592" w:rsidRPr="00206CA1" w:rsidRDefault="00B74592" w:rsidP="00B74592">
            <w:pPr>
              <w:tabs>
                <w:tab w:val="decimal" w:pos="1028"/>
              </w:tabs>
              <w:ind w:left="-142" w:right="-79" w:hanging="79"/>
              <w:rPr>
                <w:b/>
                <w:bCs/>
                <w:szCs w:val="22"/>
              </w:rPr>
            </w:pPr>
          </w:p>
        </w:tc>
        <w:tc>
          <w:tcPr>
            <w:tcW w:w="180" w:type="dxa"/>
            <w:vAlign w:val="bottom"/>
          </w:tcPr>
          <w:p w14:paraId="7BE6DFFC" w14:textId="77777777" w:rsidR="00B74592" w:rsidRPr="00206CA1" w:rsidRDefault="00B74592" w:rsidP="00B74592">
            <w:pPr>
              <w:jc w:val="right"/>
              <w:rPr>
                <w:b/>
                <w:bCs/>
                <w:szCs w:val="22"/>
              </w:rPr>
            </w:pPr>
          </w:p>
        </w:tc>
        <w:tc>
          <w:tcPr>
            <w:tcW w:w="1080" w:type="dxa"/>
          </w:tcPr>
          <w:p w14:paraId="632BBDD5" w14:textId="77777777" w:rsidR="00B74592" w:rsidRPr="00C43A3E" w:rsidRDefault="00B74592" w:rsidP="00B74592">
            <w:pPr>
              <w:tabs>
                <w:tab w:val="decimal" w:pos="1000"/>
              </w:tabs>
              <w:ind w:right="-76"/>
              <w:rPr>
                <w:szCs w:val="22"/>
                <w:highlight w:val="cyan"/>
              </w:rPr>
            </w:pPr>
          </w:p>
        </w:tc>
        <w:tc>
          <w:tcPr>
            <w:tcW w:w="180" w:type="dxa"/>
            <w:vAlign w:val="bottom"/>
          </w:tcPr>
          <w:p w14:paraId="201E74D0" w14:textId="77777777" w:rsidR="00B74592" w:rsidRPr="00C43A3E" w:rsidRDefault="00B74592" w:rsidP="00B74592">
            <w:pPr>
              <w:jc w:val="right"/>
              <w:rPr>
                <w:szCs w:val="22"/>
              </w:rPr>
            </w:pPr>
          </w:p>
        </w:tc>
        <w:tc>
          <w:tcPr>
            <w:tcW w:w="1080" w:type="dxa"/>
          </w:tcPr>
          <w:p w14:paraId="4B7420A2" w14:textId="77777777" w:rsidR="00B74592" w:rsidRPr="00C43A3E" w:rsidRDefault="00B74592" w:rsidP="00B74592">
            <w:pPr>
              <w:tabs>
                <w:tab w:val="decimal" w:pos="910"/>
              </w:tabs>
              <w:ind w:right="-76"/>
              <w:rPr>
                <w:szCs w:val="22"/>
              </w:rPr>
            </w:pPr>
          </w:p>
        </w:tc>
      </w:tr>
      <w:tr w:rsidR="006478C0" w:rsidRPr="00206CA1" w14:paraId="5127A3A5" w14:textId="77777777" w:rsidTr="000310FE">
        <w:trPr>
          <w:cantSplit/>
          <w:trHeight w:val="20"/>
        </w:trPr>
        <w:tc>
          <w:tcPr>
            <w:tcW w:w="4230" w:type="dxa"/>
            <w:gridSpan w:val="2"/>
            <w:vAlign w:val="bottom"/>
          </w:tcPr>
          <w:p w14:paraId="5744B489" w14:textId="77777777" w:rsidR="006478C0" w:rsidRPr="00206CA1" w:rsidRDefault="006478C0" w:rsidP="006478C0">
            <w:pPr>
              <w:spacing w:line="240" w:lineRule="atLeast"/>
              <w:ind w:left="-79" w:right="-79" w:firstLine="79"/>
              <w:rPr>
                <w:b/>
                <w:bCs/>
                <w:szCs w:val="22"/>
              </w:rPr>
            </w:pPr>
            <w:r w:rsidRPr="00206CA1">
              <w:rPr>
                <w:b/>
                <w:bCs/>
                <w:szCs w:val="22"/>
              </w:rPr>
              <w:t>Total</w:t>
            </w:r>
          </w:p>
        </w:tc>
        <w:tc>
          <w:tcPr>
            <w:tcW w:w="1080" w:type="dxa"/>
          </w:tcPr>
          <w:p w14:paraId="01CEDAE4" w14:textId="3C68F7F1" w:rsidR="006478C0" w:rsidRPr="006478C0" w:rsidRDefault="006478C0" w:rsidP="006478C0">
            <w:pPr>
              <w:jc w:val="right"/>
              <w:rPr>
                <w:b/>
                <w:bCs/>
                <w:szCs w:val="22"/>
                <w:highlight w:val="cyan"/>
              </w:rPr>
            </w:pPr>
            <w:r w:rsidRPr="006478C0">
              <w:rPr>
                <w:b/>
                <w:bCs/>
              </w:rPr>
              <w:t>453,565</w:t>
            </w:r>
          </w:p>
        </w:tc>
        <w:tc>
          <w:tcPr>
            <w:tcW w:w="180" w:type="dxa"/>
          </w:tcPr>
          <w:p w14:paraId="77B01E9D" w14:textId="77777777" w:rsidR="006478C0" w:rsidRPr="00206CA1" w:rsidRDefault="006478C0" w:rsidP="006478C0">
            <w:pPr>
              <w:jc w:val="right"/>
              <w:rPr>
                <w:b/>
                <w:bCs/>
                <w:szCs w:val="22"/>
              </w:rPr>
            </w:pPr>
          </w:p>
        </w:tc>
        <w:tc>
          <w:tcPr>
            <w:tcW w:w="1080" w:type="dxa"/>
          </w:tcPr>
          <w:p w14:paraId="3A93594F" w14:textId="019B407D" w:rsidR="006478C0" w:rsidRPr="006478C0" w:rsidRDefault="006478C0" w:rsidP="006478C0">
            <w:pPr>
              <w:jc w:val="right"/>
              <w:rPr>
                <w:b/>
                <w:bCs/>
                <w:szCs w:val="22"/>
              </w:rPr>
            </w:pPr>
            <w:r w:rsidRPr="006478C0">
              <w:rPr>
                <w:b/>
                <w:bCs/>
              </w:rPr>
              <w:t>827,926</w:t>
            </w:r>
          </w:p>
        </w:tc>
        <w:tc>
          <w:tcPr>
            <w:tcW w:w="180" w:type="dxa"/>
          </w:tcPr>
          <w:p w14:paraId="41D6083C" w14:textId="77777777" w:rsidR="006478C0" w:rsidRPr="00206CA1" w:rsidRDefault="006478C0" w:rsidP="006478C0">
            <w:pPr>
              <w:jc w:val="right"/>
              <w:rPr>
                <w:b/>
                <w:bCs/>
                <w:szCs w:val="22"/>
              </w:rPr>
            </w:pPr>
          </w:p>
        </w:tc>
        <w:tc>
          <w:tcPr>
            <w:tcW w:w="1080" w:type="dxa"/>
          </w:tcPr>
          <w:p w14:paraId="4B06CC26" w14:textId="645D3D9A" w:rsidR="006478C0" w:rsidRPr="00C43A3E" w:rsidRDefault="006478C0" w:rsidP="006478C0">
            <w:pPr>
              <w:jc w:val="right"/>
              <w:rPr>
                <w:szCs w:val="22"/>
                <w:highlight w:val="cyan"/>
              </w:rPr>
            </w:pPr>
            <w:r w:rsidRPr="00C43A3E">
              <w:rPr>
                <w:szCs w:val="22"/>
              </w:rPr>
              <w:t>2,443</w:t>
            </w:r>
          </w:p>
        </w:tc>
        <w:tc>
          <w:tcPr>
            <w:tcW w:w="180" w:type="dxa"/>
          </w:tcPr>
          <w:p w14:paraId="5ED2AC4A" w14:textId="77777777" w:rsidR="006478C0" w:rsidRPr="00C43A3E" w:rsidRDefault="006478C0" w:rsidP="006478C0">
            <w:pPr>
              <w:jc w:val="right"/>
              <w:rPr>
                <w:szCs w:val="22"/>
              </w:rPr>
            </w:pPr>
          </w:p>
        </w:tc>
        <w:tc>
          <w:tcPr>
            <w:tcW w:w="1080" w:type="dxa"/>
          </w:tcPr>
          <w:p w14:paraId="53286E98" w14:textId="43276804" w:rsidR="006478C0" w:rsidRPr="00C43A3E" w:rsidRDefault="006478C0" w:rsidP="006478C0">
            <w:pPr>
              <w:tabs>
                <w:tab w:val="decimal" w:pos="910"/>
              </w:tabs>
              <w:ind w:right="-76"/>
              <w:rPr>
                <w:szCs w:val="22"/>
              </w:rPr>
            </w:pPr>
            <w:r w:rsidRPr="00C43A3E">
              <w:rPr>
                <w:szCs w:val="22"/>
              </w:rPr>
              <w:t>1,849</w:t>
            </w:r>
          </w:p>
        </w:tc>
      </w:tr>
      <w:tr w:rsidR="006478C0" w:rsidRPr="00206CA1" w14:paraId="6097F5DF" w14:textId="77777777" w:rsidTr="000310FE">
        <w:trPr>
          <w:cantSplit/>
          <w:trHeight w:val="20"/>
        </w:trPr>
        <w:tc>
          <w:tcPr>
            <w:tcW w:w="4230" w:type="dxa"/>
            <w:gridSpan w:val="2"/>
            <w:vAlign w:val="bottom"/>
          </w:tcPr>
          <w:p w14:paraId="493916D1" w14:textId="7C75210A" w:rsidR="006478C0" w:rsidRPr="00206CA1" w:rsidRDefault="006478C0" w:rsidP="006478C0">
            <w:pPr>
              <w:spacing w:line="240" w:lineRule="auto"/>
              <w:rPr>
                <w:i/>
                <w:iCs/>
                <w:szCs w:val="22"/>
              </w:rPr>
            </w:pPr>
            <w:r w:rsidRPr="00206CA1">
              <w:rPr>
                <w:i/>
                <w:iCs/>
                <w:szCs w:val="22"/>
              </w:rPr>
              <w:t xml:space="preserve">Less </w:t>
            </w:r>
            <w:r w:rsidRPr="00206CA1">
              <w:rPr>
                <w:szCs w:val="22"/>
              </w:rPr>
              <w:t>allowance for expected credit loss</w:t>
            </w:r>
          </w:p>
        </w:tc>
        <w:tc>
          <w:tcPr>
            <w:tcW w:w="1080" w:type="dxa"/>
            <w:tcBorders>
              <w:bottom w:val="single" w:sz="4" w:space="0" w:color="auto"/>
            </w:tcBorders>
          </w:tcPr>
          <w:p w14:paraId="2E2D312F" w14:textId="7606DB7D" w:rsidR="006478C0" w:rsidRPr="00DF28FB" w:rsidRDefault="006478C0" w:rsidP="006478C0">
            <w:pPr>
              <w:tabs>
                <w:tab w:val="decimal" w:pos="1028"/>
              </w:tabs>
              <w:ind w:left="-142" w:right="-79" w:hanging="79"/>
              <w:jc w:val="right"/>
              <w:rPr>
                <w:szCs w:val="22"/>
                <w:highlight w:val="cyan"/>
                <w:rtl/>
                <w:cs/>
              </w:rPr>
            </w:pPr>
            <w:r w:rsidRPr="00D46AB0">
              <w:t>(30,699)</w:t>
            </w:r>
          </w:p>
        </w:tc>
        <w:tc>
          <w:tcPr>
            <w:tcW w:w="180" w:type="dxa"/>
          </w:tcPr>
          <w:p w14:paraId="16C4A913" w14:textId="77777777" w:rsidR="006478C0" w:rsidRPr="00206CA1" w:rsidRDefault="006478C0" w:rsidP="006478C0">
            <w:pPr>
              <w:rPr>
                <w:szCs w:val="22"/>
              </w:rPr>
            </w:pPr>
          </w:p>
        </w:tc>
        <w:tc>
          <w:tcPr>
            <w:tcW w:w="1080" w:type="dxa"/>
            <w:tcBorders>
              <w:bottom w:val="single" w:sz="4" w:space="0" w:color="auto"/>
            </w:tcBorders>
          </w:tcPr>
          <w:p w14:paraId="1196FEF1" w14:textId="3E166E8A" w:rsidR="006478C0" w:rsidRPr="00206CA1" w:rsidRDefault="006478C0" w:rsidP="006478C0">
            <w:pPr>
              <w:tabs>
                <w:tab w:val="decimal" w:pos="1028"/>
              </w:tabs>
              <w:ind w:left="-142" w:right="-79" w:hanging="79"/>
              <w:jc w:val="right"/>
              <w:rPr>
                <w:szCs w:val="22"/>
              </w:rPr>
            </w:pPr>
            <w:r w:rsidRPr="005F00D5">
              <w:t>(29,278)</w:t>
            </w:r>
          </w:p>
        </w:tc>
        <w:tc>
          <w:tcPr>
            <w:tcW w:w="180" w:type="dxa"/>
          </w:tcPr>
          <w:p w14:paraId="68BF3080" w14:textId="77777777" w:rsidR="006478C0" w:rsidRPr="00206CA1" w:rsidRDefault="006478C0" w:rsidP="006478C0">
            <w:pPr>
              <w:jc w:val="right"/>
              <w:rPr>
                <w:szCs w:val="22"/>
              </w:rPr>
            </w:pPr>
          </w:p>
        </w:tc>
        <w:tc>
          <w:tcPr>
            <w:tcW w:w="1080" w:type="dxa"/>
            <w:tcBorders>
              <w:bottom w:val="single" w:sz="4" w:space="0" w:color="auto"/>
            </w:tcBorders>
          </w:tcPr>
          <w:p w14:paraId="09B48D3F" w14:textId="394168E1" w:rsidR="006478C0" w:rsidRPr="00C43A3E" w:rsidRDefault="006478C0" w:rsidP="006478C0">
            <w:pPr>
              <w:jc w:val="right"/>
              <w:rPr>
                <w:szCs w:val="22"/>
              </w:rPr>
            </w:pPr>
            <w:r w:rsidRPr="00C43A3E">
              <w:rPr>
                <w:szCs w:val="22"/>
              </w:rPr>
              <w:t>-</w:t>
            </w:r>
          </w:p>
        </w:tc>
        <w:tc>
          <w:tcPr>
            <w:tcW w:w="180" w:type="dxa"/>
          </w:tcPr>
          <w:p w14:paraId="6E9B6F31" w14:textId="77777777" w:rsidR="006478C0" w:rsidRPr="00C43A3E" w:rsidRDefault="006478C0" w:rsidP="006478C0">
            <w:pPr>
              <w:jc w:val="right"/>
              <w:rPr>
                <w:szCs w:val="22"/>
              </w:rPr>
            </w:pPr>
          </w:p>
        </w:tc>
        <w:tc>
          <w:tcPr>
            <w:tcW w:w="1080" w:type="dxa"/>
            <w:tcBorders>
              <w:bottom w:val="single" w:sz="4" w:space="0" w:color="auto"/>
            </w:tcBorders>
          </w:tcPr>
          <w:p w14:paraId="5C05ABAD" w14:textId="7E230B44" w:rsidR="006478C0" w:rsidRPr="00C43A3E" w:rsidRDefault="006478C0" w:rsidP="006478C0">
            <w:pPr>
              <w:tabs>
                <w:tab w:val="decimal" w:pos="910"/>
              </w:tabs>
              <w:ind w:right="-76"/>
              <w:rPr>
                <w:szCs w:val="22"/>
              </w:rPr>
            </w:pPr>
            <w:r w:rsidRPr="00C43A3E">
              <w:rPr>
                <w:szCs w:val="22"/>
              </w:rPr>
              <w:t>-</w:t>
            </w:r>
          </w:p>
        </w:tc>
      </w:tr>
      <w:tr w:rsidR="006478C0" w:rsidRPr="00206CA1" w14:paraId="4413F7AC" w14:textId="77777777" w:rsidTr="007D7430">
        <w:trPr>
          <w:cantSplit/>
          <w:trHeight w:val="20"/>
        </w:trPr>
        <w:tc>
          <w:tcPr>
            <w:tcW w:w="3510" w:type="dxa"/>
            <w:vAlign w:val="bottom"/>
          </w:tcPr>
          <w:p w14:paraId="25A19914" w14:textId="77777777" w:rsidR="006478C0" w:rsidRPr="00206CA1" w:rsidRDefault="006478C0" w:rsidP="006478C0">
            <w:pPr>
              <w:spacing w:line="240" w:lineRule="atLeast"/>
              <w:rPr>
                <w:b/>
                <w:bCs/>
                <w:szCs w:val="22"/>
              </w:rPr>
            </w:pPr>
            <w:r w:rsidRPr="00206CA1">
              <w:rPr>
                <w:b/>
                <w:bCs/>
                <w:szCs w:val="22"/>
              </w:rPr>
              <w:t>Net</w:t>
            </w:r>
          </w:p>
        </w:tc>
        <w:tc>
          <w:tcPr>
            <w:tcW w:w="720" w:type="dxa"/>
          </w:tcPr>
          <w:p w14:paraId="437A6BC8" w14:textId="26E2D6D6" w:rsidR="006478C0" w:rsidRPr="00206CA1" w:rsidRDefault="006478C0" w:rsidP="006478C0">
            <w:pPr>
              <w:spacing w:line="240" w:lineRule="atLeast"/>
              <w:ind w:left="-79" w:right="-79"/>
              <w:rPr>
                <w:szCs w:val="22"/>
              </w:rPr>
            </w:pPr>
          </w:p>
        </w:tc>
        <w:tc>
          <w:tcPr>
            <w:tcW w:w="1080" w:type="dxa"/>
            <w:tcBorders>
              <w:top w:val="single" w:sz="4" w:space="0" w:color="auto"/>
              <w:bottom w:val="double" w:sz="4" w:space="0" w:color="auto"/>
            </w:tcBorders>
          </w:tcPr>
          <w:p w14:paraId="4A85B77D" w14:textId="7B48C929" w:rsidR="006478C0" w:rsidRPr="00DF28FB" w:rsidRDefault="006478C0" w:rsidP="006478C0">
            <w:pPr>
              <w:tabs>
                <w:tab w:val="decimal" w:pos="910"/>
              </w:tabs>
              <w:ind w:left="-142" w:right="-79" w:hanging="79"/>
              <w:rPr>
                <w:b/>
                <w:bCs/>
                <w:szCs w:val="22"/>
                <w:highlight w:val="cyan"/>
              </w:rPr>
            </w:pPr>
            <w:r w:rsidRPr="006478C0">
              <w:rPr>
                <w:b/>
                <w:bCs/>
                <w:szCs w:val="22"/>
              </w:rPr>
              <w:t>422,866</w:t>
            </w:r>
          </w:p>
        </w:tc>
        <w:tc>
          <w:tcPr>
            <w:tcW w:w="180" w:type="dxa"/>
            <w:vAlign w:val="bottom"/>
          </w:tcPr>
          <w:p w14:paraId="06DD1C77" w14:textId="77777777" w:rsidR="006478C0" w:rsidRPr="00206CA1" w:rsidRDefault="006478C0" w:rsidP="006478C0">
            <w:pPr>
              <w:jc w:val="right"/>
              <w:rPr>
                <w:b/>
                <w:bCs/>
                <w:szCs w:val="22"/>
              </w:rPr>
            </w:pPr>
          </w:p>
        </w:tc>
        <w:tc>
          <w:tcPr>
            <w:tcW w:w="1080" w:type="dxa"/>
            <w:tcBorders>
              <w:top w:val="single" w:sz="4" w:space="0" w:color="auto"/>
              <w:bottom w:val="double" w:sz="4" w:space="0" w:color="auto"/>
            </w:tcBorders>
          </w:tcPr>
          <w:p w14:paraId="6B99C3D7" w14:textId="3E36EA28" w:rsidR="006478C0" w:rsidRPr="00206CA1" w:rsidRDefault="006478C0" w:rsidP="006478C0">
            <w:pPr>
              <w:tabs>
                <w:tab w:val="decimal" w:pos="920"/>
              </w:tabs>
              <w:ind w:left="-142" w:right="-79" w:hanging="79"/>
              <w:rPr>
                <w:b/>
                <w:bCs/>
                <w:szCs w:val="22"/>
              </w:rPr>
            </w:pPr>
            <w:r w:rsidRPr="006478C0">
              <w:rPr>
                <w:b/>
                <w:bCs/>
                <w:szCs w:val="22"/>
              </w:rPr>
              <w:t>798,648</w:t>
            </w:r>
          </w:p>
        </w:tc>
        <w:tc>
          <w:tcPr>
            <w:tcW w:w="180" w:type="dxa"/>
            <w:vAlign w:val="bottom"/>
          </w:tcPr>
          <w:p w14:paraId="04FAFB4E" w14:textId="77777777" w:rsidR="006478C0" w:rsidRPr="00206CA1" w:rsidRDefault="006478C0" w:rsidP="006478C0">
            <w:pPr>
              <w:jc w:val="right"/>
              <w:rPr>
                <w:b/>
                <w:bCs/>
                <w:szCs w:val="22"/>
              </w:rPr>
            </w:pPr>
          </w:p>
        </w:tc>
        <w:tc>
          <w:tcPr>
            <w:tcW w:w="1080" w:type="dxa"/>
            <w:tcBorders>
              <w:top w:val="single" w:sz="4" w:space="0" w:color="auto"/>
              <w:bottom w:val="double" w:sz="4" w:space="0" w:color="auto"/>
            </w:tcBorders>
          </w:tcPr>
          <w:p w14:paraId="2B879DE7" w14:textId="4F652159" w:rsidR="006478C0" w:rsidRPr="00C43A3E" w:rsidRDefault="006478C0" w:rsidP="006478C0">
            <w:pPr>
              <w:tabs>
                <w:tab w:val="decimal" w:pos="920"/>
              </w:tabs>
              <w:ind w:right="-76"/>
              <w:rPr>
                <w:b/>
                <w:bCs/>
                <w:szCs w:val="22"/>
                <w:highlight w:val="cyan"/>
              </w:rPr>
            </w:pPr>
            <w:r w:rsidRPr="00C43A3E">
              <w:rPr>
                <w:b/>
                <w:bCs/>
                <w:szCs w:val="22"/>
              </w:rPr>
              <w:t>2,443</w:t>
            </w:r>
          </w:p>
        </w:tc>
        <w:tc>
          <w:tcPr>
            <w:tcW w:w="180" w:type="dxa"/>
            <w:vAlign w:val="bottom"/>
          </w:tcPr>
          <w:p w14:paraId="0CC17419" w14:textId="77777777" w:rsidR="006478C0" w:rsidRPr="00C43A3E" w:rsidRDefault="006478C0" w:rsidP="006478C0">
            <w:pPr>
              <w:jc w:val="right"/>
              <w:rPr>
                <w:b/>
                <w:bCs/>
                <w:szCs w:val="22"/>
              </w:rPr>
            </w:pPr>
          </w:p>
        </w:tc>
        <w:tc>
          <w:tcPr>
            <w:tcW w:w="1080" w:type="dxa"/>
            <w:tcBorders>
              <w:top w:val="single" w:sz="4" w:space="0" w:color="auto"/>
              <w:bottom w:val="double" w:sz="4" w:space="0" w:color="auto"/>
            </w:tcBorders>
          </w:tcPr>
          <w:p w14:paraId="748F9A00" w14:textId="62275057" w:rsidR="006478C0" w:rsidRPr="00C43A3E" w:rsidRDefault="006478C0" w:rsidP="006478C0">
            <w:pPr>
              <w:tabs>
                <w:tab w:val="decimal" w:pos="910"/>
              </w:tabs>
              <w:ind w:right="-76"/>
              <w:rPr>
                <w:b/>
                <w:bCs/>
                <w:szCs w:val="22"/>
              </w:rPr>
            </w:pPr>
            <w:r w:rsidRPr="00C43A3E">
              <w:rPr>
                <w:b/>
                <w:bCs/>
                <w:szCs w:val="22"/>
              </w:rPr>
              <w:t>1,849</w:t>
            </w:r>
          </w:p>
        </w:tc>
      </w:tr>
    </w:tbl>
    <w:p w14:paraId="4C7390C5" w14:textId="77777777" w:rsidR="00130925" w:rsidRPr="00206CA1" w:rsidRDefault="00130925">
      <w:pPr>
        <w:spacing w:line="240" w:lineRule="auto"/>
        <w:rPr>
          <w:szCs w:val="22"/>
          <w:lang w:val="en-AU" w:eastAsia="x-none"/>
        </w:rPr>
      </w:pPr>
    </w:p>
    <w:tbl>
      <w:tblPr>
        <w:tblW w:w="9090" w:type="dxa"/>
        <w:tblInd w:w="450" w:type="dxa"/>
        <w:tblLayout w:type="fixed"/>
        <w:tblCellMar>
          <w:left w:w="79" w:type="dxa"/>
          <w:right w:w="79" w:type="dxa"/>
        </w:tblCellMar>
        <w:tblLook w:val="0000" w:firstRow="0" w:lastRow="0" w:firstColumn="0" w:lastColumn="0" w:noHBand="0" w:noVBand="0"/>
      </w:tblPr>
      <w:tblGrid>
        <w:gridCol w:w="3240"/>
        <w:gridCol w:w="990"/>
        <w:gridCol w:w="1080"/>
        <w:gridCol w:w="180"/>
        <w:gridCol w:w="1080"/>
        <w:gridCol w:w="180"/>
        <w:gridCol w:w="1080"/>
        <w:gridCol w:w="180"/>
        <w:gridCol w:w="1080"/>
      </w:tblGrid>
      <w:tr w:rsidR="00FA326B" w:rsidRPr="00206CA1" w14:paraId="6369F3D0" w14:textId="77777777" w:rsidTr="000310FE">
        <w:trPr>
          <w:cantSplit/>
          <w:tblHeader/>
        </w:trPr>
        <w:tc>
          <w:tcPr>
            <w:tcW w:w="3240" w:type="dxa"/>
            <w:shd w:val="clear" w:color="auto" w:fill="FFFFFF"/>
          </w:tcPr>
          <w:p w14:paraId="7D24C3D9" w14:textId="77777777" w:rsidR="00FA326B" w:rsidRPr="00206CA1" w:rsidRDefault="00FA326B" w:rsidP="007102DE">
            <w:pPr>
              <w:spacing w:line="240" w:lineRule="atLeast"/>
              <w:rPr>
                <w:b/>
                <w:bCs/>
                <w:szCs w:val="22"/>
              </w:rPr>
            </w:pPr>
          </w:p>
        </w:tc>
        <w:tc>
          <w:tcPr>
            <w:tcW w:w="990" w:type="dxa"/>
            <w:shd w:val="clear" w:color="auto" w:fill="FFFFFF"/>
          </w:tcPr>
          <w:p w14:paraId="067A616F" w14:textId="77777777" w:rsidR="00FA326B" w:rsidRPr="00206CA1" w:rsidRDefault="00FA326B" w:rsidP="007102DE">
            <w:pPr>
              <w:spacing w:line="240" w:lineRule="atLeast"/>
              <w:jc w:val="center"/>
              <w:rPr>
                <w:b/>
                <w:bCs/>
                <w:szCs w:val="22"/>
              </w:rPr>
            </w:pPr>
          </w:p>
        </w:tc>
        <w:tc>
          <w:tcPr>
            <w:tcW w:w="2340" w:type="dxa"/>
            <w:gridSpan w:val="3"/>
            <w:vAlign w:val="bottom"/>
          </w:tcPr>
          <w:p w14:paraId="1FF88DB5" w14:textId="77777777" w:rsidR="00FA326B" w:rsidRPr="00206CA1" w:rsidRDefault="00FA326B" w:rsidP="00796E37">
            <w:pPr>
              <w:spacing w:line="240" w:lineRule="atLeast"/>
              <w:jc w:val="center"/>
              <w:rPr>
                <w:b/>
                <w:szCs w:val="22"/>
              </w:rPr>
            </w:pPr>
            <w:r w:rsidRPr="00206CA1">
              <w:rPr>
                <w:b/>
                <w:szCs w:val="22"/>
              </w:rPr>
              <w:t>Consolidated</w:t>
            </w:r>
          </w:p>
        </w:tc>
        <w:tc>
          <w:tcPr>
            <w:tcW w:w="180" w:type="dxa"/>
            <w:vAlign w:val="bottom"/>
          </w:tcPr>
          <w:p w14:paraId="1D611CF1" w14:textId="77777777" w:rsidR="00FA326B" w:rsidRPr="00206CA1" w:rsidRDefault="00FA326B" w:rsidP="00796E37">
            <w:pPr>
              <w:spacing w:line="240" w:lineRule="atLeast"/>
              <w:jc w:val="center"/>
              <w:rPr>
                <w:b/>
                <w:szCs w:val="22"/>
              </w:rPr>
            </w:pPr>
          </w:p>
        </w:tc>
        <w:tc>
          <w:tcPr>
            <w:tcW w:w="2340" w:type="dxa"/>
            <w:gridSpan w:val="3"/>
            <w:vAlign w:val="bottom"/>
          </w:tcPr>
          <w:p w14:paraId="31A00844" w14:textId="77777777" w:rsidR="00FA326B" w:rsidRPr="00206CA1" w:rsidRDefault="00FA326B" w:rsidP="00796E37">
            <w:pPr>
              <w:spacing w:line="240" w:lineRule="atLeast"/>
              <w:jc w:val="center"/>
              <w:rPr>
                <w:b/>
                <w:szCs w:val="22"/>
              </w:rPr>
            </w:pPr>
            <w:r w:rsidRPr="00206CA1">
              <w:rPr>
                <w:b/>
                <w:szCs w:val="22"/>
              </w:rPr>
              <w:t>Separate</w:t>
            </w:r>
          </w:p>
        </w:tc>
      </w:tr>
      <w:tr w:rsidR="00FA326B" w:rsidRPr="00206CA1" w14:paraId="6F6D0AEC" w14:textId="77777777" w:rsidTr="000310FE">
        <w:trPr>
          <w:cantSplit/>
          <w:tblHeader/>
        </w:trPr>
        <w:tc>
          <w:tcPr>
            <w:tcW w:w="3240" w:type="dxa"/>
            <w:shd w:val="clear" w:color="auto" w:fill="FFFFFF"/>
          </w:tcPr>
          <w:p w14:paraId="72BB6DF7" w14:textId="77777777" w:rsidR="00FA326B" w:rsidRPr="00206CA1" w:rsidRDefault="00FA326B" w:rsidP="007102DE">
            <w:pPr>
              <w:spacing w:line="240" w:lineRule="atLeast"/>
              <w:rPr>
                <w:b/>
                <w:bCs/>
                <w:szCs w:val="22"/>
              </w:rPr>
            </w:pPr>
          </w:p>
        </w:tc>
        <w:tc>
          <w:tcPr>
            <w:tcW w:w="990" w:type="dxa"/>
            <w:shd w:val="clear" w:color="auto" w:fill="FFFFFF"/>
          </w:tcPr>
          <w:p w14:paraId="1B76A328" w14:textId="77777777" w:rsidR="00FA326B" w:rsidRPr="00206CA1" w:rsidRDefault="00FA326B" w:rsidP="007102DE">
            <w:pPr>
              <w:spacing w:line="240" w:lineRule="atLeast"/>
              <w:jc w:val="center"/>
              <w:rPr>
                <w:b/>
                <w:bCs/>
                <w:szCs w:val="22"/>
              </w:rPr>
            </w:pPr>
          </w:p>
        </w:tc>
        <w:tc>
          <w:tcPr>
            <w:tcW w:w="2340" w:type="dxa"/>
            <w:gridSpan w:val="3"/>
            <w:vAlign w:val="bottom"/>
          </w:tcPr>
          <w:p w14:paraId="315DE3EA" w14:textId="77777777" w:rsidR="00FA326B" w:rsidRPr="00206CA1" w:rsidRDefault="00FA326B" w:rsidP="00796E37">
            <w:pPr>
              <w:spacing w:line="240" w:lineRule="atLeast"/>
              <w:jc w:val="center"/>
              <w:rPr>
                <w:b/>
                <w:szCs w:val="22"/>
              </w:rPr>
            </w:pPr>
            <w:r w:rsidRPr="00206CA1">
              <w:rPr>
                <w:b/>
                <w:szCs w:val="22"/>
              </w:rPr>
              <w:t>financial statements</w:t>
            </w:r>
          </w:p>
        </w:tc>
        <w:tc>
          <w:tcPr>
            <w:tcW w:w="180" w:type="dxa"/>
            <w:vAlign w:val="bottom"/>
          </w:tcPr>
          <w:p w14:paraId="79FD4C30" w14:textId="77777777" w:rsidR="00FA326B" w:rsidRPr="00206CA1" w:rsidRDefault="00FA326B" w:rsidP="00796E37">
            <w:pPr>
              <w:spacing w:line="240" w:lineRule="atLeast"/>
              <w:jc w:val="center"/>
              <w:rPr>
                <w:b/>
                <w:szCs w:val="22"/>
              </w:rPr>
            </w:pPr>
          </w:p>
        </w:tc>
        <w:tc>
          <w:tcPr>
            <w:tcW w:w="2340" w:type="dxa"/>
            <w:gridSpan w:val="3"/>
            <w:vAlign w:val="bottom"/>
          </w:tcPr>
          <w:p w14:paraId="0560D8E2" w14:textId="77777777" w:rsidR="00FA326B" w:rsidRPr="00206CA1" w:rsidRDefault="00FA326B" w:rsidP="00796E37">
            <w:pPr>
              <w:spacing w:line="240" w:lineRule="atLeast"/>
              <w:jc w:val="center"/>
              <w:rPr>
                <w:b/>
                <w:szCs w:val="22"/>
              </w:rPr>
            </w:pPr>
            <w:r w:rsidRPr="00206CA1">
              <w:rPr>
                <w:b/>
                <w:szCs w:val="22"/>
              </w:rPr>
              <w:t>financial statements</w:t>
            </w:r>
          </w:p>
        </w:tc>
      </w:tr>
      <w:tr w:rsidR="00F47527" w:rsidRPr="00206CA1" w14:paraId="4DEFF6A6" w14:textId="77777777" w:rsidTr="000310FE">
        <w:trPr>
          <w:cantSplit/>
          <w:trHeight w:val="210"/>
          <w:tblHeader/>
        </w:trPr>
        <w:tc>
          <w:tcPr>
            <w:tcW w:w="3240" w:type="dxa"/>
          </w:tcPr>
          <w:p w14:paraId="4549021C" w14:textId="2C66F933" w:rsidR="00F47527" w:rsidRPr="00206CA1" w:rsidRDefault="00F47527" w:rsidP="00F47527">
            <w:pPr>
              <w:spacing w:line="240" w:lineRule="atLeast"/>
              <w:rPr>
                <w:rFonts w:cs="Angsana New"/>
                <w:b/>
                <w:bCs/>
                <w:i/>
                <w:iCs/>
                <w:szCs w:val="28"/>
                <w:lang w:val="en-US" w:bidi="th-TH"/>
              </w:rPr>
            </w:pPr>
            <w:r w:rsidRPr="00206CA1">
              <w:rPr>
                <w:rFonts w:cs="Angsana New"/>
                <w:b/>
                <w:bCs/>
                <w:i/>
                <w:iCs/>
                <w:szCs w:val="28"/>
                <w:lang w:val="en-US" w:bidi="th-TH"/>
              </w:rPr>
              <w:t xml:space="preserve">As </w:t>
            </w:r>
            <w:proofErr w:type="gramStart"/>
            <w:r w:rsidRPr="00206CA1">
              <w:rPr>
                <w:rFonts w:cs="Angsana New"/>
                <w:b/>
                <w:bCs/>
                <w:i/>
                <w:iCs/>
                <w:szCs w:val="28"/>
                <w:lang w:val="en-US" w:bidi="th-TH"/>
              </w:rPr>
              <w:t>at</w:t>
            </w:r>
            <w:proofErr w:type="gramEnd"/>
            <w:r w:rsidRPr="00206CA1">
              <w:rPr>
                <w:rFonts w:cs="Angsana New"/>
                <w:b/>
                <w:bCs/>
                <w:i/>
                <w:iCs/>
                <w:szCs w:val="28"/>
                <w:lang w:val="en-US" w:bidi="th-TH"/>
              </w:rPr>
              <w:t xml:space="preserve"> 31 December</w:t>
            </w:r>
          </w:p>
        </w:tc>
        <w:tc>
          <w:tcPr>
            <w:tcW w:w="990" w:type="dxa"/>
          </w:tcPr>
          <w:p w14:paraId="1CE2C81D" w14:textId="77777777" w:rsidR="00F47527" w:rsidRPr="00206CA1" w:rsidRDefault="00F47527" w:rsidP="00F47527">
            <w:pPr>
              <w:spacing w:line="240" w:lineRule="atLeast"/>
              <w:jc w:val="center"/>
              <w:rPr>
                <w:szCs w:val="22"/>
              </w:rPr>
            </w:pPr>
          </w:p>
        </w:tc>
        <w:tc>
          <w:tcPr>
            <w:tcW w:w="1080" w:type="dxa"/>
          </w:tcPr>
          <w:p w14:paraId="4323AF24" w14:textId="16189237" w:rsidR="00F47527" w:rsidRPr="00206CA1" w:rsidRDefault="00F47527" w:rsidP="00F47527">
            <w:pPr>
              <w:spacing w:line="240" w:lineRule="atLeast"/>
              <w:jc w:val="center"/>
              <w:rPr>
                <w:bCs/>
                <w:szCs w:val="22"/>
              </w:rPr>
            </w:pPr>
            <w:r w:rsidRPr="00206CA1">
              <w:rPr>
                <w:bCs/>
                <w:szCs w:val="22"/>
              </w:rPr>
              <w:t>202</w:t>
            </w:r>
            <w:r w:rsidR="00E6610C">
              <w:rPr>
                <w:bCs/>
                <w:szCs w:val="22"/>
              </w:rPr>
              <w:t>4</w:t>
            </w:r>
          </w:p>
        </w:tc>
        <w:tc>
          <w:tcPr>
            <w:tcW w:w="180" w:type="dxa"/>
          </w:tcPr>
          <w:p w14:paraId="4B02D12B" w14:textId="77777777" w:rsidR="00F47527" w:rsidRPr="00206CA1" w:rsidRDefault="00F47527" w:rsidP="00F47527">
            <w:pPr>
              <w:spacing w:line="240" w:lineRule="atLeast"/>
              <w:jc w:val="center"/>
              <w:rPr>
                <w:bCs/>
                <w:szCs w:val="22"/>
              </w:rPr>
            </w:pPr>
          </w:p>
        </w:tc>
        <w:tc>
          <w:tcPr>
            <w:tcW w:w="1080" w:type="dxa"/>
          </w:tcPr>
          <w:p w14:paraId="461F3756" w14:textId="21221A61" w:rsidR="00F47527" w:rsidRPr="00206CA1" w:rsidRDefault="00F47527" w:rsidP="00F47527">
            <w:pPr>
              <w:spacing w:line="240" w:lineRule="atLeast"/>
              <w:jc w:val="center"/>
              <w:rPr>
                <w:bCs/>
                <w:szCs w:val="22"/>
              </w:rPr>
            </w:pPr>
            <w:r w:rsidRPr="00206CA1">
              <w:rPr>
                <w:bCs/>
                <w:szCs w:val="22"/>
              </w:rPr>
              <w:t>202</w:t>
            </w:r>
            <w:r w:rsidR="00E6610C">
              <w:rPr>
                <w:bCs/>
                <w:szCs w:val="22"/>
              </w:rPr>
              <w:t>3</w:t>
            </w:r>
          </w:p>
        </w:tc>
        <w:tc>
          <w:tcPr>
            <w:tcW w:w="180" w:type="dxa"/>
          </w:tcPr>
          <w:p w14:paraId="369ABA7B" w14:textId="77777777" w:rsidR="00F47527" w:rsidRPr="00206CA1" w:rsidRDefault="00F47527" w:rsidP="00F47527">
            <w:pPr>
              <w:spacing w:line="240" w:lineRule="atLeast"/>
              <w:jc w:val="center"/>
              <w:rPr>
                <w:bCs/>
                <w:szCs w:val="22"/>
              </w:rPr>
            </w:pPr>
          </w:p>
        </w:tc>
        <w:tc>
          <w:tcPr>
            <w:tcW w:w="1080" w:type="dxa"/>
          </w:tcPr>
          <w:p w14:paraId="68F0CB29" w14:textId="618A4C73" w:rsidR="00F47527" w:rsidRPr="00206CA1" w:rsidRDefault="00F47527" w:rsidP="00F47527">
            <w:pPr>
              <w:spacing w:line="240" w:lineRule="atLeast"/>
              <w:jc w:val="center"/>
              <w:rPr>
                <w:bCs/>
                <w:szCs w:val="22"/>
              </w:rPr>
            </w:pPr>
            <w:r w:rsidRPr="00206CA1">
              <w:rPr>
                <w:bCs/>
                <w:szCs w:val="22"/>
              </w:rPr>
              <w:t>202</w:t>
            </w:r>
            <w:r w:rsidR="00E6610C">
              <w:rPr>
                <w:bCs/>
                <w:szCs w:val="22"/>
              </w:rPr>
              <w:t>4</w:t>
            </w:r>
          </w:p>
        </w:tc>
        <w:tc>
          <w:tcPr>
            <w:tcW w:w="180" w:type="dxa"/>
          </w:tcPr>
          <w:p w14:paraId="78AED2DC" w14:textId="77777777" w:rsidR="00F47527" w:rsidRPr="00206CA1" w:rsidRDefault="00F47527" w:rsidP="00F47527">
            <w:pPr>
              <w:spacing w:line="240" w:lineRule="atLeast"/>
              <w:jc w:val="center"/>
              <w:rPr>
                <w:bCs/>
                <w:szCs w:val="22"/>
              </w:rPr>
            </w:pPr>
          </w:p>
        </w:tc>
        <w:tc>
          <w:tcPr>
            <w:tcW w:w="1080" w:type="dxa"/>
          </w:tcPr>
          <w:p w14:paraId="65DC427F" w14:textId="53BBBFB6" w:rsidR="00F47527" w:rsidRPr="00206CA1" w:rsidRDefault="00F47527" w:rsidP="00F47527">
            <w:pPr>
              <w:spacing w:line="240" w:lineRule="atLeast"/>
              <w:jc w:val="center"/>
              <w:rPr>
                <w:bCs/>
                <w:szCs w:val="22"/>
              </w:rPr>
            </w:pPr>
            <w:r w:rsidRPr="00206CA1">
              <w:rPr>
                <w:bCs/>
                <w:szCs w:val="22"/>
              </w:rPr>
              <w:t>202</w:t>
            </w:r>
            <w:r w:rsidR="00E6610C">
              <w:rPr>
                <w:bCs/>
                <w:szCs w:val="22"/>
              </w:rPr>
              <w:t>3</w:t>
            </w:r>
          </w:p>
        </w:tc>
      </w:tr>
      <w:tr w:rsidR="00B74592" w:rsidRPr="00206CA1" w14:paraId="6693FB29" w14:textId="77777777" w:rsidTr="000310FE">
        <w:trPr>
          <w:cantSplit/>
          <w:tblHeader/>
        </w:trPr>
        <w:tc>
          <w:tcPr>
            <w:tcW w:w="3240" w:type="dxa"/>
          </w:tcPr>
          <w:p w14:paraId="09D62975" w14:textId="77777777" w:rsidR="00B74592" w:rsidRPr="00206CA1" w:rsidRDefault="00B74592" w:rsidP="00B74592">
            <w:pPr>
              <w:spacing w:line="240" w:lineRule="atLeast"/>
              <w:rPr>
                <w:b/>
                <w:bCs/>
                <w:szCs w:val="22"/>
              </w:rPr>
            </w:pPr>
          </w:p>
        </w:tc>
        <w:tc>
          <w:tcPr>
            <w:tcW w:w="990" w:type="dxa"/>
          </w:tcPr>
          <w:p w14:paraId="7801173C" w14:textId="77777777" w:rsidR="00B74592" w:rsidRPr="00206CA1" w:rsidRDefault="00B74592" w:rsidP="00B74592">
            <w:pPr>
              <w:spacing w:line="240" w:lineRule="atLeast"/>
              <w:ind w:left="-79" w:right="-79"/>
              <w:jc w:val="center"/>
              <w:rPr>
                <w:b/>
                <w:bCs/>
                <w:szCs w:val="22"/>
              </w:rPr>
            </w:pPr>
          </w:p>
        </w:tc>
        <w:tc>
          <w:tcPr>
            <w:tcW w:w="4860" w:type="dxa"/>
            <w:gridSpan w:val="7"/>
            <w:vAlign w:val="bottom"/>
          </w:tcPr>
          <w:p w14:paraId="5CE55FAB" w14:textId="77777777" w:rsidR="00B74592" w:rsidRPr="00206CA1" w:rsidRDefault="00B74592" w:rsidP="00B74592">
            <w:pPr>
              <w:tabs>
                <w:tab w:val="decimal" w:pos="765"/>
              </w:tabs>
              <w:spacing w:line="240" w:lineRule="atLeast"/>
              <w:jc w:val="center"/>
              <w:rPr>
                <w:i/>
                <w:iCs/>
                <w:szCs w:val="22"/>
              </w:rPr>
            </w:pPr>
            <w:r w:rsidRPr="00206CA1">
              <w:rPr>
                <w:i/>
                <w:iCs/>
                <w:szCs w:val="22"/>
              </w:rPr>
              <w:t>(in thousand Baht)</w:t>
            </w:r>
          </w:p>
        </w:tc>
      </w:tr>
      <w:tr w:rsidR="00B74592" w:rsidRPr="00206CA1" w14:paraId="0EAB2A8A" w14:textId="77777777" w:rsidTr="000310FE">
        <w:trPr>
          <w:cantSplit/>
          <w:tblHeader/>
        </w:trPr>
        <w:tc>
          <w:tcPr>
            <w:tcW w:w="3240" w:type="dxa"/>
          </w:tcPr>
          <w:p w14:paraId="7BF95FF2" w14:textId="25A98A18" w:rsidR="00B74592" w:rsidRPr="00206CA1" w:rsidRDefault="00B74592" w:rsidP="00B74592">
            <w:pPr>
              <w:spacing w:line="240" w:lineRule="atLeast"/>
              <w:rPr>
                <w:b/>
                <w:bCs/>
                <w:szCs w:val="22"/>
              </w:rPr>
            </w:pPr>
            <w:r w:rsidRPr="00206CA1">
              <w:rPr>
                <w:b/>
                <w:bCs/>
                <w:szCs w:val="22"/>
              </w:rPr>
              <w:t>Trade account receivables</w:t>
            </w:r>
          </w:p>
        </w:tc>
        <w:tc>
          <w:tcPr>
            <w:tcW w:w="990" w:type="dxa"/>
          </w:tcPr>
          <w:p w14:paraId="28E2B057" w14:textId="77777777" w:rsidR="00B74592" w:rsidRPr="00206CA1" w:rsidRDefault="00B74592" w:rsidP="00B74592">
            <w:pPr>
              <w:spacing w:line="240" w:lineRule="atLeast"/>
              <w:ind w:left="-79" w:right="-79"/>
              <w:jc w:val="center"/>
              <w:rPr>
                <w:b/>
                <w:bCs/>
                <w:szCs w:val="22"/>
              </w:rPr>
            </w:pPr>
          </w:p>
        </w:tc>
        <w:tc>
          <w:tcPr>
            <w:tcW w:w="4860" w:type="dxa"/>
            <w:gridSpan w:val="7"/>
            <w:vAlign w:val="bottom"/>
          </w:tcPr>
          <w:p w14:paraId="1B93C2F6" w14:textId="77777777" w:rsidR="00B74592" w:rsidRPr="00206CA1" w:rsidRDefault="00B74592" w:rsidP="00B74592">
            <w:pPr>
              <w:tabs>
                <w:tab w:val="decimal" w:pos="765"/>
              </w:tabs>
              <w:spacing w:line="240" w:lineRule="atLeast"/>
              <w:jc w:val="center"/>
              <w:rPr>
                <w:i/>
                <w:iCs/>
                <w:szCs w:val="22"/>
              </w:rPr>
            </w:pPr>
          </w:p>
        </w:tc>
      </w:tr>
      <w:tr w:rsidR="00E6610C" w:rsidRPr="00206CA1" w14:paraId="2FF61AA8" w14:textId="77777777" w:rsidTr="000310FE">
        <w:trPr>
          <w:cantSplit/>
        </w:trPr>
        <w:tc>
          <w:tcPr>
            <w:tcW w:w="4230" w:type="dxa"/>
            <w:gridSpan w:val="2"/>
          </w:tcPr>
          <w:p w14:paraId="54F4E453" w14:textId="77777777" w:rsidR="00E6610C" w:rsidRPr="00206CA1" w:rsidRDefault="00E6610C" w:rsidP="00E6610C">
            <w:pPr>
              <w:spacing w:line="240" w:lineRule="atLeast"/>
              <w:rPr>
                <w:szCs w:val="22"/>
              </w:rPr>
            </w:pPr>
            <w:r w:rsidRPr="00206CA1">
              <w:rPr>
                <w:szCs w:val="22"/>
              </w:rPr>
              <w:t>Within credit terms</w:t>
            </w:r>
          </w:p>
        </w:tc>
        <w:tc>
          <w:tcPr>
            <w:tcW w:w="1080" w:type="dxa"/>
          </w:tcPr>
          <w:p w14:paraId="51E82B1A" w14:textId="0DABFACC" w:rsidR="00E6610C" w:rsidRPr="00B71C95" w:rsidRDefault="00341F0D" w:rsidP="00E6610C">
            <w:pPr>
              <w:jc w:val="right"/>
              <w:rPr>
                <w:szCs w:val="22"/>
                <w:highlight w:val="cyan"/>
              </w:rPr>
            </w:pPr>
            <w:r w:rsidRPr="00341F0D">
              <w:rPr>
                <w:szCs w:val="22"/>
              </w:rPr>
              <w:t>184,573</w:t>
            </w:r>
          </w:p>
        </w:tc>
        <w:tc>
          <w:tcPr>
            <w:tcW w:w="180" w:type="dxa"/>
          </w:tcPr>
          <w:p w14:paraId="52CA7450" w14:textId="77777777" w:rsidR="00E6610C" w:rsidRPr="00206CA1" w:rsidRDefault="00E6610C" w:rsidP="00E6610C">
            <w:pPr>
              <w:tabs>
                <w:tab w:val="decimal" w:pos="750"/>
              </w:tabs>
              <w:ind w:right="-180"/>
              <w:rPr>
                <w:szCs w:val="22"/>
              </w:rPr>
            </w:pPr>
          </w:p>
        </w:tc>
        <w:tc>
          <w:tcPr>
            <w:tcW w:w="1080" w:type="dxa"/>
          </w:tcPr>
          <w:p w14:paraId="3BDD022C" w14:textId="7A46DD3B" w:rsidR="00E6610C" w:rsidRPr="00206CA1" w:rsidRDefault="00E6610C" w:rsidP="00E6610C">
            <w:pPr>
              <w:jc w:val="right"/>
              <w:rPr>
                <w:szCs w:val="22"/>
              </w:rPr>
            </w:pPr>
            <w:r w:rsidRPr="00206CA1">
              <w:t>288,659</w:t>
            </w:r>
          </w:p>
        </w:tc>
        <w:tc>
          <w:tcPr>
            <w:tcW w:w="180" w:type="dxa"/>
          </w:tcPr>
          <w:p w14:paraId="28A9150C" w14:textId="77777777" w:rsidR="00E6610C" w:rsidRPr="00206CA1" w:rsidRDefault="00E6610C" w:rsidP="00E6610C">
            <w:pPr>
              <w:tabs>
                <w:tab w:val="decimal" w:pos="750"/>
              </w:tabs>
              <w:ind w:right="-180"/>
              <w:rPr>
                <w:szCs w:val="22"/>
              </w:rPr>
            </w:pPr>
          </w:p>
        </w:tc>
        <w:tc>
          <w:tcPr>
            <w:tcW w:w="1080" w:type="dxa"/>
          </w:tcPr>
          <w:p w14:paraId="799936A3" w14:textId="37EC19F4" w:rsidR="00E6610C" w:rsidRPr="001376B2" w:rsidRDefault="00B71C95" w:rsidP="00E6610C">
            <w:pPr>
              <w:jc w:val="right"/>
              <w:rPr>
                <w:szCs w:val="22"/>
              </w:rPr>
            </w:pPr>
            <w:r w:rsidRPr="001376B2">
              <w:rPr>
                <w:szCs w:val="22"/>
              </w:rPr>
              <w:t>-</w:t>
            </w:r>
          </w:p>
        </w:tc>
        <w:tc>
          <w:tcPr>
            <w:tcW w:w="180" w:type="dxa"/>
          </w:tcPr>
          <w:p w14:paraId="05D1FDC9" w14:textId="77777777" w:rsidR="00E6610C" w:rsidRPr="001376B2" w:rsidRDefault="00E6610C" w:rsidP="00E6610C">
            <w:pPr>
              <w:tabs>
                <w:tab w:val="decimal" w:pos="750"/>
              </w:tabs>
              <w:ind w:right="-180"/>
              <w:rPr>
                <w:szCs w:val="22"/>
              </w:rPr>
            </w:pPr>
          </w:p>
        </w:tc>
        <w:tc>
          <w:tcPr>
            <w:tcW w:w="1080" w:type="dxa"/>
          </w:tcPr>
          <w:p w14:paraId="6401B127" w14:textId="77777777" w:rsidR="00E6610C" w:rsidRPr="001376B2" w:rsidRDefault="00E6610C" w:rsidP="00E6610C">
            <w:pPr>
              <w:tabs>
                <w:tab w:val="decimal" w:pos="910"/>
              </w:tabs>
              <w:ind w:right="-76"/>
              <w:rPr>
                <w:szCs w:val="22"/>
              </w:rPr>
            </w:pPr>
            <w:r w:rsidRPr="001376B2">
              <w:rPr>
                <w:szCs w:val="22"/>
              </w:rPr>
              <w:t>-</w:t>
            </w:r>
          </w:p>
        </w:tc>
      </w:tr>
      <w:tr w:rsidR="00E6610C" w:rsidRPr="00206CA1" w14:paraId="010CC415" w14:textId="77777777" w:rsidTr="000310FE">
        <w:trPr>
          <w:cantSplit/>
        </w:trPr>
        <w:tc>
          <w:tcPr>
            <w:tcW w:w="4230" w:type="dxa"/>
            <w:gridSpan w:val="2"/>
          </w:tcPr>
          <w:p w14:paraId="0F6971AE" w14:textId="77777777" w:rsidR="00E6610C" w:rsidRPr="00206CA1" w:rsidRDefault="00E6610C" w:rsidP="00E6610C">
            <w:pPr>
              <w:spacing w:line="240" w:lineRule="atLeast"/>
              <w:rPr>
                <w:szCs w:val="22"/>
              </w:rPr>
            </w:pPr>
            <w:r w:rsidRPr="00206CA1">
              <w:rPr>
                <w:szCs w:val="22"/>
              </w:rPr>
              <w:t>Overdue:</w:t>
            </w:r>
          </w:p>
        </w:tc>
        <w:tc>
          <w:tcPr>
            <w:tcW w:w="1080" w:type="dxa"/>
          </w:tcPr>
          <w:p w14:paraId="5B3AE119" w14:textId="77777777" w:rsidR="00E6610C" w:rsidRPr="00B71C95" w:rsidRDefault="00E6610C" w:rsidP="00E6610C">
            <w:pPr>
              <w:jc w:val="right"/>
              <w:rPr>
                <w:szCs w:val="22"/>
                <w:highlight w:val="cyan"/>
              </w:rPr>
            </w:pPr>
          </w:p>
        </w:tc>
        <w:tc>
          <w:tcPr>
            <w:tcW w:w="180" w:type="dxa"/>
          </w:tcPr>
          <w:p w14:paraId="7CDA6175" w14:textId="77777777" w:rsidR="00E6610C" w:rsidRPr="00206CA1" w:rsidRDefault="00E6610C" w:rsidP="00E6610C">
            <w:pPr>
              <w:tabs>
                <w:tab w:val="decimal" w:pos="750"/>
              </w:tabs>
              <w:ind w:right="-180"/>
              <w:rPr>
                <w:szCs w:val="22"/>
              </w:rPr>
            </w:pPr>
          </w:p>
        </w:tc>
        <w:tc>
          <w:tcPr>
            <w:tcW w:w="1080" w:type="dxa"/>
          </w:tcPr>
          <w:p w14:paraId="60D9BC7D" w14:textId="77777777" w:rsidR="00E6610C" w:rsidRPr="00206CA1" w:rsidRDefault="00E6610C" w:rsidP="00E6610C">
            <w:pPr>
              <w:jc w:val="right"/>
              <w:rPr>
                <w:szCs w:val="22"/>
              </w:rPr>
            </w:pPr>
          </w:p>
        </w:tc>
        <w:tc>
          <w:tcPr>
            <w:tcW w:w="180" w:type="dxa"/>
          </w:tcPr>
          <w:p w14:paraId="1C20F256" w14:textId="77777777" w:rsidR="00E6610C" w:rsidRPr="00206CA1" w:rsidRDefault="00E6610C" w:rsidP="00E6610C">
            <w:pPr>
              <w:tabs>
                <w:tab w:val="decimal" w:pos="750"/>
              </w:tabs>
              <w:ind w:right="-180"/>
              <w:rPr>
                <w:szCs w:val="22"/>
              </w:rPr>
            </w:pPr>
          </w:p>
        </w:tc>
        <w:tc>
          <w:tcPr>
            <w:tcW w:w="1080" w:type="dxa"/>
          </w:tcPr>
          <w:p w14:paraId="36FD8870" w14:textId="0324B978" w:rsidR="00E6610C" w:rsidRPr="001376B2" w:rsidRDefault="00E6610C" w:rsidP="00E6610C">
            <w:pPr>
              <w:jc w:val="right"/>
              <w:rPr>
                <w:szCs w:val="22"/>
              </w:rPr>
            </w:pPr>
          </w:p>
        </w:tc>
        <w:tc>
          <w:tcPr>
            <w:tcW w:w="180" w:type="dxa"/>
          </w:tcPr>
          <w:p w14:paraId="3767F732" w14:textId="77777777" w:rsidR="00E6610C" w:rsidRPr="001376B2" w:rsidRDefault="00E6610C" w:rsidP="00E6610C">
            <w:pPr>
              <w:tabs>
                <w:tab w:val="decimal" w:pos="750"/>
              </w:tabs>
              <w:ind w:right="-180"/>
              <w:rPr>
                <w:szCs w:val="22"/>
              </w:rPr>
            </w:pPr>
          </w:p>
        </w:tc>
        <w:tc>
          <w:tcPr>
            <w:tcW w:w="1080" w:type="dxa"/>
          </w:tcPr>
          <w:p w14:paraId="2A831015" w14:textId="77777777" w:rsidR="00E6610C" w:rsidRPr="001376B2" w:rsidRDefault="00E6610C" w:rsidP="00E6610C">
            <w:pPr>
              <w:tabs>
                <w:tab w:val="decimal" w:pos="910"/>
              </w:tabs>
              <w:ind w:right="-76"/>
              <w:rPr>
                <w:szCs w:val="22"/>
              </w:rPr>
            </w:pPr>
          </w:p>
        </w:tc>
      </w:tr>
      <w:tr w:rsidR="00E6610C" w:rsidRPr="00206CA1" w14:paraId="4D9F3182" w14:textId="77777777" w:rsidTr="000310FE">
        <w:trPr>
          <w:cantSplit/>
        </w:trPr>
        <w:tc>
          <w:tcPr>
            <w:tcW w:w="4230" w:type="dxa"/>
            <w:gridSpan w:val="2"/>
          </w:tcPr>
          <w:p w14:paraId="61CB13EC" w14:textId="2146A848" w:rsidR="00E6610C" w:rsidRPr="00206CA1" w:rsidRDefault="00E6610C" w:rsidP="00E6610C">
            <w:pPr>
              <w:spacing w:line="240" w:lineRule="atLeast"/>
              <w:ind w:left="180"/>
              <w:rPr>
                <w:szCs w:val="22"/>
              </w:rPr>
            </w:pPr>
            <w:r w:rsidRPr="00206CA1">
              <w:rPr>
                <w:szCs w:val="22"/>
              </w:rPr>
              <w:t xml:space="preserve">Less than </w:t>
            </w:r>
            <w:r w:rsidRPr="00206CA1">
              <w:rPr>
                <w:szCs w:val="22"/>
                <w:lang w:val="en-US"/>
              </w:rPr>
              <w:t>90</w:t>
            </w:r>
            <w:r w:rsidRPr="00206CA1">
              <w:rPr>
                <w:szCs w:val="22"/>
              </w:rPr>
              <w:t xml:space="preserve"> days</w:t>
            </w:r>
          </w:p>
        </w:tc>
        <w:tc>
          <w:tcPr>
            <w:tcW w:w="1080" w:type="dxa"/>
          </w:tcPr>
          <w:p w14:paraId="46C82AB6" w14:textId="05EF2E43" w:rsidR="00E6610C" w:rsidRPr="000D09F5" w:rsidRDefault="00DF28FB" w:rsidP="00E6610C">
            <w:pPr>
              <w:jc w:val="right"/>
              <w:rPr>
                <w:szCs w:val="22"/>
              </w:rPr>
            </w:pPr>
            <w:r w:rsidRPr="000D09F5">
              <w:rPr>
                <w:szCs w:val="22"/>
              </w:rPr>
              <w:t>33,244</w:t>
            </w:r>
          </w:p>
        </w:tc>
        <w:tc>
          <w:tcPr>
            <w:tcW w:w="180" w:type="dxa"/>
          </w:tcPr>
          <w:p w14:paraId="081B7597" w14:textId="77777777" w:rsidR="00E6610C" w:rsidRPr="00206CA1" w:rsidRDefault="00E6610C" w:rsidP="00E6610C">
            <w:pPr>
              <w:tabs>
                <w:tab w:val="decimal" w:pos="750"/>
              </w:tabs>
              <w:ind w:right="-180"/>
              <w:rPr>
                <w:szCs w:val="22"/>
              </w:rPr>
            </w:pPr>
          </w:p>
        </w:tc>
        <w:tc>
          <w:tcPr>
            <w:tcW w:w="1080" w:type="dxa"/>
          </w:tcPr>
          <w:p w14:paraId="207AE3CB" w14:textId="664C3911" w:rsidR="00E6610C" w:rsidRPr="00206CA1" w:rsidRDefault="00E6610C" w:rsidP="00E6610C">
            <w:pPr>
              <w:jc w:val="right"/>
              <w:rPr>
                <w:szCs w:val="22"/>
              </w:rPr>
            </w:pPr>
            <w:r w:rsidRPr="00206CA1">
              <w:t>7,973</w:t>
            </w:r>
          </w:p>
        </w:tc>
        <w:tc>
          <w:tcPr>
            <w:tcW w:w="180" w:type="dxa"/>
          </w:tcPr>
          <w:p w14:paraId="2581B698" w14:textId="77777777" w:rsidR="00E6610C" w:rsidRPr="00206CA1" w:rsidRDefault="00E6610C" w:rsidP="00E6610C">
            <w:pPr>
              <w:tabs>
                <w:tab w:val="decimal" w:pos="750"/>
              </w:tabs>
              <w:ind w:right="-180"/>
              <w:rPr>
                <w:szCs w:val="22"/>
              </w:rPr>
            </w:pPr>
          </w:p>
        </w:tc>
        <w:tc>
          <w:tcPr>
            <w:tcW w:w="1080" w:type="dxa"/>
          </w:tcPr>
          <w:p w14:paraId="7C46A282" w14:textId="2D647D39" w:rsidR="00E6610C" w:rsidRPr="001376B2" w:rsidRDefault="00B71C95" w:rsidP="00E6610C">
            <w:pPr>
              <w:jc w:val="right"/>
              <w:rPr>
                <w:szCs w:val="22"/>
              </w:rPr>
            </w:pPr>
            <w:r w:rsidRPr="001376B2">
              <w:rPr>
                <w:szCs w:val="22"/>
              </w:rPr>
              <w:t>-</w:t>
            </w:r>
          </w:p>
        </w:tc>
        <w:tc>
          <w:tcPr>
            <w:tcW w:w="180" w:type="dxa"/>
            <w:vAlign w:val="bottom"/>
          </w:tcPr>
          <w:p w14:paraId="3CD54565" w14:textId="77777777" w:rsidR="00E6610C" w:rsidRPr="001376B2" w:rsidRDefault="00E6610C" w:rsidP="00E6610C">
            <w:pPr>
              <w:tabs>
                <w:tab w:val="decimal" w:pos="750"/>
              </w:tabs>
              <w:ind w:right="-180"/>
              <w:rPr>
                <w:szCs w:val="22"/>
              </w:rPr>
            </w:pPr>
          </w:p>
        </w:tc>
        <w:tc>
          <w:tcPr>
            <w:tcW w:w="1080" w:type="dxa"/>
          </w:tcPr>
          <w:p w14:paraId="5CD40A62" w14:textId="77777777" w:rsidR="00E6610C" w:rsidRPr="001376B2" w:rsidRDefault="00E6610C" w:rsidP="00E6610C">
            <w:pPr>
              <w:tabs>
                <w:tab w:val="decimal" w:pos="910"/>
              </w:tabs>
              <w:ind w:right="-76"/>
              <w:rPr>
                <w:szCs w:val="22"/>
              </w:rPr>
            </w:pPr>
            <w:r w:rsidRPr="001376B2">
              <w:rPr>
                <w:szCs w:val="22"/>
              </w:rPr>
              <w:t>-</w:t>
            </w:r>
          </w:p>
        </w:tc>
      </w:tr>
      <w:tr w:rsidR="00E6610C" w:rsidRPr="00206CA1" w14:paraId="00F1D5D3" w14:textId="77777777" w:rsidTr="000310FE">
        <w:trPr>
          <w:cantSplit/>
        </w:trPr>
        <w:tc>
          <w:tcPr>
            <w:tcW w:w="4230" w:type="dxa"/>
            <w:gridSpan w:val="2"/>
          </w:tcPr>
          <w:p w14:paraId="6F3B353F" w14:textId="399EA31C" w:rsidR="00E6610C" w:rsidRPr="00206CA1" w:rsidRDefault="00E6610C" w:rsidP="00E6610C">
            <w:pPr>
              <w:spacing w:line="240" w:lineRule="atLeast"/>
              <w:ind w:left="180"/>
              <w:rPr>
                <w:szCs w:val="22"/>
              </w:rPr>
            </w:pPr>
            <w:r w:rsidRPr="00206CA1">
              <w:rPr>
                <w:szCs w:val="22"/>
                <w:lang w:val="en-US"/>
              </w:rPr>
              <w:t>91</w:t>
            </w:r>
            <w:r>
              <w:rPr>
                <w:rFonts w:cstheme="minorBidi" w:hint="cs"/>
                <w:szCs w:val="28"/>
                <w:cs/>
                <w:lang w:val="en-US" w:bidi="th-TH"/>
              </w:rPr>
              <w:t xml:space="preserve"> </w:t>
            </w:r>
            <w:r w:rsidRPr="00206CA1">
              <w:rPr>
                <w:szCs w:val="22"/>
              </w:rPr>
              <w:t>-</w:t>
            </w:r>
            <w:r>
              <w:rPr>
                <w:rFonts w:cstheme="minorBidi" w:hint="cs"/>
                <w:szCs w:val="28"/>
                <w:cs/>
                <w:lang w:bidi="th-TH"/>
              </w:rPr>
              <w:t xml:space="preserve"> </w:t>
            </w:r>
            <w:r w:rsidRPr="00206CA1">
              <w:rPr>
                <w:szCs w:val="22"/>
              </w:rPr>
              <w:t>180 days</w:t>
            </w:r>
          </w:p>
        </w:tc>
        <w:tc>
          <w:tcPr>
            <w:tcW w:w="1080" w:type="dxa"/>
          </w:tcPr>
          <w:p w14:paraId="4D7696BD" w14:textId="6013238E" w:rsidR="00E6610C" w:rsidRPr="000D09F5" w:rsidRDefault="00DF28FB" w:rsidP="00E6610C">
            <w:pPr>
              <w:jc w:val="right"/>
              <w:rPr>
                <w:szCs w:val="22"/>
              </w:rPr>
            </w:pPr>
            <w:r w:rsidRPr="000D09F5">
              <w:rPr>
                <w:szCs w:val="22"/>
              </w:rPr>
              <w:t>30</w:t>
            </w:r>
          </w:p>
        </w:tc>
        <w:tc>
          <w:tcPr>
            <w:tcW w:w="180" w:type="dxa"/>
          </w:tcPr>
          <w:p w14:paraId="5981BD61" w14:textId="77777777" w:rsidR="00E6610C" w:rsidRPr="00206CA1" w:rsidRDefault="00E6610C" w:rsidP="00E6610C">
            <w:pPr>
              <w:tabs>
                <w:tab w:val="decimal" w:pos="750"/>
              </w:tabs>
              <w:ind w:right="-180"/>
              <w:rPr>
                <w:szCs w:val="22"/>
              </w:rPr>
            </w:pPr>
          </w:p>
        </w:tc>
        <w:tc>
          <w:tcPr>
            <w:tcW w:w="1080" w:type="dxa"/>
          </w:tcPr>
          <w:p w14:paraId="614B2194" w14:textId="589A4FE8" w:rsidR="00E6610C" w:rsidRPr="00206CA1" w:rsidRDefault="00E6610C" w:rsidP="00E6610C">
            <w:pPr>
              <w:jc w:val="right"/>
              <w:rPr>
                <w:szCs w:val="22"/>
              </w:rPr>
            </w:pPr>
            <w:r w:rsidRPr="00206CA1">
              <w:t>1,331</w:t>
            </w:r>
          </w:p>
        </w:tc>
        <w:tc>
          <w:tcPr>
            <w:tcW w:w="180" w:type="dxa"/>
          </w:tcPr>
          <w:p w14:paraId="1A5427D3" w14:textId="77777777" w:rsidR="00E6610C" w:rsidRPr="00206CA1" w:rsidRDefault="00E6610C" w:rsidP="00E6610C">
            <w:pPr>
              <w:tabs>
                <w:tab w:val="decimal" w:pos="750"/>
              </w:tabs>
              <w:ind w:right="-180"/>
              <w:rPr>
                <w:szCs w:val="22"/>
              </w:rPr>
            </w:pPr>
          </w:p>
        </w:tc>
        <w:tc>
          <w:tcPr>
            <w:tcW w:w="1080" w:type="dxa"/>
          </w:tcPr>
          <w:p w14:paraId="29888333" w14:textId="32EBE831" w:rsidR="00E6610C" w:rsidRPr="001376B2" w:rsidRDefault="00B71C95" w:rsidP="00E6610C">
            <w:pPr>
              <w:jc w:val="right"/>
              <w:rPr>
                <w:szCs w:val="22"/>
              </w:rPr>
            </w:pPr>
            <w:r w:rsidRPr="001376B2">
              <w:rPr>
                <w:szCs w:val="22"/>
              </w:rPr>
              <w:t>-</w:t>
            </w:r>
          </w:p>
        </w:tc>
        <w:tc>
          <w:tcPr>
            <w:tcW w:w="180" w:type="dxa"/>
          </w:tcPr>
          <w:p w14:paraId="751E022F" w14:textId="77777777" w:rsidR="00E6610C" w:rsidRPr="001376B2" w:rsidRDefault="00E6610C" w:rsidP="00E6610C">
            <w:pPr>
              <w:tabs>
                <w:tab w:val="decimal" w:pos="750"/>
              </w:tabs>
              <w:ind w:right="-180"/>
              <w:rPr>
                <w:szCs w:val="22"/>
              </w:rPr>
            </w:pPr>
          </w:p>
        </w:tc>
        <w:tc>
          <w:tcPr>
            <w:tcW w:w="1080" w:type="dxa"/>
          </w:tcPr>
          <w:p w14:paraId="1B46A9EE" w14:textId="77777777" w:rsidR="00E6610C" w:rsidRPr="001376B2" w:rsidRDefault="00E6610C" w:rsidP="00E6610C">
            <w:pPr>
              <w:tabs>
                <w:tab w:val="decimal" w:pos="910"/>
              </w:tabs>
              <w:ind w:right="-76"/>
              <w:rPr>
                <w:szCs w:val="22"/>
              </w:rPr>
            </w:pPr>
            <w:r w:rsidRPr="001376B2">
              <w:rPr>
                <w:szCs w:val="22"/>
              </w:rPr>
              <w:t>-</w:t>
            </w:r>
          </w:p>
        </w:tc>
      </w:tr>
      <w:tr w:rsidR="00E6610C" w:rsidRPr="00206CA1" w14:paraId="0FFD234D" w14:textId="77777777" w:rsidTr="000310FE">
        <w:trPr>
          <w:cantSplit/>
        </w:trPr>
        <w:tc>
          <w:tcPr>
            <w:tcW w:w="4230" w:type="dxa"/>
            <w:gridSpan w:val="2"/>
          </w:tcPr>
          <w:p w14:paraId="58A4A245" w14:textId="3BF4F497" w:rsidR="00E6610C" w:rsidRPr="00206CA1" w:rsidRDefault="00E6610C" w:rsidP="00E6610C">
            <w:pPr>
              <w:spacing w:line="240" w:lineRule="atLeast"/>
              <w:ind w:left="180"/>
              <w:rPr>
                <w:szCs w:val="22"/>
              </w:rPr>
            </w:pPr>
            <w:r w:rsidRPr="00206CA1">
              <w:rPr>
                <w:szCs w:val="22"/>
              </w:rPr>
              <w:t>181</w:t>
            </w:r>
            <w:r>
              <w:rPr>
                <w:rFonts w:cstheme="minorBidi" w:hint="cs"/>
                <w:szCs w:val="28"/>
                <w:cs/>
                <w:lang w:bidi="th-TH"/>
              </w:rPr>
              <w:t xml:space="preserve"> </w:t>
            </w:r>
            <w:r w:rsidRPr="00206CA1">
              <w:rPr>
                <w:szCs w:val="22"/>
              </w:rPr>
              <w:t>-</w:t>
            </w:r>
            <w:r>
              <w:rPr>
                <w:rFonts w:cstheme="minorBidi" w:hint="cs"/>
                <w:szCs w:val="28"/>
                <w:cs/>
                <w:lang w:bidi="th-TH"/>
              </w:rPr>
              <w:t xml:space="preserve"> </w:t>
            </w:r>
            <w:r w:rsidRPr="00206CA1">
              <w:rPr>
                <w:szCs w:val="22"/>
              </w:rPr>
              <w:t>365 days</w:t>
            </w:r>
          </w:p>
        </w:tc>
        <w:tc>
          <w:tcPr>
            <w:tcW w:w="1080" w:type="dxa"/>
          </w:tcPr>
          <w:p w14:paraId="3EF207C3" w14:textId="7D737CF5" w:rsidR="00E6610C" w:rsidRPr="000D09F5" w:rsidRDefault="00DF28FB" w:rsidP="00E6610C">
            <w:pPr>
              <w:jc w:val="right"/>
              <w:rPr>
                <w:szCs w:val="22"/>
              </w:rPr>
            </w:pPr>
            <w:r w:rsidRPr="000D09F5">
              <w:rPr>
                <w:szCs w:val="22"/>
              </w:rPr>
              <w:t>-</w:t>
            </w:r>
          </w:p>
        </w:tc>
        <w:tc>
          <w:tcPr>
            <w:tcW w:w="180" w:type="dxa"/>
          </w:tcPr>
          <w:p w14:paraId="662088D9" w14:textId="77777777" w:rsidR="00E6610C" w:rsidRPr="00206CA1" w:rsidRDefault="00E6610C" w:rsidP="00E6610C">
            <w:pPr>
              <w:tabs>
                <w:tab w:val="decimal" w:pos="750"/>
              </w:tabs>
              <w:ind w:right="-180"/>
              <w:rPr>
                <w:szCs w:val="22"/>
              </w:rPr>
            </w:pPr>
          </w:p>
        </w:tc>
        <w:tc>
          <w:tcPr>
            <w:tcW w:w="1080" w:type="dxa"/>
          </w:tcPr>
          <w:p w14:paraId="092ED1D7" w14:textId="7E2FA2B1" w:rsidR="00E6610C" w:rsidRPr="00206CA1" w:rsidRDefault="00E6610C" w:rsidP="00E6610C">
            <w:pPr>
              <w:jc w:val="right"/>
              <w:rPr>
                <w:szCs w:val="22"/>
              </w:rPr>
            </w:pPr>
            <w:r w:rsidRPr="00206CA1">
              <w:t>934</w:t>
            </w:r>
          </w:p>
        </w:tc>
        <w:tc>
          <w:tcPr>
            <w:tcW w:w="180" w:type="dxa"/>
          </w:tcPr>
          <w:p w14:paraId="6434D2E3" w14:textId="77777777" w:rsidR="00E6610C" w:rsidRPr="00206CA1" w:rsidRDefault="00E6610C" w:rsidP="00E6610C">
            <w:pPr>
              <w:tabs>
                <w:tab w:val="decimal" w:pos="750"/>
              </w:tabs>
              <w:ind w:right="-180"/>
              <w:rPr>
                <w:szCs w:val="22"/>
              </w:rPr>
            </w:pPr>
          </w:p>
        </w:tc>
        <w:tc>
          <w:tcPr>
            <w:tcW w:w="1080" w:type="dxa"/>
          </w:tcPr>
          <w:p w14:paraId="598B27A1" w14:textId="1F37711A" w:rsidR="00E6610C" w:rsidRPr="001376B2" w:rsidRDefault="00B71C95" w:rsidP="00E6610C">
            <w:pPr>
              <w:jc w:val="right"/>
              <w:rPr>
                <w:szCs w:val="22"/>
              </w:rPr>
            </w:pPr>
            <w:r w:rsidRPr="001376B2">
              <w:rPr>
                <w:szCs w:val="22"/>
              </w:rPr>
              <w:t>-</w:t>
            </w:r>
          </w:p>
        </w:tc>
        <w:tc>
          <w:tcPr>
            <w:tcW w:w="180" w:type="dxa"/>
          </w:tcPr>
          <w:p w14:paraId="4A7C2B2C" w14:textId="77777777" w:rsidR="00E6610C" w:rsidRPr="001376B2" w:rsidRDefault="00E6610C" w:rsidP="00E6610C">
            <w:pPr>
              <w:tabs>
                <w:tab w:val="decimal" w:pos="750"/>
              </w:tabs>
              <w:ind w:right="-180"/>
              <w:rPr>
                <w:szCs w:val="22"/>
              </w:rPr>
            </w:pPr>
          </w:p>
        </w:tc>
        <w:tc>
          <w:tcPr>
            <w:tcW w:w="1080" w:type="dxa"/>
          </w:tcPr>
          <w:p w14:paraId="18910F1A" w14:textId="77777777" w:rsidR="00E6610C" w:rsidRPr="001376B2" w:rsidRDefault="00E6610C" w:rsidP="00E6610C">
            <w:pPr>
              <w:tabs>
                <w:tab w:val="decimal" w:pos="910"/>
              </w:tabs>
              <w:ind w:right="-76"/>
              <w:rPr>
                <w:szCs w:val="22"/>
              </w:rPr>
            </w:pPr>
            <w:r w:rsidRPr="001376B2">
              <w:rPr>
                <w:szCs w:val="22"/>
              </w:rPr>
              <w:t>-</w:t>
            </w:r>
          </w:p>
        </w:tc>
      </w:tr>
      <w:tr w:rsidR="00E6610C" w:rsidRPr="00206CA1" w14:paraId="6ADB3B64" w14:textId="77777777" w:rsidTr="000310FE">
        <w:trPr>
          <w:cantSplit/>
        </w:trPr>
        <w:tc>
          <w:tcPr>
            <w:tcW w:w="4230" w:type="dxa"/>
            <w:gridSpan w:val="2"/>
          </w:tcPr>
          <w:p w14:paraId="7D40060E" w14:textId="3EE9E630" w:rsidR="00E6610C" w:rsidRPr="00206CA1" w:rsidRDefault="00E6610C" w:rsidP="00E6610C">
            <w:pPr>
              <w:spacing w:line="240" w:lineRule="atLeast"/>
              <w:ind w:left="180"/>
              <w:rPr>
                <w:szCs w:val="22"/>
              </w:rPr>
            </w:pPr>
            <w:r w:rsidRPr="00206CA1">
              <w:rPr>
                <w:szCs w:val="22"/>
              </w:rPr>
              <w:t xml:space="preserve">More than </w:t>
            </w:r>
            <w:r w:rsidRPr="00206CA1">
              <w:rPr>
                <w:szCs w:val="22"/>
                <w:lang w:val="en-US"/>
              </w:rPr>
              <w:t>365</w:t>
            </w:r>
            <w:r w:rsidRPr="00206CA1">
              <w:rPr>
                <w:szCs w:val="22"/>
              </w:rPr>
              <w:t xml:space="preserve"> days</w:t>
            </w:r>
          </w:p>
        </w:tc>
        <w:tc>
          <w:tcPr>
            <w:tcW w:w="1080" w:type="dxa"/>
            <w:tcBorders>
              <w:bottom w:val="single" w:sz="4" w:space="0" w:color="auto"/>
            </w:tcBorders>
          </w:tcPr>
          <w:p w14:paraId="1C35330F" w14:textId="67D5ADB5" w:rsidR="00E6610C" w:rsidRPr="000D09F5" w:rsidRDefault="00DF28FB" w:rsidP="00E6610C">
            <w:pPr>
              <w:jc w:val="right"/>
              <w:rPr>
                <w:szCs w:val="22"/>
              </w:rPr>
            </w:pPr>
            <w:r w:rsidRPr="000D09F5">
              <w:rPr>
                <w:szCs w:val="22"/>
              </w:rPr>
              <w:t>29,477</w:t>
            </w:r>
          </w:p>
        </w:tc>
        <w:tc>
          <w:tcPr>
            <w:tcW w:w="180" w:type="dxa"/>
          </w:tcPr>
          <w:p w14:paraId="3FF4968C" w14:textId="77777777" w:rsidR="00E6610C" w:rsidRPr="00206CA1" w:rsidRDefault="00E6610C" w:rsidP="00E6610C">
            <w:pPr>
              <w:tabs>
                <w:tab w:val="decimal" w:pos="750"/>
              </w:tabs>
              <w:ind w:right="-180"/>
              <w:rPr>
                <w:szCs w:val="22"/>
              </w:rPr>
            </w:pPr>
          </w:p>
        </w:tc>
        <w:tc>
          <w:tcPr>
            <w:tcW w:w="1080" w:type="dxa"/>
            <w:tcBorders>
              <w:bottom w:val="single" w:sz="4" w:space="0" w:color="auto"/>
            </w:tcBorders>
          </w:tcPr>
          <w:p w14:paraId="2540595E" w14:textId="74908D77" w:rsidR="00E6610C" w:rsidRPr="00206CA1" w:rsidRDefault="00E6610C" w:rsidP="00E6610C">
            <w:pPr>
              <w:jc w:val="right"/>
              <w:rPr>
                <w:szCs w:val="22"/>
              </w:rPr>
            </w:pPr>
            <w:r w:rsidRPr="00206CA1">
              <w:t>29,912</w:t>
            </w:r>
          </w:p>
        </w:tc>
        <w:tc>
          <w:tcPr>
            <w:tcW w:w="180" w:type="dxa"/>
          </w:tcPr>
          <w:p w14:paraId="30B14331" w14:textId="77777777" w:rsidR="00E6610C" w:rsidRPr="00206CA1" w:rsidRDefault="00E6610C" w:rsidP="00E6610C">
            <w:pPr>
              <w:tabs>
                <w:tab w:val="decimal" w:pos="750"/>
              </w:tabs>
              <w:ind w:right="-180"/>
              <w:rPr>
                <w:szCs w:val="22"/>
              </w:rPr>
            </w:pPr>
          </w:p>
        </w:tc>
        <w:tc>
          <w:tcPr>
            <w:tcW w:w="1080" w:type="dxa"/>
            <w:tcBorders>
              <w:bottom w:val="single" w:sz="4" w:space="0" w:color="auto"/>
            </w:tcBorders>
          </w:tcPr>
          <w:p w14:paraId="1B6B72B0" w14:textId="2CFABFFF" w:rsidR="00E6610C" w:rsidRPr="001376B2" w:rsidRDefault="00B71C95" w:rsidP="00E6610C">
            <w:pPr>
              <w:jc w:val="right"/>
              <w:rPr>
                <w:szCs w:val="22"/>
              </w:rPr>
            </w:pPr>
            <w:r w:rsidRPr="001376B2">
              <w:rPr>
                <w:szCs w:val="22"/>
              </w:rPr>
              <w:t>-</w:t>
            </w:r>
          </w:p>
        </w:tc>
        <w:tc>
          <w:tcPr>
            <w:tcW w:w="180" w:type="dxa"/>
          </w:tcPr>
          <w:p w14:paraId="041B9325" w14:textId="77777777" w:rsidR="00E6610C" w:rsidRPr="001376B2" w:rsidRDefault="00E6610C" w:rsidP="00E6610C">
            <w:pPr>
              <w:tabs>
                <w:tab w:val="decimal" w:pos="750"/>
              </w:tabs>
              <w:ind w:right="-180"/>
              <w:rPr>
                <w:szCs w:val="22"/>
              </w:rPr>
            </w:pPr>
          </w:p>
        </w:tc>
        <w:tc>
          <w:tcPr>
            <w:tcW w:w="1080" w:type="dxa"/>
            <w:tcBorders>
              <w:bottom w:val="single" w:sz="4" w:space="0" w:color="auto"/>
            </w:tcBorders>
          </w:tcPr>
          <w:p w14:paraId="30E8B7AD" w14:textId="77777777" w:rsidR="00E6610C" w:rsidRPr="001376B2" w:rsidRDefault="00E6610C" w:rsidP="00E6610C">
            <w:pPr>
              <w:tabs>
                <w:tab w:val="decimal" w:pos="910"/>
              </w:tabs>
              <w:ind w:right="-76"/>
              <w:rPr>
                <w:szCs w:val="22"/>
              </w:rPr>
            </w:pPr>
            <w:r w:rsidRPr="001376B2">
              <w:rPr>
                <w:szCs w:val="22"/>
              </w:rPr>
              <w:t>-</w:t>
            </w:r>
          </w:p>
        </w:tc>
      </w:tr>
      <w:tr w:rsidR="00E6610C" w:rsidRPr="00206CA1" w14:paraId="1DD2E9AF" w14:textId="77777777" w:rsidTr="000310FE">
        <w:trPr>
          <w:cantSplit/>
        </w:trPr>
        <w:tc>
          <w:tcPr>
            <w:tcW w:w="4230" w:type="dxa"/>
            <w:gridSpan w:val="2"/>
          </w:tcPr>
          <w:p w14:paraId="77825978" w14:textId="77777777" w:rsidR="00E6610C" w:rsidRPr="00206CA1" w:rsidRDefault="00E6610C" w:rsidP="00E6610C">
            <w:pPr>
              <w:spacing w:line="240" w:lineRule="atLeast"/>
              <w:rPr>
                <w:b/>
                <w:bCs/>
                <w:szCs w:val="22"/>
              </w:rPr>
            </w:pPr>
            <w:r w:rsidRPr="00206CA1">
              <w:rPr>
                <w:b/>
                <w:bCs/>
                <w:szCs w:val="22"/>
              </w:rPr>
              <w:t>Total</w:t>
            </w:r>
          </w:p>
        </w:tc>
        <w:tc>
          <w:tcPr>
            <w:tcW w:w="1080" w:type="dxa"/>
            <w:tcBorders>
              <w:top w:val="single" w:sz="4" w:space="0" w:color="auto"/>
            </w:tcBorders>
          </w:tcPr>
          <w:p w14:paraId="5EAF5165" w14:textId="6D6BD560" w:rsidR="00E6610C" w:rsidRPr="00B71C95" w:rsidRDefault="00A66EEC" w:rsidP="00E6610C">
            <w:pPr>
              <w:jc w:val="right"/>
              <w:rPr>
                <w:b/>
                <w:bCs/>
                <w:szCs w:val="22"/>
                <w:highlight w:val="cyan"/>
              </w:rPr>
            </w:pPr>
            <w:r w:rsidRPr="00A66EEC">
              <w:rPr>
                <w:b/>
                <w:bCs/>
                <w:szCs w:val="22"/>
              </w:rPr>
              <w:t>247,324</w:t>
            </w:r>
          </w:p>
        </w:tc>
        <w:tc>
          <w:tcPr>
            <w:tcW w:w="180" w:type="dxa"/>
          </w:tcPr>
          <w:p w14:paraId="06D272D3" w14:textId="77777777" w:rsidR="00E6610C" w:rsidRPr="00206CA1" w:rsidRDefault="00E6610C" w:rsidP="00E6610C">
            <w:pPr>
              <w:tabs>
                <w:tab w:val="decimal" w:pos="750"/>
              </w:tabs>
              <w:ind w:right="-180"/>
              <w:rPr>
                <w:b/>
                <w:bCs/>
                <w:szCs w:val="22"/>
              </w:rPr>
            </w:pPr>
          </w:p>
        </w:tc>
        <w:tc>
          <w:tcPr>
            <w:tcW w:w="1080" w:type="dxa"/>
            <w:tcBorders>
              <w:top w:val="single" w:sz="4" w:space="0" w:color="auto"/>
            </w:tcBorders>
          </w:tcPr>
          <w:p w14:paraId="528BC80A" w14:textId="7619D196" w:rsidR="00E6610C" w:rsidRPr="00206CA1" w:rsidRDefault="00E6610C" w:rsidP="00E6610C">
            <w:pPr>
              <w:jc w:val="right"/>
              <w:rPr>
                <w:b/>
                <w:bCs/>
                <w:szCs w:val="22"/>
              </w:rPr>
            </w:pPr>
            <w:r w:rsidRPr="00206CA1">
              <w:rPr>
                <w:b/>
                <w:bCs/>
              </w:rPr>
              <w:t>328,809</w:t>
            </w:r>
          </w:p>
        </w:tc>
        <w:tc>
          <w:tcPr>
            <w:tcW w:w="180" w:type="dxa"/>
          </w:tcPr>
          <w:p w14:paraId="57861B19" w14:textId="77777777" w:rsidR="00E6610C" w:rsidRPr="00206CA1" w:rsidRDefault="00E6610C" w:rsidP="00E6610C">
            <w:pPr>
              <w:tabs>
                <w:tab w:val="decimal" w:pos="750"/>
              </w:tabs>
              <w:ind w:right="-180"/>
              <w:rPr>
                <w:b/>
                <w:bCs/>
                <w:szCs w:val="22"/>
              </w:rPr>
            </w:pPr>
          </w:p>
        </w:tc>
        <w:tc>
          <w:tcPr>
            <w:tcW w:w="1080" w:type="dxa"/>
            <w:tcBorders>
              <w:top w:val="single" w:sz="4" w:space="0" w:color="auto"/>
            </w:tcBorders>
          </w:tcPr>
          <w:p w14:paraId="4ECA6466" w14:textId="2AA47367" w:rsidR="00E6610C" w:rsidRPr="001376B2" w:rsidRDefault="00B71C95" w:rsidP="00E6610C">
            <w:pPr>
              <w:jc w:val="right"/>
              <w:rPr>
                <w:b/>
                <w:bCs/>
                <w:szCs w:val="22"/>
              </w:rPr>
            </w:pPr>
            <w:r w:rsidRPr="001376B2">
              <w:rPr>
                <w:b/>
                <w:bCs/>
                <w:szCs w:val="22"/>
              </w:rPr>
              <w:t>-</w:t>
            </w:r>
          </w:p>
        </w:tc>
        <w:tc>
          <w:tcPr>
            <w:tcW w:w="180" w:type="dxa"/>
          </w:tcPr>
          <w:p w14:paraId="457A807C" w14:textId="77777777" w:rsidR="00E6610C" w:rsidRPr="001376B2" w:rsidRDefault="00E6610C" w:rsidP="00E6610C">
            <w:pPr>
              <w:tabs>
                <w:tab w:val="decimal" w:pos="750"/>
              </w:tabs>
              <w:ind w:right="-180"/>
              <w:rPr>
                <w:b/>
                <w:bCs/>
                <w:szCs w:val="22"/>
              </w:rPr>
            </w:pPr>
          </w:p>
        </w:tc>
        <w:tc>
          <w:tcPr>
            <w:tcW w:w="1080" w:type="dxa"/>
            <w:tcBorders>
              <w:top w:val="single" w:sz="4" w:space="0" w:color="auto"/>
            </w:tcBorders>
          </w:tcPr>
          <w:p w14:paraId="079FF050" w14:textId="77777777" w:rsidR="00E6610C" w:rsidRPr="001376B2" w:rsidRDefault="00E6610C" w:rsidP="00E6610C">
            <w:pPr>
              <w:tabs>
                <w:tab w:val="decimal" w:pos="910"/>
              </w:tabs>
              <w:ind w:right="-76"/>
              <w:rPr>
                <w:b/>
                <w:bCs/>
                <w:szCs w:val="22"/>
              </w:rPr>
            </w:pPr>
            <w:r w:rsidRPr="001376B2">
              <w:rPr>
                <w:b/>
                <w:bCs/>
                <w:szCs w:val="22"/>
              </w:rPr>
              <w:t>-</w:t>
            </w:r>
          </w:p>
        </w:tc>
      </w:tr>
      <w:tr w:rsidR="00E6610C" w:rsidRPr="00206CA1" w14:paraId="5E4D2902" w14:textId="77777777" w:rsidTr="000310FE">
        <w:trPr>
          <w:cantSplit/>
        </w:trPr>
        <w:tc>
          <w:tcPr>
            <w:tcW w:w="4230" w:type="dxa"/>
            <w:gridSpan w:val="2"/>
          </w:tcPr>
          <w:p w14:paraId="6B9AFD8B" w14:textId="248588FD" w:rsidR="00E6610C" w:rsidRPr="00206CA1" w:rsidRDefault="00E6610C" w:rsidP="00E6610C">
            <w:pPr>
              <w:spacing w:line="240" w:lineRule="atLeast"/>
              <w:rPr>
                <w:i/>
                <w:iCs/>
                <w:szCs w:val="22"/>
              </w:rPr>
            </w:pPr>
            <w:r w:rsidRPr="00206CA1">
              <w:rPr>
                <w:i/>
                <w:iCs/>
                <w:szCs w:val="22"/>
              </w:rPr>
              <w:t>Less</w:t>
            </w:r>
            <w:r w:rsidRPr="00206CA1">
              <w:rPr>
                <w:szCs w:val="22"/>
              </w:rPr>
              <w:t xml:space="preserve"> allowance for expected credit loss</w:t>
            </w:r>
          </w:p>
        </w:tc>
        <w:tc>
          <w:tcPr>
            <w:tcW w:w="1080" w:type="dxa"/>
            <w:tcBorders>
              <w:bottom w:val="single" w:sz="4" w:space="0" w:color="auto"/>
            </w:tcBorders>
          </w:tcPr>
          <w:p w14:paraId="33FDB336" w14:textId="7E64D136" w:rsidR="00E6610C" w:rsidRPr="00B71C95" w:rsidRDefault="00DF28FB" w:rsidP="00E6610C">
            <w:pPr>
              <w:ind w:right="-272"/>
              <w:jc w:val="center"/>
              <w:rPr>
                <w:szCs w:val="22"/>
                <w:highlight w:val="cyan"/>
              </w:rPr>
            </w:pPr>
            <w:r w:rsidRPr="005F65B3">
              <w:rPr>
                <w:szCs w:val="22"/>
              </w:rPr>
              <w:t>(28,573)</w:t>
            </w:r>
          </w:p>
        </w:tc>
        <w:tc>
          <w:tcPr>
            <w:tcW w:w="180" w:type="dxa"/>
          </w:tcPr>
          <w:p w14:paraId="26D0DFE2" w14:textId="77777777" w:rsidR="00E6610C" w:rsidRPr="00206CA1" w:rsidRDefault="00E6610C" w:rsidP="00E6610C">
            <w:pPr>
              <w:tabs>
                <w:tab w:val="decimal" w:pos="750"/>
              </w:tabs>
              <w:ind w:right="-180"/>
              <w:rPr>
                <w:szCs w:val="22"/>
              </w:rPr>
            </w:pPr>
          </w:p>
        </w:tc>
        <w:tc>
          <w:tcPr>
            <w:tcW w:w="1080" w:type="dxa"/>
            <w:tcBorders>
              <w:bottom w:val="single" w:sz="4" w:space="0" w:color="auto"/>
            </w:tcBorders>
          </w:tcPr>
          <w:p w14:paraId="36299C98" w14:textId="746281DA" w:rsidR="00E6610C" w:rsidRPr="00206CA1" w:rsidRDefault="00E6610C" w:rsidP="00E6610C">
            <w:pPr>
              <w:ind w:right="-80"/>
              <w:jc w:val="right"/>
              <w:rPr>
                <w:szCs w:val="22"/>
              </w:rPr>
            </w:pPr>
            <w:r w:rsidRPr="00206CA1">
              <w:t>(27,211)</w:t>
            </w:r>
          </w:p>
        </w:tc>
        <w:tc>
          <w:tcPr>
            <w:tcW w:w="180" w:type="dxa"/>
          </w:tcPr>
          <w:p w14:paraId="75695599" w14:textId="77777777" w:rsidR="00E6610C" w:rsidRPr="00206CA1" w:rsidRDefault="00E6610C" w:rsidP="00E6610C">
            <w:pPr>
              <w:tabs>
                <w:tab w:val="decimal" w:pos="750"/>
              </w:tabs>
              <w:ind w:right="-180"/>
              <w:rPr>
                <w:szCs w:val="22"/>
              </w:rPr>
            </w:pPr>
          </w:p>
        </w:tc>
        <w:tc>
          <w:tcPr>
            <w:tcW w:w="1080" w:type="dxa"/>
            <w:tcBorders>
              <w:bottom w:val="single" w:sz="4" w:space="0" w:color="auto"/>
            </w:tcBorders>
          </w:tcPr>
          <w:p w14:paraId="6505BB60" w14:textId="01EC0120" w:rsidR="00E6610C" w:rsidRPr="001376B2" w:rsidRDefault="00B71C95" w:rsidP="00E6610C">
            <w:pPr>
              <w:jc w:val="right"/>
              <w:rPr>
                <w:szCs w:val="22"/>
              </w:rPr>
            </w:pPr>
            <w:r w:rsidRPr="001376B2">
              <w:rPr>
                <w:szCs w:val="22"/>
              </w:rPr>
              <w:t>-</w:t>
            </w:r>
          </w:p>
        </w:tc>
        <w:tc>
          <w:tcPr>
            <w:tcW w:w="180" w:type="dxa"/>
          </w:tcPr>
          <w:p w14:paraId="27F24830" w14:textId="77777777" w:rsidR="00E6610C" w:rsidRPr="001376B2" w:rsidRDefault="00E6610C" w:rsidP="00E6610C">
            <w:pPr>
              <w:tabs>
                <w:tab w:val="decimal" w:pos="750"/>
              </w:tabs>
              <w:ind w:right="-180"/>
              <w:rPr>
                <w:szCs w:val="22"/>
              </w:rPr>
            </w:pPr>
          </w:p>
        </w:tc>
        <w:tc>
          <w:tcPr>
            <w:tcW w:w="1080" w:type="dxa"/>
            <w:tcBorders>
              <w:bottom w:val="single" w:sz="4" w:space="0" w:color="auto"/>
            </w:tcBorders>
          </w:tcPr>
          <w:p w14:paraId="14C82C03" w14:textId="2601640F" w:rsidR="00E6610C" w:rsidRPr="001376B2" w:rsidRDefault="00E6610C" w:rsidP="00E6610C">
            <w:pPr>
              <w:tabs>
                <w:tab w:val="decimal" w:pos="910"/>
              </w:tabs>
              <w:ind w:right="-76"/>
              <w:rPr>
                <w:szCs w:val="22"/>
              </w:rPr>
            </w:pPr>
            <w:r w:rsidRPr="001376B2">
              <w:rPr>
                <w:szCs w:val="22"/>
              </w:rPr>
              <w:t>-</w:t>
            </w:r>
          </w:p>
        </w:tc>
      </w:tr>
      <w:tr w:rsidR="00E6610C" w:rsidRPr="00206CA1" w14:paraId="0F3CC625" w14:textId="77777777" w:rsidTr="000310FE">
        <w:trPr>
          <w:cantSplit/>
        </w:trPr>
        <w:tc>
          <w:tcPr>
            <w:tcW w:w="4230" w:type="dxa"/>
            <w:gridSpan w:val="2"/>
          </w:tcPr>
          <w:p w14:paraId="5378CC18" w14:textId="77777777" w:rsidR="00E6610C" w:rsidRPr="00206CA1" w:rsidRDefault="00E6610C" w:rsidP="00E6610C">
            <w:pPr>
              <w:spacing w:line="240" w:lineRule="atLeast"/>
              <w:rPr>
                <w:b/>
                <w:bCs/>
                <w:szCs w:val="22"/>
              </w:rPr>
            </w:pPr>
            <w:r w:rsidRPr="00206CA1">
              <w:rPr>
                <w:b/>
                <w:bCs/>
                <w:szCs w:val="22"/>
              </w:rPr>
              <w:t>Net</w:t>
            </w:r>
          </w:p>
        </w:tc>
        <w:tc>
          <w:tcPr>
            <w:tcW w:w="1080" w:type="dxa"/>
            <w:tcBorders>
              <w:top w:val="single" w:sz="4" w:space="0" w:color="auto"/>
              <w:bottom w:val="double" w:sz="4" w:space="0" w:color="auto"/>
            </w:tcBorders>
          </w:tcPr>
          <w:p w14:paraId="5C3A90F4" w14:textId="1C057CD4" w:rsidR="00E6610C" w:rsidRPr="00B71C95" w:rsidRDefault="00E840C4" w:rsidP="00E6610C">
            <w:pPr>
              <w:jc w:val="right"/>
              <w:rPr>
                <w:b/>
                <w:bCs/>
                <w:szCs w:val="22"/>
                <w:highlight w:val="cyan"/>
              </w:rPr>
            </w:pPr>
            <w:r w:rsidRPr="00E840C4">
              <w:rPr>
                <w:b/>
                <w:bCs/>
                <w:szCs w:val="22"/>
              </w:rPr>
              <w:t>218,751</w:t>
            </w:r>
          </w:p>
        </w:tc>
        <w:tc>
          <w:tcPr>
            <w:tcW w:w="180" w:type="dxa"/>
          </w:tcPr>
          <w:p w14:paraId="4DD7D17B" w14:textId="77777777" w:rsidR="00E6610C" w:rsidRPr="00206CA1" w:rsidRDefault="00E6610C" w:rsidP="00E6610C">
            <w:pPr>
              <w:tabs>
                <w:tab w:val="decimal" w:pos="750"/>
              </w:tabs>
              <w:ind w:right="-180"/>
              <w:rPr>
                <w:b/>
                <w:bCs/>
                <w:szCs w:val="22"/>
              </w:rPr>
            </w:pPr>
          </w:p>
        </w:tc>
        <w:tc>
          <w:tcPr>
            <w:tcW w:w="1080" w:type="dxa"/>
            <w:tcBorders>
              <w:top w:val="single" w:sz="4" w:space="0" w:color="auto"/>
              <w:bottom w:val="double" w:sz="4" w:space="0" w:color="auto"/>
            </w:tcBorders>
          </w:tcPr>
          <w:p w14:paraId="6B8C4AA6" w14:textId="1BBDA1F9" w:rsidR="00E6610C" w:rsidRPr="00206CA1" w:rsidRDefault="00E6610C" w:rsidP="00E6610C">
            <w:pPr>
              <w:jc w:val="right"/>
              <w:rPr>
                <w:b/>
                <w:bCs/>
                <w:szCs w:val="22"/>
              </w:rPr>
            </w:pPr>
            <w:r w:rsidRPr="00206CA1">
              <w:rPr>
                <w:b/>
                <w:bCs/>
              </w:rPr>
              <w:t>301,598</w:t>
            </w:r>
          </w:p>
        </w:tc>
        <w:tc>
          <w:tcPr>
            <w:tcW w:w="180" w:type="dxa"/>
          </w:tcPr>
          <w:p w14:paraId="0018C2E3" w14:textId="77777777" w:rsidR="00E6610C" w:rsidRPr="00206CA1" w:rsidRDefault="00E6610C" w:rsidP="00E6610C">
            <w:pPr>
              <w:tabs>
                <w:tab w:val="decimal" w:pos="750"/>
              </w:tabs>
              <w:ind w:right="-180"/>
              <w:rPr>
                <w:b/>
                <w:bCs/>
                <w:szCs w:val="22"/>
              </w:rPr>
            </w:pPr>
          </w:p>
        </w:tc>
        <w:tc>
          <w:tcPr>
            <w:tcW w:w="1080" w:type="dxa"/>
            <w:tcBorders>
              <w:top w:val="single" w:sz="4" w:space="0" w:color="auto"/>
              <w:bottom w:val="double" w:sz="4" w:space="0" w:color="auto"/>
            </w:tcBorders>
          </w:tcPr>
          <w:p w14:paraId="50F92640" w14:textId="55F3DFC5" w:rsidR="00E6610C" w:rsidRPr="001376B2" w:rsidRDefault="00B71C95" w:rsidP="00E6610C">
            <w:pPr>
              <w:jc w:val="right"/>
              <w:rPr>
                <w:b/>
                <w:bCs/>
                <w:szCs w:val="22"/>
              </w:rPr>
            </w:pPr>
            <w:r w:rsidRPr="001376B2">
              <w:rPr>
                <w:b/>
                <w:bCs/>
                <w:szCs w:val="22"/>
              </w:rPr>
              <w:t>-</w:t>
            </w:r>
          </w:p>
        </w:tc>
        <w:tc>
          <w:tcPr>
            <w:tcW w:w="180" w:type="dxa"/>
          </w:tcPr>
          <w:p w14:paraId="013D5067" w14:textId="77777777" w:rsidR="00E6610C" w:rsidRPr="001376B2" w:rsidRDefault="00E6610C" w:rsidP="00E6610C">
            <w:pPr>
              <w:tabs>
                <w:tab w:val="decimal" w:pos="750"/>
              </w:tabs>
              <w:ind w:right="-180"/>
              <w:rPr>
                <w:b/>
                <w:bCs/>
                <w:szCs w:val="22"/>
              </w:rPr>
            </w:pPr>
          </w:p>
        </w:tc>
        <w:tc>
          <w:tcPr>
            <w:tcW w:w="1080" w:type="dxa"/>
            <w:tcBorders>
              <w:top w:val="single" w:sz="4" w:space="0" w:color="auto"/>
              <w:bottom w:val="double" w:sz="4" w:space="0" w:color="auto"/>
            </w:tcBorders>
          </w:tcPr>
          <w:p w14:paraId="284236CB" w14:textId="77777777" w:rsidR="00E6610C" w:rsidRPr="001376B2" w:rsidRDefault="00E6610C" w:rsidP="00E6610C">
            <w:pPr>
              <w:tabs>
                <w:tab w:val="decimal" w:pos="910"/>
              </w:tabs>
              <w:ind w:right="-76"/>
              <w:rPr>
                <w:b/>
                <w:bCs/>
                <w:szCs w:val="22"/>
              </w:rPr>
            </w:pPr>
            <w:r w:rsidRPr="001376B2">
              <w:rPr>
                <w:b/>
                <w:bCs/>
                <w:szCs w:val="22"/>
              </w:rPr>
              <w:t>-</w:t>
            </w:r>
          </w:p>
        </w:tc>
      </w:tr>
    </w:tbl>
    <w:p w14:paraId="298A217E" w14:textId="77777777" w:rsidR="001D6B62" w:rsidRPr="00206CA1" w:rsidRDefault="001D6B62" w:rsidP="0058649E">
      <w:pPr>
        <w:spacing w:line="240" w:lineRule="atLeast"/>
        <w:ind w:left="540"/>
        <w:jc w:val="thaiDistribute"/>
        <w:rPr>
          <w:szCs w:val="22"/>
          <w:lang w:eastAsia="x-none"/>
        </w:rPr>
      </w:pPr>
    </w:p>
    <w:p w14:paraId="3333A8C4" w14:textId="74238E69" w:rsidR="00423431" w:rsidRPr="00206CA1" w:rsidRDefault="003A425A" w:rsidP="00EA3EC1">
      <w:pPr>
        <w:spacing w:line="240" w:lineRule="atLeast"/>
        <w:ind w:left="450"/>
        <w:jc w:val="thaiDistribute"/>
        <w:rPr>
          <w:szCs w:val="22"/>
          <w:lang w:eastAsia="x-none"/>
        </w:rPr>
      </w:pPr>
      <w:r w:rsidRPr="00206CA1">
        <w:rPr>
          <w:szCs w:val="22"/>
          <w:lang w:eastAsia="x-none"/>
        </w:rPr>
        <w:lastRenderedPageBreak/>
        <w:t xml:space="preserve"> </w:t>
      </w:r>
      <w:r w:rsidR="00FA326B" w:rsidRPr="00206CA1">
        <w:rPr>
          <w:szCs w:val="22"/>
          <w:lang w:eastAsia="x-none"/>
        </w:rPr>
        <w:t xml:space="preserve">The normal credit term granted by the </w:t>
      </w:r>
      <w:r w:rsidR="00EF593A" w:rsidRPr="00206CA1">
        <w:rPr>
          <w:szCs w:val="22"/>
          <w:lang w:val="en-AU" w:eastAsia="x-none"/>
        </w:rPr>
        <w:t>g</w:t>
      </w:r>
      <w:r w:rsidR="00FA326B" w:rsidRPr="00206CA1">
        <w:rPr>
          <w:szCs w:val="22"/>
          <w:lang w:val="en-AU" w:eastAsia="x-none"/>
        </w:rPr>
        <w:t xml:space="preserve">roup </w:t>
      </w:r>
      <w:r w:rsidR="00FF58ED" w:rsidRPr="00206CA1">
        <w:rPr>
          <w:szCs w:val="22"/>
          <w:lang w:eastAsia="x-none"/>
        </w:rPr>
        <w:t xml:space="preserve">ranges from </w:t>
      </w:r>
      <w:r w:rsidR="00215F1F" w:rsidRPr="00206CA1">
        <w:rPr>
          <w:szCs w:val="22"/>
          <w:lang w:val="en-US" w:eastAsia="x-none"/>
        </w:rPr>
        <w:t>30</w:t>
      </w:r>
      <w:r w:rsidR="0058649E" w:rsidRPr="00206CA1">
        <w:rPr>
          <w:szCs w:val="22"/>
          <w:lang w:eastAsia="x-none"/>
        </w:rPr>
        <w:t xml:space="preserve"> days to </w:t>
      </w:r>
      <w:r w:rsidR="00215F1F" w:rsidRPr="00206CA1">
        <w:rPr>
          <w:szCs w:val="22"/>
          <w:lang w:val="en-US" w:eastAsia="x-none"/>
        </w:rPr>
        <w:t>120</w:t>
      </w:r>
      <w:r w:rsidR="0058649E" w:rsidRPr="00206CA1">
        <w:rPr>
          <w:szCs w:val="22"/>
          <w:lang w:eastAsia="x-none"/>
        </w:rPr>
        <w:t xml:space="preserve"> days.</w:t>
      </w:r>
    </w:p>
    <w:p w14:paraId="51E4C512" w14:textId="77777777" w:rsidR="00A509C0" w:rsidRPr="00206CA1" w:rsidRDefault="00A509C0" w:rsidP="0058649E">
      <w:pPr>
        <w:spacing w:line="240" w:lineRule="atLeast"/>
        <w:ind w:left="540"/>
        <w:jc w:val="thaiDistribute"/>
        <w:rPr>
          <w:szCs w:val="22"/>
          <w:lang w:eastAsia="x-none"/>
        </w:rPr>
      </w:pPr>
    </w:p>
    <w:tbl>
      <w:tblPr>
        <w:tblW w:w="9090" w:type="dxa"/>
        <w:tblInd w:w="450" w:type="dxa"/>
        <w:tblLayout w:type="fixed"/>
        <w:tblCellMar>
          <w:left w:w="79" w:type="dxa"/>
          <w:right w:w="79" w:type="dxa"/>
        </w:tblCellMar>
        <w:tblLook w:val="0000" w:firstRow="0" w:lastRow="0" w:firstColumn="0" w:lastColumn="0" w:noHBand="0" w:noVBand="0"/>
      </w:tblPr>
      <w:tblGrid>
        <w:gridCol w:w="3690"/>
        <w:gridCol w:w="540"/>
        <w:gridCol w:w="1080"/>
        <w:gridCol w:w="180"/>
        <w:gridCol w:w="1080"/>
        <w:gridCol w:w="180"/>
        <w:gridCol w:w="1080"/>
        <w:gridCol w:w="180"/>
        <w:gridCol w:w="1080"/>
      </w:tblGrid>
      <w:tr w:rsidR="00A509C0" w:rsidRPr="00206CA1" w14:paraId="766A5571" w14:textId="77777777" w:rsidTr="003A425A">
        <w:trPr>
          <w:cantSplit/>
          <w:tblHeader/>
        </w:trPr>
        <w:tc>
          <w:tcPr>
            <w:tcW w:w="3690" w:type="dxa"/>
          </w:tcPr>
          <w:p w14:paraId="65723C34" w14:textId="77777777" w:rsidR="00A509C0" w:rsidRPr="00206CA1" w:rsidRDefault="00A509C0" w:rsidP="00ED209C">
            <w:pPr>
              <w:spacing w:line="240" w:lineRule="auto"/>
              <w:rPr>
                <w:b/>
                <w:bCs/>
                <w:i/>
                <w:iCs/>
                <w:szCs w:val="22"/>
                <w:lang w:val="en-US"/>
              </w:rPr>
            </w:pPr>
          </w:p>
          <w:p w14:paraId="6A7C809D" w14:textId="09BC5435" w:rsidR="00A509C0" w:rsidRPr="00206CA1" w:rsidRDefault="00A13D78" w:rsidP="00ED209C">
            <w:pPr>
              <w:spacing w:line="240" w:lineRule="auto"/>
              <w:ind w:right="-78"/>
              <w:rPr>
                <w:rFonts w:cstheme="minorBidi"/>
                <w:b/>
                <w:bCs/>
                <w:i/>
                <w:iCs/>
                <w:szCs w:val="22"/>
                <w:cs/>
                <w:lang w:bidi="th-TH"/>
              </w:rPr>
            </w:pPr>
            <w:r w:rsidRPr="00206CA1">
              <w:rPr>
                <w:b/>
                <w:bCs/>
                <w:i/>
                <w:iCs/>
                <w:szCs w:val="22"/>
              </w:rPr>
              <w:t>Allowance for e</w:t>
            </w:r>
            <w:r w:rsidR="00A509C0" w:rsidRPr="00206CA1">
              <w:rPr>
                <w:b/>
                <w:bCs/>
                <w:i/>
                <w:iCs/>
                <w:szCs w:val="22"/>
              </w:rPr>
              <w:t xml:space="preserve">xpected credit loss </w:t>
            </w:r>
          </w:p>
        </w:tc>
        <w:tc>
          <w:tcPr>
            <w:tcW w:w="540" w:type="dxa"/>
          </w:tcPr>
          <w:p w14:paraId="455EEC30" w14:textId="77777777" w:rsidR="00A509C0" w:rsidRPr="00206CA1" w:rsidRDefault="00A509C0" w:rsidP="00ED209C">
            <w:pPr>
              <w:pStyle w:val="acctmergecolhdg"/>
              <w:spacing w:line="240" w:lineRule="auto"/>
              <w:rPr>
                <w:szCs w:val="22"/>
              </w:rPr>
            </w:pPr>
          </w:p>
        </w:tc>
        <w:tc>
          <w:tcPr>
            <w:tcW w:w="2340" w:type="dxa"/>
            <w:gridSpan w:val="3"/>
          </w:tcPr>
          <w:p w14:paraId="6597CF84" w14:textId="77777777" w:rsidR="00A509C0" w:rsidRPr="00206CA1" w:rsidRDefault="00A509C0" w:rsidP="00ED209C">
            <w:pPr>
              <w:pStyle w:val="acctmergecolhdg"/>
              <w:spacing w:line="240" w:lineRule="auto"/>
              <w:rPr>
                <w:szCs w:val="22"/>
              </w:rPr>
            </w:pPr>
            <w:r w:rsidRPr="00206CA1">
              <w:rPr>
                <w:szCs w:val="22"/>
              </w:rPr>
              <w:t xml:space="preserve">Consolidated </w:t>
            </w:r>
          </w:p>
          <w:p w14:paraId="0C00F23E" w14:textId="77777777" w:rsidR="00A509C0" w:rsidRPr="00206CA1" w:rsidRDefault="00A509C0" w:rsidP="00ED209C">
            <w:pPr>
              <w:pStyle w:val="acctmergecolhdg"/>
              <w:spacing w:line="240" w:lineRule="auto"/>
              <w:rPr>
                <w:szCs w:val="22"/>
              </w:rPr>
            </w:pPr>
            <w:r w:rsidRPr="00206CA1">
              <w:rPr>
                <w:szCs w:val="22"/>
              </w:rPr>
              <w:t>financial statements</w:t>
            </w:r>
          </w:p>
        </w:tc>
        <w:tc>
          <w:tcPr>
            <w:tcW w:w="180" w:type="dxa"/>
          </w:tcPr>
          <w:p w14:paraId="1B59EE98" w14:textId="77777777" w:rsidR="00A509C0" w:rsidRPr="00206CA1" w:rsidRDefault="00A509C0" w:rsidP="00ED209C">
            <w:pPr>
              <w:pStyle w:val="acctmergecolhdg"/>
              <w:spacing w:line="240" w:lineRule="auto"/>
              <w:rPr>
                <w:szCs w:val="22"/>
              </w:rPr>
            </w:pPr>
          </w:p>
        </w:tc>
        <w:tc>
          <w:tcPr>
            <w:tcW w:w="2340" w:type="dxa"/>
            <w:gridSpan w:val="3"/>
          </w:tcPr>
          <w:p w14:paraId="64230E4A" w14:textId="77777777" w:rsidR="00A509C0" w:rsidRPr="00206CA1" w:rsidRDefault="00A509C0" w:rsidP="00ED209C">
            <w:pPr>
              <w:pStyle w:val="acctmergecolhdg"/>
              <w:spacing w:line="240" w:lineRule="auto"/>
              <w:rPr>
                <w:szCs w:val="22"/>
              </w:rPr>
            </w:pPr>
            <w:r w:rsidRPr="00206CA1">
              <w:rPr>
                <w:szCs w:val="22"/>
              </w:rPr>
              <w:t xml:space="preserve">Separate </w:t>
            </w:r>
          </w:p>
          <w:p w14:paraId="2FE81B41" w14:textId="77777777" w:rsidR="00A509C0" w:rsidRPr="00206CA1" w:rsidRDefault="00A509C0" w:rsidP="00ED209C">
            <w:pPr>
              <w:pStyle w:val="acctmergecolhdg"/>
              <w:spacing w:line="240" w:lineRule="auto"/>
              <w:rPr>
                <w:szCs w:val="22"/>
              </w:rPr>
            </w:pPr>
            <w:r w:rsidRPr="00206CA1">
              <w:rPr>
                <w:szCs w:val="22"/>
              </w:rPr>
              <w:t>financial statements</w:t>
            </w:r>
          </w:p>
        </w:tc>
      </w:tr>
      <w:tr w:rsidR="00F47527" w:rsidRPr="00206CA1" w14:paraId="043F45B1" w14:textId="77777777" w:rsidTr="003A425A">
        <w:trPr>
          <w:cantSplit/>
          <w:tblHeader/>
        </w:trPr>
        <w:tc>
          <w:tcPr>
            <w:tcW w:w="3690" w:type="dxa"/>
            <w:vAlign w:val="bottom"/>
          </w:tcPr>
          <w:p w14:paraId="685CBF2B" w14:textId="7892A4BF" w:rsidR="00F47527" w:rsidRPr="00206CA1" w:rsidRDefault="00F47527" w:rsidP="00F47527">
            <w:pPr>
              <w:pStyle w:val="acctfourfigures"/>
              <w:tabs>
                <w:tab w:val="clear" w:pos="765"/>
                <w:tab w:val="decimal" w:pos="0"/>
              </w:tabs>
              <w:spacing w:line="240" w:lineRule="auto"/>
              <w:rPr>
                <w:b/>
                <w:bCs/>
                <w:i/>
                <w:iCs/>
                <w:szCs w:val="22"/>
              </w:rPr>
            </w:pPr>
          </w:p>
        </w:tc>
        <w:tc>
          <w:tcPr>
            <w:tcW w:w="540" w:type="dxa"/>
          </w:tcPr>
          <w:p w14:paraId="491EBCD9" w14:textId="77777777" w:rsidR="00F47527" w:rsidRPr="00206CA1" w:rsidRDefault="00F47527" w:rsidP="00F47527">
            <w:pPr>
              <w:pStyle w:val="acctmergecolhdg"/>
              <w:spacing w:line="240" w:lineRule="auto"/>
              <w:ind w:left="-79" w:right="-79"/>
              <w:rPr>
                <w:b w:val="0"/>
                <w:bCs/>
                <w:szCs w:val="22"/>
              </w:rPr>
            </w:pPr>
          </w:p>
        </w:tc>
        <w:tc>
          <w:tcPr>
            <w:tcW w:w="1080" w:type="dxa"/>
          </w:tcPr>
          <w:p w14:paraId="3B3F9DB6" w14:textId="27F42A33" w:rsidR="00F47527" w:rsidRPr="00206CA1" w:rsidRDefault="00F47527" w:rsidP="00F47527">
            <w:pPr>
              <w:pStyle w:val="acctmergecolhdg"/>
              <w:spacing w:line="240" w:lineRule="auto"/>
              <w:ind w:left="-79" w:right="-79"/>
              <w:rPr>
                <w:b w:val="0"/>
                <w:szCs w:val="22"/>
              </w:rPr>
            </w:pPr>
            <w:r w:rsidRPr="00206CA1">
              <w:rPr>
                <w:b w:val="0"/>
                <w:szCs w:val="22"/>
              </w:rPr>
              <w:t>202</w:t>
            </w:r>
            <w:r w:rsidR="00E6610C">
              <w:rPr>
                <w:b w:val="0"/>
                <w:szCs w:val="22"/>
              </w:rPr>
              <w:t>4</w:t>
            </w:r>
          </w:p>
        </w:tc>
        <w:tc>
          <w:tcPr>
            <w:tcW w:w="180" w:type="dxa"/>
          </w:tcPr>
          <w:p w14:paraId="12921088" w14:textId="77777777" w:rsidR="00F47527" w:rsidRPr="00206CA1" w:rsidRDefault="00F47527" w:rsidP="00F47527">
            <w:pPr>
              <w:pStyle w:val="acctmergecolhdg"/>
              <w:spacing w:line="240" w:lineRule="auto"/>
              <w:rPr>
                <w:b w:val="0"/>
                <w:szCs w:val="22"/>
              </w:rPr>
            </w:pPr>
          </w:p>
        </w:tc>
        <w:tc>
          <w:tcPr>
            <w:tcW w:w="1080" w:type="dxa"/>
          </w:tcPr>
          <w:p w14:paraId="0890FAD7" w14:textId="4984C71A" w:rsidR="00F47527" w:rsidRPr="00206CA1" w:rsidRDefault="00F47527" w:rsidP="00F47527">
            <w:pPr>
              <w:pStyle w:val="acctmergecolhdg"/>
              <w:spacing w:line="240" w:lineRule="auto"/>
              <w:ind w:left="-75" w:right="-75"/>
              <w:rPr>
                <w:b w:val="0"/>
                <w:szCs w:val="22"/>
              </w:rPr>
            </w:pPr>
            <w:r w:rsidRPr="00206CA1">
              <w:rPr>
                <w:b w:val="0"/>
                <w:szCs w:val="22"/>
              </w:rPr>
              <w:t>202</w:t>
            </w:r>
            <w:r w:rsidR="00E6610C">
              <w:rPr>
                <w:b w:val="0"/>
                <w:szCs w:val="22"/>
              </w:rPr>
              <w:t>3</w:t>
            </w:r>
          </w:p>
        </w:tc>
        <w:tc>
          <w:tcPr>
            <w:tcW w:w="180" w:type="dxa"/>
          </w:tcPr>
          <w:p w14:paraId="3CF3BDE2" w14:textId="77777777" w:rsidR="00F47527" w:rsidRPr="00206CA1" w:rsidRDefault="00F47527" w:rsidP="00F47527">
            <w:pPr>
              <w:pStyle w:val="acctmergecolhdg"/>
              <w:spacing w:line="240" w:lineRule="auto"/>
              <w:rPr>
                <w:b w:val="0"/>
                <w:bCs/>
                <w:szCs w:val="22"/>
              </w:rPr>
            </w:pPr>
          </w:p>
        </w:tc>
        <w:tc>
          <w:tcPr>
            <w:tcW w:w="1080" w:type="dxa"/>
          </w:tcPr>
          <w:p w14:paraId="6DC84E48" w14:textId="40E3A65C" w:rsidR="00F47527" w:rsidRPr="00206CA1" w:rsidRDefault="00F47527" w:rsidP="00F47527">
            <w:pPr>
              <w:pStyle w:val="acctmergecolhdg"/>
              <w:spacing w:line="240" w:lineRule="auto"/>
              <w:rPr>
                <w:b w:val="0"/>
                <w:szCs w:val="22"/>
              </w:rPr>
            </w:pPr>
            <w:r w:rsidRPr="00206CA1">
              <w:rPr>
                <w:b w:val="0"/>
                <w:szCs w:val="22"/>
              </w:rPr>
              <w:t>202</w:t>
            </w:r>
            <w:r w:rsidR="00E6610C">
              <w:rPr>
                <w:b w:val="0"/>
                <w:szCs w:val="22"/>
              </w:rPr>
              <w:t>4</w:t>
            </w:r>
          </w:p>
        </w:tc>
        <w:tc>
          <w:tcPr>
            <w:tcW w:w="180" w:type="dxa"/>
          </w:tcPr>
          <w:p w14:paraId="38700F6D" w14:textId="77777777" w:rsidR="00F47527" w:rsidRPr="00206CA1" w:rsidRDefault="00F47527" w:rsidP="00F47527">
            <w:pPr>
              <w:pStyle w:val="acctmergecolhdg"/>
              <w:spacing w:line="240" w:lineRule="auto"/>
              <w:rPr>
                <w:b w:val="0"/>
                <w:szCs w:val="22"/>
              </w:rPr>
            </w:pPr>
          </w:p>
        </w:tc>
        <w:tc>
          <w:tcPr>
            <w:tcW w:w="1080" w:type="dxa"/>
          </w:tcPr>
          <w:p w14:paraId="3E0C9866" w14:textId="46F0C11F" w:rsidR="00F47527" w:rsidRPr="00206CA1" w:rsidRDefault="00F47527" w:rsidP="00F47527">
            <w:pPr>
              <w:pStyle w:val="acctmergecolhdg"/>
              <w:spacing w:line="240" w:lineRule="auto"/>
              <w:ind w:left="-75" w:right="-75"/>
              <w:rPr>
                <w:b w:val="0"/>
                <w:szCs w:val="22"/>
              </w:rPr>
            </w:pPr>
            <w:r w:rsidRPr="00206CA1">
              <w:rPr>
                <w:b w:val="0"/>
                <w:szCs w:val="22"/>
              </w:rPr>
              <w:t>202</w:t>
            </w:r>
            <w:r w:rsidR="00E6610C">
              <w:rPr>
                <w:b w:val="0"/>
                <w:szCs w:val="22"/>
              </w:rPr>
              <w:t>3</w:t>
            </w:r>
          </w:p>
        </w:tc>
      </w:tr>
      <w:tr w:rsidR="00A509C0" w:rsidRPr="00206CA1" w14:paraId="08F1913C" w14:textId="77777777" w:rsidTr="003A425A">
        <w:trPr>
          <w:cantSplit/>
          <w:tblHeader/>
        </w:trPr>
        <w:tc>
          <w:tcPr>
            <w:tcW w:w="3690" w:type="dxa"/>
          </w:tcPr>
          <w:p w14:paraId="0A615977" w14:textId="77777777" w:rsidR="00A509C0" w:rsidRPr="00206CA1" w:rsidRDefault="00A509C0" w:rsidP="00ED209C">
            <w:pPr>
              <w:spacing w:line="240" w:lineRule="auto"/>
              <w:rPr>
                <w:b/>
                <w:bCs/>
                <w:i/>
                <w:iCs/>
                <w:szCs w:val="22"/>
              </w:rPr>
            </w:pPr>
          </w:p>
        </w:tc>
        <w:tc>
          <w:tcPr>
            <w:tcW w:w="540" w:type="dxa"/>
          </w:tcPr>
          <w:p w14:paraId="53B1EC9E" w14:textId="10987C35" w:rsidR="00A509C0" w:rsidRPr="00206CA1" w:rsidRDefault="00A509C0" w:rsidP="00ED209C">
            <w:pPr>
              <w:pStyle w:val="acctfourfigures"/>
              <w:tabs>
                <w:tab w:val="clear" w:pos="765"/>
                <w:tab w:val="decimal" w:pos="193"/>
              </w:tabs>
              <w:spacing w:line="240" w:lineRule="auto"/>
              <w:jc w:val="center"/>
              <w:rPr>
                <w:i/>
                <w:iCs/>
                <w:szCs w:val="22"/>
              </w:rPr>
            </w:pPr>
          </w:p>
        </w:tc>
        <w:tc>
          <w:tcPr>
            <w:tcW w:w="4860" w:type="dxa"/>
            <w:gridSpan w:val="7"/>
          </w:tcPr>
          <w:p w14:paraId="6BCF40B0" w14:textId="77777777" w:rsidR="00A509C0" w:rsidRPr="00206CA1" w:rsidRDefault="00A509C0" w:rsidP="00ED209C">
            <w:pPr>
              <w:pStyle w:val="acctfourfigures"/>
              <w:spacing w:line="240" w:lineRule="auto"/>
              <w:jc w:val="center"/>
              <w:rPr>
                <w:i/>
                <w:iCs/>
                <w:szCs w:val="22"/>
              </w:rPr>
            </w:pPr>
            <w:r w:rsidRPr="00206CA1">
              <w:rPr>
                <w:i/>
                <w:iCs/>
                <w:szCs w:val="22"/>
              </w:rPr>
              <w:t>(in thousand Baht)</w:t>
            </w:r>
          </w:p>
        </w:tc>
      </w:tr>
      <w:tr w:rsidR="00E6610C" w:rsidRPr="00206CA1" w14:paraId="41D6CCC0" w14:textId="77777777" w:rsidTr="003A425A">
        <w:trPr>
          <w:cantSplit/>
        </w:trPr>
        <w:tc>
          <w:tcPr>
            <w:tcW w:w="3690" w:type="dxa"/>
          </w:tcPr>
          <w:p w14:paraId="365D507D" w14:textId="52B5732B" w:rsidR="00E6610C" w:rsidRPr="00206CA1" w:rsidRDefault="00E6610C" w:rsidP="00E6610C">
            <w:pPr>
              <w:spacing w:line="240" w:lineRule="auto"/>
              <w:rPr>
                <w:szCs w:val="22"/>
              </w:rPr>
            </w:pPr>
            <w:proofErr w:type="gramStart"/>
            <w:r w:rsidRPr="00206CA1">
              <w:rPr>
                <w:szCs w:val="22"/>
              </w:rPr>
              <w:t>At</w:t>
            </w:r>
            <w:proofErr w:type="gramEnd"/>
            <w:r w:rsidRPr="00206CA1">
              <w:rPr>
                <w:szCs w:val="22"/>
              </w:rPr>
              <w:t xml:space="preserve"> 1 January </w:t>
            </w:r>
          </w:p>
        </w:tc>
        <w:tc>
          <w:tcPr>
            <w:tcW w:w="540" w:type="dxa"/>
          </w:tcPr>
          <w:p w14:paraId="34E58CE6" w14:textId="44E1B500" w:rsidR="00E6610C" w:rsidRPr="00206CA1" w:rsidRDefault="00E6610C" w:rsidP="00E6610C">
            <w:pPr>
              <w:pStyle w:val="acctfourfigures"/>
              <w:tabs>
                <w:tab w:val="decimal" w:pos="465"/>
              </w:tabs>
              <w:spacing w:line="240" w:lineRule="auto"/>
              <w:ind w:left="-83" w:right="-83" w:firstLine="4"/>
              <w:jc w:val="center"/>
              <w:rPr>
                <w:i/>
                <w:iCs/>
                <w:szCs w:val="22"/>
                <w:lang w:val="en-US"/>
              </w:rPr>
            </w:pPr>
          </w:p>
        </w:tc>
        <w:tc>
          <w:tcPr>
            <w:tcW w:w="1080" w:type="dxa"/>
          </w:tcPr>
          <w:p w14:paraId="655B23F3" w14:textId="6CE1E335" w:rsidR="00E6610C" w:rsidRPr="00015ECA" w:rsidRDefault="00E6610C" w:rsidP="00E6610C">
            <w:pPr>
              <w:jc w:val="right"/>
              <w:rPr>
                <w:szCs w:val="22"/>
              </w:rPr>
            </w:pPr>
            <w:r w:rsidRPr="00015ECA">
              <w:t>29,278</w:t>
            </w:r>
          </w:p>
        </w:tc>
        <w:tc>
          <w:tcPr>
            <w:tcW w:w="180" w:type="dxa"/>
          </w:tcPr>
          <w:p w14:paraId="747F1DA8" w14:textId="77777777" w:rsidR="00E6610C" w:rsidRPr="00015ECA" w:rsidRDefault="00E6610C" w:rsidP="00E6610C">
            <w:pPr>
              <w:pStyle w:val="acctfourfigures"/>
              <w:tabs>
                <w:tab w:val="clear" w:pos="765"/>
                <w:tab w:val="decimal" w:pos="686"/>
              </w:tabs>
              <w:spacing w:line="240" w:lineRule="auto"/>
              <w:ind w:right="-173"/>
              <w:rPr>
                <w:szCs w:val="22"/>
              </w:rPr>
            </w:pPr>
          </w:p>
        </w:tc>
        <w:tc>
          <w:tcPr>
            <w:tcW w:w="1080" w:type="dxa"/>
          </w:tcPr>
          <w:p w14:paraId="4BA1A3F3" w14:textId="09D75CD6" w:rsidR="00E6610C" w:rsidRPr="00015ECA" w:rsidRDefault="00E6610C" w:rsidP="00E6610C">
            <w:pPr>
              <w:jc w:val="right"/>
            </w:pPr>
            <w:r w:rsidRPr="00015ECA">
              <w:rPr>
                <w:szCs w:val="22"/>
              </w:rPr>
              <w:t>28,924</w:t>
            </w:r>
          </w:p>
        </w:tc>
        <w:tc>
          <w:tcPr>
            <w:tcW w:w="180" w:type="dxa"/>
          </w:tcPr>
          <w:p w14:paraId="131B8D1A" w14:textId="77777777" w:rsidR="00E6610C" w:rsidRPr="00015ECA" w:rsidRDefault="00E6610C" w:rsidP="00E6610C">
            <w:pPr>
              <w:pStyle w:val="acctfourfigures"/>
              <w:tabs>
                <w:tab w:val="clear" w:pos="765"/>
                <w:tab w:val="decimal" w:pos="686"/>
              </w:tabs>
              <w:spacing w:line="240" w:lineRule="auto"/>
              <w:ind w:right="-173"/>
              <w:rPr>
                <w:szCs w:val="22"/>
              </w:rPr>
            </w:pPr>
          </w:p>
        </w:tc>
        <w:tc>
          <w:tcPr>
            <w:tcW w:w="1080" w:type="dxa"/>
          </w:tcPr>
          <w:p w14:paraId="2300E089" w14:textId="6B0EFAFA" w:rsidR="00E6610C" w:rsidRPr="001376B2" w:rsidRDefault="00E6610C" w:rsidP="00E6610C">
            <w:pPr>
              <w:jc w:val="right"/>
              <w:rPr>
                <w:szCs w:val="22"/>
              </w:rPr>
            </w:pPr>
            <w:r w:rsidRPr="001376B2">
              <w:rPr>
                <w:szCs w:val="22"/>
              </w:rPr>
              <w:t>-</w:t>
            </w:r>
          </w:p>
        </w:tc>
        <w:tc>
          <w:tcPr>
            <w:tcW w:w="180" w:type="dxa"/>
          </w:tcPr>
          <w:p w14:paraId="73B2A32F" w14:textId="77777777" w:rsidR="00E6610C" w:rsidRPr="001376B2" w:rsidRDefault="00E6610C" w:rsidP="00E6610C">
            <w:pPr>
              <w:jc w:val="right"/>
              <w:rPr>
                <w:szCs w:val="22"/>
              </w:rPr>
            </w:pPr>
          </w:p>
        </w:tc>
        <w:tc>
          <w:tcPr>
            <w:tcW w:w="1080" w:type="dxa"/>
          </w:tcPr>
          <w:p w14:paraId="272B43DA" w14:textId="77777777" w:rsidR="00E6610C" w:rsidRPr="001376B2" w:rsidRDefault="00E6610C" w:rsidP="00E6610C">
            <w:pPr>
              <w:jc w:val="right"/>
              <w:rPr>
                <w:szCs w:val="22"/>
              </w:rPr>
            </w:pPr>
            <w:r w:rsidRPr="001376B2">
              <w:rPr>
                <w:szCs w:val="22"/>
              </w:rPr>
              <w:t>-</w:t>
            </w:r>
          </w:p>
        </w:tc>
      </w:tr>
      <w:tr w:rsidR="00E6610C" w:rsidRPr="00206CA1" w14:paraId="280D2847" w14:textId="77777777" w:rsidTr="003A425A">
        <w:trPr>
          <w:cantSplit/>
        </w:trPr>
        <w:tc>
          <w:tcPr>
            <w:tcW w:w="3690" w:type="dxa"/>
          </w:tcPr>
          <w:p w14:paraId="6879B152" w14:textId="03127701" w:rsidR="00E6610C" w:rsidRPr="00206CA1" w:rsidRDefault="00E6610C" w:rsidP="00E6610C">
            <w:pPr>
              <w:spacing w:line="240" w:lineRule="auto"/>
              <w:rPr>
                <w:rFonts w:cs="Angsana New"/>
                <w:szCs w:val="28"/>
                <w:lang w:val="en-US" w:bidi="th-TH"/>
              </w:rPr>
            </w:pPr>
            <w:r w:rsidRPr="00206CA1">
              <w:rPr>
                <w:rFonts w:cs="Angsana New"/>
                <w:szCs w:val="28"/>
                <w:lang w:val="en-US" w:bidi="th-TH"/>
              </w:rPr>
              <w:t>Increase</w:t>
            </w:r>
          </w:p>
        </w:tc>
        <w:tc>
          <w:tcPr>
            <w:tcW w:w="540" w:type="dxa"/>
          </w:tcPr>
          <w:p w14:paraId="1F94933F" w14:textId="21E9A03C" w:rsidR="00E6610C" w:rsidRPr="00206CA1" w:rsidRDefault="00E6610C" w:rsidP="00E6610C">
            <w:pPr>
              <w:pStyle w:val="acctfourfigures"/>
              <w:tabs>
                <w:tab w:val="decimal" w:pos="465"/>
              </w:tabs>
              <w:spacing w:line="240" w:lineRule="auto"/>
              <w:ind w:left="-83" w:right="-83" w:firstLine="4"/>
              <w:jc w:val="center"/>
              <w:rPr>
                <w:i/>
                <w:iCs/>
                <w:szCs w:val="22"/>
                <w:lang w:val="en-US"/>
              </w:rPr>
            </w:pPr>
          </w:p>
        </w:tc>
        <w:tc>
          <w:tcPr>
            <w:tcW w:w="1080" w:type="dxa"/>
          </w:tcPr>
          <w:p w14:paraId="21E1A66A" w14:textId="052D7D6C" w:rsidR="00E6610C" w:rsidRPr="00015ECA" w:rsidRDefault="008446D5" w:rsidP="00E6610C">
            <w:pPr>
              <w:jc w:val="right"/>
            </w:pPr>
            <w:r w:rsidRPr="00015ECA">
              <w:t>1,473</w:t>
            </w:r>
          </w:p>
        </w:tc>
        <w:tc>
          <w:tcPr>
            <w:tcW w:w="180" w:type="dxa"/>
          </w:tcPr>
          <w:p w14:paraId="68B9F1C5" w14:textId="77777777" w:rsidR="00E6610C" w:rsidRPr="00015ECA" w:rsidRDefault="00E6610C" w:rsidP="00E6610C">
            <w:pPr>
              <w:pStyle w:val="acctfourfigures"/>
              <w:tabs>
                <w:tab w:val="clear" w:pos="765"/>
                <w:tab w:val="decimal" w:pos="686"/>
              </w:tabs>
              <w:spacing w:line="240" w:lineRule="auto"/>
              <w:ind w:right="-173"/>
              <w:rPr>
                <w:b/>
                <w:bCs/>
                <w:szCs w:val="22"/>
              </w:rPr>
            </w:pPr>
          </w:p>
        </w:tc>
        <w:tc>
          <w:tcPr>
            <w:tcW w:w="1080" w:type="dxa"/>
          </w:tcPr>
          <w:p w14:paraId="407CF46C" w14:textId="7C100938" w:rsidR="00E6610C" w:rsidRPr="00015ECA" w:rsidRDefault="00E6610C" w:rsidP="00E6610C">
            <w:pPr>
              <w:jc w:val="right"/>
            </w:pPr>
            <w:r w:rsidRPr="00015ECA">
              <w:t>1,342</w:t>
            </w:r>
          </w:p>
        </w:tc>
        <w:tc>
          <w:tcPr>
            <w:tcW w:w="180" w:type="dxa"/>
          </w:tcPr>
          <w:p w14:paraId="14B9B59E" w14:textId="77777777" w:rsidR="00E6610C" w:rsidRPr="00015ECA" w:rsidRDefault="00E6610C" w:rsidP="00E6610C">
            <w:pPr>
              <w:pStyle w:val="acctfourfigures"/>
              <w:tabs>
                <w:tab w:val="clear" w:pos="765"/>
                <w:tab w:val="decimal" w:pos="686"/>
              </w:tabs>
              <w:spacing w:line="240" w:lineRule="auto"/>
              <w:ind w:right="-173"/>
              <w:rPr>
                <w:b/>
                <w:bCs/>
                <w:szCs w:val="22"/>
              </w:rPr>
            </w:pPr>
          </w:p>
        </w:tc>
        <w:tc>
          <w:tcPr>
            <w:tcW w:w="1080" w:type="dxa"/>
          </w:tcPr>
          <w:p w14:paraId="337934D5" w14:textId="4C1C7935" w:rsidR="00E6610C" w:rsidRPr="001376B2" w:rsidRDefault="004463EA" w:rsidP="00E6610C">
            <w:pPr>
              <w:jc w:val="right"/>
              <w:rPr>
                <w:szCs w:val="22"/>
              </w:rPr>
            </w:pPr>
            <w:r w:rsidRPr="001376B2">
              <w:rPr>
                <w:szCs w:val="22"/>
              </w:rPr>
              <w:t>-</w:t>
            </w:r>
          </w:p>
        </w:tc>
        <w:tc>
          <w:tcPr>
            <w:tcW w:w="180" w:type="dxa"/>
          </w:tcPr>
          <w:p w14:paraId="4BEC9F54" w14:textId="77777777" w:rsidR="00E6610C" w:rsidRPr="001376B2" w:rsidRDefault="00E6610C" w:rsidP="00E6610C">
            <w:pPr>
              <w:jc w:val="right"/>
              <w:rPr>
                <w:szCs w:val="22"/>
              </w:rPr>
            </w:pPr>
          </w:p>
        </w:tc>
        <w:tc>
          <w:tcPr>
            <w:tcW w:w="1080" w:type="dxa"/>
          </w:tcPr>
          <w:p w14:paraId="4FA92C16" w14:textId="77777777" w:rsidR="00E6610C" w:rsidRPr="001376B2" w:rsidRDefault="00E6610C" w:rsidP="00E6610C">
            <w:pPr>
              <w:jc w:val="right"/>
              <w:rPr>
                <w:szCs w:val="22"/>
              </w:rPr>
            </w:pPr>
            <w:r w:rsidRPr="001376B2">
              <w:rPr>
                <w:szCs w:val="22"/>
              </w:rPr>
              <w:t>-</w:t>
            </w:r>
          </w:p>
        </w:tc>
      </w:tr>
      <w:tr w:rsidR="00E6610C" w:rsidRPr="00206CA1" w14:paraId="4C987FB8" w14:textId="77777777" w:rsidTr="003A425A">
        <w:trPr>
          <w:cantSplit/>
        </w:trPr>
        <w:tc>
          <w:tcPr>
            <w:tcW w:w="3690" w:type="dxa"/>
          </w:tcPr>
          <w:p w14:paraId="1BCEEEEE" w14:textId="6254230A" w:rsidR="00E6610C" w:rsidRPr="00B67F70" w:rsidRDefault="00E6610C" w:rsidP="00E6610C">
            <w:pPr>
              <w:spacing w:line="240" w:lineRule="auto"/>
              <w:rPr>
                <w:szCs w:val="22"/>
              </w:rPr>
            </w:pPr>
            <w:r w:rsidRPr="00B67F70">
              <w:rPr>
                <w:szCs w:val="22"/>
              </w:rPr>
              <w:t>Reversal</w:t>
            </w:r>
          </w:p>
        </w:tc>
        <w:tc>
          <w:tcPr>
            <w:tcW w:w="540" w:type="dxa"/>
          </w:tcPr>
          <w:p w14:paraId="6CB0F0B5" w14:textId="1AB4F278" w:rsidR="00E6610C" w:rsidRPr="00B67F70" w:rsidRDefault="00E6610C" w:rsidP="00E6610C">
            <w:pPr>
              <w:pStyle w:val="acctfourfigures"/>
              <w:tabs>
                <w:tab w:val="decimal" w:pos="465"/>
              </w:tabs>
              <w:spacing w:line="240" w:lineRule="auto"/>
              <w:ind w:left="-83" w:right="-83" w:firstLine="4"/>
              <w:jc w:val="center"/>
              <w:rPr>
                <w:i/>
                <w:iCs/>
                <w:szCs w:val="22"/>
                <w:lang w:val="en-US"/>
              </w:rPr>
            </w:pPr>
          </w:p>
        </w:tc>
        <w:tc>
          <w:tcPr>
            <w:tcW w:w="1080" w:type="dxa"/>
            <w:tcBorders>
              <w:bottom w:val="single" w:sz="4" w:space="0" w:color="auto"/>
            </w:tcBorders>
          </w:tcPr>
          <w:p w14:paraId="5B0F3E32" w14:textId="6E5B1528" w:rsidR="00E6610C" w:rsidRPr="00015ECA" w:rsidRDefault="008446D5" w:rsidP="00E6610C">
            <w:pPr>
              <w:ind w:right="-78"/>
              <w:jc w:val="right"/>
            </w:pPr>
            <w:r w:rsidRPr="00015ECA">
              <w:t>(52)</w:t>
            </w:r>
          </w:p>
        </w:tc>
        <w:tc>
          <w:tcPr>
            <w:tcW w:w="180" w:type="dxa"/>
          </w:tcPr>
          <w:p w14:paraId="72D1FA79" w14:textId="77777777" w:rsidR="00E6610C" w:rsidRPr="00015ECA" w:rsidRDefault="00E6610C" w:rsidP="00E6610C">
            <w:pPr>
              <w:pStyle w:val="acctfourfigures"/>
              <w:tabs>
                <w:tab w:val="clear" w:pos="765"/>
                <w:tab w:val="decimal" w:pos="686"/>
              </w:tabs>
              <w:spacing w:line="240" w:lineRule="auto"/>
              <w:ind w:right="-173"/>
              <w:rPr>
                <w:b/>
                <w:bCs/>
                <w:szCs w:val="22"/>
              </w:rPr>
            </w:pPr>
          </w:p>
        </w:tc>
        <w:tc>
          <w:tcPr>
            <w:tcW w:w="1080" w:type="dxa"/>
            <w:tcBorders>
              <w:bottom w:val="single" w:sz="4" w:space="0" w:color="auto"/>
            </w:tcBorders>
          </w:tcPr>
          <w:p w14:paraId="7C82ECE3" w14:textId="15CFE80A" w:rsidR="00E6610C" w:rsidRPr="00015ECA" w:rsidRDefault="00E6610C" w:rsidP="00E6610C">
            <w:pPr>
              <w:ind w:right="-82"/>
              <w:jc w:val="right"/>
            </w:pPr>
            <w:r w:rsidRPr="00015ECA">
              <w:t>(988)</w:t>
            </w:r>
          </w:p>
        </w:tc>
        <w:tc>
          <w:tcPr>
            <w:tcW w:w="180" w:type="dxa"/>
          </w:tcPr>
          <w:p w14:paraId="45C6C743" w14:textId="77777777" w:rsidR="00E6610C" w:rsidRPr="00015ECA" w:rsidRDefault="00E6610C" w:rsidP="00E6610C">
            <w:pPr>
              <w:pStyle w:val="acctfourfigures"/>
              <w:tabs>
                <w:tab w:val="clear" w:pos="765"/>
                <w:tab w:val="decimal" w:pos="686"/>
              </w:tabs>
              <w:spacing w:line="240" w:lineRule="auto"/>
              <w:ind w:right="-173"/>
              <w:rPr>
                <w:b/>
                <w:bCs/>
                <w:szCs w:val="22"/>
              </w:rPr>
            </w:pPr>
          </w:p>
        </w:tc>
        <w:tc>
          <w:tcPr>
            <w:tcW w:w="1080" w:type="dxa"/>
            <w:tcBorders>
              <w:bottom w:val="single" w:sz="4" w:space="0" w:color="auto"/>
            </w:tcBorders>
          </w:tcPr>
          <w:p w14:paraId="75D7267C" w14:textId="7B62CF9A" w:rsidR="00E6610C" w:rsidRPr="001376B2" w:rsidRDefault="004463EA" w:rsidP="00E6610C">
            <w:pPr>
              <w:jc w:val="right"/>
              <w:rPr>
                <w:szCs w:val="22"/>
              </w:rPr>
            </w:pPr>
            <w:r w:rsidRPr="001376B2">
              <w:rPr>
                <w:szCs w:val="22"/>
              </w:rPr>
              <w:t>-</w:t>
            </w:r>
          </w:p>
        </w:tc>
        <w:tc>
          <w:tcPr>
            <w:tcW w:w="180" w:type="dxa"/>
          </w:tcPr>
          <w:p w14:paraId="59EC5862" w14:textId="77777777" w:rsidR="00E6610C" w:rsidRPr="001376B2" w:rsidRDefault="00E6610C" w:rsidP="00E6610C">
            <w:pPr>
              <w:jc w:val="right"/>
              <w:rPr>
                <w:szCs w:val="22"/>
              </w:rPr>
            </w:pPr>
          </w:p>
        </w:tc>
        <w:tc>
          <w:tcPr>
            <w:tcW w:w="1080" w:type="dxa"/>
            <w:tcBorders>
              <w:bottom w:val="single" w:sz="4" w:space="0" w:color="auto"/>
            </w:tcBorders>
          </w:tcPr>
          <w:p w14:paraId="5B0792D3" w14:textId="77777777" w:rsidR="00E6610C" w:rsidRPr="001376B2" w:rsidRDefault="00E6610C" w:rsidP="00E6610C">
            <w:pPr>
              <w:jc w:val="right"/>
              <w:rPr>
                <w:szCs w:val="22"/>
              </w:rPr>
            </w:pPr>
            <w:r w:rsidRPr="001376B2">
              <w:rPr>
                <w:szCs w:val="22"/>
              </w:rPr>
              <w:t>-</w:t>
            </w:r>
          </w:p>
        </w:tc>
      </w:tr>
      <w:tr w:rsidR="00E6610C" w:rsidRPr="00206CA1" w14:paraId="5FCC7759" w14:textId="77777777" w:rsidTr="003A425A">
        <w:trPr>
          <w:cantSplit/>
        </w:trPr>
        <w:tc>
          <w:tcPr>
            <w:tcW w:w="3690" w:type="dxa"/>
          </w:tcPr>
          <w:p w14:paraId="20E8340E" w14:textId="104B2030" w:rsidR="00E6610C" w:rsidRPr="00B67F70" w:rsidRDefault="00E6610C" w:rsidP="00E6610C">
            <w:pPr>
              <w:spacing w:line="240" w:lineRule="auto"/>
              <w:rPr>
                <w:b/>
                <w:bCs/>
                <w:szCs w:val="22"/>
              </w:rPr>
            </w:pPr>
            <w:proofErr w:type="gramStart"/>
            <w:r w:rsidRPr="00B67F70">
              <w:rPr>
                <w:b/>
                <w:bCs/>
                <w:szCs w:val="22"/>
              </w:rPr>
              <w:t>At</w:t>
            </w:r>
            <w:proofErr w:type="gramEnd"/>
            <w:r w:rsidRPr="00B67F70">
              <w:rPr>
                <w:b/>
                <w:bCs/>
                <w:szCs w:val="22"/>
              </w:rPr>
              <w:t xml:space="preserve"> 31 December </w:t>
            </w:r>
          </w:p>
        </w:tc>
        <w:tc>
          <w:tcPr>
            <w:tcW w:w="540" w:type="dxa"/>
          </w:tcPr>
          <w:p w14:paraId="0721B1EA" w14:textId="77777777" w:rsidR="00E6610C" w:rsidRPr="00B67F70" w:rsidRDefault="00E6610C" w:rsidP="00E6610C">
            <w:pPr>
              <w:pStyle w:val="acctfourfigures"/>
              <w:tabs>
                <w:tab w:val="decimal" w:pos="465"/>
              </w:tabs>
              <w:spacing w:line="240" w:lineRule="auto"/>
              <w:ind w:left="-83" w:right="-83" w:firstLine="4"/>
              <w:jc w:val="center"/>
              <w:rPr>
                <w:i/>
                <w:iCs/>
                <w:szCs w:val="22"/>
                <w:lang w:val="en-US"/>
              </w:rPr>
            </w:pPr>
          </w:p>
        </w:tc>
        <w:tc>
          <w:tcPr>
            <w:tcW w:w="1080" w:type="dxa"/>
            <w:tcBorders>
              <w:top w:val="single" w:sz="4" w:space="0" w:color="auto"/>
              <w:bottom w:val="double" w:sz="4" w:space="0" w:color="auto"/>
            </w:tcBorders>
          </w:tcPr>
          <w:p w14:paraId="32B313A8" w14:textId="5D4D6449" w:rsidR="00E6610C" w:rsidRPr="00015ECA" w:rsidRDefault="008446D5" w:rsidP="00E6610C">
            <w:pPr>
              <w:jc w:val="right"/>
              <w:rPr>
                <w:b/>
                <w:bCs/>
                <w:szCs w:val="22"/>
              </w:rPr>
            </w:pPr>
            <w:r w:rsidRPr="00015ECA">
              <w:rPr>
                <w:b/>
                <w:bCs/>
                <w:szCs w:val="22"/>
              </w:rPr>
              <w:t>30,699</w:t>
            </w:r>
          </w:p>
        </w:tc>
        <w:tc>
          <w:tcPr>
            <w:tcW w:w="180" w:type="dxa"/>
          </w:tcPr>
          <w:p w14:paraId="1B05EFF9" w14:textId="77777777" w:rsidR="00E6610C" w:rsidRPr="00015ECA" w:rsidRDefault="00E6610C" w:rsidP="00E6610C">
            <w:pPr>
              <w:pStyle w:val="acctfourfigures"/>
              <w:tabs>
                <w:tab w:val="clear" w:pos="765"/>
                <w:tab w:val="decimal" w:pos="686"/>
              </w:tabs>
              <w:spacing w:line="240" w:lineRule="auto"/>
              <w:ind w:right="-173"/>
              <w:rPr>
                <w:b/>
                <w:bCs/>
                <w:szCs w:val="22"/>
              </w:rPr>
            </w:pPr>
          </w:p>
        </w:tc>
        <w:tc>
          <w:tcPr>
            <w:tcW w:w="1080" w:type="dxa"/>
            <w:tcBorders>
              <w:top w:val="single" w:sz="4" w:space="0" w:color="auto"/>
              <w:bottom w:val="double" w:sz="4" w:space="0" w:color="auto"/>
            </w:tcBorders>
          </w:tcPr>
          <w:p w14:paraId="4DD3D210" w14:textId="4295843B" w:rsidR="00E6610C" w:rsidRPr="00015ECA" w:rsidRDefault="00E6610C" w:rsidP="00E6610C">
            <w:pPr>
              <w:jc w:val="right"/>
              <w:rPr>
                <w:b/>
                <w:bCs/>
                <w:szCs w:val="22"/>
              </w:rPr>
            </w:pPr>
            <w:r w:rsidRPr="00015ECA">
              <w:rPr>
                <w:b/>
                <w:bCs/>
              </w:rPr>
              <w:t>29,278</w:t>
            </w:r>
          </w:p>
        </w:tc>
        <w:tc>
          <w:tcPr>
            <w:tcW w:w="180" w:type="dxa"/>
          </w:tcPr>
          <w:p w14:paraId="522E88E7" w14:textId="77777777" w:rsidR="00E6610C" w:rsidRPr="00015ECA" w:rsidRDefault="00E6610C" w:rsidP="00E6610C">
            <w:pPr>
              <w:pStyle w:val="acctfourfigures"/>
              <w:tabs>
                <w:tab w:val="clear" w:pos="765"/>
                <w:tab w:val="decimal" w:pos="686"/>
              </w:tabs>
              <w:spacing w:line="240" w:lineRule="auto"/>
              <w:ind w:right="-173"/>
              <w:rPr>
                <w:b/>
                <w:bCs/>
                <w:szCs w:val="22"/>
              </w:rPr>
            </w:pPr>
          </w:p>
        </w:tc>
        <w:tc>
          <w:tcPr>
            <w:tcW w:w="1080" w:type="dxa"/>
            <w:tcBorders>
              <w:top w:val="single" w:sz="4" w:space="0" w:color="auto"/>
              <w:bottom w:val="double" w:sz="4" w:space="0" w:color="auto"/>
            </w:tcBorders>
          </w:tcPr>
          <w:p w14:paraId="5E46DEA2" w14:textId="18C32F9F" w:rsidR="00E6610C" w:rsidRPr="001376B2" w:rsidRDefault="004463EA" w:rsidP="00E6610C">
            <w:pPr>
              <w:jc w:val="right"/>
              <w:rPr>
                <w:b/>
                <w:bCs/>
                <w:szCs w:val="22"/>
              </w:rPr>
            </w:pPr>
            <w:r w:rsidRPr="001376B2">
              <w:rPr>
                <w:b/>
                <w:bCs/>
                <w:szCs w:val="22"/>
              </w:rPr>
              <w:t>-</w:t>
            </w:r>
          </w:p>
        </w:tc>
        <w:tc>
          <w:tcPr>
            <w:tcW w:w="180" w:type="dxa"/>
          </w:tcPr>
          <w:p w14:paraId="5FD7C916" w14:textId="77777777" w:rsidR="00E6610C" w:rsidRPr="001376B2" w:rsidRDefault="00E6610C" w:rsidP="00E6610C">
            <w:pPr>
              <w:jc w:val="right"/>
              <w:rPr>
                <w:b/>
                <w:bCs/>
                <w:szCs w:val="22"/>
              </w:rPr>
            </w:pPr>
          </w:p>
        </w:tc>
        <w:tc>
          <w:tcPr>
            <w:tcW w:w="1080" w:type="dxa"/>
            <w:tcBorders>
              <w:top w:val="single" w:sz="4" w:space="0" w:color="auto"/>
              <w:bottom w:val="double" w:sz="4" w:space="0" w:color="auto"/>
            </w:tcBorders>
          </w:tcPr>
          <w:p w14:paraId="744A41D5" w14:textId="25A8D367" w:rsidR="00E6610C" w:rsidRPr="001376B2" w:rsidRDefault="00E6610C" w:rsidP="00E6610C">
            <w:pPr>
              <w:jc w:val="right"/>
              <w:rPr>
                <w:b/>
                <w:bCs/>
                <w:szCs w:val="22"/>
              </w:rPr>
            </w:pPr>
            <w:r w:rsidRPr="001376B2">
              <w:rPr>
                <w:b/>
                <w:bCs/>
                <w:szCs w:val="22"/>
              </w:rPr>
              <w:t>-</w:t>
            </w:r>
          </w:p>
        </w:tc>
      </w:tr>
    </w:tbl>
    <w:p w14:paraId="5FDE3C0F" w14:textId="6B0726FD" w:rsidR="00D91B56" w:rsidRPr="00206CA1" w:rsidRDefault="00D91B56">
      <w:pPr>
        <w:spacing w:line="240" w:lineRule="auto"/>
        <w:rPr>
          <w:szCs w:val="22"/>
          <w:lang w:eastAsia="x-none"/>
        </w:rPr>
      </w:pPr>
    </w:p>
    <w:p w14:paraId="3ACE9C71" w14:textId="121AFF97" w:rsidR="003516C3" w:rsidRPr="00206CA1" w:rsidRDefault="003A425A" w:rsidP="003516C3">
      <w:pPr>
        <w:spacing w:line="240" w:lineRule="atLeast"/>
        <w:ind w:left="450"/>
        <w:jc w:val="thaiDistribute"/>
        <w:rPr>
          <w:color w:val="000000"/>
          <w:sz w:val="20"/>
        </w:rPr>
      </w:pPr>
      <w:r w:rsidRPr="00206CA1">
        <w:rPr>
          <w:szCs w:val="22"/>
          <w:lang w:eastAsia="x-none"/>
        </w:rPr>
        <w:t xml:space="preserve"> </w:t>
      </w:r>
      <w:r w:rsidR="003516C3" w:rsidRPr="00206CA1">
        <w:rPr>
          <w:szCs w:val="22"/>
          <w:lang w:eastAsia="x-none"/>
        </w:rPr>
        <w:t xml:space="preserve">Information of credit risk is disclosed in note </w:t>
      </w:r>
      <w:r w:rsidR="00E5522B">
        <w:rPr>
          <w:szCs w:val="22"/>
          <w:lang w:eastAsia="x-none"/>
        </w:rPr>
        <w:t>21</w:t>
      </w:r>
      <w:r w:rsidR="003516C3" w:rsidRPr="00206CA1">
        <w:rPr>
          <w:szCs w:val="22"/>
          <w:lang w:eastAsia="x-none"/>
        </w:rPr>
        <w:t>.</w:t>
      </w:r>
    </w:p>
    <w:p w14:paraId="0C6FA23D" w14:textId="23546ADA" w:rsidR="003516C3" w:rsidRPr="00206CA1" w:rsidRDefault="003516C3">
      <w:pPr>
        <w:spacing w:line="240" w:lineRule="auto"/>
        <w:rPr>
          <w:szCs w:val="22"/>
          <w:lang w:eastAsia="x-none"/>
        </w:rPr>
      </w:pPr>
    </w:p>
    <w:p w14:paraId="6BB2ED44" w14:textId="202AFBED" w:rsidR="00987DCF" w:rsidRPr="00206CA1" w:rsidRDefault="0084322A" w:rsidP="00573450">
      <w:pPr>
        <w:pStyle w:val="Heading1"/>
        <w:rPr>
          <w:bCs/>
          <w:szCs w:val="22"/>
        </w:rPr>
      </w:pPr>
      <w:r w:rsidRPr="00206CA1">
        <w:t>7</w:t>
      </w:r>
      <w:r w:rsidRPr="00206CA1">
        <w:tab/>
      </w:r>
      <w:r w:rsidR="00180029" w:rsidRPr="00206CA1">
        <w:t>Inventories</w:t>
      </w:r>
    </w:p>
    <w:p w14:paraId="4A453BBE" w14:textId="77777777" w:rsidR="00987DCF" w:rsidRPr="00206CA1" w:rsidRDefault="00987DCF" w:rsidP="00844FA2">
      <w:pPr>
        <w:spacing w:line="240" w:lineRule="atLeast"/>
        <w:ind w:left="540"/>
        <w:rPr>
          <w:szCs w:val="22"/>
          <w:lang w:val="en-AU" w:eastAsia="x-none"/>
        </w:rPr>
      </w:pPr>
    </w:p>
    <w:tbl>
      <w:tblPr>
        <w:tblW w:w="9090" w:type="dxa"/>
        <w:tblInd w:w="450" w:type="dxa"/>
        <w:tblLayout w:type="fixed"/>
        <w:tblCellMar>
          <w:left w:w="79" w:type="dxa"/>
          <w:right w:w="79" w:type="dxa"/>
        </w:tblCellMar>
        <w:tblLook w:val="0000" w:firstRow="0" w:lastRow="0" w:firstColumn="0" w:lastColumn="0" w:noHBand="0" w:noVBand="0"/>
      </w:tblPr>
      <w:tblGrid>
        <w:gridCol w:w="4230"/>
        <w:gridCol w:w="1079"/>
        <w:gridCol w:w="181"/>
        <w:gridCol w:w="1080"/>
        <w:gridCol w:w="180"/>
        <w:gridCol w:w="1080"/>
        <w:gridCol w:w="180"/>
        <w:gridCol w:w="1080"/>
      </w:tblGrid>
      <w:tr w:rsidR="008C7437" w:rsidRPr="00206CA1" w14:paraId="3F3A0A35" w14:textId="77777777" w:rsidTr="002A5C61">
        <w:trPr>
          <w:cantSplit/>
          <w:trHeight w:val="20"/>
          <w:tblHeader/>
        </w:trPr>
        <w:tc>
          <w:tcPr>
            <w:tcW w:w="4230" w:type="dxa"/>
            <w:shd w:val="clear" w:color="auto" w:fill="FFFFFF"/>
          </w:tcPr>
          <w:p w14:paraId="5D11D38B" w14:textId="77777777" w:rsidR="008C7437" w:rsidRPr="00206CA1" w:rsidRDefault="008C7437" w:rsidP="005D3AE5">
            <w:pPr>
              <w:spacing w:line="240" w:lineRule="atLeast"/>
              <w:rPr>
                <w:b/>
                <w:bCs/>
                <w:szCs w:val="22"/>
              </w:rPr>
            </w:pPr>
          </w:p>
        </w:tc>
        <w:tc>
          <w:tcPr>
            <w:tcW w:w="2340" w:type="dxa"/>
            <w:gridSpan w:val="3"/>
          </w:tcPr>
          <w:p w14:paraId="0FED6E70" w14:textId="77777777" w:rsidR="008C7437" w:rsidRPr="00206CA1" w:rsidRDefault="008C7437" w:rsidP="005D3AE5">
            <w:pPr>
              <w:spacing w:line="240" w:lineRule="atLeast"/>
              <w:jc w:val="center"/>
              <w:rPr>
                <w:b/>
                <w:szCs w:val="22"/>
              </w:rPr>
            </w:pPr>
            <w:r w:rsidRPr="00206CA1">
              <w:rPr>
                <w:b/>
                <w:szCs w:val="22"/>
              </w:rPr>
              <w:t xml:space="preserve">Consolidated </w:t>
            </w:r>
          </w:p>
        </w:tc>
        <w:tc>
          <w:tcPr>
            <w:tcW w:w="180" w:type="dxa"/>
          </w:tcPr>
          <w:p w14:paraId="22B28A98" w14:textId="77777777" w:rsidR="008C7437" w:rsidRPr="00206CA1" w:rsidRDefault="008C7437" w:rsidP="005D3AE5">
            <w:pPr>
              <w:spacing w:line="240" w:lineRule="atLeast"/>
              <w:jc w:val="center"/>
              <w:rPr>
                <w:b/>
                <w:szCs w:val="22"/>
              </w:rPr>
            </w:pPr>
          </w:p>
        </w:tc>
        <w:tc>
          <w:tcPr>
            <w:tcW w:w="2340" w:type="dxa"/>
            <w:gridSpan w:val="3"/>
          </w:tcPr>
          <w:p w14:paraId="367B9CC5" w14:textId="77777777" w:rsidR="008C7437" w:rsidRPr="00206CA1" w:rsidRDefault="008C7437" w:rsidP="005D3AE5">
            <w:pPr>
              <w:spacing w:line="240" w:lineRule="atLeast"/>
              <w:jc w:val="center"/>
              <w:rPr>
                <w:b/>
                <w:szCs w:val="22"/>
              </w:rPr>
            </w:pPr>
            <w:r w:rsidRPr="00206CA1">
              <w:rPr>
                <w:b/>
                <w:szCs w:val="22"/>
              </w:rPr>
              <w:t xml:space="preserve">Separate </w:t>
            </w:r>
          </w:p>
        </w:tc>
      </w:tr>
      <w:tr w:rsidR="008C7437" w:rsidRPr="00206CA1" w14:paraId="28C4B5DC" w14:textId="77777777" w:rsidTr="002A5C61">
        <w:trPr>
          <w:cantSplit/>
          <w:trHeight w:val="20"/>
          <w:tblHeader/>
        </w:trPr>
        <w:tc>
          <w:tcPr>
            <w:tcW w:w="4230" w:type="dxa"/>
            <w:shd w:val="clear" w:color="auto" w:fill="FFFFFF"/>
          </w:tcPr>
          <w:p w14:paraId="30A66886" w14:textId="77777777" w:rsidR="008C7437" w:rsidRPr="00206CA1" w:rsidRDefault="008C7437" w:rsidP="005D3AE5">
            <w:pPr>
              <w:spacing w:line="240" w:lineRule="atLeast"/>
              <w:rPr>
                <w:b/>
                <w:bCs/>
                <w:szCs w:val="22"/>
              </w:rPr>
            </w:pPr>
          </w:p>
        </w:tc>
        <w:tc>
          <w:tcPr>
            <w:tcW w:w="2340" w:type="dxa"/>
            <w:gridSpan w:val="3"/>
          </w:tcPr>
          <w:p w14:paraId="7B04AB47" w14:textId="77777777" w:rsidR="008C7437" w:rsidRPr="00206CA1" w:rsidRDefault="008C7437" w:rsidP="005D3AE5">
            <w:pPr>
              <w:spacing w:line="240" w:lineRule="atLeast"/>
              <w:jc w:val="center"/>
              <w:rPr>
                <w:b/>
                <w:szCs w:val="22"/>
              </w:rPr>
            </w:pPr>
            <w:r w:rsidRPr="00206CA1">
              <w:rPr>
                <w:b/>
                <w:szCs w:val="22"/>
              </w:rPr>
              <w:t>financial statements</w:t>
            </w:r>
          </w:p>
        </w:tc>
        <w:tc>
          <w:tcPr>
            <w:tcW w:w="180" w:type="dxa"/>
          </w:tcPr>
          <w:p w14:paraId="7D2BB162" w14:textId="77777777" w:rsidR="008C7437" w:rsidRPr="00206CA1" w:rsidRDefault="008C7437" w:rsidP="005D3AE5">
            <w:pPr>
              <w:spacing w:line="240" w:lineRule="atLeast"/>
              <w:jc w:val="center"/>
              <w:rPr>
                <w:b/>
                <w:szCs w:val="22"/>
              </w:rPr>
            </w:pPr>
          </w:p>
        </w:tc>
        <w:tc>
          <w:tcPr>
            <w:tcW w:w="2340" w:type="dxa"/>
            <w:gridSpan w:val="3"/>
          </w:tcPr>
          <w:p w14:paraId="104100B4" w14:textId="77777777" w:rsidR="008C7437" w:rsidRPr="00206CA1" w:rsidRDefault="008C7437" w:rsidP="005D3AE5">
            <w:pPr>
              <w:spacing w:line="240" w:lineRule="atLeast"/>
              <w:jc w:val="center"/>
              <w:rPr>
                <w:b/>
                <w:szCs w:val="22"/>
              </w:rPr>
            </w:pPr>
            <w:r w:rsidRPr="00206CA1">
              <w:rPr>
                <w:b/>
                <w:szCs w:val="22"/>
              </w:rPr>
              <w:t>financial statements</w:t>
            </w:r>
          </w:p>
        </w:tc>
      </w:tr>
      <w:tr w:rsidR="00F47527" w:rsidRPr="00206CA1" w14:paraId="15F1AF66" w14:textId="77777777" w:rsidTr="00F47527">
        <w:trPr>
          <w:cantSplit/>
          <w:trHeight w:val="20"/>
          <w:tblHeader/>
        </w:trPr>
        <w:tc>
          <w:tcPr>
            <w:tcW w:w="4230" w:type="dxa"/>
          </w:tcPr>
          <w:p w14:paraId="1D8182CE" w14:textId="77777777" w:rsidR="00F47527" w:rsidRPr="00206CA1" w:rsidRDefault="00F47527" w:rsidP="00F47527">
            <w:pPr>
              <w:tabs>
                <w:tab w:val="decimal" w:pos="765"/>
              </w:tabs>
              <w:spacing w:line="240" w:lineRule="atLeast"/>
              <w:jc w:val="center"/>
              <w:rPr>
                <w:szCs w:val="22"/>
              </w:rPr>
            </w:pPr>
          </w:p>
        </w:tc>
        <w:tc>
          <w:tcPr>
            <w:tcW w:w="1079" w:type="dxa"/>
          </w:tcPr>
          <w:p w14:paraId="0C83D010" w14:textId="004AA954" w:rsidR="00F47527" w:rsidRPr="00206CA1" w:rsidRDefault="00F47527" w:rsidP="00F47527">
            <w:pPr>
              <w:spacing w:line="240" w:lineRule="atLeast"/>
              <w:jc w:val="center"/>
              <w:rPr>
                <w:bCs/>
                <w:szCs w:val="22"/>
              </w:rPr>
            </w:pPr>
            <w:r w:rsidRPr="00206CA1">
              <w:rPr>
                <w:bCs/>
                <w:szCs w:val="22"/>
              </w:rPr>
              <w:t>202</w:t>
            </w:r>
            <w:r w:rsidR="00A95103">
              <w:rPr>
                <w:bCs/>
                <w:szCs w:val="22"/>
              </w:rPr>
              <w:t>4</w:t>
            </w:r>
          </w:p>
        </w:tc>
        <w:tc>
          <w:tcPr>
            <w:tcW w:w="181" w:type="dxa"/>
          </w:tcPr>
          <w:p w14:paraId="37D1A445" w14:textId="77777777" w:rsidR="00F47527" w:rsidRPr="00206CA1" w:rsidRDefault="00F47527" w:rsidP="00F47527">
            <w:pPr>
              <w:spacing w:line="240" w:lineRule="atLeast"/>
              <w:jc w:val="center"/>
              <w:rPr>
                <w:bCs/>
                <w:szCs w:val="22"/>
              </w:rPr>
            </w:pPr>
          </w:p>
        </w:tc>
        <w:tc>
          <w:tcPr>
            <w:tcW w:w="1080" w:type="dxa"/>
          </w:tcPr>
          <w:p w14:paraId="0097B639" w14:textId="7CF5A146" w:rsidR="00F47527" w:rsidRPr="00206CA1" w:rsidRDefault="00F47527" w:rsidP="00F47527">
            <w:pPr>
              <w:spacing w:line="240" w:lineRule="atLeast"/>
              <w:jc w:val="center"/>
              <w:rPr>
                <w:bCs/>
                <w:szCs w:val="22"/>
              </w:rPr>
            </w:pPr>
            <w:r w:rsidRPr="00206CA1">
              <w:rPr>
                <w:bCs/>
                <w:szCs w:val="22"/>
              </w:rPr>
              <w:t>202</w:t>
            </w:r>
            <w:r w:rsidR="00A95103">
              <w:rPr>
                <w:bCs/>
                <w:szCs w:val="22"/>
              </w:rPr>
              <w:t>3</w:t>
            </w:r>
          </w:p>
        </w:tc>
        <w:tc>
          <w:tcPr>
            <w:tcW w:w="180" w:type="dxa"/>
          </w:tcPr>
          <w:p w14:paraId="5736634D" w14:textId="77777777" w:rsidR="00F47527" w:rsidRPr="00206CA1" w:rsidRDefault="00F47527" w:rsidP="00F47527">
            <w:pPr>
              <w:spacing w:line="240" w:lineRule="atLeast"/>
              <w:jc w:val="center"/>
              <w:rPr>
                <w:bCs/>
                <w:szCs w:val="22"/>
              </w:rPr>
            </w:pPr>
          </w:p>
        </w:tc>
        <w:tc>
          <w:tcPr>
            <w:tcW w:w="1080" w:type="dxa"/>
          </w:tcPr>
          <w:p w14:paraId="5C8C5C76" w14:textId="247B8334" w:rsidR="00F47527" w:rsidRPr="00206CA1" w:rsidRDefault="00F47527" w:rsidP="00F47527">
            <w:pPr>
              <w:spacing w:line="240" w:lineRule="atLeast"/>
              <w:jc w:val="center"/>
              <w:rPr>
                <w:bCs/>
                <w:szCs w:val="22"/>
              </w:rPr>
            </w:pPr>
            <w:r w:rsidRPr="00206CA1">
              <w:rPr>
                <w:bCs/>
                <w:szCs w:val="22"/>
              </w:rPr>
              <w:t>202</w:t>
            </w:r>
            <w:r w:rsidR="00A95103">
              <w:rPr>
                <w:bCs/>
                <w:szCs w:val="22"/>
              </w:rPr>
              <w:t>4</w:t>
            </w:r>
          </w:p>
        </w:tc>
        <w:tc>
          <w:tcPr>
            <w:tcW w:w="180" w:type="dxa"/>
          </w:tcPr>
          <w:p w14:paraId="0FC3F7DB" w14:textId="77777777" w:rsidR="00F47527" w:rsidRPr="00206CA1" w:rsidRDefault="00F47527" w:rsidP="00F47527">
            <w:pPr>
              <w:spacing w:line="240" w:lineRule="atLeast"/>
              <w:jc w:val="center"/>
              <w:rPr>
                <w:bCs/>
                <w:szCs w:val="22"/>
              </w:rPr>
            </w:pPr>
          </w:p>
        </w:tc>
        <w:tc>
          <w:tcPr>
            <w:tcW w:w="1080" w:type="dxa"/>
          </w:tcPr>
          <w:p w14:paraId="6C084FFE" w14:textId="138068CF" w:rsidR="00F47527" w:rsidRPr="00206CA1" w:rsidRDefault="00F47527" w:rsidP="00F47527">
            <w:pPr>
              <w:spacing w:line="240" w:lineRule="atLeast"/>
              <w:jc w:val="center"/>
              <w:rPr>
                <w:bCs/>
                <w:szCs w:val="22"/>
              </w:rPr>
            </w:pPr>
            <w:r w:rsidRPr="00206CA1">
              <w:rPr>
                <w:bCs/>
                <w:szCs w:val="22"/>
              </w:rPr>
              <w:t>202</w:t>
            </w:r>
            <w:r w:rsidR="00A95103">
              <w:rPr>
                <w:bCs/>
                <w:szCs w:val="22"/>
              </w:rPr>
              <w:t>3</w:t>
            </w:r>
          </w:p>
        </w:tc>
      </w:tr>
      <w:tr w:rsidR="001B4F35" w:rsidRPr="00206CA1" w14:paraId="748DD0AE" w14:textId="77777777" w:rsidTr="002A5C61">
        <w:trPr>
          <w:cantSplit/>
          <w:trHeight w:val="20"/>
        </w:trPr>
        <w:tc>
          <w:tcPr>
            <w:tcW w:w="4230" w:type="dxa"/>
          </w:tcPr>
          <w:p w14:paraId="73E293B9" w14:textId="77777777" w:rsidR="001B4F35" w:rsidRPr="00206CA1" w:rsidRDefault="001B4F35" w:rsidP="001B4F35">
            <w:pPr>
              <w:spacing w:line="240" w:lineRule="atLeast"/>
              <w:rPr>
                <w:b/>
                <w:bCs/>
                <w:szCs w:val="22"/>
              </w:rPr>
            </w:pPr>
          </w:p>
        </w:tc>
        <w:tc>
          <w:tcPr>
            <w:tcW w:w="4860" w:type="dxa"/>
            <w:gridSpan w:val="7"/>
          </w:tcPr>
          <w:p w14:paraId="564A1ED6" w14:textId="77777777" w:rsidR="001B4F35" w:rsidRPr="00206CA1" w:rsidRDefault="001B4F35" w:rsidP="001B4F35">
            <w:pPr>
              <w:tabs>
                <w:tab w:val="decimal" w:pos="765"/>
              </w:tabs>
              <w:spacing w:line="240" w:lineRule="atLeast"/>
              <w:jc w:val="center"/>
              <w:rPr>
                <w:i/>
                <w:iCs/>
                <w:szCs w:val="22"/>
              </w:rPr>
            </w:pPr>
            <w:r w:rsidRPr="00206CA1">
              <w:rPr>
                <w:i/>
                <w:iCs/>
                <w:szCs w:val="22"/>
              </w:rPr>
              <w:t>(in thousand Baht)</w:t>
            </w:r>
          </w:p>
        </w:tc>
      </w:tr>
      <w:tr w:rsidR="00A95103" w:rsidRPr="00587A4D" w14:paraId="1A1D5577" w14:textId="77777777" w:rsidTr="00F47527">
        <w:trPr>
          <w:cantSplit/>
          <w:trHeight w:val="20"/>
        </w:trPr>
        <w:tc>
          <w:tcPr>
            <w:tcW w:w="4230" w:type="dxa"/>
            <w:vAlign w:val="bottom"/>
          </w:tcPr>
          <w:p w14:paraId="7F8B9459" w14:textId="77777777" w:rsidR="00A95103" w:rsidRPr="00206CA1" w:rsidRDefault="00A95103" w:rsidP="00A95103">
            <w:pPr>
              <w:spacing w:line="240" w:lineRule="atLeast"/>
              <w:ind w:left="180" w:hanging="180"/>
              <w:rPr>
                <w:szCs w:val="22"/>
              </w:rPr>
            </w:pPr>
            <w:r w:rsidRPr="00206CA1">
              <w:rPr>
                <w:szCs w:val="22"/>
              </w:rPr>
              <w:t>Finished goods</w:t>
            </w:r>
          </w:p>
        </w:tc>
        <w:tc>
          <w:tcPr>
            <w:tcW w:w="1079" w:type="dxa"/>
          </w:tcPr>
          <w:p w14:paraId="28C72553" w14:textId="1306B72A" w:rsidR="00A95103" w:rsidRPr="00587A4D" w:rsidRDefault="004463EA" w:rsidP="00A95103">
            <w:pPr>
              <w:jc w:val="right"/>
              <w:rPr>
                <w:szCs w:val="22"/>
              </w:rPr>
            </w:pPr>
            <w:r w:rsidRPr="00587A4D">
              <w:rPr>
                <w:szCs w:val="22"/>
              </w:rPr>
              <w:t>-</w:t>
            </w:r>
          </w:p>
        </w:tc>
        <w:tc>
          <w:tcPr>
            <w:tcW w:w="181" w:type="dxa"/>
            <w:vAlign w:val="bottom"/>
          </w:tcPr>
          <w:p w14:paraId="7AEFB8E4" w14:textId="77777777" w:rsidR="00A95103" w:rsidRPr="00587A4D" w:rsidRDefault="00A95103" w:rsidP="00A95103">
            <w:pPr>
              <w:pStyle w:val="acctfourfigures"/>
              <w:tabs>
                <w:tab w:val="clear" w:pos="765"/>
                <w:tab w:val="decimal" w:pos="914"/>
              </w:tabs>
              <w:spacing w:line="240" w:lineRule="exact"/>
              <w:ind w:right="-77"/>
              <w:rPr>
                <w:szCs w:val="22"/>
              </w:rPr>
            </w:pPr>
          </w:p>
        </w:tc>
        <w:tc>
          <w:tcPr>
            <w:tcW w:w="1080" w:type="dxa"/>
          </w:tcPr>
          <w:p w14:paraId="5994F791" w14:textId="478BDDB7" w:rsidR="00A95103" w:rsidRPr="00587A4D" w:rsidRDefault="00A95103" w:rsidP="00A95103">
            <w:pPr>
              <w:jc w:val="right"/>
              <w:rPr>
                <w:szCs w:val="22"/>
              </w:rPr>
            </w:pPr>
            <w:r w:rsidRPr="00587A4D">
              <w:t>1,058</w:t>
            </w:r>
          </w:p>
        </w:tc>
        <w:tc>
          <w:tcPr>
            <w:tcW w:w="180" w:type="dxa"/>
            <w:vAlign w:val="bottom"/>
          </w:tcPr>
          <w:p w14:paraId="42EA4F84" w14:textId="77777777" w:rsidR="00A95103" w:rsidRPr="00587A4D" w:rsidRDefault="00A95103" w:rsidP="00A95103">
            <w:pPr>
              <w:pStyle w:val="acctfourfigures"/>
              <w:tabs>
                <w:tab w:val="clear" w:pos="765"/>
                <w:tab w:val="decimal" w:pos="461"/>
              </w:tabs>
              <w:spacing w:line="240" w:lineRule="exact"/>
              <w:ind w:right="47"/>
              <w:jc w:val="right"/>
              <w:rPr>
                <w:szCs w:val="22"/>
              </w:rPr>
            </w:pPr>
          </w:p>
        </w:tc>
        <w:tc>
          <w:tcPr>
            <w:tcW w:w="1080" w:type="dxa"/>
          </w:tcPr>
          <w:p w14:paraId="31F94CA0" w14:textId="518A8ACC" w:rsidR="00A95103" w:rsidRPr="004D0859" w:rsidRDefault="001031B9" w:rsidP="00A95103">
            <w:pPr>
              <w:pStyle w:val="acctfourfigures"/>
              <w:tabs>
                <w:tab w:val="clear" w:pos="765"/>
                <w:tab w:val="decimal" w:pos="821"/>
              </w:tabs>
              <w:spacing w:line="240" w:lineRule="atLeast"/>
              <w:ind w:right="11"/>
              <w:rPr>
                <w:szCs w:val="22"/>
              </w:rPr>
            </w:pPr>
            <w:r w:rsidRPr="004D0859">
              <w:rPr>
                <w:szCs w:val="22"/>
              </w:rPr>
              <w:t>-</w:t>
            </w:r>
          </w:p>
        </w:tc>
        <w:tc>
          <w:tcPr>
            <w:tcW w:w="180" w:type="dxa"/>
            <w:vAlign w:val="bottom"/>
          </w:tcPr>
          <w:p w14:paraId="43FD6F84" w14:textId="77777777" w:rsidR="00A95103" w:rsidRPr="004D0859" w:rsidRDefault="00A95103" w:rsidP="00A95103">
            <w:pPr>
              <w:tabs>
                <w:tab w:val="decimal" w:pos="821"/>
              </w:tabs>
              <w:ind w:left="-115"/>
              <w:jc w:val="right"/>
              <w:rPr>
                <w:szCs w:val="22"/>
              </w:rPr>
            </w:pPr>
          </w:p>
        </w:tc>
        <w:tc>
          <w:tcPr>
            <w:tcW w:w="1080" w:type="dxa"/>
          </w:tcPr>
          <w:p w14:paraId="6CABE92D" w14:textId="5819A22A" w:rsidR="00A95103" w:rsidRPr="004D0859" w:rsidRDefault="00A95103" w:rsidP="00A95103">
            <w:pPr>
              <w:pStyle w:val="acctfourfigures"/>
              <w:tabs>
                <w:tab w:val="clear" w:pos="765"/>
                <w:tab w:val="decimal" w:pos="821"/>
              </w:tabs>
              <w:spacing w:line="240" w:lineRule="atLeast"/>
              <w:ind w:right="11"/>
              <w:rPr>
                <w:szCs w:val="22"/>
              </w:rPr>
            </w:pPr>
            <w:r w:rsidRPr="004D0859">
              <w:rPr>
                <w:szCs w:val="22"/>
              </w:rPr>
              <w:t>-</w:t>
            </w:r>
          </w:p>
        </w:tc>
      </w:tr>
      <w:tr w:rsidR="00A95103" w:rsidRPr="00206CA1" w14:paraId="3B397D85" w14:textId="77777777" w:rsidTr="00F47527">
        <w:trPr>
          <w:cantSplit/>
          <w:trHeight w:val="20"/>
        </w:trPr>
        <w:tc>
          <w:tcPr>
            <w:tcW w:w="4230" w:type="dxa"/>
            <w:vAlign w:val="bottom"/>
          </w:tcPr>
          <w:p w14:paraId="7E7E724E" w14:textId="207CF5ED" w:rsidR="00A95103" w:rsidRPr="00206CA1" w:rsidRDefault="00A95103" w:rsidP="00A95103">
            <w:pPr>
              <w:spacing w:line="240" w:lineRule="atLeast"/>
              <w:ind w:left="180" w:hanging="180"/>
              <w:rPr>
                <w:szCs w:val="22"/>
              </w:rPr>
            </w:pPr>
            <w:r w:rsidRPr="00206CA1">
              <w:rPr>
                <w:szCs w:val="22"/>
              </w:rPr>
              <w:t>Raw materials</w:t>
            </w:r>
          </w:p>
        </w:tc>
        <w:tc>
          <w:tcPr>
            <w:tcW w:w="1079" w:type="dxa"/>
          </w:tcPr>
          <w:p w14:paraId="53F41A9D" w14:textId="3729AE67" w:rsidR="00A95103" w:rsidRPr="00587A4D" w:rsidRDefault="004463EA" w:rsidP="00A95103">
            <w:pPr>
              <w:jc w:val="right"/>
              <w:rPr>
                <w:szCs w:val="22"/>
              </w:rPr>
            </w:pPr>
            <w:r w:rsidRPr="00587A4D">
              <w:rPr>
                <w:szCs w:val="22"/>
              </w:rPr>
              <w:t>277</w:t>
            </w:r>
            <w:r w:rsidR="0061255E" w:rsidRPr="00587A4D">
              <w:rPr>
                <w:szCs w:val="22"/>
              </w:rPr>
              <w:t>,671</w:t>
            </w:r>
          </w:p>
        </w:tc>
        <w:tc>
          <w:tcPr>
            <w:tcW w:w="181" w:type="dxa"/>
            <w:vAlign w:val="bottom"/>
          </w:tcPr>
          <w:p w14:paraId="56ADD1AD" w14:textId="77777777" w:rsidR="00A95103" w:rsidRPr="00587A4D" w:rsidRDefault="00A95103" w:rsidP="00A95103">
            <w:pPr>
              <w:pStyle w:val="acctfourfigures"/>
              <w:tabs>
                <w:tab w:val="clear" w:pos="765"/>
                <w:tab w:val="decimal" w:pos="914"/>
              </w:tabs>
              <w:spacing w:line="240" w:lineRule="exact"/>
              <w:ind w:right="-77"/>
              <w:rPr>
                <w:szCs w:val="22"/>
              </w:rPr>
            </w:pPr>
          </w:p>
        </w:tc>
        <w:tc>
          <w:tcPr>
            <w:tcW w:w="1080" w:type="dxa"/>
          </w:tcPr>
          <w:p w14:paraId="6551AF1D" w14:textId="10520C72" w:rsidR="00A95103" w:rsidRPr="00587A4D" w:rsidRDefault="00A95103" w:rsidP="00A95103">
            <w:pPr>
              <w:jc w:val="right"/>
              <w:rPr>
                <w:szCs w:val="22"/>
              </w:rPr>
            </w:pPr>
            <w:r w:rsidRPr="00587A4D">
              <w:t>191,530</w:t>
            </w:r>
          </w:p>
        </w:tc>
        <w:tc>
          <w:tcPr>
            <w:tcW w:w="180" w:type="dxa"/>
            <w:vAlign w:val="bottom"/>
          </w:tcPr>
          <w:p w14:paraId="09B7E080" w14:textId="77777777" w:rsidR="00A95103" w:rsidRPr="00587A4D" w:rsidRDefault="00A95103" w:rsidP="00A95103">
            <w:pPr>
              <w:pStyle w:val="acctfourfigures"/>
              <w:tabs>
                <w:tab w:val="clear" w:pos="765"/>
                <w:tab w:val="decimal" w:pos="461"/>
              </w:tabs>
              <w:spacing w:line="240" w:lineRule="exact"/>
              <w:ind w:right="47"/>
              <w:jc w:val="right"/>
              <w:rPr>
                <w:szCs w:val="22"/>
              </w:rPr>
            </w:pPr>
          </w:p>
        </w:tc>
        <w:tc>
          <w:tcPr>
            <w:tcW w:w="1080" w:type="dxa"/>
          </w:tcPr>
          <w:p w14:paraId="6E2C56BA" w14:textId="323635C8" w:rsidR="00A95103" w:rsidRPr="004D0859" w:rsidRDefault="001031B9" w:rsidP="00A95103">
            <w:pPr>
              <w:pStyle w:val="acctfourfigures"/>
              <w:tabs>
                <w:tab w:val="clear" w:pos="765"/>
                <w:tab w:val="decimal" w:pos="821"/>
              </w:tabs>
              <w:spacing w:line="240" w:lineRule="atLeast"/>
              <w:ind w:right="11"/>
              <w:rPr>
                <w:szCs w:val="22"/>
              </w:rPr>
            </w:pPr>
            <w:r w:rsidRPr="004D0859">
              <w:rPr>
                <w:szCs w:val="22"/>
              </w:rPr>
              <w:t>-</w:t>
            </w:r>
          </w:p>
        </w:tc>
        <w:tc>
          <w:tcPr>
            <w:tcW w:w="180" w:type="dxa"/>
            <w:vAlign w:val="bottom"/>
          </w:tcPr>
          <w:p w14:paraId="360821AB" w14:textId="77777777" w:rsidR="00A95103" w:rsidRPr="004D0859" w:rsidRDefault="00A95103" w:rsidP="00A95103">
            <w:pPr>
              <w:tabs>
                <w:tab w:val="decimal" w:pos="821"/>
              </w:tabs>
              <w:ind w:left="-115"/>
              <w:jc w:val="right"/>
              <w:rPr>
                <w:szCs w:val="22"/>
              </w:rPr>
            </w:pPr>
          </w:p>
        </w:tc>
        <w:tc>
          <w:tcPr>
            <w:tcW w:w="1080" w:type="dxa"/>
          </w:tcPr>
          <w:p w14:paraId="71007FF3" w14:textId="2DA5F786" w:rsidR="00A95103" w:rsidRPr="004D0859" w:rsidRDefault="00A95103" w:rsidP="00A95103">
            <w:pPr>
              <w:pStyle w:val="acctfourfigures"/>
              <w:tabs>
                <w:tab w:val="clear" w:pos="765"/>
                <w:tab w:val="decimal" w:pos="821"/>
              </w:tabs>
              <w:spacing w:line="240" w:lineRule="atLeast"/>
              <w:ind w:right="11"/>
              <w:rPr>
                <w:szCs w:val="22"/>
              </w:rPr>
            </w:pPr>
            <w:r w:rsidRPr="004D0859">
              <w:rPr>
                <w:szCs w:val="22"/>
              </w:rPr>
              <w:t>-</w:t>
            </w:r>
          </w:p>
        </w:tc>
      </w:tr>
      <w:tr w:rsidR="00A95103" w:rsidRPr="00206CA1" w14:paraId="1C2CD64E" w14:textId="77777777" w:rsidTr="00F47527">
        <w:trPr>
          <w:cantSplit/>
          <w:trHeight w:val="20"/>
        </w:trPr>
        <w:tc>
          <w:tcPr>
            <w:tcW w:w="4230" w:type="dxa"/>
            <w:vAlign w:val="bottom"/>
          </w:tcPr>
          <w:p w14:paraId="6B85CE87" w14:textId="77777777" w:rsidR="00A95103" w:rsidRPr="00206CA1" w:rsidRDefault="00A95103" w:rsidP="00A95103">
            <w:pPr>
              <w:spacing w:line="240" w:lineRule="atLeast"/>
              <w:ind w:left="180" w:hanging="180"/>
              <w:rPr>
                <w:b/>
                <w:bCs/>
                <w:szCs w:val="22"/>
              </w:rPr>
            </w:pPr>
            <w:r w:rsidRPr="00206CA1">
              <w:rPr>
                <w:b/>
                <w:bCs/>
                <w:szCs w:val="22"/>
              </w:rPr>
              <w:t>Total</w:t>
            </w:r>
          </w:p>
        </w:tc>
        <w:tc>
          <w:tcPr>
            <w:tcW w:w="1079" w:type="dxa"/>
            <w:tcBorders>
              <w:top w:val="single" w:sz="4" w:space="0" w:color="auto"/>
            </w:tcBorders>
          </w:tcPr>
          <w:p w14:paraId="07511166" w14:textId="745B681D" w:rsidR="00A95103" w:rsidRPr="00587A4D" w:rsidRDefault="0061255E" w:rsidP="00A95103">
            <w:pPr>
              <w:jc w:val="right"/>
              <w:rPr>
                <w:b/>
                <w:bCs/>
                <w:szCs w:val="22"/>
                <w:cs/>
              </w:rPr>
            </w:pPr>
            <w:r w:rsidRPr="00587A4D">
              <w:rPr>
                <w:b/>
                <w:bCs/>
                <w:szCs w:val="22"/>
              </w:rPr>
              <w:t>277,671</w:t>
            </w:r>
          </w:p>
        </w:tc>
        <w:tc>
          <w:tcPr>
            <w:tcW w:w="181" w:type="dxa"/>
            <w:vAlign w:val="bottom"/>
          </w:tcPr>
          <w:p w14:paraId="4C152F60" w14:textId="77777777" w:rsidR="00A95103" w:rsidRPr="00587A4D" w:rsidRDefault="00A95103" w:rsidP="00A95103">
            <w:pPr>
              <w:pStyle w:val="acctfourfigures"/>
              <w:tabs>
                <w:tab w:val="clear" w:pos="765"/>
                <w:tab w:val="decimal" w:pos="914"/>
              </w:tabs>
              <w:spacing w:line="240" w:lineRule="exact"/>
              <w:ind w:right="-77"/>
              <w:rPr>
                <w:b/>
                <w:bCs/>
                <w:szCs w:val="22"/>
              </w:rPr>
            </w:pPr>
          </w:p>
        </w:tc>
        <w:tc>
          <w:tcPr>
            <w:tcW w:w="1080" w:type="dxa"/>
            <w:tcBorders>
              <w:top w:val="single" w:sz="4" w:space="0" w:color="auto"/>
            </w:tcBorders>
          </w:tcPr>
          <w:p w14:paraId="63C74DFD" w14:textId="31EAEB8A" w:rsidR="00A95103" w:rsidRPr="00587A4D" w:rsidRDefault="00A95103" w:rsidP="00A95103">
            <w:pPr>
              <w:jc w:val="right"/>
              <w:rPr>
                <w:b/>
                <w:bCs/>
                <w:szCs w:val="22"/>
              </w:rPr>
            </w:pPr>
            <w:r w:rsidRPr="00587A4D">
              <w:rPr>
                <w:b/>
                <w:bCs/>
              </w:rPr>
              <w:t>192,588</w:t>
            </w:r>
          </w:p>
        </w:tc>
        <w:tc>
          <w:tcPr>
            <w:tcW w:w="180" w:type="dxa"/>
            <w:vAlign w:val="bottom"/>
          </w:tcPr>
          <w:p w14:paraId="7007D420" w14:textId="77777777" w:rsidR="00A95103" w:rsidRPr="00587A4D" w:rsidRDefault="00A95103" w:rsidP="00A95103">
            <w:pPr>
              <w:pStyle w:val="acctfourfigures"/>
              <w:tabs>
                <w:tab w:val="clear" w:pos="765"/>
                <w:tab w:val="decimal" w:pos="461"/>
              </w:tabs>
              <w:spacing w:line="240" w:lineRule="exact"/>
              <w:ind w:right="47"/>
              <w:jc w:val="right"/>
              <w:rPr>
                <w:b/>
                <w:bCs/>
                <w:szCs w:val="22"/>
              </w:rPr>
            </w:pPr>
          </w:p>
        </w:tc>
        <w:tc>
          <w:tcPr>
            <w:tcW w:w="1080" w:type="dxa"/>
            <w:tcBorders>
              <w:top w:val="single" w:sz="4" w:space="0" w:color="auto"/>
            </w:tcBorders>
          </w:tcPr>
          <w:p w14:paraId="7761BB12" w14:textId="521D5A36" w:rsidR="00A95103" w:rsidRPr="004D0859" w:rsidRDefault="001031B9" w:rsidP="00A95103">
            <w:pPr>
              <w:pStyle w:val="acctfourfigures"/>
              <w:tabs>
                <w:tab w:val="clear" w:pos="765"/>
                <w:tab w:val="decimal" w:pos="821"/>
              </w:tabs>
              <w:spacing w:line="240" w:lineRule="atLeast"/>
              <w:ind w:right="11"/>
              <w:rPr>
                <w:b/>
                <w:bCs/>
                <w:szCs w:val="22"/>
              </w:rPr>
            </w:pPr>
            <w:r w:rsidRPr="004D0859">
              <w:rPr>
                <w:b/>
                <w:bCs/>
                <w:szCs w:val="22"/>
              </w:rPr>
              <w:t>-</w:t>
            </w:r>
          </w:p>
        </w:tc>
        <w:tc>
          <w:tcPr>
            <w:tcW w:w="180" w:type="dxa"/>
            <w:vAlign w:val="bottom"/>
          </w:tcPr>
          <w:p w14:paraId="7B528DA8" w14:textId="77777777" w:rsidR="00A95103" w:rsidRPr="004D0859" w:rsidRDefault="00A95103" w:rsidP="00A95103">
            <w:pPr>
              <w:tabs>
                <w:tab w:val="decimal" w:pos="551"/>
              </w:tabs>
              <w:ind w:left="-115"/>
              <w:jc w:val="right"/>
              <w:rPr>
                <w:b/>
                <w:bCs/>
                <w:szCs w:val="22"/>
              </w:rPr>
            </w:pPr>
          </w:p>
        </w:tc>
        <w:tc>
          <w:tcPr>
            <w:tcW w:w="1080" w:type="dxa"/>
            <w:tcBorders>
              <w:top w:val="single" w:sz="4" w:space="0" w:color="auto"/>
            </w:tcBorders>
          </w:tcPr>
          <w:p w14:paraId="29116A6E" w14:textId="642C4954" w:rsidR="00A95103" w:rsidRPr="004D0859" w:rsidRDefault="00A95103" w:rsidP="00A95103">
            <w:pPr>
              <w:pStyle w:val="acctfourfigures"/>
              <w:tabs>
                <w:tab w:val="clear" w:pos="765"/>
                <w:tab w:val="decimal" w:pos="821"/>
              </w:tabs>
              <w:spacing w:line="240" w:lineRule="atLeast"/>
              <w:ind w:right="11"/>
              <w:rPr>
                <w:b/>
                <w:bCs/>
                <w:szCs w:val="22"/>
              </w:rPr>
            </w:pPr>
            <w:r w:rsidRPr="004D0859">
              <w:rPr>
                <w:b/>
                <w:bCs/>
                <w:szCs w:val="22"/>
              </w:rPr>
              <w:t>-</w:t>
            </w:r>
          </w:p>
        </w:tc>
      </w:tr>
      <w:tr w:rsidR="00A95103" w:rsidRPr="00206CA1" w14:paraId="4B037553" w14:textId="77777777" w:rsidTr="00F47527">
        <w:trPr>
          <w:cantSplit/>
          <w:trHeight w:val="20"/>
        </w:trPr>
        <w:tc>
          <w:tcPr>
            <w:tcW w:w="4230" w:type="dxa"/>
            <w:vAlign w:val="bottom"/>
          </w:tcPr>
          <w:p w14:paraId="5427D10D" w14:textId="77777777" w:rsidR="00A95103" w:rsidRPr="00206CA1" w:rsidRDefault="00A95103" w:rsidP="00A95103">
            <w:pPr>
              <w:spacing w:line="240" w:lineRule="atLeast"/>
              <w:ind w:right="-79"/>
              <w:rPr>
                <w:szCs w:val="22"/>
              </w:rPr>
            </w:pPr>
            <w:r w:rsidRPr="00206CA1">
              <w:rPr>
                <w:i/>
                <w:iCs/>
                <w:szCs w:val="22"/>
              </w:rPr>
              <w:t>Less</w:t>
            </w:r>
            <w:r w:rsidRPr="00206CA1">
              <w:rPr>
                <w:szCs w:val="22"/>
              </w:rPr>
              <w:t xml:space="preserve"> allowance for decline in value </w:t>
            </w:r>
          </w:p>
          <w:p w14:paraId="7F2627BA" w14:textId="23FDFF75" w:rsidR="00A95103" w:rsidRPr="00206CA1" w:rsidRDefault="00A95103" w:rsidP="00A95103">
            <w:pPr>
              <w:spacing w:line="240" w:lineRule="atLeast"/>
              <w:ind w:right="-79"/>
              <w:rPr>
                <w:szCs w:val="22"/>
              </w:rPr>
            </w:pPr>
            <w:r w:rsidRPr="00206CA1">
              <w:rPr>
                <w:szCs w:val="22"/>
              </w:rPr>
              <w:t xml:space="preserve">        of inventories</w:t>
            </w:r>
          </w:p>
        </w:tc>
        <w:tc>
          <w:tcPr>
            <w:tcW w:w="1079" w:type="dxa"/>
          </w:tcPr>
          <w:p w14:paraId="740FB906" w14:textId="77777777" w:rsidR="00A95103" w:rsidRPr="000A5E05" w:rsidRDefault="00A95103" w:rsidP="00A95103">
            <w:pPr>
              <w:pStyle w:val="acctfourfigures"/>
              <w:tabs>
                <w:tab w:val="clear" w:pos="765"/>
                <w:tab w:val="decimal" w:pos="911"/>
              </w:tabs>
              <w:spacing w:line="240" w:lineRule="exact"/>
              <w:ind w:right="-77"/>
              <w:rPr>
                <w:szCs w:val="22"/>
                <w:lang w:val="en-US"/>
              </w:rPr>
            </w:pPr>
          </w:p>
          <w:p w14:paraId="75CF1004" w14:textId="1A3A1098" w:rsidR="0061255E" w:rsidRPr="000A5E05" w:rsidRDefault="0061255E" w:rsidP="00A95103">
            <w:pPr>
              <w:pStyle w:val="acctfourfigures"/>
              <w:tabs>
                <w:tab w:val="clear" w:pos="765"/>
                <w:tab w:val="decimal" w:pos="911"/>
              </w:tabs>
              <w:spacing w:line="240" w:lineRule="exact"/>
              <w:ind w:right="-77"/>
              <w:rPr>
                <w:szCs w:val="22"/>
                <w:lang w:val="en-US"/>
              </w:rPr>
            </w:pPr>
            <w:r w:rsidRPr="000A5E05">
              <w:rPr>
                <w:szCs w:val="22"/>
                <w:lang w:val="en-US"/>
              </w:rPr>
              <w:t>-</w:t>
            </w:r>
          </w:p>
        </w:tc>
        <w:tc>
          <w:tcPr>
            <w:tcW w:w="181" w:type="dxa"/>
            <w:vAlign w:val="bottom"/>
          </w:tcPr>
          <w:p w14:paraId="23A656A0" w14:textId="77777777" w:rsidR="00A95103" w:rsidRPr="000A5E05" w:rsidRDefault="00A95103" w:rsidP="00A95103">
            <w:pPr>
              <w:pStyle w:val="acctfourfigures"/>
              <w:tabs>
                <w:tab w:val="clear" w:pos="765"/>
                <w:tab w:val="decimal" w:pos="914"/>
              </w:tabs>
              <w:spacing w:line="240" w:lineRule="exact"/>
              <w:ind w:right="-77"/>
              <w:rPr>
                <w:szCs w:val="22"/>
              </w:rPr>
            </w:pPr>
          </w:p>
        </w:tc>
        <w:tc>
          <w:tcPr>
            <w:tcW w:w="1080" w:type="dxa"/>
          </w:tcPr>
          <w:p w14:paraId="636A9203" w14:textId="77777777" w:rsidR="00A95103" w:rsidRPr="000A5E05" w:rsidRDefault="00A95103" w:rsidP="00A95103">
            <w:pPr>
              <w:pStyle w:val="acctfourfigures"/>
              <w:tabs>
                <w:tab w:val="clear" w:pos="765"/>
                <w:tab w:val="decimal" w:pos="836"/>
              </w:tabs>
              <w:spacing w:line="240" w:lineRule="exact"/>
              <w:ind w:right="-77"/>
            </w:pPr>
          </w:p>
          <w:p w14:paraId="3F5604A1" w14:textId="0A705C07" w:rsidR="00A95103" w:rsidRPr="000A5E05" w:rsidRDefault="00A95103" w:rsidP="00A95103">
            <w:pPr>
              <w:ind w:right="-82"/>
              <w:jc w:val="right"/>
              <w:rPr>
                <w:szCs w:val="22"/>
              </w:rPr>
            </w:pPr>
            <w:r w:rsidRPr="000A5E05">
              <w:t>(806)</w:t>
            </w:r>
          </w:p>
        </w:tc>
        <w:tc>
          <w:tcPr>
            <w:tcW w:w="180" w:type="dxa"/>
            <w:vAlign w:val="bottom"/>
          </w:tcPr>
          <w:p w14:paraId="61FC596C" w14:textId="77777777" w:rsidR="00A95103" w:rsidRPr="000A5E05" w:rsidRDefault="00A95103" w:rsidP="00A95103">
            <w:pPr>
              <w:pStyle w:val="acctfourfigures"/>
              <w:tabs>
                <w:tab w:val="clear" w:pos="765"/>
                <w:tab w:val="decimal" w:pos="461"/>
              </w:tabs>
              <w:spacing w:line="240" w:lineRule="exact"/>
              <w:ind w:right="47"/>
              <w:jc w:val="right"/>
              <w:rPr>
                <w:szCs w:val="22"/>
              </w:rPr>
            </w:pPr>
          </w:p>
        </w:tc>
        <w:tc>
          <w:tcPr>
            <w:tcW w:w="1080" w:type="dxa"/>
          </w:tcPr>
          <w:p w14:paraId="263B2B29" w14:textId="77777777" w:rsidR="00A95103" w:rsidRPr="004D0859" w:rsidRDefault="00A95103" w:rsidP="00A95103">
            <w:pPr>
              <w:pStyle w:val="acctfourfigures"/>
              <w:tabs>
                <w:tab w:val="clear" w:pos="765"/>
                <w:tab w:val="decimal" w:pos="821"/>
              </w:tabs>
              <w:spacing w:line="240" w:lineRule="atLeast"/>
              <w:ind w:right="11"/>
              <w:rPr>
                <w:szCs w:val="22"/>
              </w:rPr>
            </w:pPr>
          </w:p>
          <w:p w14:paraId="28FF6245" w14:textId="46F38695" w:rsidR="00E56604" w:rsidRPr="004D0859" w:rsidRDefault="00E56604" w:rsidP="00A95103">
            <w:pPr>
              <w:pStyle w:val="acctfourfigures"/>
              <w:tabs>
                <w:tab w:val="clear" w:pos="765"/>
                <w:tab w:val="decimal" w:pos="821"/>
              </w:tabs>
              <w:spacing w:line="240" w:lineRule="atLeast"/>
              <w:ind w:right="11"/>
              <w:rPr>
                <w:szCs w:val="22"/>
              </w:rPr>
            </w:pPr>
            <w:r w:rsidRPr="004D0859">
              <w:rPr>
                <w:szCs w:val="22"/>
              </w:rPr>
              <w:t>-</w:t>
            </w:r>
          </w:p>
        </w:tc>
        <w:tc>
          <w:tcPr>
            <w:tcW w:w="180" w:type="dxa"/>
            <w:vAlign w:val="bottom"/>
          </w:tcPr>
          <w:p w14:paraId="6869C954" w14:textId="77777777" w:rsidR="00A95103" w:rsidRPr="004D0859" w:rsidRDefault="00A95103" w:rsidP="00A95103">
            <w:pPr>
              <w:tabs>
                <w:tab w:val="decimal" w:pos="821"/>
              </w:tabs>
              <w:ind w:left="-115"/>
              <w:jc w:val="right"/>
              <w:rPr>
                <w:szCs w:val="22"/>
              </w:rPr>
            </w:pPr>
          </w:p>
        </w:tc>
        <w:tc>
          <w:tcPr>
            <w:tcW w:w="1080" w:type="dxa"/>
          </w:tcPr>
          <w:p w14:paraId="0EA76764" w14:textId="77777777" w:rsidR="00A95103" w:rsidRPr="004D0859" w:rsidRDefault="00A95103" w:rsidP="00A95103">
            <w:pPr>
              <w:pStyle w:val="acctfourfigures"/>
              <w:tabs>
                <w:tab w:val="clear" w:pos="765"/>
                <w:tab w:val="decimal" w:pos="821"/>
              </w:tabs>
              <w:spacing w:line="240" w:lineRule="atLeast"/>
              <w:ind w:right="11"/>
              <w:rPr>
                <w:szCs w:val="22"/>
              </w:rPr>
            </w:pPr>
          </w:p>
          <w:p w14:paraId="3D5D9AAB" w14:textId="473611AA" w:rsidR="00A95103" w:rsidRPr="004D0859" w:rsidRDefault="00A95103" w:rsidP="00A95103">
            <w:pPr>
              <w:pStyle w:val="acctfourfigures"/>
              <w:tabs>
                <w:tab w:val="clear" w:pos="765"/>
                <w:tab w:val="decimal" w:pos="821"/>
              </w:tabs>
              <w:spacing w:line="240" w:lineRule="atLeast"/>
              <w:ind w:right="11"/>
              <w:rPr>
                <w:szCs w:val="22"/>
              </w:rPr>
            </w:pPr>
            <w:r w:rsidRPr="004D0859">
              <w:rPr>
                <w:szCs w:val="22"/>
              </w:rPr>
              <w:t>-</w:t>
            </w:r>
          </w:p>
        </w:tc>
      </w:tr>
      <w:tr w:rsidR="00A95103" w:rsidRPr="00206CA1" w14:paraId="03B4F5DF" w14:textId="77777777" w:rsidTr="00F47527">
        <w:trPr>
          <w:cantSplit/>
          <w:trHeight w:val="20"/>
        </w:trPr>
        <w:tc>
          <w:tcPr>
            <w:tcW w:w="4230" w:type="dxa"/>
            <w:vAlign w:val="bottom"/>
          </w:tcPr>
          <w:p w14:paraId="5EB8DDDF" w14:textId="77777777" w:rsidR="00A95103" w:rsidRPr="00206CA1" w:rsidRDefault="00A95103" w:rsidP="00A95103">
            <w:pPr>
              <w:spacing w:line="240" w:lineRule="atLeast"/>
              <w:rPr>
                <w:b/>
                <w:bCs/>
                <w:szCs w:val="22"/>
              </w:rPr>
            </w:pPr>
            <w:r w:rsidRPr="00206CA1">
              <w:rPr>
                <w:b/>
                <w:bCs/>
                <w:szCs w:val="22"/>
              </w:rPr>
              <w:t>Net</w:t>
            </w:r>
          </w:p>
        </w:tc>
        <w:tc>
          <w:tcPr>
            <w:tcW w:w="1079" w:type="dxa"/>
            <w:tcBorders>
              <w:top w:val="single" w:sz="4" w:space="0" w:color="auto"/>
              <w:bottom w:val="double" w:sz="4" w:space="0" w:color="auto"/>
            </w:tcBorders>
          </w:tcPr>
          <w:p w14:paraId="7524A35A" w14:textId="1169B305" w:rsidR="00A95103" w:rsidRPr="000A5E05" w:rsidRDefault="0061255E" w:rsidP="00A95103">
            <w:pPr>
              <w:jc w:val="right"/>
              <w:rPr>
                <w:b/>
                <w:bCs/>
                <w:szCs w:val="22"/>
              </w:rPr>
            </w:pPr>
            <w:r w:rsidRPr="000A5E05">
              <w:rPr>
                <w:b/>
                <w:bCs/>
                <w:szCs w:val="22"/>
              </w:rPr>
              <w:t>277,671</w:t>
            </w:r>
          </w:p>
        </w:tc>
        <w:tc>
          <w:tcPr>
            <w:tcW w:w="181" w:type="dxa"/>
            <w:vAlign w:val="bottom"/>
          </w:tcPr>
          <w:p w14:paraId="199BB0C1" w14:textId="77777777" w:rsidR="00A95103" w:rsidRPr="000A5E05" w:rsidRDefault="00A95103" w:rsidP="00A95103">
            <w:pPr>
              <w:pStyle w:val="acctfourfigures"/>
              <w:tabs>
                <w:tab w:val="clear" w:pos="765"/>
                <w:tab w:val="decimal" w:pos="914"/>
              </w:tabs>
              <w:spacing w:line="240" w:lineRule="exact"/>
              <w:ind w:right="-77"/>
              <w:rPr>
                <w:b/>
                <w:bCs/>
                <w:szCs w:val="22"/>
              </w:rPr>
            </w:pPr>
          </w:p>
        </w:tc>
        <w:tc>
          <w:tcPr>
            <w:tcW w:w="1080" w:type="dxa"/>
            <w:tcBorders>
              <w:top w:val="single" w:sz="4" w:space="0" w:color="auto"/>
              <w:bottom w:val="double" w:sz="4" w:space="0" w:color="auto"/>
            </w:tcBorders>
          </w:tcPr>
          <w:p w14:paraId="04D895BD" w14:textId="447CA44E" w:rsidR="00A95103" w:rsidRPr="000A5E05" w:rsidRDefault="00A95103" w:rsidP="00A95103">
            <w:pPr>
              <w:jc w:val="right"/>
              <w:rPr>
                <w:b/>
                <w:bCs/>
                <w:szCs w:val="22"/>
              </w:rPr>
            </w:pPr>
            <w:r w:rsidRPr="000A5E05">
              <w:rPr>
                <w:b/>
                <w:bCs/>
              </w:rPr>
              <w:t>191,782</w:t>
            </w:r>
          </w:p>
        </w:tc>
        <w:tc>
          <w:tcPr>
            <w:tcW w:w="180" w:type="dxa"/>
            <w:vAlign w:val="bottom"/>
          </w:tcPr>
          <w:p w14:paraId="03F51AED" w14:textId="77777777" w:rsidR="00A95103" w:rsidRPr="000A5E05" w:rsidRDefault="00A95103" w:rsidP="00A95103">
            <w:pPr>
              <w:pStyle w:val="acctfourfigures"/>
              <w:tabs>
                <w:tab w:val="clear" w:pos="765"/>
                <w:tab w:val="decimal" w:pos="461"/>
              </w:tabs>
              <w:spacing w:line="240" w:lineRule="exact"/>
              <w:ind w:right="47"/>
              <w:jc w:val="right"/>
              <w:rPr>
                <w:b/>
                <w:bCs/>
                <w:szCs w:val="22"/>
              </w:rPr>
            </w:pPr>
          </w:p>
        </w:tc>
        <w:tc>
          <w:tcPr>
            <w:tcW w:w="1080" w:type="dxa"/>
            <w:tcBorders>
              <w:top w:val="single" w:sz="4" w:space="0" w:color="auto"/>
              <w:bottom w:val="double" w:sz="4" w:space="0" w:color="auto"/>
            </w:tcBorders>
          </w:tcPr>
          <w:p w14:paraId="6D16B077" w14:textId="077ECEEF" w:rsidR="00A95103" w:rsidRPr="004D0859" w:rsidRDefault="00E56604" w:rsidP="00A95103">
            <w:pPr>
              <w:pStyle w:val="acctfourfigures"/>
              <w:tabs>
                <w:tab w:val="clear" w:pos="765"/>
                <w:tab w:val="decimal" w:pos="821"/>
              </w:tabs>
              <w:spacing w:line="240" w:lineRule="atLeast"/>
              <w:ind w:right="11"/>
              <w:rPr>
                <w:b/>
                <w:bCs/>
                <w:szCs w:val="22"/>
              </w:rPr>
            </w:pPr>
            <w:r w:rsidRPr="004D0859">
              <w:rPr>
                <w:b/>
                <w:bCs/>
                <w:szCs w:val="22"/>
              </w:rPr>
              <w:t>-</w:t>
            </w:r>
          </w:p>
        </w:tc>
        <w:tc>
          <w:tcPr>
            <w:tcW w:w="180" w:type="dxa"/>
            <w:vAlign w:val="bottom"/>
          </w:tcPr>
          <w:p w14:paraId="1A7CB22E" w14:textId="77777777" w:rsidR="00A95103" w:rsidRPr="004D0859" w:rsidRDefault="00A95103" w:rsidP="00A95103">
            <w:pPr>
              <w:tabs>
                <w:tab w:val="decimal" w:pos="821"/>
              </w:tabs>
              <w:ind w:left="-115"/>
              <w:jc w:val="right"/>
              <w:rPr>
                <w:b/>
                <w:bCs/>
                <w:szCs w:val="22"/>
              </w:rPr>
            </w:pPr>
          </w:p>
        </w:tc>
        <w:tc>
          <w:tcPr>
            <w:tcW w:w="1080" w:type="dxa"/>
            <w:tcBorders>
              <w:top w:val="single" w:sz="4" w:space="0" w:color="auto"/>
              <w:bottom w:val="double" w:sz="4" w:space="0" w:color="auto"/>
            </w:tcBorders>
          </w:tcPr>
          <w:p w14:paraId="3CCC4662" w14:textId="293D37F5" w:rsidR="00A95103" w:rsidRPr="004D0859" w:rsidRDefault="00A95103" w:rsidP="00A95103">
            <w:pPr>
              <w:pStyle w:val="acctfourfigures"/>
              <w:tabs>
                <w:tab w:val="clear" w:pos="765"/>
                <w:tab w:val="decimal" w:pos="821"/>
              </w:tabs>
              <w:spacing w:line="240" w:lineRule="atLeast"/>
              <w:ind w:right="11"/>
              <w:rPr>
                <w:b/>
                <w:bCs/>
                <w:szCs w:val="22"/>
              </w:rPr>
            </w:pPr>
            <w:r w:rsidRPr="004D0859">
              <w:rPr>
                <w:b/>
                <w:bCs/>
                <w:szCs w:val="22"/>
              </w:rPr>
              <w:t>-</w:t>
            </w:r>
          </w:p>
        </w:tc>
      </w:tr>
      <w:tr w:rsidR="00A95103" w:rsidRPr="00206CA1" w14:paraId="5EF978DE" w14:textId="77777777" w:rsidTr="00F47527">
        <w:trPr>
          <w:cantSplit/>
          <w:trHeight w:val="20"/>
        </w:trPr>
        <w:tc>
          <w:tcPr>
            <w:tcW w:w="4230" w:type="dxa"/>
            <w:vAlign w:val="bottom"/>
          </w:tcPr>
          <w:p w14:paraId="50491E70" w14:textId="77777777" w:rsidR="00A95103" w:rsidRPr="00206CA1" w:rsidRDefault="00A95103" w:rsidP="00A95103">
            <w:pPr>
              <w:spacing w:line="240" w:lineRule="atLeast"/>
              <w:rPr>
                <w:szCs w:val="22"/>
              </w:rPr>
            </w:pPr>
          </w:p>
        </w:tc>
        <w:tc>
          <w:tcPr>
            <w:tcW w:w="1079" w:type="dxa"/>
            <w:tcBorders>
              <w:top w:val="single" w:sz="4" w:space="0" w:color="auto"/>
            </w:tcBorders>
          </w:tcPr>
          <w:p w14:paraId="202191E5" w14:textId="77777777" w:rsidR="00A95103" w:rsidRPr="0016154D" w:rsidRDefault="00A95103" w:rsidP="00A95103">
            <w:pPr>
              <w:pStyle w:val="acctfourfigures"/>
              <w:tabs>
                <w:tab w:val="clear" w:pos="765"/>
                <w:tab w:val="decimal" w:pos="914"/>
              </w:tabs>
              <w:spacing w:line="240" w:lineRule="exact"/>
              <w:ind w:right="-77"/>
              <w:rPr>
                <w:szCs w:val="22"/>
                <w:highlight w:val="cyan"/>
              </w:rPr>
            </w:pPr>
          </w:p>
        </w:tc>
        <w:tc>
          <w:tcPr>
            <w:tcW w:w="181" w:type="dxa"/>
            <w:vAlign w:val="bottom"/>
          </w:tcPr>
          <w:p w14:paraId="42E6C48D" w14:textId="77777777" w:rsidR="00A95103" w:rsidRPr="00B67F70" w:rsidRDefault="00A95103" w:rsidP="00A95103">
            <w:pPr>
              <w:pStyle w:val="acctfourfigures"/>
              <w:tabs>
                <w:tab w:val="clear" w:pos="765"/>
                <w:tab w:val="decimal" w:pos="914"/>
              </w:tabs>
              <w:spacing w:line="240" w:lineRule="exact"/>
              <w:ind w:right="-77"/>
              <w:rPr>
                <w:szCs w:val="22"/>
              </w:rPr>
            </w:pPr>
          </w:p>
        </w:tc>
        <w:tc>
          <w:tcPr>
            <w:tcW w:w="1080" w:type="dxa"/>
            <w:tcBorders>
              <w:top w:val="single" w:sz="4" w:space="0" w:color="auto"/>
            </w:tcBorders>
          </w:tcPr>
          <w:p w14:paraId="2A0F1E34" w14:textId="77777777" w:rsidR="00A95103" w:rsidRPr="00B67F70" w:rsidRDefault="00A95103" w:rsidP="00A95103">
            <w:pPr>
              <w:pStyle w:val="acctfourfigures"/>
              <w:tabs>
                <w:tab w:val="clear" w:pos="765"/>
                <w:tab w:val="decimal" w:pos="740"/>
              </w:tabs>
              <w:spacing w:line="240" w:lineRule="exact"/>
              <w:ind w:right="-77"/>
              <w:rPr>
                <w:szCs w:val="22"/>
              </w:rPr>
            </w:pPr>
          </w:p>
        </w:tc>
        <w:tc>
          <w:tcPr>
            <w:tcW w:w="180" w:type="dxa"/>
            <w:vAlign w:val="bottom"/>
          </w:tcPr>
          <w:p w14:paraId="21068796" w14:textId="77777777" w:rsidR="00A95103" w:rsidRPr="00206CA1" w:rsidRDefault="00A95103" w:rsidP="00A95103">
            <w:pPr>
              <w:pStyle w:val="acctfourfigures"/>
              <w:tabs>
                <w:tab w:val="clear" w:pos="765"/>
                <w:tab w:val="decimal" w:pos="461"/>
              </w:tabs>
              <w:spacing w:line="240" w:lineRule="exact"/>
              <w:ind w:right="47"/>
              <w:jc w:val="right"/>
              <w:rPr>
                <w:szCs w:val="22"/>
              </w:rPr>
            </w:pPr>
          </w:p>
        </w:tc>
        <w:tc>
          <w:tcPr>
            <w:tcW w:w="1080" w:type="dxa"/>
            <w:tcBorders>
              <w:top w:val="single" w:sz="4" w:space="0" w:color="auto"/>
            </w:tcBorders>
            <w:vAlign w:val="bottom"/>
          </w:tcPr>
          <w:p w14:paraId="128C3F0A" w14:textId="77777777" w:rsidR="00A95103" w:rsidRPr="004D0859" w:rsidRDefault="00A95103" w:rsidP="00A95103">
            <w:pPr>
              <w:pStyle w:val="acctfourfigures"/>
              <w:tabs>
                <w:tab w:val="clear" w:pos="765"/>
                <w:tab w:val="decimal" w:pos="461"/>
              </w:tabs>
              <w:spacing w:line="240" w:lineRule="exact"/>
              <w:ind w:right="47"/>
              <w:jc w:val="right"/>
              <w:rPr>
                <w:szCs w:val="22"/>
                <w:highlight w:val="cyan"/>
              </w:rPr>
            </w:pPr>
          </w:p>
        </w:tc>
        <w:tc>
          <w:tcPr>
            <w:tcW w:w="180" w:type="dxa"/>
            <w:vAlign w:val="bottom"/>
          </w:tcPr>
          <w:p w14:paraId="295B294B" w14:textId="77777777" w:rsidR="00A95103" w:rsidRPr="004D0859" w:rsidRDefault="00A95103" w:rsidP="00A95103">
            <w:pPr>
              <w:tabs>
                <w:tab w:val="decimal" w:pos="821"/>
              </w:tabs>
              <w:ind w:left="-115"/>
              <w:jc w:val="right"/>
              <w:rPr>
                <w:szCs w:val="22"/>
              </w:rPr>
            </w:pPr>
          </w:p>
        </w:tc>
        <w:tc>
          <w:tcPr>
            <w:tcW w:w="1080" w:type="dxa"/>
            <w:tcBorders>
              <w:top w:val="single" w:sz="4" w:space="0" w:color="auto"/>
            </w:tcBorders>
            <w:vAlign w:val="bottom"/>
          </w:tcPr>
          <w:p w14:paraId="294BE0BD" w14:textId="77777777" w:rsidR="00A95103" w:rsidRPr="004D0859" w:rsidRDefault="00A95103" w:rsidP="00A95103">
            <w:pPr>
              <w:pStyle w:val="acctfourfigures"/>
              <w:tabs>
                <w:tab w:val="clear" w:pos="765"/>
                <w:tab w:val="decimal" w:pos="461"/>
              </w:tabs>
              <w:spacing w:line="240" w:lineRule="exact"/>
              <w:ind w:right="47"/>
              <w:jc w:val="right"/>
              <w:rPr>
                <w:szCs w:val="22"/>
              </w:rPr>
            </w:pPr>
          </w:p>
        </w:tc>
      </w:tr>
      <w:tr w:rsidR="00A95103" w:rsidRPr="00206CA1" w14:paraId="5E371482" w14:textId="77777777" w:rsidTr="00F47527">
        <w:trPr>
          <w:cantSplit/>
          <w:trHeight w:val="20"/>
        </w:trPr>
        <w:tc>
          <w:tcPr>
            <w:tcW w:w="4230" w:type="dxa"/>
            <w:vAlign w:val="bottom"/>
          </w:tcPr>
          <w:p w14:paraId="7FB07A87" w14:textId="77777777" w:rsidR="00A95103" w:rsidRPr="00206CA1" w:rsidRDefault="00A95103" w:rsidP="00A95103">
            <w:pPr>
              <w:spacing w:line="240" w:lineRule="auto"/>
              <w:ind w:left="180" w:hanging="180"/>
              <w:rPr>
                <w:szCs w:val="22"/>
              </w:rPr>
            </w:pPr>
            <w:r w:rsidRPr="00206CA1">
              <w:rPr>
                <w:szCs w:val="22"/>
              </w:rPr>
              <w:t xml:space="preserve">Inventories recognised in </w:t>
            </w:r>
          </w:p>
          <w:p w14:paraId="239EBE0F" w14:textId="3B050429" w:rsidR="00A95103" w:rsidRPr="00206CA1" w:rsidRDefault="00A95103" w:rsidP="00A95103">
            <w:pPr>
              <w:spacing w:line="240" w:lineRule="auto"/>
              <w:ind w:left="180" w:hanging="180"/>
              <w:rPr>
                <w:szCs w:val="22"/>
              </w:rPr>
            </w:pPr>
            <w:r w:rsidRPr="00206CA1">
              <w:rPr>
                <w:szCs w:val="22"/>
              </w:rPr>
              <w:t xml:space="preserve">   ‘</w:t>
            </w:r>
            <w:proofErr w:type="gramStart"/>
            <w:r w:rsidRPr="00206CA1">
              <w:rPr>
                <w:szCs w:val="22"/>
              </w:rPr>
              <w:t>cost</w:t>
            </w:r>
            <w:proofErr w:type="gramEnd"/>
            <w:r w:rsidRPr="00206CA1">
              <w:rPr>
                <w:szCs w:val="22"/>
              </w:rPr>
              <w:t xml:space="preserve"> of sales of goods’:</w:t>
            </w:r>
          </w:p>
        </w:tc>
        <w:tc>
          <w:tcPr>
            <w:tcW w:w="1079" w:type="dxa"/>
          </w:tcPr>
          <w:p w14:paraId="1BEDFE06" w14:textId="77777777" w:rsidR="00A95103" w:rsidRPr="0016154D" w:rsidRDefault="00A95103" w:rsidP="00A95103">
            <w:pPr>
              <w:pStyle w:val="acctfourfigures"/>
              <w:tabs>
                <w:tab w:val="clear" w:pos="765"/>
                <w:tab w:val="decimal" w:pos="914"/>
              </w:tabs>
              <w:spacing w:line="240" w:lineRule="exact"/>
              <w:ind w:right="-77"/>
              <w:rPr>
                <w:szCs w:val="22"/>
                <w:highlight w:val="cyan"/>
              </w:rPr>
            </w:pPr>
          </w:p>
        </w:tc>
        <w:tc>
          <w:tcPr>
            <w:tcW w:w="181" w:type="dxa"/>
            <w:vAlign w:val="bottom"/>
          </w:tcPr>
          <w:p w14:paraId="1436E4FA" w14:textId="77777777" w:rsidR="00A95103" w:rsidRPr="00B67F70" w:rsidRDefault="00A95103" w:rsidP="00A95103">
            <w:pPr>
              <w:pStyle w:val="acctfourfigures"/>
              <w:tabs>
                <w:tab w:val="clear" w:pos="765"/>
                <w:tab w:val="decimal" w:pos="914"/>
              </w:tabs>
              <w:spacing w:line="240" w:lineRule="exact"/>
              <w:ind w:right="-77"/>
              <w:rPr>
                <w:szCs w:val="22"/>
              </w:rPr>
            </w:pPr>
          </w:p>
        </w:tc>
        <w:tc>
          <w:tcPr>
            <w:tcW w:w="1080" w:type="dxa"/>
          </w:tcPr>
          <w:p w14:paraId="18FB1886" w14:textId="77777777" w:rsidR="00A95103" w:rsidRPr="00B67F70" w:rsidRDefault="00A95103" w:rsidP="00A95103">
            <w:pPr>
              <w:pStyle w:val="acctfourfigures"/>
              <w:tabs>
                <w:tab w:val="clear" w:pos="765"/>
                <w:tab w:val="decimal" w:pos="740"/>
              </w:tabs>
              <w:spacing w:line="240" w:lineRule="exact"/>
              <w:ind w:right="-77"/>
              <w:rPr>
                <w:szCs w:val="22"/>
              </w:rPr>
            </w:pPr>
          </w:p>
        </w:tc>
        <w:tc>
          <w:tcPr>
            <w:tcW w:w="180" w:type="dxa"/>
            <w:vAlign w:val="bottom"/>
          </w:tcPr>
          <w:p w14:paraId="73E88E04" w14:textId="77777777" w:rsidR="00A95103" w:rsidRPr="00206CA1" w:rsidRDefault="00A95103" w:rsidP="00A95103">
            <w:pPr>
              <w:pStyle w:val="acctfourfigures"/>
              <w:tabs>
                <w:tab w:val="clear" w:pos="765"/>
                <w:tab w:val="decimal" w:pos="461"/>
              </w:tabs>
              <w:spacing w:line="240" w:lineRule="exact"/>
              <w:ind w:right="47"/>
              <w:jc w:val="right"/>
              <w:rPr>
                <w:szCs w:val="22"/>
              </w:rPr>
            </w:pPr>
          </w:p>
        </w:tc>
        <w:tc>
          <w:tcPr>
            <w:tcW w:w="1080" w:type="dxa"/>
            <w:vAlign w:val="bottom"/>
          </w:tcPr>
          <w:p w14:paraId="3B9D1847" w14:textId="77777777" w:rsidR="00A95103" w:rsidRPr="004D0859" w:rsidRDefault="00A95103" w:rsidP="00A95103">
            <w:pPr>
              <w:pStyle w:val="acctfourfigures"/>
              <w:tabs>
                <w:tab w:val="clear" w:pos="765"/>
                <w:tab w:val="decimal" w:pos="461"/>
              </w:tabs>
              <w:spacing w:line="240" w:lineRule="exact"/>
              <w:ind w:right="47"/>
              <w:jc w:val="right"/>
              <w:rPr>
                <w:szCs w:val="22"/>
                <w:highlight w:val="cyan"/>
              </w:rPr>
            </w:pPr>
          </w:p>
        </w:tc>
        <w:tc>
          <w:tcPr>
            <w:tcW w:w="180" w:type="dxa"/>
            <w:vAlign w:val="bottom"/>
          </w:tcPr>
          <w:p w14:paraId="14B93A21" w14:textId="77777777" w:rsidR="00A95103" w:rsidRPr="004D0859" w:rsidRDefault="00A95103" w:rsidP="00A95103">
            <w:pPr>
              <w:tabs>
                <w:tab w:val="decimal" w:pos="821"/>
              </w:tabs>
              <w:ind w:left="-115"/>
              <w:jc w:val="right"/>
              <w:rPr>
                <w:szCs w:val="22"/>
              </w:rPr>
            </w:pPr>
          </w:p>
        </w:tc>
        <w:tc>
          <w:tcPr>
            <w:tcW w:w="1080" w:type="dxa"/>
            <w:vAlign w:val="bottom"/>
          </w:tcPr>
          <w:p w14:paraId="20F7D1C4" w14:textId="77777777" w:rsidR="00A95103" w:rsidRPr="004D0859" w:rsidRDefault="00A95103" w:rsidP="00A95103">
            <w:pPr>
              <w:pStyle w:val="acctfourfigures"/>
              <w:tabs>
                <w:tab w:val="clear" w:pos="765"/>
                <w:tab w:val="decimal" w:pos="461"/>
              </w:tabs>
              <w:spacing w:line="240" w:lineRule="exact"/>
              <w:ind w:right="47"/>
              <w:jc w:val="right"/>
              <w:rPr>
                <w:szCs w:val="22"/>
              </w:rPr>
            </w:pPr>
          </w:p>
        </w:tc>
      </w:tr>
      <w:tr w:rsidR="00A95103" w:rsidRPr="00206CA1" w14:paraId="1A66D506" w14:textId="77777777" w:rsidTr="00F47527">
        <w:trPr>
          <w:cantSplit/>
          <w:trHeight w:val="20"/>
        </w:trPr>
        <w:tc>
          <w:tcPr>
            <w:tcW w:w="4230" w:type="dxa"/>
            <w:vAlign w:val="bottom"/>
          </w:tcPr>
          <w:p w14:paraId="021AA3EF" w14:textId="77777777" w:rsidR="00A95103" w:rsidRPr="00206CA1" w:rsidRDefault="00A95103" w:rsidP="00A95103">
            <w:pPr>
              <w:spacing w:line="240" w:lineRule="atLeast"/>
              <w:rPr>
                <w:szCs w:val="22"/>
              </w:rPr>
            </w:pPr>
            <w:r w:rsidRPr="00206CA1">
              <w:rPr>
                <w:szCs w:val="22"/>
              </w:rPr>
              <w:t xml:space="preserve">   - Cost of sales</w:t>
            </w:r>
          </w:p>
        </w:tc>
        <w:tc>
          <w:tcPr>
            <w:tcW w:w="1079" w:type="dxa"/>
          </w:tcPr>
          <w:p w14:paraId="530FC018" w14:textId="4BAEB53E" w:rsidR="00A95103" w:rsidRPr="000508FB" w:rsidRDefault="00E56604" w:rsidP="00A95103">
            <w:pPr>
              <w:jc w:val="right"/>
              <w:rPr>
                <w:szCs w:val="22"/>
              </w:rPr>
            </w:pPr>
            <w:r w:rsidRPr="000508FB">
              <w:rPr>
                <w:szCs w:val="22"/>
              </w:rPr>
              <w:t>131,429</w:t>
            </w:r>
          </w:p>
        </w:tc>
        <w:tc>
          <w:tcPr>
            <w:tcW w:w="181" w:type="dxa"/>
            <w:vAlign w:val="bottom"/>
          </w:tcPr>
          <w:p w14:paraId="1E49425F" w14:textId="77777777" w:rsidR="00A95103" w:rsidRPr="000508FB" w:rsidRDefault="00A95103" w:rsidP="00A95103">
            <w:pPr>
              <w:pStyle w:val="acctfourfigures"/>
              <w:tabs>
                <w:tab w:val="clear" w:pos="765"/>
                <w:tab w:val="decimal" w:pos="914"/>
              </w:tabs>
              <w:spacing w:line="240" w:lineRule="exact"/>
              <w:ind w:right="-77" w:hanging="79"/>
              <w:rPr>
                <w:szCs w:val="22"/>
              </w:rPr>
            </w:pPr>
          </w:p>
        </w:tc>
        <w:tc>
          <w:tcPr>
            <w:tcW w:w="1080" w:type="dxa"/>
          </w:tcPr>
          <w:p w14:paraId="7B840555" w14:textId="407E3E18" w:rsidR="00A95103" w:rsidRPr="000508FB" w:rsidRDefault="00A95103" w:rsidP="00A95103">
            <w:pPr>
              <w:jc w:val="right"/>
            </w:pPr>
            <w:r w:rsidRPr="000508FB">
              <w:t>635,994</w:t>
            </w:r>
          </w:p>
        </w:tc>
        <w:tc>
          <w:tcPr>
            <w:tcW w:w="180" w:type="dxa"/>
            <w:vAlign w:val="bottom"/>
          </w:tcPr>
          <w:p w14:paraId="12CD9162" w14:textId="77777777" w:rsidR="00A95103" w:rsidRPr="000508FB" w:rsidRDefault="00A95103" w:rsidP="00A95103">
            <w:pPr>
              <w:pStyle w:val="acctfourfigures"/>
              <w:tabs>
                <w:tab w:val="clear" w:pos="765"/>
                <w:tab w:val="decimal" w:pos="461"/>
              </w:tabs>
              <w:spacing w:line="240" w:lineRule="exact"/>
              <w:ind w:right="47"/>
              <w:jc w:val="right"/>
              <w:rPr>
                <w:szCs w:val="22"/>
              </w:rPr>
            </w:pPr>
          </w:p>
        </w:tc>
        <w:tc>
          <w:tcPr>
            <w:tcW w:w="1080" w:type="dxa"/>
          </w:tcPr>
          <w:p w14:paraId="734F07AF" w14:textId="26D56145" w:rsidR="00A95103" w:rsidRPr="004D0859" w:rsidRDefault="00E56604" w:rsidP="00A95103">
            <w:pPr>
              <w:pStyle w:val="acctfourfigures"/>
              <w:tabs>
                <w:tab w:val="clear" w:pos="765"/>
                <w:tab w:val="decimal" w:pos="821"/>
              </w:tabs>
              <w:spacing w:line="240" w:lineRule="atLeast"/>
              <w:ind w:right="11"/>
              <w:rPr>
                <w:szCs w:val="22"/>
              </w:rPr>
            </w:pPr>
            <w:r w:rsidRPr="004D0859">
              <w:rPr>
                <w:szCs w:val="22"/>
              </w:rPr>
              <w:t>-</w:t>
            </w:r>
          </w:p>
        </w:tc>
        <w:tc>
          <w:tcPr>
            <w:tcW w:w="180" w:type="dxa"/>
            <w:vAlign w:val="bottom"/>
          </w:tcPr>
          <w:p w14:paraId="39E6AF6C" w14:textId="77777777" w:rsidR="00A95103" w:rsidRPr="004D0859" w:rsidRDefault="00A95103" w:rsidP="00A95103">
            <w:pPr>
              <w:tabs>
                <w:tab w:val="decimal" w:pos="821"/>
              </w:tabs>
              <w:ind w:left="-115"/>
              <w:jc w:val="right"/>
              <w:rPr>
                <w:szCs w:val="22"/>
              </w:rPr>
            </w:pPr>
          </w:p>
        </w:tc>
        <w:tc>
          <w:tcPr>
            <w:tcW w:w="1080" w:type="dxa"/>
          </w:tcPr>
          <w:p w14:paraId="61E49CF9" w14:textId="70627E3E" w:rsidR="00A95103" w:rsidRPr="004D0859" w:rsidRDefault="00A95103" w:rsidP="00A95103">
            <w:pPr>
              <w:pStyle w:val="acctfourfigures"/>
              <w:tabs>
                <w:tab w:val="clear" w:pos="765"/>
                <w:tab w:val="decimal" w:pos="821"/>
              </w:tabs>
              <w:spacing w:line="240" w:lineRule="atLeast"/>
              <w:ind w:right="11"/>
              <w:rPr>
                <w:szCs w:val="22"/>
              </w:rPr>
            </w:pPr>
            <w:r w:rsidRPr="004D0859">
              <w:rPr>
                <w:szCs w:val="22"/>
              </w:rPr>
              <w:t>-</w:t>
            </w:r>
          </w:p>
        </w:tc>
      </w:tr>
      <w:tr w:rsidR="00A95103" w:rsidRPr="00206CA1" w14:paraId="1A3D83B5" w14:textId="77777777" w:rsidTr="00F47527">
        <w:trPr>
          <w:cantSplit/>
          <w:trHeight w:val="254"/>
        </w:trPr>
        <w:tc>
          <w:tcPr>
            <w:tcW w:w="4230" w:type="dxa"/>
            <w:vAlign w:val="bottom"/>
          </w:tcPr>
          <w:p w14:paraId="7607157A" w14:textId="3CFA37F6" w:rsidR="00A95103" w:rsidRPr="00262824" w:rsidRDefault="00A95103" w:rsidP="00A95103">
            <w:pPr>
              <w:spacing w:line="240" w:lineRule="atLeast"/>
              <w:rPr>
                <w:rFonts w:cstheme="minorBidi"/>
                <w:szCs w:val="22"/>
              </w:rPr>
            </w:pPr>
            <w:r w:rsidRPr="00206CA1">
              <w:rPr>
                <w:szCs w:val="22"/>
              </w:rPr>
              <w:t xml:space="preserve">   - </w:t>
            </w:r>
            <w:r>
              <w:rPr>
                <w:rFonts w:cstheme="minorBidi"/>
                <w:szCs w:val="22"/>
                <w:lang w:val="en-US" w:bidi="th-TH"/>
              </w:rPr>
              <w:t xml:space="preserve">Reversal of write-down to </w:t>
            </w:r>
            <w:r>
              <w:rPr>
                <w:rFonts w:cstheme="minorBidi"/>
                <w:szCs w:val="22"/>
                <w:lang w:val="en-US" w:bidi="th-TH"/>
              </w:rPr>
              <w:br/>
              <w:t xml:space="preserve">        net realizable value</w:t>
            </w:r>
          </w:p>
        </w:tc>
        <w:tc>
          <w:tcPr>
            <w:tcW w:w="1079" w:type="dxa"/>
            <w:tcBorders>
              <w:bottom w:val="single" w:sz="4" w:space="0" w:color="auto"/>
            </w:tcBorders>
          </w:tcPr>
          <w:p w14:paraId="1A7B1799" w14:textId="77777777" w:rsidR="00E56604" w:rsidRPr="000508FB" w:rsidRDefault="00E56604" w:rsidP="00A95103">
            <w:pPr>
              <w:ind w:right="-77"/>
              <w:jc w:val="right"/>
              <w:rPr>
                <w:szCs w:val="22"/>
                <w:lang w:val="en-US"/>
              </w:rPr>
            </w:pPr>
          </w:p>
          <w:p w14:paraId="08CFE268" w14:textId="292C1053" w:rsidR="00A95103" w:rsidRPr="000508FB" w:rsidRDefault="00E56604" w:rsidP="00A95103">
            <w:pPr>
              <w:ind w:right="-77"/>
              <w:jc w:val="right"/>
              <w:rPr>
                <w:szCs w:val="22"/>
                <w:lang w:val="en-US"/>
              </w:rPr>
            </w:pPr>
            <w:r w:rsidRPr="000508FB">
              <w:rPr>
                <w:szCs w:val="22"/>
                <w:lang w:val="en-US"/>
              </w:rPr>
              <w:t>(806)</w:t>
            </w:r>
          </w:p>
        </w:tc>
        <w:tc>
          <w:tcPr>
            <w:tcW w:w="181" w:type="dxa"/>
            <w:vAlign w:val="bottom"/>
          </w:tcPr>
          <w:p w14:paraId="2A2D77A4" w14:textId="77777777" w:rsidR="00A95103" w:rsidRPr="000508FB" w:rsidRDefault="00A95103" w:rsidP="00A95103">
            <w:pPr>
              <w:pStyle w:val="acctfourfigures"/>
              <w:tabs>
                <w:tab w:val="clear" w:pos="765"/>
                <w:tab w:val="decimal" w:pos="914"/>
              </w:tabs>
              <w:spacing w:line="240" w:lineRule="exact"/>
              <w:ind w:right="-77" w:hanging="79"/>
              <w:rPr>
                <w:szCs w:val="22"/>
                <w:lang w:val="en-US"/>
              </w:rPr>
            </w:pPr>
          </w:p>
        </w:tc>
        <w:tc>
          <w:tcPr>
            <w:tcW w:w="1080" w:type="dxa"/>
            <w:tcBorders>
              <w:bottom w:val="single" w:sz="4" w:space="0" w:color="auto"/>
            </w:tcBorders>
          </w:tcPr>
          <w:p w14:paraId="7A98CFDC" w14:textId="77777777" w:rsidR="00A95103" w:rsidRPr="000508FB" w:rsidRDefault="00A95103" w:rsidP="00A95103">
            <w:pPr>
              <w:ind w:right="-77"/>
              <w:jc w:val="right"/>
            </w:pPr>
          </w:p>
          <w:p w14:paraId="2D538979" w14:textId="536B1997" w:rsidR="00A95103" w:rsidRPr="000508FB" w:rsidRDefault="00A95103" w:rsidP="00A95103">
            <w:pPr>
              <w:ind w:right="-82"/>
              <w:jc w:val="right"/>
            </w:pPr>
            <w:r w:rsidRPr="000508FB">
              <w:t>(1,923)</w:t>
            </w:r>
          </w:p>
        </w:tc>
        <w:tc>
          <w:tcPr>
            <w:tcW w:w="180" w:type="dxa"/>
            <w:vAlign w:val="bottom"/>
          </w:tcPr>
          <w:p w14:paraId="78CDB7F4" w14:textId="77777777" w:rsidR="00A95103" w:rsidRPr="000508FB" w:rsidRDefault="00A95103" w:rsidP="00A95103">
            <w:pPr>
              <w:pStyle w:val="acctfourfigures"/>
              <w:tabs>
                <w:tab w:val="clear" w:pos="765"/>
                <w:tab w:val="decimal" w:pos="461"/>
              </w:tabs>
              <w:spacing w:line="240" w:lineRule="exact"/>
              <w:ind w:right="47"/>
              <w:jc w:val="right"/>
              <w:rPr>
                <w:szCs w:val="22"/>
              </w:rPr>
            </w:pPr>
          </w:p>
        </w:tc>
        <w:tc>
          <w:tcPr>
            <w:tcW w:w="1080" w:type="dxa"/>
            <w:tcBorders>
              <w:bottom w:val="single" w:sz="4" w:space="0" w:color="auto"/>
            </w:tcBorders>
          </w:tcPr>
          <w:p w14:paraId="3C663FE1" w14:textId="77777777" w:rsidR="00A95103" w:rsidRPr="004D0859" w:rsidRDefault="00A95103" w:rsidP="00A95103">
            <w:pPr>
              <w:pStyle w:val="acctfourfigures"/>
              <w:tabs>
                <w:tab w:val="clear" w:pos="765"/>
                <w:tab w:val="decimal" w:pos="821"/>
              </w:tabs>
              <w:spacing w:line="240" w:lineRule="atLeast"/>
              <w:ind w:right="11"/>
              <w:rPr>
                <w:szCs w:val="22"/>
              </w:rPr>
            </w:pPr>
          </w:p>
          <w:p w14:paraId="0716F30C" w14:textId="39AD6898" w:rsidR="00E56604" w:rsidRPr="004D0859" w:rsidRDefault="00E56604" w:rsidP="00A95103">
            <w:pPr>
              <w:pStyle w:val="acctfourfigures"/>
              <w:tabs>
                <w:tab w:val="clear" w:pos="765"/>
                <w:tab w:val="decimal" w:pos="821"/>
              </w:tabs>
              <w:spacing w:line="240" w:lineRule="atLeast"/>
              <w:ind w:right="11"/>
              <w:rPr>
                <w:szCs w:val="22"/>
              </w:rPr>
            </w:pPr>
            <w:r w:rsidRPr="004D0859">
              <w:rPr>
                <w:szCs w:val="22"/>
              </w:rPr>
              <w:t>-</w:t>
            </w:r>
          </w:p>
        </w:tc>
        <w:tc>
          <w:tcPr>
            <w:tcW w:w="180" w:type="dxa"/>
            <w:vAlign w:val="bottom"/>
          </w:tcPr>
          <w:p w14:paraId="1676B9F3" w14:textId="77777777" w:rsidR="00A95103" w:rsidRPr="004D0859" w:rsidRDefault="00A95103" w:rsidP="00A95103">
            <w:pPr>
              <w:tabs>
                <w:tab w:val="decimal" w:pos="821"/>
              </w:tabs>
              <w:ind w:left="-115"/>
              <w:jc w:val="right"/>
              <w:rPr>
                <w:szCs w:val="22"/>
              </w:rPr>
            </w:pPr>
          </w:p>
        </w:tc>
        <w:tc>
          <w:tcPr>
            <w:tcW w:w="1080" w:type="dxa"/>
            <w:tcBorders>
              <w:bottom w:val="single" w:sz="4" w:space="0" w:color="auto"/>
            </w:tcBorders>
          </w:tcPr>
          <w:p w14:paraId="7EC14528" w14:textId="77777777" w:rsidR="00A95103" w:rsidRPr="004D0859" w:rsidRDefault="00A95103" w:rsidP="00A95103">
            <w:pPr>
              <w:pStyle w:val="acctfourfigures"/>
              <w:tabs>
                <w:tab w:val="clear" w:pos="765"/>
                <w:tab w:val="decimal" w:pos="821"/>
              </w:tabs>
              <w:spacing w:line="240" w:lineRule="atLeast"/>
              <w:ind w:right="11"/>
              <w:rPr>
                <w:szCs w:val="22"/>
              </w:rPr>
            </w:pPr>
          </w:p>
          <w:p w14:paraId="63C867A8" w14:textId="27A4F7C0" w:rsidR="00A95103" w:rsidRPr="004D0859" w:rsidRDefault="00A95103" w:rsidP="00A95103">
            <w:pPr>
              <w:pStyle w:val="acctfourfigures"/>
              <w:tabs>
                <w:tab w:val="clear" w:pos="765"/>
                <w:tab w:val="decimal" w:pos="821"/>
              </w:tabs>
              <w:spacing w:line="240" w:lineRule="atLeast"/>
              <w:ind w:right="11"/>
              <w:rPr>
                <w:szCs w:val="22"/>
              </w:rPr>
            </w:pPr>
            <w:r w:rsidRPr="004D0859">
              <w:rPr>
                <w:szCs w:val="22"/>
              </w:rPr>
              <w:t>-</w:t>
            </w:r>
          </w:p>
        </w:tc>
      </w:tr>
      <w:tr w:rsidR="00A95103" w:rsidRPr="00206CA1" w14:paraId="015C4C05" w14:textId="77777777" w:rsidTr="00F47527">
        <w:trPr>
          <w:cantSplit/>
          <w:trHeight w:val="20"/>
        </w:trPr>
        <w:tc>
          <w:tcPr>
            <w:tcW w:w="4230" w:type="dxa"/>
            <w:vAlign w:val="bottom"/>
          </w:tcPr>
          <w:p w14:paraId="44F26AE7" w14:textId="77777777" w:rsidR="00A95103" w:rsidRPr="00206CA1" w:rsidRDefault="00A95103" w:rsidP="00A95103">
            <w:pPr>
              <w:spacing w:line="240" w:lineRule="atLeast"/>
              <w:rPr>
                <w:b/>
                <w:bCs/>
                <w:szCs w:val="22"/>
              </w:rPr>
            </w:pPr>
            <w:r w:rsidRPr="00206CA1">
              <w:rPr>
                <w:b/>
                <w:bCs/>
                <w:szCs w:val="22"/>
              </w:rPr>
              <w:t xml:space="preserve">Net </w:t>
            </w:r>
          </w:p>
        </w:tc>
        <w:tc>
          <w:tcPr>
            <w:tcW w:w="1079" w:type="dxa"/>
            <w:tcBorders>
              <w:top w:val="single" w:sz="4" w:space="0" w:color="auto"/>
              <w:bottom w:val="double" w:sz="4" w:space="0" w:color="auto"/>
            </w:tcBorders>
          </w:tcPr>
          <w:p w14:paraId="22FC09F2" w14:textId="54B9F689" w:rsidR="00A95103" w:rsidRPr="000508FB" w:rsidRDefault="00E56604" w:rsidP="00A95103">
            <w:pPr>
              <w:jc w:val="right"/>
              <w:rPr>
                <w:b/>
                <w:bCs/>
                <w:szCs w:val="22"/>
              </w:rPr>
            </w:pPr>
            <w:r w:rsidRPr="000508FB">
              <w:rPr>
                <w:b/>
                <w:bCs/>
                <w:szCs w:val="22"/>
              </w:rPr>
              <w:t>130,623</w:t>
            </w:r>
          </w:p>
        </w:tc>
        <w:tc>
          <w:tcPr>
            <w:tcW w:w="181" w:type="dxa"/>
            <w:vAlign w:val="bottom"/>
          </w:tcPr>
          <w:p w14:paraId="3A163D37" w14:textId="77777777" w:rsidR="00A95103" w:rsidRPr="000508FB" w:rsidRDefault="00A95103" w:rsidP="00A95103">
            <w:pPr>
              <w:pStyle w:val="acctfourfigures"/>
              <w:tabs>
                <w:tab w:val="clear" w:pos="765"/>
                <w:tab w:val="decimal" w:pos="882"/>
                <w:tab w:val="decimal" w:pos="914"/>
              </w:tabs>
              <w:spacing w:line="240" w:lineRule="auto"/>
              <w:ind w:left="-79" w:right="-77" w:hanging="79"/>
              <w:rPr>
                <w:b/>
                <w:bCs/>
                <w:szCs w:val="22"/>
              </w:rPr>
            </w:pPr>
          </w:p>
        </w:tc>
        <w:tc>
          <w:tcPr>
            <w:tcW w:w="1080" w:type="dxa"/>
            <w:tcBorders>
              <w:top w:val="single" w:sz="4" w:space="0" w:color="auto"/>
              <w:bottom w:val="double" w:sz="4" w:space="0" w:color="auto"/>
            </w:tcBorders>
          </w:tcPr>
          <w:p w14:paraId="02373895" w14:textId="74561E74" w:rsidR="00A95103" w:rsidRPr="000508FB" w:rsidRDefault="00A95103" w:rsidP="00A95103">
            <w:pPr>
              <w:jc w:val="right"/>
              <w:rPr>
                <w:b/>
                <w:bCs/>
              </w:rPr>
            </w:pPr>
            <w:r w:rsidRPr="000508FB">
              <w:rPr>
                <w:b/>
                <w:bCs/>
              </w:rPr>
              <w:t>634,071</w:t>
            </w:r>
          </w:p>
        </w:tc>
        <w:tc>
          <w:tcPr>
            <w:tcW w:w="180" w:type="dxa"/>
            <w:vAlign w:val="bottom"/>
          </w:tcPr>
          <w:p w14:paraId="1B825830" w14:textId="77777777" w:rsidR="00A95103" w:rsidRPr="000508FB" w:rsidRDefault="00A95103" w:rsidP="00A95103">
            <w:pPr>
              <w:pStyle w:val="acctfourfigures"/>
              <w:tabs>
                <w:tab w:val="clear" w:pos="765"/>
                <w:tab w:val="decimal" w:pos="461"/>
              </w:tabs>
              <w:spacing w:line="240" w:lineRule="exact"/>
              <w:ind w:right="47"/>
              <w:jc w:val="right"/>
              <w:rPr>
                <w:b/>
                <w:bCs/>
                <w:szCs w:val="22"/>
              </w:rPr>
            </w:pPr>
          </w:p>
        </w:tc>
        <w:tc>
          <w:tcPr>
            <w:tcW w:w="1080" w:type="dxa"/>
            <w:tcBorders>
              <w:top w:val="single" w:sz="4" w:space="0" w:color="auto"/>
              <w:bottom w:val="double" w:sz="4" w:space="0" w:color="auto"/>
            </w:tcBorders>
          </w:tcPr>
          <w:p w14:paraId="727DFBC9" w14:textId="4C924F22" w:rsidR="00A95103" w:rsidRPr="004D0859" w:rsidRDefault="00E56604" w:rsidP="00A95103">
            <w:pPr>
              <w:pStyle w:val="acctfourfigures"/>
              <w:tabs>
                <w:tab w:val="clear" w:pos="765"/>
                <w:tab w:val="decimal" w:pos="821"/>
              </w:tabs>
              <w:spacing w:line="240" w:lineRule="atLeast"/>
              <w:ind w:right="11"/>
              <w:rPr>
                <w:rFonts w:cs="Angsana New"/>
                <w:b/>
                <w:bCs/>
                <w:szCs w:val="28"/>
                <w:lang w:bidi="th-TH"/>
              </w:rPr>
            </w:pPr>
            <w:r w:rsidRPr="004D0859">
              <w:rPr>
                <w:b/>
                <w:bCs/>
                <w:szCs w:val="22"/>
              </w:rPr>
              <w:t>-</w:t>
            </w:r>
          </w:p>
        </w:tc>
        <w:tc>
          <w:tcPr>
            <w:tcW w:w="180" w:type="dxa"/>
            <w:vAlign w:val="bottom"/>
          </w:tcPr>
          <w:p w14:paraId="66313066" w14:textId="77777777" w:rsidR="00A95103" w:rsidRPr="004D0859" w:rsidRDefault="00A95103" w:rsidP="00A95103">
            <w:pPr>
              <w:tabs>
                <w:tab w:val="decimal" w:pos="821"/>
              </w:tabs>
              <w:ind w:left="-115"/>
              <w:jc w:val="right"/>
              <w:rPr>
                <w:b/>
                <w:bCs/>
                <w:szCs w:val="22"/>
              </w:rPr>
            </w:pPr>
          </w:p>
        </w:tc>
        <w:tc>
          <w:tcPr>
            <w:tcW w:w="1080" w:type="dxa"/>
            <w:tcBorders>
              <w:top w:val="single" w:sz="4" w:space="0" w:color="auto"/>
              <w:bottom w:val="double" w:sz="4" w:space="0" w:color="auto"/>
            </w:tcBorders>
          </w:tcPr>
          <w:p w14:paraId="081AA5EE" w14:textId="7DA9737D" w:rsidR="00A95103" w:rsidRPr="004D0859" w:rsidRDefault="00A95103" w:rsidP="00A95103">
            <w:pPr>
              <w:pStyle w:val="acctfourfigures"/>
              <w:tabs>
                <w:tab w:val="clear" w:pos="765"/>
                <w:tab w:val="decimal" w:pos="821"/>
              </w:tabs>
              <w:spacing w:line="240" w:lineRule="atLeast"/>
              <w:ind w:right="11"/>
              <w:rPr>
                <w:b/>
                <w:bCs/>
                <w:szCs w:val="22"/>
              </w:rPr>
            </w:pPr>
            <w:r w:rsidRPr="004D0859">
              <w:rPr>
                <w:b/>
                <w:bCs/>
                <w:szCs w:val="22"/>
              </w:rPr>
              <w:t>-</w:t>
            </w:r>
          </w:p>
        </w:tc>
      </w:tr>
    </w:tbl>
    <w:p w14:paraId="2B387674" w14:textId="77777777" w:rsidR="00260F7B" w:rsidRPr="00206CA1" w:rsidRDefault="00260F7B">
      <w:r w:rsidRPr="00206CA1">
        <w:br w:type="page"/>
      </w:r>
    </w:p>
    <w:p w14:paraId="35AA4D75" w14:textId="2B3BBD76" w:rsidR="00260F7B" w:rsidRPr="00206CA1" w:rsidRDefault="00260F7B" w:rsidP="00573450">
      <w:pPr>
        <w:pStyle w:val="Heading1"/>
        <w:rPr>
          <w:rFonts w:cs="Angsana New"/>
          <w:cs/>
        </w:rPr>
        <w:sectPr w:rsidR="00260F7B" w:rsidRPr="00206CA1" w:rsidSect="006E4987">
          <w:headerReference w:type="default" r:id="rId12"/>
          <w:footerReference w:type="default" r:id="rId13"/>
          <w:pgSz w:w="11907" w:h="16840"/>
          <w:pgMar w:top="691" w:right="1152" w:bottom="576" w:left="1152" w:header="720" w:footer="720" w:gutter="0"/>
          <w:cols w:space="720"/>
        </w:sectPr>
      </w:pPr>
    </w:p>
    <w:p w14:paraId="69ECA696" w14:textId="3E1BCAA5" w:rsidR="00595C5F" w:rsidRDefault="0006162B" w:rsidP="00573450">
      <w:pPr>
        <w:pStyle w:val="Heading1"/>
        <w:rPr>
          <w:bCs/>
          <w:szCs w:val="22"/>
        </w:rPr>
      </w:pPr>
      <w:r>
        <w:rPr>
          <w:rFonts w:cstheme="minorBidi"/>
          <w:cs/>
        </w:rPr>
        <w:lastRenderedPageBreak/>
        <w:tab/>
      </w:r>
      <w:r w:rsidR="00F02A63">
        <w:t>8</w:t>
      </w:r>
      <w:r w:rsidR="00595C5F" w:rsidRPr="00595C5F">
        <w:t xml:space="preserve"> </w:t>
      </w:r>
      <w:r w:rsidR="009E46F4">
        <w:tab/>
      </w:r>
      <w:r w:rsidR="00595C5F" w:rsidRPr="0084322A">
        <w:t>Marketable financial assets</w:t>
      </w:r>
    </w:p>
    <w:p w14:paraId="36BFB73D" w14:textId="77777777" w:rsidR="00595C5F" w:rsidRPr="00DE4F4D" w:rsidRDefault="00595C5F" w:rsidP="00595C5F">
      <w:pPr>
        <w:pStyle w:val="index"/>
        <w:numPr>
          <w:ilvl w:val="0"/>
          <w:numId w:val="0"/>
        </w:numPr>
        <w:ind w:left="540"/>
        <w:rPr>
          <w:b/>
          <w:bCs/>
          <w:szCs w:val="22"/>
        </w:rPr>
      </w:pPr>
    </w:p>
    <w:tbl>
      <w:tblPr>
        <w:tblStyle w:val="TableGrid"/>
        <w:tblW w:w="9631"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0"/>
        <w:gridCol w:w="1170"/>
        <w:gridCol w:w="270"/>
        <w:gridCol w:w="1080"/>
        <w:gridCol w:w="270"/>
        <w:gridCol w:w="1080"/>
        <w:gridCol w:w="236"/>
        <w:gridCol w:w="1204"/>
        <w:gridCol w:w="270"/>
        <w:gridCol w:w="1081"/>
      </w:tblGrid>
      <w:tr w:rsidR="00595C5F" w:rsidRPr="00271183" w14:paraId="7EF837D4" w14:textId="77777777" w:rsidTr="0006162B">
        <w:trPr>
          <w:tblHeader/>
        </w:trPr>
        <w:tc>
          <w:tcPr>
            <w:tcW w:w="2970" w:type="dxa"/>
          </w:tcPr>
          <w:p w14:paraId="73E56477" w14:textId="77777777" w:rsidR="00595C5F" w:rsidRPr="00271183" w:rsidRDefault="00595C5F">
            <w:pPr>
              <w:spacing w:line="240" w:lineRule="auto"/>
              <w:jc w:val="both"/>
              <w:rPr>
                <w:sz w:val="20"/>
                <w:lang w:val="en-US"/>
              </w:rPr>
            </w:pPr>
          </w:p>
        </w:tc>
        <w:tc>
          <w:tcPr>
            <w:tcW w:w="6661" w:type="dxa"/>
            <w:gridSpan w:val="9"/>
          </w:tcPr>
          <w:p w14:paraId="424C2A1B" w14:textId="77777777" w:rsidR="00595C5F" w:rsidRPr="00C051D0" w:rsidRDefault="00595C5F">
            <w:pPr>
              <w:spacing w:line="240" w:lineRule="auto"/>
              <w:jc w:val="center"/>
              <w:rPr>
                <w:b/>
                <w:bCs/>
                <w:szCs w:val="22"/>
                <w:lang w:val="en-US"/>
              </w:rPr>
            </w:pPr>
            <w:r w:rsidRPr="00C051D0">
              <w:rPr>
                <w:b/>
                <w:bCs/>
                <w:szCs w:val="22"/>
                <w:lang w:val="en-US"/>
              </w:rPr>
              <w:t xml:space="preserve">Consolidated financial statements </w:t>
            </w:r>
          </w:p>
        </w:tc>
      </w:tr>
      <w:tr w:rsidR="00595C5F" w:rsidRPr="00271183" w14:paraId="5D60CFE3" w14:textId="77777777" w:rsidTr="0006162B">
        <w:trPr>
          <w:tblHeader/>
        </w:trPr>
        <w:tc>
          <w:tcPr>
            <w:tcW w:w="2970" w:type="dxa"/>
            <w:vAlign w:val="bottom"/>
          </w:tcPr>
          <w:p w14:paraId="1382C10C" w14:textId="77777777" w:rsidR="00595C5F" w:rsidRPr="00C051D0" w:rsidRDefault="00595C5F">
            <w:pPr>
              <w:spacing w:line="240" w:lineRule="auto"/>
              <w:ind w:left="159" w:hanging="159"/>
              <w:rPr>
                <w:b/>
                <w:bCs/>
                <w:i/>
                <w:iCs/>
                <w:szCs w:val="22"/>
                <w:lang w:val="en-US"/>
              </w:rPr>
            </w:pPr>
            <w:r w:rsidRPr="00C051D0">
              <w:rPr>
                <w:b/>
                <w:bCs/>
                <w:i/>
                <w:iCs/>
                <w:szCs w:val="22"/>
                <w:lang w:val="en-US"/>
              </w:rPr>
              <w:t>Marketable equity</w:t>
            </w:r>
            <w:r>
              <w:rPr>
                <w:b/>
                <w:bCs/>
                <w:i/>
                <w:iCs/>
                <w:szCs w:val="22"/>
                <w:lang w:val="en-US"/>
              </w:rPr>
              <w:t xml:space="preserve"> </w:t>
            </w:r>
            <w:r w:rsidRPr="00C051D0">
              <w:rPr>
                <w:b/>
                <w:bCs/>
                <w:i/>
                <w:iCs/>
                <w:szCs w:val="22"/>
                <w:lang w:val="en-US"/>
              </w:rPr>
              <w:t>securities</w:t>
            </w:r>
          </w:p>
        </w:tc>
        <w:tc>
          <w:tcPr>
            <w:tcW w:w="1170" w:type="dxa"/>
            <w:vAlign w:val="bottom"/>
          </w:tcPr>
          <w:p w14:paraId="1A3494BF" w14:textId="77777777" w:rsidR="00595C5F" w:rsidRPr="00C051D0" w:rsidRDefault="00595C5F">
            <w:pPr>
              <w:spacing w:line="240" w:lineRule="auto"/>
              <w:ind w:left="-202" w:right="-199"/>
              <w:jc w:val="center"/>
              <w:rPr>
                <w:szCs w:val="22"/>
                <w:lang w:val="en-US" w:bidi="th-TH"/>
              </w:rPr>
            </w:pPr>
            <w:r w:rsidRPr="00C051D0">
              <w:rPr>
                <w:szCs w:val="22"/>
                <w:lang w:val="en-US"/>
              </w:rPr>
              <w:t xml:space="preserve">At </w:t>
            </w:r>
            <w:r>
              <w:rPr>
                <w:szCs w:val="22"/>
                <w:lang w:val="en-US"/>
              </w:rPr>
              <w:br/>
            </w:r>
            <w:r w:rsidRPr="00C051D0">
              <w:rPr>
                <w:szCs w:val="22"/>
                <w:lang w:val="en-US" w:bidi="th-TH"/>
              </w:rPr>
              <w:t>1 January</w:t>
            </w:r>
          </w:p>
        </w:tc>
        <w:tc>
          <w:tcPr>
            <w:tcW w:w="270" w:type="dxa"/>
            <w:vAlign w:val="bottom"/>
          </w:tcPr>
          <w:p w14:paraId="6E3B1D61" w14:textId="77777777" w:rsidR="00595C5F" w:rsidRPr="00C051D0" w:rsidRDefault="00595C5F">
            <w:pPr>
              <w:spacing w:line="240" w:lineRule="auto"/>
              <w:jc w:val="center"/>
              <w:rPr>
                <w:szCs w:val="22"/>
                <w:lang w:val="en-US"/>
              </w:rPr>
            </w:pPr>
          </w:p>
        </w:tc>
        <w:tc>
          <w:tcPr>
            <w:tcW w:w="1080" w:type="dxa"/>
            <w:vAlign w:val="bottom"/>
          </w:tcPr>
          <w:p w14:paraId="6CE302B4" w14:textId="39CDF356" w:rsidR="00595C5F" w:rsidRPr="00C051D0" w:rsidRDefault="004D0859">
            <w:pPr>
              <w:spacing w:line="240" w:lineRule="auto"/>
              <w:jc w:val="center"/>
              <w:rPr>
                <w:szCs w:val="22"/>
              </w:rPr>
            </w:pPr>
            <w:r>
              <w:rPr>
                <w:szCs w:val="22"/>
              </w:rPr>
              <w:t>Purchase</w:t>
            </w:r>
          </w:p>
        </w:tc>
        <w:tc>
          <w:tcPr>
            <w:tcW w:w="270" w:type="dxa"/>
            <w:vAlign w:val="bottom"/>
          </w:tcPr>
          <w:p w14:paraId="5BEBA5F4" w14:textId="77777777" w:rsidR="00595C5F" w:rsidRPr="00C051D0" w:rsidRDefault="00595C5F">
            <w:pPr>
              <w:spacing w:line="240" w:lineRule="auto"/>
              <w:jc w:val="center"/>
              <w:rPr>
                <w:szCs w:val="22"/>
                <w:lang w:val="en-US"/>
              </w:rPr>
            </w:pPr>
          </w:p>
        </w:tc>
        <w:tc>
          <w:tcPr>
            <w:tcW w:w="1080" w:type="dxa"/>
            <w:vAlign w:val="bottom"/>
          </w:tcPr>
          <w:p w14:paraId="7A4A7780" w14:textId="5C0A3EFE" w:rsidR="00595C5F" w:rsidRPr="00C051D0" w:rsidRDefault="00595C5F">
            <w:pPr>
              <w:spacing w:line="240" w:lineRule="auto"/>
              <w:jc w:val="center"/>
              <w:rPr>
                <w:szCs w:val="22"/>
              </w:rPr>
            </w:pPr>
            <w:r w:rsidRPr="00C051D0">
              <w:rPr>
                <w:szCs w:val="22"/>
              </w:rPr>
              <w:t>D</w:t>
            </w:r>
            <w:r w:rsidR="004D0859">
              <w:rPr>
                <w:szCs w:val="22"/>
              </w:rPr>
              <w:t>isposal</w:t>
            </w:r>
          </w:p>
        </w:tc>
        <w:tc>
          <w:tcPr>
            <w:tcW w:w="236" w:type="dxa"/>
            <w:vAlign w:val="bottom"/>
          </w:tcPr>
          <w:p w14:paraId="15D75EFE" w14:textId="77777777" w:rsidR="00595C5F" w:rsidRPr="00C051D0" w:rsidRDefault="00595C5F">
            <w:pPr>
              <w:spacing w:line="240" w:lineRule="auto"/>
              <w:jc w:val="center"/>
              <w:rPr>
                <w:szCs w:val="22"/>
                <w:lang w:val="en-US"/>
              </w:rPr>
            </w:pPr>
          </w:p>
        </w:tc>
        <w:tc>
          <w:tcPr>
            <w:tcW w:w="1204" w:type="dxa"/>
            <w:vAlign w:val="bottom"/>
          </w:tcPr>
          <w:p w14:paraId="0263E28F" w14:textId="77777777" w:rsidR="00595C5F" w:rsidRPr="00C051D0" w:rsidRDefault="00595C5F">
            <w:pPr>
              <w:spacing w:line="240" w:lineRule="auto"/>
              <w:ind w:left="-259" w:right="-284"/>
              <w:jc w:val="center"/>
              <w:rPr>
                <w:szCs w:val="22"/>
                <w:lang w:val="en-US"/>
              </w:rPr>
            </w:pPr>
            <w:r w:rsidRPr="00C051D0">
              <w:rPr>
                <w:szCs w:val="22"/>
                <w:lang w:val="en-US"/>
              </w:rPr>
              <w:t>Fair value adjustment</w:t>
            </w:r>
          </w:p>
        </w:tc>
        <w:tc>
          <w:tcPr>
            <w:tcW w:w="270" w:type="dxa"/>
            <w:vAlign w:val="bottom"/>
          </w:tcPr>
          <w:p w14:paraId="4CF748D6" w14:textId="77777777" w:rsidR="00595C5F" w:rsidRPr="00C051D0" w:rsidRDefault="00595C5F">
            <w:pPr>
              <w:spacing w:line="240" w:lineRule="auto"/>
              <w:jc w:val="center"/>
              <w:rPr>
                <w:szCs w:val="22"/>
                <w:lang w:val="en-US"/>
              </w:rPr>
            </w:pPr>
          </w:p>
        </w:tc>
        <w:tc>
          <w:tcPr>
            <w:tcW w:w="1081" w:type="dxa"/>
            <w:vAlign w:val="bottom"/>
          </w:tcPr>
          <w:p w14:paraId="45B21F1F" w14:textId="77777777" w:rsidR="00595C5F" w:rsidRPr="0042462E" w:rsidRDefault="00595C5F">
            <w:pPr>
              <w:spacing w:line="240" w:lineRule="auto"/>
              <w:ind w:left="-107" w:right="-104"/>
              <w:jc w:val="center"/>
              <w:rPr>
                <w:rFonts w:cstheme="minorBidi"/>
                <w:szCs w:val="28"/>
                <w:cs/>
                <w:lang w:val="en-US" w:bidi="th-TH"/>
              </w:rPr>
            </w:pPr>
            <w:proofErr w:type="gramStart"/>
            <w:r>
              <w:rPr>
                <w:rFonts w:cs="Angsana New"/>
                <w:szCs w:val="28"/>
                <w:lang w:val="en-US" w:bidi="th-TH"/>
              </w:rPr>
              <w:t>At</w:t>
            </w:r>
            <w:proofErr w:type="gramEnd"/>
            <w:r>
              <w:rPr>
                <w:rFonts w:cs="Angsana New"/>
                <w:szCs w:val="28"/>
                <w:lang w:val="en-US" w:bidi="th-TH"/>
              </w:rPr>
              <w:t xml:space="preserve"> </w:t>
            </w:r>
            <w:r>
              <w:rPr>
                <w:szCs w:val="22"/>
              </w:rPr>
              <w:t>31 December</w:t>
            </w:r>
          </w:p>
        </w:tc>
      </w:tr>
      <w:tr w:rsidR="00595C5F" w:rsidRPr="00271183" w14:paraId="52FCFB6B" w14:textId="77777777" w:rsidTr="0006162B">
        <w:trPr>
          <w:tblHeader/>
        </w:trPr>
        <w:tc>
          <w:tcPr>
            <w:tcW w:w="2970" w:type="dxa"/>
          </w:tcPr>
          <w:p w14:paraId="66141952" w14:textId="77777777" w:rsidR="00595C5F" w:rsidRPr="00271183" w:rsidRDefault="00595C5F">
            <w:pPr>
              <w:spacing w:line="240" w:lineRule="auto"/>
              <w:jc w:val="both"/>
              <w:rPr>
                <w:sz w:val="20"/>
                <w:lang w:val="en-US"/>
              </w:rPr>
            </w:pPr>
          </w:p>
        </w:tc>
        <w:tc>
          <w:tcPr>
            <w:tcW w:w="6661" w:type="dxa"/>
            <w:gridSpan w:val="9"/>
          </w:tcPr>
          <w:p w14:paraId="2C1C412C" w14:textId="77777777" w:rsidR="00595C5F" w:rsidRPr="00271183" w:rsidRDefault="00595C5F">
            <w:pPr>
              <w:spacing w:line="240" w:lineRule="auto"/>
              <w:jc w:val="center"/>
              <w:rPr>
                <w:i/>
                <w:iCs/>
                <w:sz w:val="20"/>
                <w:lang w:val="en-US"/>
              </w:rPr>
            </w:pPr>
            <w:r w:rsidRPr="00271183">
              <w:rPr>
                <w:i/>
                <w:iCs/>
                <w:sz w:val="20"/>
                <w:lang w:val="en-US"/>
              </w:rPr>
              <w:t xml:space="preserve">(in </w:t>
            </w:r>
            <w:r w:rsidRPr="00271183">
              <w:rPr>
                <w:i/>
                <w:iCs/>
                <w:sz w:val="20"/>
              </w:rPr>
              <w:t>thousand</w:t>
            </w:r>
            <w:r w:rsidRPr="00271183">
              <w:rPr>
                <w:i/>
                <w:iCs/>
                <w:sz w:val="20"/>
                <w:lang w:val="en-US"/>
              </w:rPr>
              <w:t xml:space="preserve"> Baht)</w:t>
            </w:r>
          </w:p>
        </w:tc>
      </w:tr>
      <w:tr w:rsidR="00595C5F" w:rsidRPr="00271183" w14:paraId="0477AC8A" w14:textId="77777777" w:rsidTr="0006162B">
        <w:tc>
          <w:tcPr>
            <w:tcW w:w="2970" w:type="dxa"/>
          </w:tcPr>
          <w:p w14:paraId="4E4607D2" w14:textId="30E72741" w:rsidR="00595C5F" w:rsidRPr="00DE4F4D" w:rsidRDefault="00595C5F">
            <w:pPr>
              <w:spacing w:line="240" w:lineRule="auto"/>
              <w:jc w:val="both"/>
              <w:rPr>
                <w:b/>
                <w:bCs/>
                <w:i/>
                <w:iCs/>
                <w:szCs w:val="22"/>
                <w:lang w:val="en-US"/>
              </w:rPr>
            </w:pPr>
            <w:r w:rsidRPr="00DE4F4D">
              <w:rPr>
                <w:b/>
                <w:bCs/>
                <w:i/>
                <w:iCs/>
                <w:szCs w:val="22"/>
                <w:lang w:val="en-US"/>
              </w:rPr>
              <w:t>202</w:t>
            </w:r>
            <w:r w:rsidR="00FE6B76">
              <w:rPr>
                <w:b/>
                <w:bCs/>
                <w:i/>
                <w:iCs/>
                <w:szCs w:val="22"/>
                <w:lang w:val="en-US"/>
              </w:rPr>
              <w:t>4</w:t>
            </w:r>
          </w:p>
        </w:tc>
        <w:tc>
          <w:tcPr>
            <w:tcW w:w="1170" w:type="dxa"/>
          </w:tcPr>
          <w:p w14:paraId="6FA6D5DC" w14:textId="77777777" w:rsidR="00595C5F" w:rsidRPr="00271183" w:rsidRDefault="00595C5F">
            <w:pPr>
              <w:spacing w:line="240" w:lineRule="auto"/>
              <w:jc w:val="right"/>
              <w:rPr>
                <w:sz w:val="20"/>
                <w:lang w:val="en-US"/>
              </w:rPr>
            </w:pPr>
          </w:p>
        </w:tc>
        <w:tc>
          <w:tcPr>
            <w:tcW w:w="270" w:type="dxa"/>
          </w:tcPr>
          <w:p w14:paraId="6E673934" w14:textId="77777777" w:rsidR="00595C5F" w:rsidRPr="00271183" w:rsidRDefault="00595C5F">
            <w:pPr>
              <w:spacing w:line="240" w:lineRule="auto"/>
              <w:jc w:val="both"/>
              <w:rPr>
                <w:sz w:val="20"/>
                <w:lang w:val="en-US"/>
              </w:rPr>
            </w:pPr>
          </w:p>
        </w:tc>
        <w:tc>
          <w:tcPr>
            <w:tcW w:w="1080" w:type="dxa"/>
          </w:tcPr>
          <w:p w14:paraId="090A6978" w14:textId="77777777" w:rsidR="00595C5F" w:rsidRPr="00271183" w:rsidRDefault="00595C5F">
            <w:pPr>
              <w:spacing w:line="240" w:lineRule="auto"/>
              <w:jc w:val="right"/>
              <w:rPr>
                <w:sz w:val="20"/>
                <w:lang w:val="en-US"/>
              </w:rPr>
            </w:pPr>
          </w:p>
        </w:tc>
        <w:tc>
          <w:tcPr>
            <w:tcW w:w="270" w:type="dxa"/>
          </w:tcPr>
          <w:p w14:paraId="6F7CD185" w14:textId="77777777" w:rsidR="00595C5F" w:rsidRPr="00271183" w:rsidRDefault="00595C5F">
            <w:pPr>
              <w:spacing w:line="240" w:lineRule="auto"/>
              <w:jc w:val="both"/>
              <w:rPr>
                <w:sz w:val="20"/>
                <w:lang w:val="en-US"/>
              </w:rPr>
            </w:pPr>
          </w:p>
        </w:tc>
        <w:tc>
          <w:tcPr>
            <w:tcW w:w="1080" w:type="dxa"/>
          </w:tcPr>
          <w:p w14:paraId="227ECC9C" w14:textId="77777777" w:rsidR="00595C5F" w:rsidRPr="00271183" w:rsidRDefault="00595C5F">
            <w:pPr>
              <w:spacing w:line="240" w:lineRule="auto"/>
              <w:jc w:val="right"/>
              <w:rPr>
                <w:sz w:val="20"/>
                <w:lang w:val="en-US"/>
              </w:rPr>
            </w:pPr>
          </w:p>
        </w:tc>
        <w:tc>
          <w:tcPr>
            <w:tcW w:w="236" w:type="dxa"/>
          </w:tcPr>
          <w:p w14:paraId="757C48B9" w14:textId="77777777" w:rsidR="00595C5F" w:rsidRPr="00271183" w:rsidRDefault="00595C5F">
            <w:pPr>
              <w:spacing w:line="240" w:lineRule="auto"/>
              <w:jc w:val="both"/>
              <w:rPr>
                <w:sz w:val="20"/>
                <w:lang w:val="en-US"/>
              </w:rPr>
            </w:pPr>
          </w:p>
        </w:tc>
        <w:tc>
          <w:tcPr>
            <w:tcW w:w="1204" w:type="dxa"/>
          </w:tcPr>
          <w:p w14:paraId="3BFEC90F" w14:textId="77777777" w:rsidR="00595C5F" w:rsidRPr="00271183" w:rsidRDefault="00595C5F">
            <w:pPr>
              <w:spacing w:line="240" w:lineRule="auto"/>
              <w:jc w:val="right"/>
              <w:rPr>
                <w:sz w:val="20"/>
                <w:lang w:val="en-US"/>
              </w:rPr>
            </w:pPr>
          </w:p>
        </w:tc>
        <w:tc>
          <w:tcPr>
            <w:tcW w:w="270" w:type="dxa"/>
          </w:tcPr>
          <w:p w14:paraId="387414FF" w14:textId="77777777" w:rsidR="00595C5F" w:rsidRPr="00271183" w:rsidRDefault="00595C5F">
            <w:pPr>
              <w:spacing w:line="240" w:lineRule="auto"/>
              <w:jc w:val="both"/>
              <w:rPr>
                <w:sz w:val="20"/>
                <w:lang w:val="en-US"/>
              </w:rPr>
            </w:pPr>
          </w:p>
        </w:tc>
        <w:tc>
          <w:tcPr>
            <w:tcW w:w="1081" w:type="dxa"/>
          </w:tcPr>
          <w:p w14:paraId="58565E97" w14:textId="77777777" w:rsidR="00595C5F" w:rsidRPr="00271183" w:rsidRDefault="00595C5F">
            <w:pPr>
              <w:spacing w:line="240" w:lineRule="auto"/>
              <w:jc w:val="right"/>
              <w:rPr>
                <w:sz w:val="20"/>
                <w:lang w:val="en-US"/>
              </w:rPr>
            </w:pPr>
          </w:p>
        </w:tc>
      </w:tr>
      <w:tr w:rsidR="00595C5F" w:rsidRPr="00271183" w14:paraId="1C87B902" w14:textId="77777777" w:rsidTr="0006162B">
        <w:tc>
          <w:tcPr>
            <w:tcW w:w="2970" w:type="dxa"/>
          </w:tcPr>
          <w:p w14:paraId="7E22C9E6" w14:textId="77777777" w:rsidR="00595C5F" w:rsidRPr="00DE4F4D" w:rsidRDefault="00595C5F">
            <w:pPr>
              <w:spacing w:line="240" w:lineRule="auto"/>
              <w:rPr>
                <w:b/>
                <w:bCs/>
                <w:i/>
                <w:iCs/>
                <w:szCs w:val="22"/>
                <w:lang w:val="en-US"/>
              </w:rPr>
            </w:pPr>
            <w:r w:rsidRPr="00DE4F4D">
              <w:rPr>
                <w:b/>
                <w:bCs/>
                <w:i/>
                <w:iCs/>
                <w:szCs w:val="22"/>
                <w:lang w:val="en-US"/>
              </w:rPr>
              <w:t>Current</w:t>
            </w:r>
            <w:r w:rsidRPr="00DE4F4D">
              <w:rPr>
                <w:b/>
                <w:bCs/>
                <w:i/>
                <w:iCs/>
                <w:szCs w:val="22"/>
              </w:rPr>
              <w:t xml:space="preserve"> </w:t>
            </w:r>
            <w:r w:rsidRPr="00DE4F4D">
              <w:rPr>
                <w:b/>
                <w:bCs/>
                <w:i/>
                <w:iCs/>
                <w:szCs w:val="22"/>
                <w:lang w:val="en-US"/>
              </w:rPr>
              <w:t>financial assets</w:t>
            </w:r>
          </w:p>
        </w:tc>
        <w:tc>
          <w:tcPr>
            <w:tcW w:w="1170" w:type="dxa"/>
          </w:tcPr>
          <w:p w14:paraId="17A87D5C" w14:textId="77777777" w:rsidR="00595C5F" w:rsidRPr="00271183" w:rsidRDefault="00595C5F">
            <w:pPr>
              <w:spacing w:line="240" w:lineRule="auto"/>
              <w:jc w:val="right"/>
              <w:rPr>
                <w:sz w:val="20"/>
                <w:lang w:val="en-US"/>
              </w:rPr>
            </w:pPr>
          </w:p>
        </w:tc>
        <w:tc>
          <w:tcPr>
            <w:tcW w:w="270" w:type="dxa"/>
          </w:tcPr>
          <w:p w14:paraId="35DDEF31" w14:textId="77777777" w:rsidR="00595C5F" w:rsidRPr="00271183" w:rsidRDefault="00595C5F">
            <w:pPr>
              <w:spacing w:line="240" w:lineRule="auto"/>
              <w:jc w:val="both"/>
              <w:rPr>
                <w:sz w:val="20"/>
                <w:lang w:val="en-US"/>
              </w:rPr>
            </w:pPr>
          </w:p>
        </w:tc>
        <w:tc>
          <w:tcPr>
            <w:tcW w:w="1080" w:type="dxa"/>
          </w:tcPr>
          <w:p w14:paraId="1E2DEA31" w14:textId="77777777" w:rsidR="00595C5F" w:rsidRPr="00271183" w:rsidRDefault="00595C5F">
            <w:pPr>
              <w:spacing w:line="240" w:lineRule="auto"/>
              <w:jc w:val="right"/>
              <w:rPr>
                <w:sz w:val="20"/>
                <w:lang w:val="en-US"/>
              </w:rPr>
            </w:pPr>
          </w:p>
        </w:tc>
        <w:tc>
          <w:tcPr>
            <w:tcW w:w="270" w:type="dxa"/>
          </w:tcPr>
          <w:p w14:paraId="627E26E6" w14:textId="77777777" w:rsidR="00595C5F" w:rsidRPr="00271183" w:rsidRDefault="00595C5F">
            <w:pPr>
              <w:spacing w:line="240" w:lineRule="auto"/>
              <w:jc w:val="both"/>
              <w:rPr>
                <w:sz w:val="20"/>
                <w:lang w:val="en-US"/>
              </w:rPr>
            </w:pPr>
          </w:p>
        </w:tc>
        <w:tc>
          <w:tcPr>
            <w:tcW w:w="1080" w:type="dxa"/>
          </w:tcPr>
          <w:p w14:paraId="1CA7423D" w14:textId="77777777" w:rsidR="00595C5F" w:rsidRPr="00271183" w:rsidRDefault="00595C5F">
            <w:pPr>
              <w:spacing w:line="240" w:lineRule="auto"/>
              <w:jc w:val="right"/>
              <w:rPr>
                <w:sz w:val="20"/>
                <w:lang w:val="en-US"/>
              </w:rPr>
            </w:pPr>
          </w:p>
        </w:tc>
        <w:tc>
          <w:tcPr>
            <w:tcW w:w="236" w:type="dxa"/>
          </w:tcPr>
          <w:p w14:paraId="57A4DB3A" w14:textId="77777777" w:rsidR="00595C5F" w:rsidRPr="00271183" w:rsidRDefault="00595C5F">
            <w:pPr>
              <w:spacing w:line="240" w:lineRule="auto"/>
              <w:jc w:val="both"/>
              <w:rPr>
                <w:sz w:val="20"/>
                <w:lang w:val="en-US"/>
              </w:rPr>
            </w:pPr>
          </w:p>
        </w:tc>
        <w:tc>
          <w:tcPr>
            <w:tcW w:w="1204" w:type="dxa"/>
          </w:tcPr>
          <w:p w14:paraId="6A7B1B55" w14:textId="77777777" w:rsidR="00595C5F" w:rsidRPr="00271183" w:rsidRDefault="00595C5F">
            <w:pPr>
              <w:spacing w:line="240" w:lineRule="auto"/>
              <w:jc w:val="right"/>
              <w:rPr>
                <w:sz w:val="20"/>
                <w:lang w:val="en-US"/>
              </w:rPr>
            </w:pPr>
          </w:p>
        </w:tc>
        <w:tc>
          <w:tcPr>
            <w:tcW w:w="270" w:type="dxa"/>
          </w:tcPr>
          <w:p w14:paraId="0FD46EDD" w14:textId="77777777" w:rsidR="00595C5F" w:rsidRPr="00271183" w:rsidRDefault="00595C5F">
            <w:pPr>
              <w:spacing w:line="240" w:lineRule="auto"/>
              <w:jc w:val="both"/>
              <w:rPr>
                <w:sz w:val="20"/>
                <w:lang w:val="en-US"/>
              </w:rPr>
            </w:pPr>
          </w:p>
        </w:tc>
        <w:tc>
          <w:tcPr>
            <w:tcW w:w="1081" w:type="dxa"/>
          </w:tcPr>
          <w:p w14:paraId="63ADC5BC" w14:textId="77777777" w:rsidR="00595C5F" w:rsidRPr="00271183" w:rsidRDefault="00595C5F">
            <w:pPr>
              <w:spacing w:line="240" w:lineRule="auto"/>
              <w:jc w:val="right"/>
              <w:rPr>
                <w:sz w:val="20"/>
                <w:lang w:val="en-US"/>
              </w:rPr>
            </w:pPr>
          </w:p>
        </w:tc>
      </w:tr>
      <w:tr w:rsidR="00595C5F" w:rsidRPr="00271183" w14:paraId="3563A7D1" w14:textId="77777777" w:rsidTr="0006162B">
        <w:tc>
          <w:tcPr>
            <w:tcW w:w="2970" w:type="dxa"/>
          </w:tcPr>
          <w:p w14:paraId="1DD130EF" w14:textId="77777777" w:rsidR="00595C5F" w:rsidRPr="00DE4F4D" w:rsidRDefault="00595C5F">
            <w:pPr>
              <w:spacing w:line="240" w:lineRule="auto"/>
              <w:ind w:left="163" w:hanging="163"/>
              <w:rPr>
                <w:szCs w:val="22"/>
                <w:lang w:val="en-US"/>
              </w:rPr>
            </w:pPr>
            <w:r w:rsidRPr="00DE4F4D">
              <w:rPr>
                <w:szCs w:val="22"/>
                <w:lang w:val="en-US"/>
              </w:rPr>
              <w:t>Equity securities measured at</w:t>
            </w:r>
          </w:p>
        </w:tc>
        <w:tc>
          <w:tcPr>
            <w:tcW w:w="1170" w:type="dxa"/>
            <w:vAlign w:val="bottom"/>
          </w:tcPr>
          <w:p w14:paraId="7D4F04EE" w14:textId="77777777" w:rsidR="00595C5F" w:rsidRPr="00271183" w:rsidRDefault="00595C5F">
            <w:pPr>
              <w:spacing w:line="240" w:lineRule="auto"/>
              <w:jc w:val="right"/>
              <w:rPr>
                <w:sz w:val="20"/>
                <w:lang w:val="en-US"/>
              </w:rPr>
            </w:pPr>
          </w:p>
        </w:tc>
        <w:tc>
          <w:tcPr>
            <w:tcW w:w="270" w:type="dxa"/>
            <w:vAlign w:val="bottom"/>
          </w:tcPr>
          <w:p w14:paraId="5B7D22EF" w14:textId="77777777" w:rsidR="00595C5F" w:rsidRPr="00271183" w:rsidRDefault="00595C5F">
            <w:pPr>
              <w:spacing w:line="240" w:lineRule="auto"/>
              <w:jc w:val="both"/>
              <w:rPr>
                <w:sz w:val="20"/>
                <w:lang w:val="en-US"/>
              </w:rPr>
            </w:pPr>
          </w:p>
        </w:tc>
        <w:tc>
          <w:tcPr>
            <w:tcW w:w="1080" w:type="dxa"/>
            <w:vAlign w:val="bottom"/>
          </w:tcPr>
          <w:p w14:paraId="6AB20A0E" w14:textId="77777777" w:rsidR="00595C5F" w:rsidRPr="00271183" w:rsidRDefault="00595C5F">
            <w:pPr>
              <w:spacing w:line="240" w:lineRule="auto"/>
              <w:jc w:val="right"/>
              <w:rPr>
                <w:sz w:val="20"/>
                <w:lang w:val="en-US"/>
              </w:rPr>
            </w:pPr>
          </w:p>
        </w:tc>
        <w:tc>
          <w:tcPr>
            <w:tcW w:w="270" w:type="dxa"/>
            <w:vAlign w:val="bottom"/>
          </w:tcPr>
          <w:p w14:paraId="4B38B61E" w14:textId="77777777" w:rsidR="00595C5F" w:rsidRPr="00271183" w:rsidRDefault="00595C5F">
            <w:pPr>
              <w:spacing w:line="240" w:lineRule="auto"/>
              <w:jc w:val="both"/>
              <w:rPr>
                <w:sz w:val="20"/>
                <w:lang w:val="en-US"/>
              </w:rPr>
            </w:pPr>
          </w:p>
        </w:tc>
        <w:tc>
          <w:tcPr>
            <w:tcW w:w="1080" w:type="dxa"/>
            <w:vAlign w:val="bottom"/>
          </w:tcPr>
          <w:p w14:paraId="59AF807A" w14:textId="77777777" w:rsidR="00595C5F" w:rsidRPr="00271183" w:rsidRDefault="00595C5F">
            <w:pPr>
              <w:spacing w:line="240" w:lineRule="auto"/>
              <w:jc w:val="right"/>
              <w:rPr>
                <w:sz w:val="20"/>
                <w:lang w:val="en-US"/>
              </w:rPr>
            </w:pPr>
          </w:p>
        </w:tc>
        <w:tc>
          <w:tcPr>
            <w:tcW w:w="236" w:type="dxa"/>
            <w:vAlign w:val="bottom"/>
          </w:tcPr>
          <w:p w14:paraId="3CE0B185" w14:textId="77777777" w:rsidR="00595C5F" w:rsidRPr="00271183" w:rsidRDefault="00595C5F">
            <w:pPr>
              <w:spacing w:line="240" w:lineRule="auto"/>
              <w:jc w:val="both"/>
              <w:rPr>
                <w:sz w:val="20"/>
                <w:lang w:val="en-US"/>
              </w:rPr>
            </w:pPr>
          </w:p>
        </w:tc>
        <w:tc>
          <w:tcPr>
            <w:tcW w:w="1204" w:type="dxa"/>
            <w:vAlign w:val="bottom"/>
          </w:tcPr>
          <w:p w14:paraId="1307160F" w14:textId="77777777" w:rsidR="00595C5F" w:rsidRPr="00271183" w:rsidRDefault="00595C5F">
            <w:pPr>
              <w:spacing w:line="240" w:lineRule="auto"/>
              <w:jc w:val="right"/>
              <w:rPr>
                <w:sz w:val="20"/>
                <w:lang w:val="en-US"/>
              </w:rPr>
            </w:pPr>
          </w:p>
        </w:tc>
        <w:tc>
          <w:tcPr>
            <w:tcW w:w="270" w:type="dxa"/>
            <w:vAlign w:val="bottom"/>
          </w:tcPr>
          <w:p w14:paraId="11E5EFA8" w14:textId="77777777" w:rsidR="00595C5F" w:rsidRPr="00271183" w:rsidRDefault="00595C5F">
            <w:pPr>
              <w:spacing w:line="240" w:lineRule="auto"/>
              <w:jc w:val="both"/>
              <w:rPr>
                <w:sz w:val="20"/>
                <w:lang w:val="en-US"/>
              </w:rPr>
            </w:pPr>
          </w:p>
        </w:tc>
        <w:tc>
          <w:tcPr>
            <w:tcW w:w="1081" w:type="dxa"/>
            <w:vAlign w:val="bottom"/>
          </w:tcPr>
          <w:p w14:paraId="3D27A7F8" w14:textId="77777777" w:rsidR="00595C5F" w:rsidRPr="00271183" w:rsidRDefault="00595C5F">
            <w:pPr>
              <w:spacing w:line="240" w:lineRule="auto"/>
              <w:jc w:val="right"/>
              <w:rPr>
                <w:sz w:val="20"/>
                <w:lang w:val="en-US"/>
              </w:rPr>
            </w:pPr>
          </w:p>
        </w:tc>
      </w:tr>
      <w:tr w:rsidR="00595C5F" w:rsidRPr="00271183" w14:paraId="47E4FBC1" w14:textId="77777777" w:rsidTr="0006162B">
        <w:tc>
          <w:tcPr>
            <w:tcW w:w="2970" w:type="dxa"/>
          </w:tcPr>
          <w:p w14:paraId="4B29C4C8" w14:textId="77777777" w:rsidR="00595C5F" w:rsidRPr="00DE4F4D" w:rsidRDefault="00595C5F">
            <w:pPr>
              <w:pStyle w:val="ListParagraph"/>
              <w:numPr>
                <w:ilvl w:val="0"/>
                <w:numId w:val="15"/>
              </w:numPr>
              <w:spacing w:line="240" w:lineRule="auto"/>
              <w:ind w:left="166" w:hanging="166"/>
              <w:rPr>
                <w:b/>
                <w:bCs/>
                <w:szCs w:val="22"/>
                <w:lang w:val="en-US"/>
              </w:rPr>
            </w:pPr>
            <w:r w:rsidRPr="00DE4F4D">
              <w:rPr>
                <w:szCs w:val="22"/>
                <w:lang w:val="en-US"/>
              </w:rPr>
              <w:t>FVTPL</w:t>
            </w:r>
          </w:p>
        </w:tc>
        <w:tc>
          <w:tcPr>
            <w:tcW w:w="1170" w:type="dxa"/>
          </w:tcPr>
          <w:p w14:paraId="1C6F0DEA" w14:textId="77777777" w:rsidR="00595C5F" w:rsidRPr="00BA533A" w:rsidRDefault="00595C5F">
            <w:pPr>
              <w:ind w:left="-55" w:right="-20" w:hanging="92"/>
              <w:jc w:val="right"/>
            </w:pPr>
            <w:r w:rsidRPr="00BA533A">
              <w:rPr>
                <w:szCs w:val="22"/>
              </w:rPr>
              <w:t>-</w:t>
            </w:r>
          </w:p>
        </w:tc>
        <w:tc>
          <w:tcPr>
            <w:tcW w:w="270" w:type="dxa"/>
          </w:tcPr>
          <w:p w14:paraId="6B759B01" w14:textId="77777777" w:rsidR="00595C5F" w:rsidRPr="00271183" w:rsidRDefault="00595C5F">
            <w:pPr>
              <w:rPr>
                <w:sz w:val="20"/>
              </w:rPr>
            </w:pPr>
          </w:p>
        </w:tc>
        <w:tc>
          <w:tcPr>
            <w:tcW w:w="1080" w:type="dxa"/>
          </w:tcPr>
          <w:p w14:paraId="19C85CC4" w14:textId="63453E09" w:rsidR="00595C5F" w:rsidRPr="00C051D0" w:rsidRDefault="00C3172C">
            <w:pPr>
              <w:ind w:left="-20" w:right="-107"/>
              <w:rPr>
                <w:szCs w:val="22"/>
              </w:rPr>
            </w:pPr>
            <w:r>
              <w:rPr>
                <w:szCs w:val="22"/>
              </w:rPr>
              <w:t>4,768,000</w:t>
            </w:r>
          </w:p>
        </w:tc>
        <w:tc>
          <w:tcPr>
            <w:tcW w:w="270" w:type="dxa"/>
          </w:tcPr>
          <w:p w14:paraId="369B9828" w14:textId="77777777" w:rsidR="00595C5F" w:rsidRPr="00C051D0" w:rsidRDefault="00595C5F">
            <w:pPr>
              <w:spacing w:line="240" w:lineRule="auto"/>
              <w:jc w:val="both"/>
              <w:rPr>
                <w:szCs w:val="22"/>
                <w:lang w:val="en-US"/>
              </w:rPr>
            </w:pPr>
          </w:p>
        </w:tc>
        <w:tc>
          <w:tcPr>
            <w:tcW w:w="1080" w:type="dxa"/>
          </w:tcPr>
          <w:p w14:paraId="0A28FEEA" w14:textId="132F81A4" w:rsidR="00595C5F" w:rsidRPr="00C051D0" w:rsidRDefault="003D1F23" w:rsidP="00552C59">
            <w:pPr>
              <w:ind w:left="-320" w:right="-195" w:firstLine="174"/>
              <w:jc w:val="center"/>
              <w:rPr>
                <w:szCs w:val="22"/>
                <w:lang w:val="en-US"/>
              </w:rPr>
            </w:pPr>
            <w:r>
              <w:rPr>
                <w:szCs w:val="22"/>
                <w:lang w:val="en-US"/>
              </w:rPr>
              <w:t>(1,887,</w:t>
            </w:r>
            <w:r w:rsidR="00FE4140">
              <w:rPr>
                <w:szCs w:val="22"/>
                <w:lang w:val="en-US"/>
              </w:rPr>
              <w:t>252)</w:t>
            </w:r>
          </w:p>
        </w:tc>
        <w:tc>
          <w:tcPr>
            <w:tcW w:w="236" w:type="dxa"/>
          </w:tcPr>
          <w:p w14:paraId="61C81C51" w14:textId="77777777" w:rsidR="00595C5F" w:rsidRPr="00C051D0" w:rsidRDefault="00595C5F">
            <w:pPr>
              <w:spacing w:line="240" w:lineRule="auto"/>
              <w:jc w:val="both"/>
              <w:rPr>
                <w:szCs w:val="22"/>
                <w:lang w:val="en-US"/>
              </w:rPr>
            </w:pPr>
          </w:p>
        </w:tc>
        <w:tc>
          <w:tcPr>
            <w:tcW w:w="1204" w:type="dxa"/>
          </w:tcPr>
          <w:p w14:paraId="54F329F0" w14:textId="1FC21BBA" w:rsidR="00595C5F" w:rsidRPr="00BA533A" w:rsidRDefault="00AC4459">
            <w:pPr>
              <w:tabs>
                <w:tab w:val="left" w:pos="1100"/>
              </w:tabs>
              <w:ind w:left="-109" w:right="-290" w:firstLine="303"/>
              <w:jc w:val="center"/>
              <w:rPr>
                <w:szCs w:val="22"/>
                <w:lang w:val="en-US"/>
              </w:rPr>
            </w:pPr>
            <w:r>
              <w:rPr>
                <w:szCs w:val="22"/>
                <w:lang w:val="en-US"/>
              </w:rPr>
              <w:t>29,616</w:t>
            </w:r>
          </w:p>
        </w:tc>
        <w:tc>
          <w:tcPr>
            <w:tcW w:w="270" w:type="dxa"/>
          </w:tcPr>
          <w:p w14:paraId="0F9CC637" w14:textId="77777777" w:rsidR="00595C5F" w:rsidRPr="00C051D0" w:rsidRDefault="00595C5F">
            <w:pPr>
              <w:spacing w:line="240" w:lineRule="auto"/>
              <w:jc w:val="both"/>
              <w:rPr>
                <w:szCs w:val="22"/>
              </w:rPr>
            </w:pPr>
          </w:p>
        </w:tc>
        <w:tc>
          <w:tcPr>
            <w:tcW w:w="1081" w:type="dxa"/>
          </w:tcPr>
          <w:p w14:paraId="0C6CE049" w14:textId="38857BEE" w:rsidR="00595C5F" w:rsidRPr="00C051D0" w:rsidRDefault="00E7414A">
            <w:pPr>
              <w:ind w:left="-55" w:right="-20" w:hanging="92"/>
              <w:jc w:val="right"/>
              <w:rPr>
                <w:szCs w:val="22"/>
              </w:rPr>
            </w:pPr>
            <w:r>
              <w:rPr>
                <w:szCs w:val="22"/>
              </w:rPr>
              <w:t>2,910,</w:t>
            </w:r>
            <w:r w:rsidR="00C901E9">
              <w:rPr>
                <w:szCs w:val="22"/>
              </w:rPr>
              <w:t>364</w:t>
            </w:r>
          </w:p>
        </w:tc>
      </w:tr>
      <w:tr w:rsidR="00595C5F" w:rsidRPr="000A17B1" w14:paraId="07BC8FD5" w14:textId="77777777" w:rsidTr="0006162B">
        <w:tc>
          <w:tcPr>
            <w:tcW w:w="2970" w:type="dxa"/>
          </w:tcPr>
          <w:p w14:paraId="369AED89" w14:textId="77777777" w:rsidR="00595C5F" w:rsidRPr="00DE4F4D" w:rsidRDefault="00595C5F">
            <w:pPr>
              <w:spacing w:line="240" w:lineRule="auto"/>
              <w:jc w:val="both"/>
              <w:rPr>
                <w:szCs w:val="22"/>
                <w:lang w:val="en-US"/>
              </w:rPr>
            </w:pPr>
          </w:p>
        </w:tc>
        <w:tc>
          <w:tcPr>
            <w:tcW w:w="1170" w:type="dxa"/>
            <w:tcBorders>
              <w:top w:val="double" w:sz="4" w:space="0" w:color="auto"/>
            </w:tcBorders>
            <w:vAlign w:val="bottom"/>
          </w:tcPr>
          <w:p w14:paraId="7097731D" w14:textId="77777777" w:rsidR="00595C5F" w:rsidRPr="000A17B1" w:rsidRDefault="00595C5F">
            <w:pPr>
              <w:spacing w:line="240" w:lineRule="auto"/>
              <w:jc w:val="right"/>
              <w:rPr>
                <w:sz w:val="12"/>
                <w:szCs w:val="12"/>
                <w:lang w:val="en-US"/>
              </w:rPr>
            </w:pPr>
          </w:p>
        </w:tc>
        <w:tc>
          <w:tcPr>
            <w:tcW w:w="270" w:type="dxa"/>
            <w:vAlign w:val="bottom"/>
          </w:tcPr>
          <w:p w14:paraId="7D281146" w14:textId="77777777" w:rsidR="00595C5F" w:rsidRPr="000A17B1" w:rsidRDefault="00595C5F">
            <w:pPr>
              <w:spacing w:line="240" w:lineRule="auto"/>
              <w:jc w:val="both"/>
              <w:rPr>
                <w:sz w:val="12"/>
                <w:szCs w:val="12"/>
                <w:lang w:val="en-US"/>
              </w:rPr>
            </w:pPr>
          </w:p>
        </w:tc>
        <w:tc>
          <w:tcPr>
            <w:tcW w:w="1080" w:type="dxa"/>
            <w:tcBorders>
              <w:top w:val="double" w:sz="4" w:space="0" w:color="auto"/>
            </w:tcBorders>
            <w:vAlign w:val="bottom"/>
          </w:tcPr>
          <w:p w14:paraId="052BA072" w14:textId="77777777" w:rsidR="00595C5F" w:rsidRPr="000A17B1" w:rsidRDefault="00595C5F">
            <w:pPr>
              <w:spacing w:line="240" w:lineRule="auto"/>
              <w:jc w:val="right"/>
              <w:rPr>
                <w:sz w:val="12"/>
                <w:szCs w:val="12"/>
                <w:lang w:val="en-US"/>
              </w:rPr>
            </w:pPr>
          </w:p>
        </w:tc>
        <w:tc>
          <w:tcPr>
            <w:tcW w:w="270" w:type="dxa"/>
            <w:vAlign w:val="bottom"/>
          </w:tcPr>
          <w:p w14:paraId="75B6EC2F" w14:textId="77777777" w:rsidR="00595C5F" w:rsidRPr="000A17B1" w:rsidRDefault="00595C5F">
            <w:pPr>
              <w:spacing w:line="240" w:lineRule="auto"/>
              <w:jc w:val="both"/>
              <w:rPr>
                <w:sz w:val="12"/>
                <w:szCs w:val="12"/>
                <w:lang w:val="en-US"/>
              </w:rPr>
            </w:pPr>
          </w:p>
        </w:tc>
        <w:tc>
          <w:tcPr>
            <w:tcW w:w="1080" w:type="dxa"/>
            <w:tcBorders>
              <w:top w:val="double" w:sz="4" w:space="0" w:color="auto"/>
            </w:tcBorders>
            <w:vAlign w:val="bottom"/>
          </w:tcPr>
          <w:p w14:paraId="058FBED0" w14:textId="77777777" w:rsidR="00595C5F" w:rsidRPr="000A17B1" w:rsidRDefault="00595C5F">
            <w:pPr>
              <w:spacing w:line="240" w:lineRule="auto"/>
              <w:jc w:val="right"/>
              <w:rPr>
                <w:sz w:val="12"/>
                <w:szCs w:val="12"/>
                <w:lang w:val="en-US"/>
              </w:rPr>
            </w:pPr>
          </w:p>
        </w:tc>
        <w:tc>
          <w:tcPr>
            <w:tcW w:w="236" w:type="dxa"/>
            <w:vAlign w:val="bottom"/>
          </w:tcPr>
          <w:p w14:paraId="7697EF3A" w14:textId="77777777" w:rsidR="00595C5F" w:rsidRPr="000A17B1" w:rsidRDefault="00595C5F">
            <w:pPr>
              <w:spacing w:line="240" w:lineRule="auto"/>
              <w:jc w:val="both"/>
              <w:rPr>
                <w:sz w:val="12"/>
                <w:szCs w:val="12"/>
                <w:lang w:val="en-US"/>
              </w:rPr>
            </w:pPr>
          </w:p>
        </w:tc>
        <w:tc>
          <w:tcPr>
            <w:tcW w:w="1204" w:type="dxa"/>
            <w:tcBorders>
              <w:top w:val="double" w:sz="4" w:space="0" w:color="auto"/>
            </w:tcBorders>
            <w:vAlign w:val="bottom"/>
          </w:tcPr>
          <w:p w14:paraId="3DC170B8" w14:textId="77777777" w:rsidR="00595C5F" w:rsidRPr="000A17B1" w:rsidRDefault="00595C5F">
            <w:pPr>
              <w:spacing w:line="240" w:lineRule="auto"/>
              <w:jc w:val="right"/>
              <w:rPr>
                <w:sz w:val="12"/>
                <w:szCs w:val="12"/>
                <w:lang w:val="en-US"/>
              </w:rPr>
            </w:pPr>
          </w:p>
        </w:tc>
        <w:tc>
          <w:tcPr>
            <w:tcW w:w="270" w:type="dxa"/>
            <w:vAlign w:val="bottom"/>
          </w:tcPr>
          <w:p w14:paraId="410E0501" w14:textId="77777777" w:rsidR="00595C5F" w:rsidRPr="000A17B1" w:rsidRDefault="00595C5F">
            <w:pPr>
              <w:spacing w:line="240" w:lineRule="auto"/>
              <w:jc w:val="both"/>
              <w:rPr>
                <w:sz w:val="12"/>
                <w:szCs w:val="12"/>
                <w:lang w:val="en-US"/>
              </w:rPr>
            </w:pPr>
          </w:p>
        </w:tc>
        <w:tc>
          <w:tcPr>
            <w:tcW w:w="1081" w:type="dxa"/>
            <w:tcBorders>
              <w:top w:val="double" w:sz="4" w:space="0" w:color="auto"/>
            </w:tcBorders>
            <w:vAlign w:val="bottom"/>
          </w:tcPr>
          <w:p w14:paraId="51E2E01D" w14:textId="77777777" w:rsidR="00595C5F" w:rsidRPr="000A17B1" w:rsidRDefault="00595C5F">
            <w:pPr>
              <w:spacing w:line="240" w:lineRule="auto"/>
              <w:jc w:val="right"/>
              <w:rPr>
                <w:sz w:val="12"/>
                <w:szCs w:val="12"/>
                <w:lang w:val="en-US"/>
              </w:rPr>
            </w:pPr>
          </w:p>
        </w:tc>
      </w:tr>
    </w:tbl>
    <w:p w14:paraId="0054C4EC" w14:textId="77777777" w:rsidR="00595C5F" w:rsidRDefault="00595C5F" w:rsidP="00595C5F"/>
    <w:tbl>
      <w:tblPr>
        <w:tblStyle w:val="TableGrid"/>
        <w:tblW w:w="9630"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0"/>
        <w:gridCol w:w="1170"/>
        <w:gridCol w:w="270"/>
        <w:gridCol w:w="1080"/>
        <w:gridCol w:w="270"/>
        <w:gridCol w:w="1080"/>
        <w:gridCol w:w="236"/>
        <w:gridCol w:w="1150"/>
        <w:gridCol w:w="270"/>
        <w:gridCol w:w="1134"/>
      </w:tblGrid>
      <w:tr w:rsidR="00595C5F" w:rsidRPr="00271183" w14:paraId="27E0BA86" w14:textId="77777777" w:rsidTr="0006162B">
        <w:trPr>
          <w:tblHeader/>
        </w:trPr>
        <w:tc>
          <w:tcPr>
            <w:tcW w:w="2970" w:type="dxa"/>
          </w:tcPr>
          <w:p w14:paraId="4F134D87" w14:textId="77777777" w:rsidR="00595C5F" w:rsidRPr="00E31F93" w:rsidRDefault="00595C5F">
            <w:pPr>
              <w:spacing w:line="240" w:lineRule="atLeast"/>
              <w:jc w:val="both"/>
              <w:rPr>
                <w:szCs w:val="22"/>
                <w:lang w:val="en-US"/>
              </w:rPr>
            </w:pPr>
          </w:p>
        </w:tc>
        <w:tc>
          <w:tcPr>
            <w:tcW w:w="6660" w:type="dxa"/>
            <w:gridSpan w:val="9"/>
          </w:tcPr>
          <w:p w14:paraId="32920BF0" w14:textId="77777777" w:rsidR="00595C5F" w:rsidRPr="00E31F93" w:rsidRDefault="00595C5F">
            <w:pPr>
              <w:spacing w:line="240" w:lineRule="atLeast"/>
              <w:jc w:val="center"/>
              <w:rPr>
                <w:b/>
                <w:bCs/>
                <w:szCs w:val="22"/>
                <w:lang w:val="en-US"/>
              </w:rPr>
            </w:pPr>
            <w:r w:rsidRPr="00E31F93">
              <w:rPr>
                <w:b/>
                <w:bCs/>
                <w:szCs w:val="22"/>
                <w:lang w:val="en-US"/>
              </w:rPr>
              <w:t>Separate financial statements</w:t>
            </w:r>
          </w:p>
        </w:tc>
      </w:tr>
      <w:tr w:rsidR="0006162B" w:rsidRPr="00271183" w14:paraId="6BE72B1A" w14:textId="77777777" w:rsidTr="0006162B">
        <w:trPr>
          <w:tblHeader/>
        </w:trPr>
        <w:tc>
          <w:tcPr>
            <w:tcW w:w="2970" w:type="dxa"/>
            <w:vAlign w:val="bottom"/>
          </w:tcPr>
          <w:p w14:paraId="73607354" w14:textId="77777777" w:rsidR="0006162B" w:rsidRPr="00E31F93" w:rsidRDefault="0006162B" w:rsidP="0006162B">
            <w:pPr>
              <w:spacing w:line="240" w:lineRule="atLeast"/>
              <w:ind w:left="159" w:hanging="159"/>
              <w:rPr>
                <w:b/>
                <w:bCs/>
                <w:i/>
                <w:iCs/>
                <w:szCs w:val="22"/>
                <w:lang w:val="en-US"/>
              </w:rPr>
            </w:pPr>
            <w:r w:rsidRPr="00E31F93">
              <w:rPr>
                <w:b/>
                <w:bCs/>
                <w:i/>
                <w:iCs/>
                <w:szCs w:val="22"/>
                <w:lang w:val="en-US"/>
              </w:rPr>
              <w:t>Marketable equity securities</w:t>
            </w:r>
          </w:p>
        </w:tc>
        <w:tc>
          <w:tcPr>
            <w:tcW w:w="1170" w:type="dxa"/>
            <w:vAlign w:val="bottom"/>
          </w:tcPr>
          <w:p w14:paraId="563556C0" w14:textId="77777777" w:rsidR="0006162B" w:rsidRPr="00E31F93" w:rsidRDefault="0006162B" w:rsidP="0006162B">
            <w:pPr>
              <w:spacing w:line="240" w:lineRule="atLeast"/>
              <w:ind w:left="-107" w:right="-104"/>
              <w:jc w:val="center"/>
              <w:rPr>
                <w:szCs w:val="22"/>
                <w:lang w:val="en-US" w:bidi="th-TH"/>
              </w:rPr>
            </w:pPr>
            <w:r w:rsidRPr="00E31F93">
              <w:rPr>
                <w:szCs w:val="22"/>
                <w:lang w:val="en-US"/>
              </w:rPr>
              <w:t xml:space="preserve">At </w:t>
            </w:r>
            <w:r>
              <w:rPr>
                <w:szCs w:val="22"/>
                <w:lang w:val="en-US"/>
              </w:rPr>
              <w:br/>
            </w:r>
            <w:r w:rsidRPr="00E31F93">
              <w:rPr>
                <w:szCs w:val="22"/>
                <w:lang w:val="en-US" w:bidi="th-TH"/>
              </w:rPr>
              <w:t>1 January</w:t>
            </w:r>
          </w:p>
        </w:tc>
        <w:tc>
          <w:tcPr>
            <w:tcW w:w="270" w:type="dxa"/>
            <w:vAlign w:val="bottom"/>
          </w:tcPr>
          <w:p w14:paraId="574DD9B1" w14:textId="77777777" w:rsidR="0006162B" w:rsidRPr="00E31F93" w:rsidRDefault="0006162B" w:rsidP="0006162B">
            <w:pPr>
              <w:spacing w:line="240" w:lineRule="atLeast"/>
              <w:jc w:val="center"/>
              <w:rPr>
                <w:szCs w:val="22"/>
                <w:lang w:val="en-US"/>
              </w:rPr>
            </w:pPr>
          </w:p>
        </w:tc>
        <w:tc>
          <w:tcPr>
            <w:tcW w:w="1080" w:type="dxa"/>
            <w:vAlign w:val="bottom"/>
          </w:tcPr>
          <w:p w14:paraId="60A54240" w14:textId="21B4B4BC" w:rsidR="0006162B" w:rsidRPr="00E31F93" w:rsidRDefault="0006162B" w:rsidP="0006162B">
            <w:pPr>
              <w:spacing w:line="240" w:lineRule="atLeast"/>
              <w:jc w:val="center"/>
              <w:rPr>
                <w:szCs w:val="22"/>
              </w:rPr>
            </w:pPr>
            <w:r>
              <w:rPr>
                <w:szCs w:val="22"/>
              </w:rPr>
              <w:t>Purchase</w:t>
            </w:r>
          </w:p>
        </w:tc>
        <w:tc>
          <w:tcPr>
            <w:tcW w:w="270" w:type="dxa"/>
            <w:vAlign w:val="bottom"/>
          </w:tcPr>
          <w:p w14:paraId="3EEB811E" w14:textId="77777777" w:rsidR="0006162B" w:rsidRPr="00E31F93" w:rsidRDefault="0006162B" w:rsidP="0006162B">
            <w:pPr>
              <w:spacing w:line="240" w:lineRule="atLeast"/>
              <w:jc w:val="center"/>
              <w:rPr>
                <w:szCs w:val="22"/>
                <w:lang w:val="en-US"/>
              </w:rPr>
            </w:pPr>
          </w:p>
        </w:tc>
        <w:tc>
          <w:tcPr>
            <w:tcW w:w="1080" w:type="dxa"/>
            <w:vAlign w:val="bottom"/>
          </w:tcPr>
          <w:p w14:paraId="6BC53D01" w14:textId="37EB1D32" w:rsidR="0006162B" w:rsidRPr="00E31F93" w:rsidRDefault="0006162B" w:rsidP="0006162B">
            <w:pPr>
              <w:spacing w:line="240" w:lineRule="atLeast"/>
              <w:jc w:val="center"/>
              <w:rPr>
                <w:szCs w:val="22"/>
              </w:rPr>
            </w:pPr>
            <w:r w:rsidRPr="00C051D0">
              <w:rPr>
                <w:szCs w:val="22"/>
              </w:rPr>
              <w:t>D</w:t>
            </w:r>
            <w:r>
              <w:rPr>
                <w:szCs w:val="22"/>
              </w:rPr>
              <w:t>isposal</w:t>
            </w:r>
          </w:p>
        </w:tc>
        <w:tc>
          <w:tcPr>
            <w:tcW w:w="236" w:type="dxa"/>
            <w:vAlign w:val="bottom"/>
          </w:tcPr>
          <w:p w14:paraId="08C238CB" w14:textId="77777777" w:rsidR="0006162B" w:rsidRPr="00E31F93" w:rsidRDefault="0006162B" w:rsidP="0006162B">
            <w:pPr>
              <w:spacing w:line="240" w:lineRule="atLeast"/>
              <w:jc w:val="center"/>
              <w:rPr>
                <w:szCs w:val="22"/>
                <w:lang w:val="en-US"/>
              </w:rPr>
            </w:pPr>
          </w:p>
        </w:tc>
        <w:tc>
          <w:tcPr>
            <w:tcW w:w="1150" w:type="dxa"/>
            <w:vAlign w:val="bottom"/>
          </w:tcPr>
          <w:p w14:paraId="1E0966BD" w14:textId="77777777" w:rsidR="0006162B" w:rsidRPr="00E31F93" w:rsidRDefault="0006162B" w:rsidP="0006162B">
            <w:pPr>
              <w:spacing w:line="240" w:lineRule="atLeast"/>
              <w:ind w:left="-169" w:right="-104"/>
              <w:jc w:val="center"/>
              <w:rPr>
                <w:szCs w:val="22"/>
                <w:lang w:val="en-US"/>
              </w:rPr>
            </w:pPr>
            <w:r w:rsidRPr="00E31F93">
              <w:rPr>
                <w:szCs w:val="22"/>
                <w:lang w:val="en-US"/>
              </w:rPr>
              <w:t>Fair value adjustment</w:t>
            </w:r>
          </w:p>
        </w:tc>
        <w:tc>
          <w:tcPr>
            <w:tcW w:w="270" w:type="dxa"/>
            <w:vAlign w:val="bottom"/>
          </w:tcPr>
          <w:p w14:paraId="69B733D4" w14:textId="77777777" w:rsidR="0006162B" w:rsidRPr="00E31F93" w:rsidRDefault="0006162B" w:rsidP="0006162B">
            <w:pPr>
              <w:spacing w:line="240" w:lineRule="atLeast"/>
              <w:jc w:val="center"/>
              <w:rPr>
                <w:szCs w:val="22"/>
                <w:lang w:val="en-US"/>
              </w:rPr>
            </w:pPr>
          </w:p>
        </w:tc>
        <w:tc>
          <w:tcPr>
            <w:tcW w:w="1134" w:type="dxa"/>
            <w:vAlign w:val="bottom"/>
          </w:tcPr>
          <w:p w14:paraId="344C3DAF" w14:textId="77777777" w:rsidR="0006162B" w:rsidRPr="00E31F93" w:rsidRDefault="0006162B" w:rsidP="0006162B">
            <w:pPr>
              <w:spacing w:line="240" w:lineRule="atLeast"/>
              <w:ind w:left="-193" w:right="-196"/>
              <w:jc w:val="center"/>
              <w:rPr>
                <w:szCs w:val="22"/>
                <w:lang w:val="en-US"/>
              </w:rPr>
            </w:pPr>
            <w:proofErr w:type="gramStart"/>
            <w:r>
              <w:rPr>
                <w:rFonts w:cs="Angsana New"/>
                <w:szCs w:val="28"/>
                <w:lang w:val="en-US" w:bidi="th-TH"/>
              </w:rPr>
              <w:t>At</w:t>
            </w:r>
            <w:proofErr w:type="gramEnd"/>
            <w:r>
              <w:rPr>
                <w:rFonts w:cs="Angsana New"/>
                <w:szCs w:val="28"/>
                <w:lang w:val="en-US" w:bidi="th-TH"/>
              </w:rPr>
              <w:t xml:space="preserve"> </w:t>
            </w:r>
            <w:r>
              <w:rPr>
                <w:szCs w:val="22"/>
              </w:rPr>
              <w:t>31 December</w:t>
            </w:r>
          </w:p>
        </w:tc>
      </w:tr>
      <w:tr w:rsidR="00595C5F" w:rsidRPr="00271183" w14:paraId="6268BAB3" w14:textId="77777777" w:rsidTr="0006162B">
        <w:trPr>
          <w:tblHeader/>
        </w:trPr>
        <w:tc>
          <w:tcPr>
            <w:tcW w:w="2970" w:type="dxa"/>
          </w:tcPr>
          <w:p w14:paraId="1E6D7E0E" w14:textId="77777777" w:rsidR="00595C5F" w:rsidRPr="00E31F93" w:rsidRDefault="00595C5F">
            <w:pPr>
              <w:spacing w:line="240" w:lineRule="atLeast"/>
              <w:jc w:val="both"/>
              <w:rPr>
                <w:szCs w:val="22"/>
                <w:lang w:val="en-US"/>
              </w:rPr>
            </w:pPr>
          </w:p>
        </w:tc>
        <w:tc>
          <w:tcPr>
            <w:tcW w:w="6660" w:type="dxa"/>
            <w:gridSpan w:val="9"/>
          </w:tcPr>
          <w:p w14:paraId="6989B16E" w14:textId="77777777" w:rsidR="00595C5F" w:rsidRPr="00E31F93" w:rsidRDefault="00595C5F">
            <w:pPr>
              <w:spacing w:line="240" w:lineRule="atLeast"/>
              <w:jc w:val="center"/>
              <w:rPr>
                <w:i/>
                <w:iCs/>
                <w:szCs w:val="22"/>
                <w:lang w:val="en-US"/>
              </w:rPr>
            </w:pPr>
            <w:r w:rsidRPr="00E31F93">
              <w:rPr>
                <w:i/>
                <w:iCs/>
                <w:szCs w:val="22"/>
                <w:lang w:val="en-US"/>
              </w:rPr>
              <w:t xml:space="preserve">(in </w:t>
            </w:r>
            <w:r w:rsidRPr="00E31F93">
              <w:rPr>
                <w:i/>
                <w:iCs/>
                <w:szCs w:val="22"/>
              </w:rPr>
              <w:t>thousand</w:t>
            </w:r>
            <w:r w:rsidRPr="00E31F93">
              <w:rPr>
                <w:i/>
                <w:iCs/>
                <w:szCs w:val="22"/>
                <w:lang w:val="en-US"/>
              </w:rPr>
              <w:t xml:space="preserve"> Baht)</w:t>
            </w:r>
          </w:p>
        </w:tc>
      </w:tr>
      <w:tr w:rsidR="00595C5F" w:rsidRPr="00271183" w14:paraId="67B1A9F8" w14:textId="77777777" w:rsidTr="0006162B">
        <w:tc>
          <w:tcPr>
            <w:tcW w:w="2970" w:type="dxa"/>
          </w:tcPr>
          <w:p w14:paraId="66CF5AE3" w14:textId="01033704" w:rsidR="00595C5F" w:rsidRPr="00E31F93" w:rsidRDefault="00595C5F">
            <w:pPr>
              <w:spacing w:line="240" w:lineRule="atLeast"/>
              <w:jc w:val="both"/>
              <w:rPr>
                <w:b/>
                <w:bCs/>
                <w:i/>
                <w:iCs/>
                <w:szCs w:val="22"/>
                <w:lang w:val="en-US"/>
              </w:rPr>
            </w:pPr>
            <w:r w:rsidRPr="00E31F93">
              <w:rPr>
                <w:b/>
                <w:bCs/>
                <w:i/>
                <w:iCs/>
                <w:szCs w:val="22"/>
                <w:lang w:val="en-US"/>
              </w:rPr>
              <w:t>202</w:t>
            </w:r>
            <w:r w:rsidR="00C901E9">
              <w:rPr>
                <w:b/>
                <w:bCs/>
                <w:i/>
                <w:iCs/>
                <w:szCs w:val="22"/>
                <w:lang w:val="en-US"/>
              </w:rPr>
              <w:t>4</w:t>
            </w:r>
          </w:p>
        </w:tc>
        <w:tc>
          <w:tcPr>
            <w:tcW w:w="1170" w:type="dxa"/>
          </w:tcPr>
          <w:p w14:paraId="3BDEABF4" w14:textId="77777777" w:rsidR="00595C5F" w:rsidRPr="00E31F93" w:rsidRDefault="00595C5F">
            <w:pPr>
              <w:spacing w:line="240" w:lineRule="atLeast"/>
              <w:jc w:val="right"/>
              <w:rPr>
                <w:szCs w:val="22"/>
                <w:lang w:val="en-US"/>
              </w:rPr>
            </w:pPr>
          </w:p>
        </w:tc>
        <w:tc>
          <w:tcPr>
            <w:tcW w:w="270" w:type="dxa"/>
          </w:tcPr>
          <w:p w14:paraId="68778249" w14:textId="77777777" w:rsidR="00595C5F" w:rsidRPr="00E31F93" w:rsidRDefault="00595C5F">
            <w:pPr>
              <w:spacing w:line="240" w:lineRule="atLeast"/>
              <w:jc w:val="both"/>
              <w:rPr>
                <w:szCs w:val="22"/>
                <w:lang w:val="en-US"/>
              </w:rPr>
            </w:pPr>
          </w:p>
        </w:tc>
        <w:tc>
          <w:tcPr>
            <w:tcW w:w="1080" w:type="dxa"/>
          </w:tcPr>
          <w:p w14:paraId="4BCE11C5" w14:textId="77777777" w:rsidR="00595C5F" w:rsidRPr="00E31F93" w:rsidRDefault="00595C5F">
            <w:pPr>
              <w:spacing w:line="240" w:lineRule="atLeast"/>
              <w:jc w:val="right"/>
              <w:rPr>
                <w:szCs w:val="22"/>
                <w:lang w:val="en-US"/>
              </w:rPr>
            </w:pPr>
          </w:p>
        </w:tc>
        <w:tc>
          <w:tcPr>
            <w:tcW w:w="270" w:type="dxa"/>
          </w:tcPr>
          <w:p w14:paraId="3B8C97F2" w14:textId="77777777" w:rsidR="00595C5F" w:rsidRPr="00E31F93" w:rsidRDefault="00595C5F">
            <w:pPr>
              <w:spacing w:line="240" w:lineRule="atLeast"/>
              <w:jc w:val="both"/>
              <w:rPr>
                <w:szCs w:val="22"/>
                <w:lang w:val="en-US"/>
              </w:rPr>
            </w:pPr>
          </w:p>
        </w:tc>
        <w:tc>
          <w:tcPr>
            <w:tcW w:w="1080" w:type="dxa"/>
          </w:tcPr>
          <w:p w14:paraId="1BADEF8A" w14:textId="77777777" w:rsidR="00595C5F" w:rsidRPr="00E31F93" w:rsidRDefault="00595C5F">
            <w:pPr>
              <w:spacing w:line="240" w:lineRule="atLeast"/>
              <w:jc w:val="right"/>
              <w:rPr>
                <w:szCs w:val="22"/>
                <w:lang w:val="en-US"/>
              </w:rPr>
            </w:pPr>
          </w:p>
        </w:tc>
        <w:tc>
          <w:tcPr>
            <w:tcW w:w="236" w:type="dxa"/>
          </w:tcPr>
          <w:p w14:paraId="7ACB45B0" w14:textId="77777777" w:rsidR="00595C5F" w:rsidRPr="00E31F93" w:rsidRDefault="00595C5F">
            <w:pPr>
              <w:spacing w:line="240" w:lineRule="atLeast"/>
              <w:jc w:val="both"/>
              <w:rPr>
                <w:szCs w:val="22"/>
                <w:lang w:val="en-US"/>
              </w:rPr>
            </w:pPr>
          </w:p>
        </w:tc>
        <w:tc>
          <w:tcPr>
            <w:tcW w:w="1150" w:type="dxa"/>
          </w:tcPr>
          <w:p w14:paraId="633D78DB" w14:textId="77777777" w:rsidR="00595C5F" w:rsidRPr="00E31F93" w:rsidRDefault="00595C5F">
            <w:pPr>
              <w:spacing w:line="240" w:lineRule="atLeast"/>
              <w:jc w:val="right"/>
              <w:rPr>
                <w:szCs w:val="22"/>
                <w:lang w:val="en-US"/>
              </w:rPr>
            </w:pPr>
          </w:p>
        </w:tc>
        <w:tc>
          <w:tcPr>
            <w:tcW w:w="270" w:type="dxa"/>
          </w:tcPr>
          <w:p w14:paraId="48525694" w14:textId="77777777" w:rsidR="00595C5F" w:rsidRPr="00E31F93" w:rsidRDefault="00595C5F">
            <w:pPr>
              <w:spacing w:line="240" w:lineRule="atLeast"/>
              <w:jc w:val="both"/>
              <w:rPr>
                <w:szCs w:val="22"/>
                <w:lang w:val="en-US"/>
              </w:rPr>
            </w:pPr>
          </w:p>
        </w:tc>
        <w:tc>
          <w:tcPr>
            <w:tcW w:w="1134" w:type="dxa"/>
          </w:tcPr>
          <w:p w14:paraId="19D0509F" w14:textId="77777777" w:rsidR="00595C5F" w:rsidRPr="00E31F93" w:rsidRDefault="00595C5F">
            <w:pPr>
              <w:spacing w:line="240" w:lineRule="atLeast"/>
              <w:jc w:val="right"/>
              <w:rPr>
                <w:szCs w:val="22"/>
                <w:lang w:val="en-US"/>
              </w:rPr>
            </w:pPr>
          </w:p>
        </w:tc>
      </w:tr>
      <w:tr w:rsidR="00595C5F" w:rsidRPr="00271183" w14:paraId="3E4DEFE4" w14:textId="77777777" w:rsidTr="0006162B">
        <w:tc>
          <w:tcPr>
            <w:tcW w:w="2970" w:type="dxa"/>
          </w:tcPr>
          <w:p w14:paraId="25D27081" w14:textId="77777777" w:rsidR="00595C5F" w:rsidRPr="00E31F93" w:rsidRDefault="00595C5F">
            <w:pPr>
              <w:spacing w:line="240" w:lineRule="atLeast"/>
              <w:rPr>
                <w:b/>
                <w:bCs/>
                <w:i/>
                <w:iCs/>
                <w:szCs w:val="22"/>
                <w:lang w:val="en-US"/>
              </w:rPr>
            </w:pPr>
            <w:r w:rsidRPr="00E31F93">
              <w:rPr>
                <w:b/>
                <w:bCs/>
                <w:i/>
                <w:iCs/>
                <w:szCs w:val="22"/>
                <w:lang w:val="en-US"/>
              </w:rPr>
              <w:t>Current</w:t>
            </w:r>
            <w:r w:rsidRPr="00E31F93">
              <w:rPr>
                <w:b/>
                <w:bCs/>
                <w:i/>
                <w:iCs/>
                <w:szCs w:val="22"/>
              </w:rPr>
              <w:t xml:space="preserve"> </w:t>
            </w:r>
            <w:r w:rsidRPr="00E31F93">
              <w:rPr>
                <w:b/>
                <w:bCs/>
                <w:i/>
                <w:iCs/>
                <w:szCs w:val="22"/>
                <w:lang w:val="en-US"/>
              </w:rPr>
              <w:t>financial assets</w:t>
            </w:r>
          </w:p>
        </w:tc>
        <w:tc>
          <w:tcPr>
            <w:tcW w:w="1170" w:type="dxa"/>
          </w:tcPr>
          <w:p w14:paraId="1532BD70" w14:textId="77777777" w:rsidR="00595C5F" w:rsidRPr="00E31F93" w:rsidRDefault="00595C5F">
            <w:pPr>
              <w:spacing w:line="240" w:lineRule="atLeast"/>
              <w:jc w:val="right"/>
              <w:rPr>
                <w:szCs w:val="22"/>
                <w:lang w:val="en-US"/>
              </w:rPr>
            </w:pPr>
          </w:p>
        </w:tc>
        <w:tc>
          <w:tcPr>
            <w:tcW w:w="270" w:type="dxa"/>
          </w:tcPr>
          <w:p w14:paraId="569A2A7B" w14:textId="77777777" w:rsidR="00595C5F" w:rsidRPr="00E31F93" w:rsidRDefault="00595C5F">
            <w:pPr>
              <w:spacing w:line="240" w:lineRule="atLeast"/>
              <w:jc w:val="both"/>
              <w:rPr>
                <w:szCs w:val="22"/>
                <w:lang w:val="en-US"/>
              </w:rPr>
            </w:pPr>
          </w:p>
        </w:tc>
        <w:tc>
          <w:tcPr>
            <w:tcW w:w="1080" w:type="dxa"/>
          </w:tcPr>
          <w:p w14:paraId="735CA4BF" w14:textId="77777777" w:rsidR="00595C5F" w:rsidRPr="00E31F93" w:rsidRDefault="00595C5F">
            <w:pPr>
              <w:spacing w:line="240" w:lineRule="atLeast"/>
              <w:jc w:val="right"/>
              <w:rPr>
                <w:szCs w:val="22"/>
                <w:lang w:val="en-US"/>
              </w:rPr>
            </w:pPr>
          </w:p>
        </w:tc>
        <w:tc>
          <w:tcPr>
            <w:tcW w:w="270" w:type="dxa"/>
          </w:tcPr>
          <w:p w14:paraId="44291B16" w14:textId="77777777" w:rsidR="00595C5F" w:rsidRPr="00E31F93" w:rsidRDefault="00595C5F">
            <w:pPr>
              <w:spacing w:line="240" w:lineRule="atLeast"/>
              <w:jc w:val="both"/>
              <w:rPr>
                <w:szCs w:val="22"/>
                <w:lang w:val="en-US"/>
              </w:rPr>
            </w:pPr>
          </w:p>
        </w:tc>
        <w:tc>
          <w:tcPr>
            <w:tcW w:w="1080" w:type="dxa"/>
          </w:tcPr>
          <w:p w14:paraId="780103D0" w14:textId="77777777" w:rsidR="00595C5F" w:rsidRPr="00E31F93" w:rsidRDefault="00595C5F">
            <w:pPr>
              <w:spacing w:line="240" w:lineRule="atLeast"/>
              <w:jc w:val="right"/>
              <w:rPr>
                <w:szCs w:val="22"/>
                <w:lang w:val="en-US"/>
              </w:rPr>
            </w:pPr>
          </w:p>
        </w:tc>
        <w:tc>
          <w:tcPr>
            <w:tcW w:w="236" w:type="dxa"/>
          </w:tcPr>
          <w:p w14:paraId="59FC472F" w14:textId="77777777" w:rsidR="00595C5F" w:rsidRPr="00E31F93" w:rsidRDefault="00595C5F">
            <w:pPr>
              <w:spacing w:line="240" w:lineRule="atLeast"/>
              <w:jc w:val="both"/>
              <w:rPr>
                <w:szCs w:val="22"/>
                <w:lang w:val="en-US"/>
              </w:rPr>
            </w:pPr>
          </w:p>
        </w:tc>
        <w:tc>
          <w:tcPr>
            <w:tcW w:w="1150" w:type="dxa"/>
          </w:tcPr>
          <w:p w14:paraId="3E43C365" w14:textId="77777777" w:rsidR="00595C5F" w:rsidRPr="00E31F93" w:rsidRDefault="00595C5F">
            <w:pPr>
              <w:spacing w:line="240" w:lineRule="atLeast"/>
              <w:jc w:val="right"/>
              <w:rPr>
                <w:szCs w:val="22"/>
                <w:lang w:val="en-US"/>
              </w:rPr>
            </w:pPr>
          </w:p>
        </w:tc>
        <w:tc>
          <w:tcPr>
            <w:tcW w:w="270" w:type="dxa"/>
          </w:tcPr>
          <w:p w14:paraId="48ABD40E" w14:textId="77777777" w:rsidR="00595C5F" w:rsidRPr="00E31F93" w:rsidRDefault="00595C5F">
            <w:pPr>
              <w:spacing w:line="240" w:lineRule="atLeast"/>
              <w:jc w:val="both"/>
              <w:rPr>
                <w:szCs w:val="22"/>
                <w:lang w:val="en-US"/>
              </w:rPr>
            </w:pPr>
          </w:p>
        </w:tc>
        <w:tc>
          <w:tcPr>
            <w:tcW w:w="1134" w:type="dxa"/>
          </w:tcPr>
          <w:p w14:paraId="02F2F92D" w14:textId="77777777" w:rsidR="00595C5F" w:rsidRPr="00E31F93" w:rsidRDefault="00595C5F">
            <w:pPr>
              <w:spacing w:line="240" w:lineRule="atLeast"/>
              <w:jc w:val="right"/>
              <w:rPr>
                <w:szCs w:val="22"/>
                <w:lang w:val="en-US"/>
              </w:rPr>
            </w:pPr>
          </w:p>
        </w:tc>
      </w:tr>
      <w:tr w:rsidR="00595C5F" w:rsidRPr="00271183" w14:paraId="63EA067B" w14:textId="77777777" w:rsidTr="0006162B">
        <w:tc>
          <w:tcPr>
            <w:tcW w:w="2970" w:type="dxa"/>
          </w:tcPr>
          <w:p w14:paraId="4EF8CEAD" w14:textId="77777777" w:rsidR="00595C5F" w:rsidRPr="00E31F93" w:rsidRDefault="00595C5F">
            <w:pPr>
              <w:spacing w:line="240" w:lineRule="atLeast"/>
              <w:ind w:left="163" w:hanging="163"/>
              <w:rPr>
                <w:szCs w:val="22"/>
                <w:lang w:val="en-US"/>
              </w:rPr>
            </w:pPr>
            <w:r w:rsidRPr="00E31F93">
              <w:rPr>
                <w:szCs w:val="22"/>
                <w:lang w:val="en-US"/>
              </w:rPr>
              <w:t>Equity securities measured at</w:t>
            </w:r>
          </w:p>
        </w:tc>
        <w:tc>
          <w:tcPr>
            <w:tcW w:w="1170" w:type="dxa"/>
            <w:vAlign w:val="bottom"/>
          </w:tcPr>
          <w:p w14:paraId="3A1DB351" w14:textId="77777777" w:rsidR="00595C5F" w:rsidRPr="00E31F93" w:rsidRDefault="00595C5F">
            <w:pPr>
              <w:spacing w:line="240" w:lineRule="atLeast"/>
              <w:jc w:val="right"/>
              <w:rPr>
                <w:szCs w:val="22"/>
                <w:lang w:val="en-US"/>
              </w:rPr>
            </w:pPr>
          </w:p>
        </w:tc>
        <w:tc>
          <w:tcPr>
            <w:tcW w:w="270" w:type="dxa"/>
            <w:vAlign w:val="bottom"/>
          </w:tcPr>
          <w:p w14:paraId="2074F68E" w14:textId="77777777" w:rsidR="00595C5F" w:rsidRPr="00E31F93" w:rsidRDefault="00595C5F">
            <w:pPr>
              <w:spacing w:line="240" w:lineRule="atLeast"/>
              <w:jc w:val="both"/>
              <w:rPr>
                <w:szCs w:val="22"/>
                <w:lang w:val="en-US"/>
              </w:rPr>
            </w:pPr>
          </w:p>
        </w:tc>
        <w:tc>
          <w:tcPr>
            <w:tcW w:w="1080" w:type="dxa"/>
            <w:vAlign w:val="bottom"/>
          </w:tcPr>
          <w:p w14:paraId="42236E0B" w14:textId="77777777" w:rsidR="00595C5F" w:rsidRPr="00E31F93" w:rsidRDefault="00595C5F">
            <w:pPr>
              <w:spacing w:line="240" w:lineRule="atLeast"/>
              <w:jc w:val="right"/>
              <w:rPr>
                <w:szCs w:val="22"/>
                <w:lang w:val="en-US"/>
              </w:rPr>
            </w:pPr>
          </w:p>
        </w:tc>
        <w:tc>
          <w:tcPr>
            <w:tcW w:w="270" w:type="dxa"/>
            <w:vAlign w:val="bottom"/>
          </w:tcPr>
          <w:p w14:paraId="64416845" w14:textId="77777777" w:rsidR="00595C5F" w:rsidRPr="00E31F93" w:rsidRDefault="00595C5F">
            <w:pPr>
              <w:spacing w:line="240" w:lineRule="atLeast"/>
              <w:jc w:val="both"/>
              <w:rPr>
                <w:szCs w:val="22"/>
                <w:lang w:val="en-US"/>
              </w:rPr>
            </w:pPr>
          </w:p>
        </w:tc>
        <w:tc>
          <w:tcPr>
            <w:tcW w:w="1080" w:type="dxa"/>
            <w:vAlign w:val="bottom"/>
          </w:tcPr>
          <w:p w14:paraId="3C4A1BD3" w14:textId="77777777" w:rsidR="00595C5F" w:rsidRPr="00E31F93" w:rsidRDefault="00595C5F">
            <w:pPr>
              <w:spacing w:line="240" w:lineRule="atLeast"/>
              <w:jc w:val="right"/>
              <w:rPr>
                <w:szCs w:val="22"/>
                <w:lang w:val="en-US"/>
              </w:rPr>
            </w:pPr>
          </w:p>
        </w:tc>
        <w:tc>
          <w:tcPr>
            <w:tcW w:w="236" w:type="dxa"/>
            <w:vAlign w:val="bottom"/>
          </w:tcPr>
          <w:p w14:paraId="021A31B1" w14:textId="77777777" w:rsidR="00595C5F" w:rsidRPr="00E31F93" w:rsidRDefault="00595C5F">
            <w:pPr>
              <w:spacing w:line="240" w:lineRule="atLeast"/>
              <w:jc w:val="both"/>
              <w:rPr>
                <w:szCs w:val="22"/>
                <w:lang w:val="en-US"/>
              </w:rPr>
            </w:pPr>
          </w:p>
        </w:tc>
        <w:tc>
          <w:tcPr>
            <w:tcW w:w="1150" w:type="dxa"/>
            <w:vAlign w:val="bottom"/>
          </w:tcPr>
          <w:p w14:paraId="41F10414" w14:textId="77777777" w:rsidR="00595C5F" w:rsidRPr="00E31F93" w:rsidRDefault="00595C5F">
            <w:pPr>
              <w:spacing w:line="240" w:lineRule="atLeast"/>
              <w:jc w:val="right"/>
              <w:rPr>
                <w:szCs w:val="22"/>
                <w:lang w:val="en-US"/>
              </w:rPr>
            </w:pPr>
          </w:p>
        </w:tc>
        <w:tc>
          <w:tcPr>
            <w:tcW w:w="270" w:type="dxa"/>
            <w:vAlign w:val="bottom"/>
          </w:tcPr>
          <w:p w14:paraId="5636569F" w14:textId="77777777" w:rsidR="00595C5F" w:rsidRPr="00E31F93" w:rsidRDefault="00595C5F">
            <w:pPr>
              <w:spacing w:line="240" w:lineRule="atLeast"/>
              <w:jc w:val="both"/>
              <w:rPr>
                <w:szCs w:val="22"/>
                <w:lang w:val="en-US"/>
              </w:rPr>
            </w:pPr>
          </w:p>
        </w:tc>
        <w:tc>
          <w:tcPr>
            <w:tcW w:w="1134" w:type="dxa"/>
            <w:vAlign w:val="bottom"/>
          </w:tcPr>
          <w:p w14:paraId="7DA5FD0E" w14:textId="77777777" w:rsidR="00595C5F" w:rsidRPr="00E31F93" w:rsidRDefault="00595C5F">
            <w:pPr>
              <w:spacing w:line="240" w:lineRule="atLeast"/>
              <w:jc w:val="right"/>
              <w:rPr>
                <w:szCs w:val="22"/>
                <w:lang w:val="en-US"/>
              </w:rPr>
            </w:pPr>
          </w:p>
        </w:tc>
      </w:tr>
      <w:tr w:rsidR="00595C5F" w:rsidRPr="00271183" w14:paraId="4A0127C3" w14:textId="77777777" w:rsidTr="0006162B">
        <w:tc>
          <w:tcPr>
            <w:tcW w:w="2970" w:type="dxa"/>
          </w:tcPr>
          <w:p w14:paraId="24079B64" w14:textId="77777777" w:rsidR="00595C5F" w:rsidRPr="00E31F93" w:rsidRDefault="00595C5F">
            <w:pPr>
              <w:pStyle w:val="ListParagraph"/>
              <w:numPr>
                <w:ilvl w:val="0"/>
                <w:numId w:val="15"/>
              </w:numPr>
              <w:spacing w:line="240" w:lineRule="atLeast"/>
              <w:ind w:left="166" w:hanging="166"/>
              <w:rPr>
                <w:b/>
                <w:bCs/>
                <w:szCs w:val="22"/>
                <w:lang w:val="en-US"/>
              </w:rPr>
            </w:pPr>
            <w:r w:rsidRPr="00E31F93">
              <w:rPr>
                <w:szCs w:val="22"/>
                <w:lang w:val="en-US"/>
              </w:rPr>
              <w:t>FVTPL</w:t>
            </w:r>
          </w:p>
        </w:tc>
        <w:tc>
          <w:tcPr>
            <w:tcW w:w="1170" w:type="dxa"/>
            <w:tcBorders>
              <w:bottom w:val="double" w:sz="4" w:space="0" w:color="auto"/>
            </w:tcBorders>
          </w:tcPr>
          <w:p w14:paraId="52E104B9" w14:textId="77777777" w:rsidR="00595C5F" w:rsidRPr="00E31F93" w:rsidRDefault="00595C5F">
            <w:pPr>
              <w:spacing w:line="240" w:lineRule="atLeast"/>
              <w:ind w:left="-109" w:firstLine="174"/>
              <w:jc w:val="right"/>
              <w:rPr>
                <w:szCs w:val="22"/>
              </w:rPr>
            </w:pPr>
            <w:r w:rsidRPr="00F55B6A">
              <w:rPr>
                <w:szCs w:val="22"/>
              </w:rPr>
              <w:t>-</w:t>
            </w:r>
          </w:p>
        </w:tc>
        <w:tc>
          <w:tcPr>
            <w:tcW w:w="270" w:type="dxa"/>
          </w:tcPr>
          <w:p w14:paraId="1D7F0C4B" w14:textId="77777777" w:rsidR="00595C5F" w:rsidRPr="00E31F93" w:rsidRDefault="00595C5F">
            <w:pPr>
              <w:spacing w:line="240" w:lineRule="atLeast"/>
              <w:jc w:val="right"/>
              <w:rPr>
                <w:szCs w:val="22"/>
              </w:rPr>
            </w:pPr>
          </w:p>
        </w:tc>
        <w:tc>
          <w:tcPr>
            <w:tcW w:w="1080" w:type="dxa"/>
            <w:tcBorders>
              <w:bottom w:val="double" w:sz="4" w:space="0" w:color="auto"/>
            </w:tcBorders>
          </w:tcPr>
          <w:p w14:paraId="2E075FFB" w14:textId="61EE9630" w:rsidR="00595C5F" w:rsidRPr="00E31F93" w:rsidRDefault="00547DDE">
            <w:pPr>
              <w:spacing w:line="240" w:lineRule="atLeast"/>
              <w:ind w:left="-103" w:right="-22"/>
              <w:jc w:val="right"/>
              <w:rPr>
                <w:szCs w:val="22"/>
              </w:rPr>
            </w:pPr>
            <w:r>
              <w:rPr>
                <w:szCs w:val="22"/>
              </w:rPr>
              <w:t>3,623,000</w:t>
            </w:r>
          </w:p>
        </w:tc>
        <w:tc>
          <w:tcPr>
            <w:tcW w:w="270" w:type="dxa"/>
          </w:tcPr>
          <w:p w14:paraId="6BF9E5A4" w14:textId="77777777" w:rsidR="00595C5F" w:rsidRPr="00E31F93" w:rsidRDefault="00595C5F">
            <w:pPr>
              <w:spacing w:line="240" w:lineRule="atLeast"/>
              <w:jc w:val="right"/>
              <w:rPr>
                <w:szCs w:val="22"/>
              </w:rPr>
            </w:pPr>
          </w:p>
        </w:tc>
        <w:tc>
          <w:tcPr>
            <w:tcW w:w="1080" w:type="dxa"/>
            <w:tcBorders>
              <w:bottom w:val="double" w:sz="4" w:space="0" w:color="auto"/>
            </w:tcBorders>
          </w:tcPr>
          <w:p w14:paraId="6CEBAD07" w14:textId="2C32099F" w:rsidR="00595C5F" w:rsidRPr="00E31F93" w:rsidRDefault="00864417">
            <w:pPr>
              <w:spacing w:line="240" w:lineRule="atLeast"/>
              <w:ind w:left="-320" w:right="-109" w:firstLine="142"/>
              <w:jc w:val="right"/>
              <w:rPr>
                <w:szCs w:val="22"/>
              </w:rPr>
            </w:pPr>
            <w:r>
              <w:rPr>
                <w:szCs w:val="22"/>
              </w:rPr>
              <w:t>(1,204,</w:t>
            </w:r>
            <w:r w:rsidR="00B006B6">
              <w:rPr>
                <w:szCs w:val="22"/>
              </w:rPr>
              <w:t>252)</w:t>
            </w:r>
          </w:p>
        </w:tc>
        <w:tc>
          <w:tcPr>
            <w:tcW w:w="236" w:type="dxa"/>
          </w:tcPr>
          <w:p w14:paraId="2859C77A" w14:textId="77777777" w:rsidR="00595C5F" w:rsidRPr="00E31F93" w:rsidRDefault="00595C5F">
            <w:pPr>
              <w:spacing w:line="240" w:lineRule="atLeast"/>
              <w:ind w:left="-192"/>
              <w:jc w:val="right"/>
              <w:rPr>
                <w:szCs w:val="22"/>
              </w:rPr>
            </w:pPr>
          </w:p>
        </w:tc>
        <w:tc>
          <w:tcPr>
            <w:tcW w:w="1150" w:type="dxa"/>
            <w:tcBorders>
              <w:bottom w:val="double" w:sz="4" w:space="0" w:color="auto"/>
            </w:tcBorders>
          </w:tcPr>
          <w:p w14:paraId="17465662" w14:textId="06A4CB87" w:rsidR="00595C5F" w:rsidRPr="00E31F93" w:rsidRDefault="00925542">
            <w:pPr>
              <w:spacing w:line="240" w:lineRule="atLeast"/>
              <w:ind w:left="-192" w:right="-16" w:firstLine="213"/>
              <w:jc w:val="right"/>
              <w:rPr>
                <w:szCs w:val="22"/>
              </w:rPr>
            </w:pPr>
            <w:r>
              <w:rPr>
                <w:szCs w:val="22"/>
              </w:rPr>
              <w:t>29,535</w:t>
            </w:r>
          </w:p>
        </w:tc>
        <w:tc>
          <w:tcPr>
            <w:tcW w:w="270" w:type="dxa"/>
          </w:tcPr>
          <w:p w14:paraId="006CB6E3" w14:textId="77777777" w:rsidR="00595C5F" w:rsidRPr="00E31F93" w:rsidRDefault="00595C5F">
            <w:pPr>
              <w:spacing w:line="240" w:lineRule="atLeast"/>
              <w:jc w:val="right"/>
              <w:rPr>
                <w:szCs w:val="22"/>
              </w:rPr>
            </w:pPr>
          </w:p>
        </w:tc>
        <w:tc>
          <w:tcPr>
            <w:tcW w:w="1134" w:type="dxa"/>
            <w:tcBorders>
              <w:bottom w:val="double" w:sz="4" w:space="0" w:color="auto"/>
            </w:tcBorders>
          </w:tcPr>
          <w:p w14:paraId="65B0C84D" w14:textId="399F5969" w:rsidR="00595C5F" w:rsidRPr="00E62704" w:rsidRDefault="0074475F">
            <w:pPr>
              <w:spacing w:line="240" w:lineRule="atLeast"/>
              <w:ind w:left="-30" w:right="-20" w:hanging="109"/>
              <w:jc w:val="right"/>
              <w:rPr>
                <w:rFonts w:eastAsia="DengXian" w:cstheme="minorBidi"/>
                <w:szCs w:val="28"/>
                <w:lang w:val="en-US" w:eastAsia="zh-CN" w:bidi="th-TH"/>
              </w:rPr>
            </w:pPr>
            <w:r>
              <w:rPr>
                <w:szCs w:val="22"/>
              </w:rPr>
              <w:t>2,448,</w:t>
            </w:r>
            <w:r w:rsidR="00D60A5F">
              <w:rPr>
                <w:rFonts w:eastAsia="DengXian" w:cstheme="minorBidi"/>
                <w:szCs w:val="28"/>
                <w:lang w:val="en-US" w:eastAsia="zh-CN" w:bidi="th-TH"/>
              </w:rPr>
              <w:t>283</w:t>
            </w:r>
          </w:p>
        </w:tc>
      </w:tr>
      <w:tr w:rsidR="00595C5F" w:rsidRPr="000A17B1" w14:paraId="0E8AD412" w14:textId="77777777" w:rsidTr="0006162B">
        <w:tc>
          <w:tcPr>
            <w:tcW w:w="2970" w:type="dxa"/>
          </w:tcPr>
          <w:p w14:paraId="295F3776" w14:textId="77777777" w:rsidR="00595C5F" w:rsidRPr="00E31F93" w:rsidRDefault="00595C5F">
            <w:pPr>
              <w:spacing w:line="240" w:lineRule="auto"/>
              <w:jc w:val="both"/>
              <w:rPr>
                <w:szCs w:val="22"/>
                <w:lang w:val="en-US"/>
              </w:rPr>
            </w:pPr>
          </w:p>
        </w:tc>
        <w:tc>
          <w:tcPr>
            <w:tcW w:w="1170" w:type="dxa"/>
            <w:tcBorders>
              <w:top w:val="double" w:sz="4" w:space="0" w:color="auto"/>
            </w:tcBorders>
            <w:vAlign w:val="bottom"/>
          </w:tcPr>
          <w:p w14:paraId="44DF789E" w14:textId="77777777" w:rsidR="00595C5F" w:rsidRPr="00E31F93" w:rsidRDefault="00595C5F">
            <w:pPr>
              <w:spacing w:line="240" w:lineRule="auto"/>
              <w:jc w:val="right"/>
              <w:rPr>
                <w:szCs w:val="22"/>
                <w:lang w:val="en-US"/>
              </w:rPr>
            </w:pPr>
          </w:p>
        </w:tc>
        <w:tc>
          <w:tcPr>
            <w:tcW w:w="270" w:type="dxa"/>
            <w:vAlign w:val="bottom"/>
          </w:tcPr>
          <w:p w14:paraId="4C231B91" w14:textId="77777777" w:rsidR="00595C5F" w:rsidRPr="00E31F93" w:rsidRDefault="00595C5F">
            <w:pPr>
              <w:spacing w:line="240" w:lineRule="auto"/>
              <w:jc w:val="right"/>
              <w:rPr>
                <w:szCs w:val="22"/>
                <w:lang w:val="en-US"/>
              </w:rPr>
            </w:pPr>
          </w:p>
        </w:tc>
        <w:tc>
          <w:tcPr>
            <w:tcW w:w="1080" w:type="dxa"/>
            <w:tcBorders>
              <w:top w:val="double" w:sz="4" w:space="0" w:color="auto"/>
            </w:tcBorders>
            <w:vAlign w:val="bottom"/>
          </w:tcPr>
          <w:p w14:paraId="79E55F2A" w14:textId="77777777" w:rsidR="00595C5F" w:rsidRPr="00E31F93" w:rsidRDefault="00595C5F">
            <w:pPr>
              <w:spacing w:line="240" w:lineRule="auto"/>
              <w:jc w:val="right"/>
              <w:rPr>
                <w:szCs w:val="22"/>
                <w:lang w:val="en-US"/>
              </w:rPr>
            </w:pPr>
          </w:p>
        </w:tc>
        <w:tc>
          <w:tcPr>
            <w:tcW w:w="270" w:type="dxa"/>
            <w:vAlign w:val="bottom"/>
          </w:tcPr>
          <w:p w14:paraId="6F80D820" w14:textId="77777777" w:rsidR="00595C5F" w:rsidRPr="00E31F93" w:rsidRDefault="00595C5F">
            <w:pPr>
              <w:spacing w:line="240" w:lineRule="auto"/>
              <w:jc w:val="right"/>
              <w:rPr>
                <w:szCs w:val="22"/>
                <w:lang w:val="en-US"/>
              </w:rPr>
            </w:pPr>
          </w:p>
        </w:tc>
        <w:tc>
          <w:tcPr>
            <w:tcW w:w="1080" w:type="dxa"/>
            <w:tcBorders>
              <w:top w:val="double" w:sz="4" w:space="0" w:color="auto"/>
            </w:tcBorders>
            <w:vAlign w:val="bottom"/>
          </w:tcPr>
          <w:p w14:paraId="3CF025DB" w14:textId="77777777" w:rsidR="00595C5F" w:rsidRPr="00E31F93" w:rsidRDefault="00595C5F">
            <w:pPr>
              <w:spacing w:line="240" w:lineRule="auto"/>
              <w:jc w:val="right"/>
              <w:rPr>
                <w:szCs w:val="22"/>
                <w:lang w:val="en-US"/>
              </w:rPr>
            </w:pPr>
          </w:p>
        </w:tc>
        <w:tc>
          <w:tcPr>
            <w:tcW w:w="236" w:type="dxa"/>
            <w:vAlign w:val="bottom"/>
          </w:tcPr>
          <w:p w14:paraId="63E9217E" w14:textId="77777777" w:rsidR="00595C5F" w:rsidRPr="00E31F93" w:rsidRDefault="00595C5F">
            <w:pPr>
              <w:spacing w:line="240" w:lineRule="auto"/>
              <w:jc w:val="right"/>
              <w:rPr>
                <w:szCs w:val="22"/>
                <w:lang w:val="en-US"/>
              </w:rPr>
            </w:pPr>
          </w:p>
        </w:tc>
        <w:tc>
          <w:tcPr>
            <w:tcW w:w="1150" w:type="dxa"/>
            <w:tcBorders>
              <w:top w:val="double" w:sz="4" w:space="0" w:color="auto"/>
            </w:tcBorders>
            <w:vAlign w:val="bottom"/>
          </w:tcPr>
          <w:p w14:paraId="01B6BDF0" w14:textId="77777777" w:rsidR="00595C5F" w:rsidRPr="00E31F93" w:rsidRDefault="00595C5F">
            <w:pPr>
              <w:spacing w:line="240" w:lineRule="auto"/>
              <w:jc w:val="right"/>
              <w:rPr>
                <w:szCs w:val="22"/>
                <w:lang w:val="en-US"/>
              </w:rPr>
            </w:pPr>
          </w:p>
        </w:tc>
        <w:tc>
          <w:tcPr>
            <w:tcW w:w="270" w:type="dxa"/>
            <w:vAlign w:val="bottom"/>
          </w:tcPr>
          <w:p w14:paraId="5AA14786" w14:textId="77777777" w:rsidR="00595C5F" w:rsidRPr="00E31F93" w:rsidRDefault="00595C5F">
            <w:pPr>
              <w:spacing w:line="240" w:lineRule="auto"/>
              <w:jc w:val="right"/>
              <w:rPr>
                <w:szCs w:val="22"/>
                <w:lang w:val="en-US"/>
              </w:rPr>
            </w:pPr>
          </w:p>
        </w:tc>
        <w:tc>
          <w:tcPr>
            <w:tcW w:w="1134" w:type="dxa"/>
            <w:tcBorders>
              <w:top w:val="double" w:sz="4" w:space="0" w:color="auto"/>
            </w:tcBorders>
            <w:vAlign w:val="bottom"/>
          </w:tcPr>
          <w:p w14:paraId="7841C761" w14:textId="77777777" w:rsidR="00595C5F" w:rsidRPr="00E31F93" w:rsidRDefault="00595C5F">
            <w:pPr>
              <w:spacing w:line="240" w:lineRule="auto"/>
              <w:jc w:val="right"/>
              <w:rPr>
                <w:szCs w:val="22"/>
                <w:lang w:val="en-US"/>
              </w:rPr>
            </w:pPr>
          </w:p>
        </w:tc>
      </w:tr>
    </w:tbl>
    <w:p w14:paraId="6490AEB2" w14:textId="77777777" w:rsidR="00C33F25" w:rsidRDefault="00C33F25" w:rsidP="00C33F25">
      <w:pPr>
        <w:rPr>
          <w:lang w:val="en-US" w:bidi="th-TH"/>
        </w:rPr>
      </w:pPr>
    </w:p>
    <w:p w14:paraId="4EF9E1D0" w14:textId="6358BC41" w:rsidR="00C33F25" w:rsidRDefault="007151B5" w:rsidP="007151B5">
      <w:pPr>
        <w:spacing w:line="240" w:lineRule="auto"/>
        <w:rPr>
          <w:lang w:val="en-US" w:bidi="th-TH"/>
        </w:rPr>
      </w:pPr>
      <w:r>
        <w:rPr>
          <w:lang w:val="en-US" w:bidi="th-TH"/>
        </w:rPr>
        <w:br w:type="page"/>
      </w:r>
    </w:p>
    <w:p w14:paraId="3E08F2E2" w14:textId="58855A29" w:rsidR="00C33F25" w:rsidRPr="00C33F25" w:rsidRDefault="00C33F25" w:rsidP="00C33F25">
      <w:pPr>
        <w:rPr>
          <w:lang w:val="en-US" w:bidi="th-TH"/>
        </w:rPr>
        <w:sectPr w:rsidR="00C33F25" w:rsidRPr="00C33F25" w:rsidSect="00395927">
          <w:headerReference w:type="default" r:id="rId14"/>
          <w:footerReference w:type="default" r:id="rId15"/>
          <w:pgSz w:w="11907" w:h="16840"/>
          <w:pgMar w:top="720" w:right="576" w:bottom="720" w:left="691" w:header="720" w:footer="720" w:gutter="0"/>
          <w:cols w:space="720"/>
          <w:docGrid w:linePitch="299"/>
        </w:sectPr>
      </w:pPr>
    </w:p>
    <w:p w14:paraId="616A611C" w14:textId="199275D2" w:rsidR="007C6BA1" w:rsidRPr="004F1160" w:rsidRDefault="00CB6D31" w:rsidP="00573450">
      <w:pPr>
        <w:pStyle w:val="Heading1"/>
      </w:pPr>
      <w:r>
        <w:lastRenderedPageBreak/>
        <w:t>9</w:t>
      </w:r>
      <w:r w:rsidR="0084322A" w:rsidRPr="00206CA1">
        <w:tab/>
      </w:r>
      <w:r w:rsidR="007C6BA1" w:rsidRPr="00206CA1">
        <w:t xml:space="preserve">Investment in </w:t>
      </w:r>
      <w:r w:rsidR="00B1037F" w:rsidRPr="004F1160">
        <w:t>subsidiaries</w:t>
      </w:r>
    </w:p>
    <w:p w14:paraId="491C66AF" w14:textId="77777777" w:rsidR="007C6BA1" w:rsidRPr="00206CA1" w:rsidRDefault="007C6BA1" w:rsidP="008C7437">
      <w:pPr>
        <w:pStyle w:val="block"/>
        <w:spacing w:after="0" w:line="240" w:lineRule="auto"/>
        <w:ind w:left="-426" w:right="-230"/>
        <w:jc w:val="thaiDistribute"/>
        <w:rPr>
          <w:szCs w:val="22"/>
          <w:lang w:val="en-US"/>
        </w:rPr>
      </w:pPr>
    </w:p>
    <w:tbl>
      <w:tblPr>
        <w:tblpPr w:leftFromText="180" w:rightFromText="180" w:vertAnchor="text" w:horzAnchor="margin" w:tblpX="507" w:tblpY="132"/>
        <w:tblW w:w="4764" w:type="pct"/>
        <w:tblLayout w:type="fixed"/>
        <w:tblCellMar>
          <w:left w:w="79" w:type="dxa"/>
          <w:right w:w="79" w:type="dxa"/>
        </w:tblCellMar>
        <w:tblLook w:val="0000" w:firstRow="0" w:lastRow="0" w:firstColumn="0" w:lastColumn="0" w:noHBand="0" w:noVBand="0"/>
      </w:tblPr>
      <w:tblGrid>
        <w:gridCol w:w="4231"/>
        <w:gridCol w:w="448"/>
        <w:gridCol w:w="181"/>
        <w:gridCol w:w="989"/>
        <w:gridCol w:w="270"/>
        <w:gridCol w:w="898"/>
        <w:gridCol w:w="179"/>
        <w:gridCol w:w="1080"/>
        <w:gridCol w:w="182"/>
        <w:gridCol w:w="1080"/>
        <w:gridCol w:w="179"/>
        <w:gridCol w:w="992"/>
        <w:gridCol w:w="179"/>
        <w:gridCol w:w="992"/>
        <w:gridCol w:w="273"/>
        <w:gridCol w:w="1080"/>
        <w:gridCol w:w="179"/>
        <w:gridCol w:w="1083"/>
        <w:gridCol w:w="178"/>
      </w:tblGrid>
      <w:tr w:rsidR="00E40112" w:rsidRPr="0006162B" w14:paraId="33633FBC" w14:textId="77777777" w:rsidTr="003E2409">
        <w:trPr>
          <w:tblHeader/>
        </w:trPr>
        <w:tc>
          <w:tcPr>
            <w:tcW w:w="1442" w:type="pct"/>
          </w:tcPr>
          <w:p w14:paraId="484A10F4" w14:textId="77777777" w:rsidR="00E40112" w:rsidRPr="0006162B" w:rsidRDefault="00E40112" w:rsidP="003D3880">
            <w:pPr>
              <w:spacing w:line="240" w:lineRule="auto"/>
              <w:rPr>
                <w:color w:val="000000"/>
                <w:szCs w:val="22"/>
              </w:rPr>
            </w:pPr>
          </w:p>
        </w:tc>
        <w:tc>
          <w:tcPr>
            <w:tcW w:w="3558" w:type="pct"/>
            <w:gridSpan w:val="18"/>
            <w:shd w:val="clear" w:color="auto" w:fill="auto"/>
            <w:vAlign w:val="center"/>
          </w:tcPr>
          <w:p w14:paraId="5C794545" w14:textId="77777777" w:rsidR="00E40112" w:rsidRPr="0006162B" w:rsidRDefault="00E40112" w:rsidP="003D3880">
            <w:pPr>
              <w:pStyle w:val="acctfourfigures"/>
              <w:tabs>
                <w:tab w:val="clear" w:pos="765"/>
              </w:tabs>
              <w:spacing w:line="240" w:lineRule="auto"/>
              <w:jc w:val="center"/>
              <w:rPr>
                <w:b/>
                <w:bCs/>
                <w:color w:val="000000"/>
                <w:szCs w:val="22"/>
              </w:rPr>
            </w:pPr>
            <w:r w:rsidRPr="0006162B">
              <w:rPr>
                <w:b/>
                <w:bCs/>
                <w:color w:val="000000"/>
                <w:szCs w:val="22"/>
              </w:rPr>
              <w:t>Separate financial statements</w:t>
            </w:r>
          </w:p>
        </w:tc>
      </w:tr>
      <w:tr w:rsidR="003C54F5" w:rsidRPr="0006162B" w14:paraId="7E8B552D" w14:textId="77777777" w:rsidTr="003E2409">
        <w:trPr>
          <w:tblHeader/>
        </w:trPr>
        <w:tc>
          <w:tcPr>
            <w:tcW w:w="1442" w:type="pct"/>
            <w:vAlign w:val="center"/>
          </w:tcPr>
          <w:p w14:paraId="0190D6B5" w14:textId="77777777" w:rsidR="00E40112" w:rsidRPr="0006162B" w:rsidRDefault="00E40112" w:rsidP="003D3880">
            <w:pPr>
              <w:spacing w:line="240" w:lineRule="auto"/>
              <w:jc w:val="center"/>
              <w:rPr>
                <w:color w:val="000000"/>
                <w:szCs w:val="22"/>
              </w:rPr>
            </w:pPr>
          </w:p>
        </w:tc>
        <w:tc>
          <w:tcPr>
            <w:tcW w:w="153" w:type="pct"/>
            <w:shd w:val="clear" w:color="auto" w:fill="auto"/>
            <w:vAlign w:val="bottom"/>
          </w:tcPr>
          <w:p w14:paraId="2C899534" w14:textId="1BC9803E" w:rsidR="00E40112" w:rsidRPr="0006162B" w:rsidRDefault="00E40112" w:rsidP="003D3880">
            <w:pPr>
              <w:spacing w:line="240" w:lineRule="auto"/>
              <w:jc w:val="center"/>
              <w:rPr>
                <w:color w:val="000000"/>
                <w:szCs w:val="22"/>
              </w:rPr>
            </w:pPr>
          </w:p>
        </w:tc>
        <w:tc>
          <w:tcPr>
            <w:tcW w:w="62" w:type="pct"/>
            <w:shd w:val="clear" w:color="auto" w:fill="auto"/>
            <w:vAlign w:val="bottom"/>
          </w:tcPr>
          <w:p w14:paraId="352DAF41" w14:textId="77777777" w:rsidR="00E40112" w:rsidRPr="0006162B" w:rsidRDefault="00E40112" w:rsidP="003D3880">
            <w:pPr>
              <w:spacing w:line="240" w:lineRule="auto"/>
              <w:jc w:val="center"/>
              <w:rPr>
                <w:color w:val="000000"/>
                <w:szCs w:val="22"/>
              </w:rPr>
            </w:pPr>
          </w:p>
        </w:tc>
        <w:tc>
          <w:tcPr>
            <w:tcW w:w="735" w:type="pct"/>
            <w:gridSpan w:val="3"/>
            <w:vAlign w:val="bottom"/>
          </w:tcPr>
          <w:p w14:paraId="34A91AE8" w14:textId="7FACC054" w:rsidR="00E40112" w:rsidRPr="0006162B" w:rsidRDefault="00FF3AC7" w:rsidP="003D3880">
            <w:pPr>
              <w:pStyle w:val="acctfourfigures"/>
              <w:tabs>
                <w:tab w:val="clear" w:pos="765"/>
              </w:tabs>
              <w:spacing w:line="240" w:lineRule="auto"/>
              <w:jc w:val="center"/>
              <w:rPr>
                <w:color w:val="000000"/>
                <w:szCs w:val="22"/>
              </w:rPr>
            </w:pPr>
            <w:r w:rsidRPr="0006162B">
              <w:rPr>
                <w:color w:val="000000"/>
                <w:szCs w:val="22"/>
              </w:rPr>
              <w:t>Ownership interest</w:t>
            </w:r>
          </w:p>
        </w:tc>
        <w:tc>
          <w:tcPr>
            <w:tcW w:w="61" w:type="pct"/>
            <w:vAlign w:val="bottom"/>
          </w:tcPr>
          <w:p w14:paraId="567A00A6" w14:textId="77777777" w:rsidR="00E40112" w:rsidRPr="0006162B" w:rsidRDefault="00E40112" w:rsidP="003D3880">
            <w:pPr>
              <w:pStyle w:val="acctfourfigures"/>
              <w:spacing w:line="240" w:lineRule="auto"/>
              <w:jc w:val="center"/>
              <w:rPr>
                <w:color w:val="000000"/>
                <w:szCs w:val="22"/>
              </w:rPr>
            </w:pPr>
          </w:p>
        </w:tc>
        <w:tc>
          <w:tcPr>
            <w:tcW w:w="798" w:type="pct"/>
            <w:gridSpan w:val="3"/>
            <w:vAlign w:val="bottom"/>
          </w:tcPr>
          <w:p w14:paraId="2177B1A4" w14:textId="77777777" w:rsidR="00E40112" w:rsidRPr="0006162B" w:rsidRDefault="00E40112" w:rsidP="003D3880">
            <w:pPr>
              <w:pStyle w:val="acctfourfigures"/>
              <w:tabs>
                <w:tab w:val="clear" w:pos="765"/>
              </w:tabs>
              <w:spacing w:line="240" w:lineRule="auto"/>
              <w:jc w:val="center"/>
              <w:rPr>
                <w:color w:val="000000"/>
                <w:szCs w:val="22"/>
              </w:rPr>
            </w:pPr>
            <w:r w:rsidRPr="0006162B">
              <w:rPr>
                <w:color w:val="000000"/>
                <w:szCs w:val="22"/>
              </w:rPr>
              <w:t>Cost</w:t>
            </w:r>
          </w:p>
        </w:tc>
        <w:tc>
          <w:tcPr>
            <w:tcW w:w="61" w:type="pct"/>
            <w:vAlign w:val="bottom"/>
          </w:tcPr>
          <w:p w14:paraId="07E6ADC2" w14:textId="77777777" w:rsidR="00E40112" w:rsidRPr="0006162B" w:rsidRDefault="00E40112" w:rsidP="003D3880">
            <w:pPr>
              <w:pStyle w:val="acctfourfigures"/>
              <w:spacing w:line="240" w:lineRule="auto"/>
              <w:jc w:val="center"/>
              <w:rPr>
                <w:color w:val="000000"/>
                <w:szCs w:val="22"/>
              </w:rPr>
            </w:pPr>
          </w:p>
        </w:tc>
        <w:tc>
          <w:tcPr>
            <w:tcW w:w="737" w:type="pct"/>
            <w:gridSpan w:val="3"/>
            <w:vAlign w:val="bottom"/>
          </w:tcPr>
          <w:p w14:paraId="37A4A266" w14:textId="77777777" w:rsidR="00E40112" w:rsidRPr="0006162B" w:rsidRDefault="00E40112" w:rsidP="003D3880">
            <w:pPr>
              <w:pStyle w:val="acctfourfigures"/>
              <w:tabs>
                <w:tab w:val="clear" w:pos="765"/>
              </w:tabs>
              <w:spacing w:line="240" w:lineRule="auto"/>
              <w:jc w:val="center"/>
              <w:rPr>
                <w:color w:val="000000"/>
                <w:szCs w:val="22"/>
              </w:rPr>
            </w:pPr>
            <w:r w:rsidRPr="0006162B">
              <w:rPr>
                <w:color w:val="000000"/>
                <w:szCs w:val="22"/>
              </w:rPr>
              <w:t>Impairment</w:t>
            </w:r>
          </w:p>
        </w:tc>
        <w:tc>
          <w:tcPr>
            <w:tcW w:w="93" w:type="pct"/>
            <w:vAlign w:val="bottom"/>
          </w:tcPr>
          <w:p w14:paraId="41F7025D" w14:textId="77777777" w:rsidR="00E40112" w:rsidRPr="0006162B" w:rsidRDefault="00E40112" w:rsidP="003D3880">
            <w:pPr>
              <w:pStyle w:val="acctfourfigures"/>
              <w:spacing w:line="240" w:lineRule="auto"/>
              <w:jc w:val="center"/>
              <w:rPr>
                <w:color w:val="000000"/>
                <w:szCs w:val="22"/>
              </w:rPr>
            </w:pPr>
          </w:p>
        </w:tc>
        <w:tc>
          <w:tcPr>
            <w:tcW w:w="798" w:type="pct"/>
            <w:gridSpan w:val="3"/>
            <w:vAlign w:val="bottom"/>
          </w:tcPr>
          <w:p w14:paraId="3C22856C" w14:textId="77777777" w:rsidR="00E40112" w:rsidRPr="0006162B" w:rsidRDefault="00E40112" w:rsidP="003D3880">
            <w:pPr>
              <w:pStyle w:val="acctfourfigures"/>
              <w:tabs>
                <w:tab w:val="clear" w:pos="765"/>
              </w:tabs>
              <w:spacing w:line="240" w:lineRule="auto"/>
              <w:jc w:val="center"/>
              <w:rPr>
                <w:color w:val="000000"/>
                <w:szCs w:val="22"/>
              </w:rPr>
            </w:pPr>
            <w:r w:rsidRPr="0006162B">
              <w:rPr>
                <w:color w:val="000000"/>
                <w:szCs w:val="22"/>
              </w:rPr>
              <w:t>At cost - net</w:t>
            </w:r>
          </w:p>
        </w:tc>
        <w:tc>
          <w:tcPr>
            <w:tcW w:w="61" w:type="pct"/>
            <w:vAlign w:val="bottom"/>
          </w:tcPr>
          <w:p w14:paraId="13655FB2" w14:textId="77777777" w:rsidR="00E40112" w:rsidRPr="0006162B" w:rsidRDefault="00E40112" w:rsidP="003D3880">
            <w:pPr>
              <w:pStyle w:val="acctfourfigures"/>
              <w:tabs>
                <w:tab w:val="clear" w:pos="765"/>
                <w:tab w:val="decimal" w:pos="731"/>
              </w:tabs>
              <w:spacing w:line="240" w:lineRule="auto"/>
              <w:jc w:val="center"/>
              <w:rPr>
                <w:color w:val="000000"/>
                <w:sz w:val="20"/>
              </w:rPr>
            </w:pPr>
          </w:p>
        </w:tc>
      </w:tr>
      <w:tr w:rsidR="00F47527" w:rsidRPr="0006162B" w14:paraId="62D2156A" w14:textId="77777777">
        <w:trPr>
          <w:trHeight w:val="138"/>
          <w:tblHeader/>
        </w:trPr>
        <w:tc>
          <w:tcPr>
            <w:tcW w:w="1442" w:type="pct"/>
            <w:vAlign w:val="center"/>
          </w:tcPr>
          <w:p w14:paraId="424F95E2" w14:textId="77777777" w:rsidR="00F47527" w:rsidRPr="0006162B" w:rsidRDefault="00F47527" w:rsidP="00F47527">
            <w:pPr>
              <w:spacing w:line="240" w:lineRule="auto"/>
              <w:jc w:val="center"/>
              <w:rPr>
                <w:color w:val="000000"/>
                <w:szCs w:val="22"/>
              </w:rPr>
            </w:pPr>
          </w:p>
        </w:tc>
        <w:tc>
          <w:tcPr>
            <w:tcW w:w="153" w:type="pct"/>
            <w:shd w:val="clear" w:color="auto" w:fill="auto"/>
            <w:vAlign w:val="bottom"/>
          </w:tcPr>
          <w:p w14:paraId="26B0EAFC" w14:textId="7D3F39C2" w:rsidR="00F47527" w:rsidRPr="0006162B" w:rsidRDefault="00F47527" w:rsidP="00F47527">
            <w:pPr>
              <w:spacing w:line="240" w:lineRule="auto"/>
              <w:ind w:left="-79" w:right="-79"/>
              <w:jc w:val="center"/>
              <w:rPr>
                <w:color w:val="000000"/>
                <w:szCs w:val="22"/>
              </w:rPr>
            </w:pPr>
          </w:p>
        </w:tc>
        <w:tc>
          <w:tcPr>
            <w:tcW w:w="62" w:type="pct"/>
            <w:shd w:val="clear" w:color="auto" w:fill="auto"/>
            <w:vAlign w:val="bottom"/>
          </w:tcPr>
          <w:p w14:paraId="6C337C9E" w14:textId="77777777" w:rsidR="00F47527" w:rsidRPr="0006162B" w:rsidRDefault="00F47527" w:rsidP="00F47527">
            <w:pPr>
              <w:spacing w:line="240" w:lineRule="auto"/>
              <w:jc w:val="center"/>
              <w:rPr>
                <w:color w:val="000000"/>
                <w:szCs w:val="22"/>
              </w:rPr>
            </w:pPr>
          </w:p>
        </w:tc>
        <w:tc>
          <w:tcPr>
            <w:tcW w:w="337" w:type="pct"/>
            <w:shd w:val="clear" w:color="auto" w:fill="auto"/>
          </w:tcPr>
          <w:p w14:paraId="0E40A6A6" w14:textId="2413A7F2" w:rsidR="00F47527" w:rsidRPr="0006162B" w:rsidRDefault="00F47527" w:rsidP="00F47527">
            <w:pPr>
              <w:spacing w:line="240" w:lineRule="auto"/>
              <w:ind w:left="-79" w:right="-79"/>
              <w:jc w:val="center"/>
              <w:rPr>
                <w:color w:val="000000"/>
                <w:szCs w:val="22"/>
              </w:rPr>
            </w:pPr>
            <w:r w:rsidRPr="0006162B">
              <w:rPr>
                <w:bCs/>
                <w:szCs w:val="22"/>
              </w:rPr>
              <w:t>202</w:t>
            </w:r>
            <w:r w:rsidR="00A95103" w:rsidRPr="0006162B">
              <w:rPr>
                <w:bCs/>
                <w:szCs w:val="22"/>
              </w:rPr>
              <w:t>4</w:t>
            </w:r>
          </w:p>
        </w:tc>
        <w:tc>
          <w:tcPr>
            <w:tcW w:w="92" w:type="pct"/>
            <w:shd w:val="clear" w:color="auto" w:fill="auto"/>
          </w:tcPr>
          <w:p w14:paraId="6145DB7C" w14:textId="77777777" w:rsidR="00F47527" w:rsidRPr="0006162B" w:rsidRDefault="00F47527" w:rsidP="00F47527">
            <w:pPr>
              <w:spacing w:line="240" w:lineRule="auto"/>
              <w:ind w:left="-79" w:right="-79"/>
              <w:jc w:val="center"/>
              <w:rPr>
                <w:color w:val="000000"/>
                <w:szCs w:val="22"/>
              </w:rPr>
            </w:pPr>
          </w:p>
        </w:tc>
        <w:tc>
          <w:tcPr>
            <w:tcW w:w="306" w:type="pct"/>
            <w:shd w:val="clear" w:color="auto" w:fill="auto"/>
          </w:tcPr>
          <w:p w14:paraId="50021231" w14:textId="0AC734F5" w:rsidR="00F47527" w:rsidRPr="0006162B" w:rsidRDefault="00F47527" w:rsidP="00F47527">
            <w:pPr>
              <w:spacing w:line="240" w:lineRule="auto"/>
              <w:ind w:left="-79" w:right="-79"/>
              <w:jc w:val="center"/>
              <w:rPr>
                <w:color w:val="000000"/>
                <w:szCs w:val="22"/>
              </w:rPr>
            </w:pPr>
            <w:r w:rsidRPr="0006162B">
              <w:rPr>
                <w:bCs/>
                <w:szCs w:val="22"/>
              </w:rPr>
              <w:t>202</w:t>
            </w:r>
            <w:r w:rsidR="00A95103" w:rsidRPr="0006162B">
              <w:rPr>
                <w:bCs/>
                <w:szCs w:val="22"/>
              </w:rPr>
              <w:t>3</w:t>
            </w:r>
          </w:p>
        </w:tc>
        <w:tc>
          <w:tcPr>
            <w:tcW w:w="61" w:type="pct"/>
            <w:vAlign w:val="bottom"/>
          </w:tcPr>
          <w:p w14:paraId="7A80BC16" w14:textId="77777777" w:rsidR="00F47527" w:rsidRPr="0006162B" w:rsidRDefault="00F47527" w:rsidP="00F47527">
            <w:pPr>
              <w:pStyle w:val="acctfourfigures"/>
              <w:spacing w:line="240" w:lineRule="auto"/>
              <w:jc w:val="center"/>
              <w:rPr>
                <w:color w:val="000000"/>
                <w:szCs w:val="22"/>
              </w:rPr>
            </w:pPr>
          </w:p>
        </w:tc>
        <w:tc>
          <w:tcPr>
            <w:tcW w:w="368" w:type="pct"/>
            <w:shd w:val="clear" w:color="auto" w:fill="auto"/>
          </w:tcPr>
          <w:p w14:paraId="37BC937A" w14:textId="08733457" w:rsidR="00F47527" w:rsidRPr="0006162B" w:rsidRDefault="00F47527" w:rsidP="00F47527">
            <w:pPr>
              <w:spacing w:line="240" w:lineRule="auto"/>
              <w:ind w:left="-79" w:right="-79"/>
              <w:jc w:val="center"/>
              <w:rPr>
                <w:color w:val="000000"/>
                <w:szCs w:val="22"/>
              </w:rPr>
            </w:pPr>
            <w:r w:rsidRPr="0006162B">
              <w:rPr>
                <w:bCs/>
                <w:szCs w:val="22"/>
              </w:rPr>
              <w:t>202</w:t>
            </w:r>
            <w:r w:rsidR="003B1E75" w:rsidRPr="0006162B">
              <w:rPr>
                <w:bCs/>
                <w:szCs w:val="22"/>
              </w:rPr>
              <w:t>4</w:t>
            </w:r>
          </w:p>
        </w:tc>
        <w:tc>
          <w:tcPr>
            <w:tcW w:w="62" w:type="pct"/>
            <w:shd w:val="clear" w:color="auto" w:fill="auto"/>
          </w:tcPr>
          <w:p w14:paraId="58726FFB" w14:textId="77777777" w:rsidR="00F47527" w:rsidRPr="0006162B" w:rsidRDefault="00F47527" w:rsidP="00F47527">
            <w:pPr>
              <w:spacing w:line="240" w:lineRule="auto"/>
              <w:ind w:left="-79" w:right="-79"/>
              <w:jc w:val="center"/>
              <w:rPr>
                <w:color w:val="000000"/>
                <w:szCs w:val="22"/>
              </w:rPr>
            </w:pPr>
          </w:p>
        </w:tc>
        <w:tc>
          <w:tcPr>
            <w:tcW w:w="368" w:type="pct"/>
            <w:shd w:val="clear" w:color="auto" w:fill="auto"/>
          </w:tcPr>
          <w:p w14:paraId="393EE705" w14:textId="42E4C211" w:rsidR="00F47527" w:rsidRPr="0006162B" w:rsidRDefault="00F47527" w:rsidP="00F47527">
            <w:pPr>
              <w:spacing w:line="240" w:lineRule="auto"/>
              <w:ind w:left="-79" w:right="-79"/>
              <w:jc w:val="center"/>
              <w:rPr>
                <w:color w:val="000000"/>
                <w:szCs w:val="22"/>
              </w:rPr>
            </w:pPr>
            <w:r w:rsidRPr="0006162B">
              <w:rPr>
                <w:bCs/>
                <w:szCs w:val="22"/>
              </w:rPr>
              <w:t>202</w:t>
            </w:r>
            <w:r w:rsidR="003B1E75" w:rsidRPr="0006162B">
              <w:rPr>
                <w:bCs/>
                <w:szCs w:val="22"/>
              </w:rPr>
              <w:t>3</w:t>
            </w:r>
          </w:p>
        </w:tc>
        <w:tc>
          <w:tcPr>
            <w:tcW w:w="61" w:type="pct"/>
            <w:vAlign w:val="bottom"/>
          </w:tcPr>
          <w:p w14:paraId="3D3187CE" w14:textId="77777777" w:rsidR="00F47527" w:rsidRPr="0006162B" w:rsidRDefault="00F47527" w:rsidP="00F47527">
            <w:pPr>
              <w:pStyle w:val="acctfourfigures"/>
              <w:spacing w:line="240" w:lineRule="auto"/>
              <w:jc w:val="center"/>
              <w:rPr>
                <w:color w:val="000000"/>
                <w:szCs w:val="22"/>
              </w:rPr>
            </w:pPr>
          </w:p>
        </w:tc>
        <w:tc>
          <w:tcPr>
            <w:tcW w:w="338" w:type="pct"/>
            <w:shd w:val="clear" w:color="auto" w:fill="auto"/>
          </w:tcPr>
          <w:p w14:paraId="3033AD46" w14:textId="11C3CE9E" w:rsidR="00F47527" w:rsidRPr="0006162B" w:rsidRDefault="00F47527" w:rsidP="00F47527">
            <w:pPr>
              <w:spacing w:line="240" w:lineRule="auto"/>
              <w:ind w:left="-79" w:right="-79"/>
              <w:jc w:val="center"/>
              <w:rPr>
                <w:color w:val="000000"/>
                <w:szCs w:val="22"/>
              </w:rPr>
            </w:pPr>
            <w:r w:rsidRPr="0006162B">
              <w:rPr>
                <w:bCs/>
                <w:szCs w:val="22"/>
              </w:rPr>
              <w:t>202</w:t>
            </w:r>
            <w:r w:rsidR="003B1E75" w:rsidRPr="0006162B">
              <w:rPr>
                <w:bCs/>
                <w:szCs w:val="22"/>
              </w:rPr>
              <w:t>4</w:t>
            </w:r>
          </w:p>
        </w:tc>
        <w:tc>
          <w:tcPr>
            <w:tcW w:w="61" w:type="pct"/>
            <w:shd w:val="clear" w:color="auto" w:fill="auto"/>
          </w:tcPr>
          <w:p w14:paraId="498B1C30" w14:textId="77777777" w:rsidR="00F47527" w:rsidRPr="0006162B" w:rsidRDefault="00F47527" w:rsidP="00F47527">
            <w:pPr>
              <w:spacing w:line="240" w:lineRule="auto"/>
              <w:ind w:left="-79" w:right="-79"/>
              <w:jc w:val="center"/>
              <w:rPr>
                <w:color w:val="000000"/>
                <w:szCs w:val="22"/>
              </w:rPr>
            </w:pPr>
          </w:p>
        </w:tc>
        <w:tc>
          <w:tcPr>
            <w:tcW w:w="338" w:type="pct"/>
            <w:shd w:val="clear" w:color="auto" w:fill="auto"/>
          </w:tcPr>
          <w:p w14:paraId="78C53B65" w14:textId="10418F04" w:rsidR="00F47527" w:rsidRPr="0006162B" w:rsidRDefault="00F47527" w:rsidP="00F47527">
            <w:pPr>
              <w:spacing w:line="240" w:lineRule="auto"/>
              <w:ind w:left="-79" w:right="-79"/>
              <w:jc w:val="center"/>
              <w:rPr>
                <w:color w:val="000000"/>
                <w:szCs w:val="22"/>
              </w:rPr>
            </w:pPr>
            <w:r w:rsidRPr="0006162B">
              <w:rPr>
                <w:bCs/>
                <w:szCs w:val="22"/>
              </w:rPr>
              <w:t>202</w:t>
            </w:r>
            <w:r w:rsidR="003B1E75" w:rsidRPr="0006162B">
              <w:rPr>
                <w:bCs/>
                <w:szCs w:val="22"/>
              </w:rPr>
              <w:t>3</w:t>
            </w:r>
          </w:p>
        </w:tc>
        <w:tc>
          <w:tcPr>
            <w:tcW w:w="93" w:type="pct"/>
            <w:vAlign w:val="bottom"/>
          </w:tcPr>
          <w:p w14:paraId="4184895A" w14:textId="77777777" w:rsidR="00F47527" w:rsidRPr="0006162B" w:rsidRDefault="00F47527" w:rsidP="00F47527">
            <w:pPr>
              <w:pStyle w:val="acctfourfigures"/>
              <w:spacing w:line="240" w:lineRule="auto"/>
              <w:jc w:val="center"/>
              <w:rPr>
                <w:color w:val="000000"/>
                <w:szCs w:val="22"/>
              </w:rPr>
            </w:pPr>
          </w:p>
        </w:tc>
        <w:tc>
          <w:tcPr>
            <w:tcW w:w="368" w:type="pct"/>
            <w:shd w:val="clear" w:color="auto" w:fill="auto"/>
          </w:tcPr>
          <w:p w14:paraId="14961EAF" w14:textId="3E5E36F5" w:rsidR="00F47527" w:rsidRPr="0006162B" w:rsidRDefault="00F47527" w:rsidP="00F47527">
            <w:pPr>
              <w:spacing w:line="240" w:lineRule="auto"/>
              <w:ind w:left="-79" w:right="-79"/>
              <w:jc w:val="center"/>
              <w:rPr>
                <w:color w:val="000000"/>
                <w:szCs w:val="22"/>
              </w:rPr>
            </w:pPr>
            <w:r w:rsidRPr="0006162B">
              <w:rPr>
                <w:bCs/>
                <w:szCs w:val="22"/>
              </w:rPr>
              <w:t>202</w:t>
            </w:r>
            <w:r w:rsidR="003B1E75" w:rsidRPr="0006162B">
              <w:rPr>
                <w:bCs/>
                <w:szCs w:val="22"/>
              </w:rPr>
              <w:t>4</w:t>
            </w:r>
          </w:p>
        </w:tc>
        <w:tc>
          <w:tcPr>
            <w:tcW w:w="61" w:type="pct"/>
            <w:shd w:val="clear" w:color="auto" w:fill="auto"/>
          </w:tcPr>
          <w:p w14:paraId="5E23E302" w14:textId="77777777" w:rsidR="00F47527" w:rsidRPr="0006162B" w:rsidRDefault="00F47527" w:rsidP="00F47527">
            <w:pPr>
              <w:spacing w:line="240" w:lineRule="auto"/>
              <w:ind w:left="-79" w:right="-79"/>
              <w:jc w:val="center"/>
              <w:rPr>
                <w:color w:val="000000"/>
                <w:szCs w:val="22"/>
              </w:rPr>
            </w:pPr>
          </w:p>
        </w:tc>
        <w:tc>
          <w:tcPr>
            <w:tcW w:w="369" w:type="pct"/>
            <w:shd w:val="clear" w:color="auto" w:fill="auto"/>
          </w:tcPr>
          <w:p w14:paraId="21C8AFDA" w14:textId="26CF6CDE" w:rsidR="00F47527" w:rsidRPr="0006162B" w:rsidRDefault="00F47527" w:rsidP="00F47527">
            <w:pPr>
              <w:spacing w:line="240" w:lineRule="auto"/>
              <w:ind w:left="-79" w:right="-79"/>
              <w:jc w:val="center"/>
              <w:rPr>
                <w:color w:val="000000"/>
                <w:szCs w:val="22"/>
              </w:rPr>
            </w:pPr>
            <w:r w:rsidRPr="0006162B">
              <w:rPr>
                <w:bCs/>
                <w:szCs w:val="22"/>
              </w:rPr>
              <w:t>202</w:t>
            </w:r>
            <w:r w:rsidR="003B1E75" w:rsidRPr="0006162B">
              <w:rPr>
                <w:bCs/>
                <w:szCs w:val="22"/>
              </w:rPr>
              <w:t>3</w:t>
            </w:r>
          </w:p>
        </w:tc>
        <w:tc>
          <w:tcPr>
            <w:tcW w:w="61" w:type="pct"/>
            <w:vAlign w:val="bottom"/>
          </w:tcPr>
          <w:p w14:paraId="2B0EF5CB" w14:textId="77777777" w:rsidR="00F47527" w:rsidRPr="0006162B" w:rsidRDefault="00F47527" w:rsidP="00F47527">
            <w:pPr>
              <w:pStyle w:val="acctfourfigures"/>
              <w:tabs>
                <w:tab w:val="clear" w:pos="765"/>
                <w:tab w:val="decimal" w:pos="731"/>
              </w:tabs>
              <w:spacing w:line="240" w:lineRule="auto"/>
              <w:jc w:val="center"/>
              <w:rPr>
                <w:color w:val="000000"/>
                <w:sz w:val="20"/>
              </w:rPr>
            </w:pPr>
          </w:p>
        </w:tc>
      </w:tr>
      <w:tr w:rsidR="00B74592" w:rsidRPr="0006162B" w14:paraId="0946D760" w14:textId="77777777" w:rsidTr="00B74592">
        <w:trPr>
          <w:trHeight w:val="138"/>
          <w:tblHeader/>
        </w:trPr>
        <w:tc>
          <w:tcPr>
            <w:tcW w:w="1442" w:type="pct"/>
            <w:vAlign w:val="center"/>
          </w:tcPr>
          <w:p w14:paraId="1F275D2E" w14:textId="77777777" w:rsidR="00B74592" w:rsidRPr="0006162B" w:rsidRDefault="00B74592" w:rsidP="00B74592">
            <w:pPr>
              <w:spacing w:line="240" w:lineRule="auto"/>
              <w:jc w:val="center"/>
              <w:rPr>
                <w:color w:val="000000"/>
                <w:szCs w:val="22"/>
              </w:rPr>
            </w:pPr>
          </w:p>
        </w:tc>
        <w:tc>
          <w:tcPr>
            <w:tcW w:w="153" w:type="pct"/>
            <w:shd w:val="clear" w:color="auto" w:fill="auto"/>
            <w:vAlign w:val="bottom"/>
          </w:tcPr>
          <w:p w14:paraId="7A5505A3" w14:textId="65F7E297" w:rsidR="00B74592" w:rsidRPr="0006162B" w:rsidRDefault="00B74592" w:rsidP="00B74592">
            <w:pPr>
              <w:spacing w:line="240" w:lineRule="auto"/>
              <w:ind w:left="-79" w:right="-79"/>
              <w:jc w:val="center"/>
              <w:rPr>
                <w:color w:val="000000"/>
                <w:szCs w:val="22"/>
              </w:rPr>
            </w:pPr>
          </w:p>
        </w:tc>
        <w:tc>
          <w:tcPr>
            <w:tcW w:w="62" w:type="pct"/>
            <w:shd w:val="clear" w:color="auto" w:fill="auto"/>
            <w:vAlign w:val="bottom"/>
          </w:tcPr>
          <w:p w14:paraId="2AC636B3" w14:textId="77777777" w:rsidR="00B74592" w:rsidRPr="0006162B" w:rsidRDefault="00B74592" w:rsidP="00B74592">
            <w:pPr>
              <w:spacing w:line="240" w:lineRule="auto"/>
              <w:jc w:val="center"/>
              <w:rPr>
                <w:color w:val="000000"/>
                <w:szCs w:val="22"/>
              </w:rPr>
            </w:pPr>
          </w:p>
        </w:tc>
        <w:tc>
          <w:tcPr>
            <w:tcW w:w="796" w:type="pct"/>
            <w:gridSpan w:val="4"/>
            <w:shd w:val="clear" w:color="auto" w:fill="auto"/>
            <w:vAlign w:val="bottom"/>
          </w:tcPr>
          <w:p w14:paraId="3BF39E34" w14:textId="14CF7755" w:rsidR="00B74592" w:rsidRPr="0006162B" w:rsidRDefault="00B74592" w:rsidP="00B74592">
            <w:pPr>
              <w:pStyle w:val="acctfourfigures"/>
              <w:tabs>
                <w:tab w:val="clear" w:pos="765"/>
              </w:tabs>
              <w:spacing w:line="240" w:lineRule="auto"/>
              <w:ind w:left="746" w:firstLine="73"/>
              <w:rPr>
                <w:i/>
                <w:iCs/>
                <w:szCs w:val="22"/>
              </w:rPr>
            </w:pPr>
            <w:r w:rsidRPr="0006162B">
              <w:rPr>
                <w:i/>
                <w:iCs/>
                <w:szCs w:val="22"/>
              </w:rPr>
              <w:t>(%)</w:t>
            </w:r>
          </w:p>
        </w:tc>
        <w:tc>
          <w:tcPr>
            <w:tcW w:w="2548" w:type="pct"/>
            <w:gridSpan w:val="12"/>
            <w:shd w:val="clear" w:color="auto" w:fill="auto"/>
            <w:vAlign w:val="bottom"/>
          </w:tcPr>
          <w:p w14:paraId="19E5359F" w14:textId="3C7417D6" w:rsidR="00B74592" w:rsidRPr="0006162B" w:rsidRDefault="00B74592" w:rsidP="00B74592">
            <w:pPr>
              <w:pStyle w:val="acctfourfigures"/>
              <w:tabs>
                <w:tab w:val="clear" w:pos="765"/>
                <w:tab w:val="decimal" w:pos="731"/>
              </w:tabs>
              <w:spacing w:line="240" w:lineRule="auto"/>
              <w:ind w:left="-171"/>
              <w:jc w:val="center"/>
              <w:rPr>
                <w:i/>
                <w:iCs/>
                <w:color w:val="000000"/>
                <w:szCs w:val="22"/>
              </w:rPr>
            </w:pPr>
            <w:r w:rsidRPr="0006162B">
              <w:rPr>
                <w:i/>
                <w:iCs/>
                <w:color w:val="000000"/>
                <w:szCs w:val="22"/>
              </w:rPr>
              <w:t>(in thousand Baht)</w:t>
            </w:r>
          </w:p>
        </w:tc>
      </w:tr>
      <w:tr w:rsidR="00B74592" w:rsidRPr="0006162B" w14:paraId="254A30C7" w14:textId="77777777" w:rsidTr="00B74592">
        <w:tc>
          <w:tcPr>
            <w:tcW w:w="1442" w:type="pct"/>
            <w:vAlign w:val="center"/>
          </w:tcPr>
          <w:p w14:paraId="1352D93A" w14:textId="610655A7" w:rsidR="00B74592" w:rsidRPr="0006162B" w:rsidRDefault="00B74592" w:rsidP="00B74592">
            <w:pPr>
              <w:spacing w:line="240" w:lineRule="auto"/>
              <w:rPr>
                <w:b/>
                <w:bCs/>
                <w:i/>
                <w:iCs/>
                <w:color w:val="000000"/>
                <w:szCs w:val="22"/>
              </w:rPr>
            </w:pPr>
            <w:r w:rsidRPr="0006162B">
              <w:rPr>
                <w:b/>
                <w:bCs/>
                <w:i/>
                <w:iCs/>
                <w:color w:val="000000"/>
                <w:szCs w:val="22"/>
              </w:rPr>
              <w:t xml:space="preserve">Direct </w:t>
            </w:r>
            <w:r w:rsidR="001B2A7F" w:rsidRPr="0006162B">
              <w:rPr>
                <w:b/>
                <w:bCs/>
                <w:i/>
                <w:iCs/>
                <w:color w:val="000000"/>
                <w:szCs w:val="22"/>
              </w:rPr>
              <w:t>s</w:t>
            </w:r>
            <w:r w:rsidRPr="0006162B">
              <w:rPr>
                <w:b/>
                <w:bCs/>
                <w:i/>
                <w:iCs/>
                <w:color w:val="000000"/>
                <w:szCs w:val="22"/>
              </w:rPr>
              <w:t>ubsidiaries</w:t>
            </w:r>
          </w:p>
        </w:tc>
        <w:tc>
          <w:tcPr>
            <w:tcW w:w="153" w:type="pct"/>
            <w:shd w:val="clear" w:color="auto" w:fill="auto"/>
          </w:tcPr>
          <w:p w14:paraId="6549558A" w14:textId="77777777" w:rsidR="00B74592" w:rsidRPr="0006162B" w:rsidRDefault="00B74592" w:rsidP="00B74592">
            <w:pPr>
              <w:spacing w:line="240" w:lineRule="auto"/>
              <w:jc w:val="center"/>
              <w:rPr>
                <w:color w:val="000000"/>
                <w:szCs w:val="22"/>
              </w:rPr>
            </w:pPr>
          </w:p>
        </w:tc>
        <w:tc>
          <w:tcPr>
            <w:tcW w:w="62" w:type="pct"/>
            <w:shd w:val="clear" w:color="auto" w:fill="auto"/>
          </w:tcPr>
          <w:p w14:paraId="49638BD0" w14:textId="77777777" w:rsidR="00B74592" w:rsidRPr="0006162B" w:rsidRDefault="00B74592" w:rsidP="00B74592">
            <w:pPr>
              <w:spacing w:line="240" w:lineRule="auto"/>
              <w:rPr>
                <w:color w:val="000000"/>
                <w:szCs w:val="22"/>
              </w:rPr>
            </w:pPr>
          </w:p>
        </w:tc>
        <w:tc>
          <w:tcPr>
            <w:tcW w:w="337" w:type="pct"/>
          </w:tcPr>
          <w:p w14:paraId="0AF78DFF" w14:textId="77777777" w:rsidR="00B74592" w:rsidRPr="0006162B" w:rsidRDefault="00B74592" w:rsidP="00B74592">
            <w:pPr>
              <w:pStyle w:val="acctfourfigures"/>
              <w:tabs>
                <w:tab w:val="clear" w:pos="765"/>
              </w:tabs>
              <w:spacing w:line="240" w:lineRule="auto"/>
              <w:jc w:val="right"/>
              <w:rPr>
                <w:color w:val="000000"/>
                <w:szCs w:val="22"/>
              </w:rPr>
            </w:pPr>
          </w:p>
        </w:tc>
        <w:tc>
          <w:tcPr>
            <w:tcW w:w="92" w:type="pct"/>
          </w:tcPr>
          <w:p w14:paraId="560F2489" w14:textId="77777777" w:rsidR="00B74592" w:rsidRPr="0006162B" w:rsidRDefault="00B74592" w:rsidP="00B74592">
            <w:pPr>
              <w:pStyle w:val="acctfourfigures"/>
              <w:spacing w:line="240" w:lineRule="auto"/>
              <w:rPr>
                <w:color w:val="000000"/>
                <w:szCs w:val="22"/>
              </w:rPr>
            </w:pPr>
          </w:p>
        </w:tc>
        <w:tc>
          <w:tcPr>
            <w:tcW w:w="306" w:type="pct"/>
          </w:tcPr>
          <w:p w14:paraId="1DF97EC1" w14:textId="77777777" w:rsidR="00B74592" w:rsidRPr="0006162B" w:rsidRDefault="00B74592" w:rsidP="00B74592">
            <w:pPr>
              <w:pStyle w:val="acctfourfigures"/>
              <w:tabs>
                <w:tab w:val="clear" w:pos="765"/>
              </w:tabs>
              <w:spacing w:line="240" w:lineRule="auto"/>
              <w:jc w:val="right"/>
              <w:rPr>
                <w:color w:val="000000"/>
                <w:szCs w:val="22"/>
              </w:rPr>
            </w:pPr>
          </w:p>
        </w:tc>
        <w:tc>
          <w:tcPr>
            <w:tcW w:w="61" w:type="pct"/>
          </w:tcPr>
          <w:p w14:paraId="07806392" w14:textId="77777777" w:rsidR="00B74592" w:rsidRPr="0006162B" w:rsidRDefault="00B74592" w:rsidP="00B74592">
            <w:pPr>
              <w:pStyle w:val="acctfourfigures"/>
              <w:spacing w:line="240" w:lineRule="auto"/>
              <w:rPr>
                <w:color w:val="000000"/>
                <w:szCs w:val="22"/>
              </w:rPr>
            </w:pPr>
          </w:p>
        </w:tc>
        <w:tc>
          <w:tcPr>
            <w:tcW w:w="368" w:type="pct"/>
          </w:tcPr>
          <w:p w14:paraId="63788704" w14:textId="77777777" w:rsidR="00B74592" w:rsidRPr="0006162B" w:rsidRDefault="00B74592" w:rsidP="00B74592">
            <w:pPr>
              <w:pStyle w:val="acctfourfigures"/>
              <w:tabs>
                <w:tab w:val="clear" w:pos="765"/>
              </w:tabs>
              <w:spacing w:line="240" w:lineRule="auto"/>
              <w:jc w:val="right"/>
              <w:rPr>
                <w:color w:val="000000"/>
                <w:szCs w:val="22"/>
              </w:rPr>
            </w:pPr>
          </w:p>
        </w:tc>
        <w:tc>
          <w:tcPr>
            <w:tcW w:w="62" w:type="pct"/>
          </w:tcPr>
          <w:p w14:paraId="21E0A063" w14:textId="77777777" w:rsidR="00B74592" w:rsidRPr="0006162B" w:rsidRDefault="00B74592" w:rsidP="00B74592">
            <w:pPr>
              <w:pStyle w:val="acctfourfigures"/>
              <w:spacing w:line="240" w:lineRule="auto"/>
              <w:rPr>
                <w:color w:val="000000"/>
                <w:szCs w:val="22"/>
              </w:rPr>
            </w:pPr>
          </w:p>
        </w:tc>
        <w:tc>
          <w:tcPr>
            <w:tcW w:w="368" w:type="pct"/>
          </w:tcPr>
          <w:p w14:paraId="4175BA13" w14:textId="77777777" w:rsidR="00B74592" w:rsidRPr="0006162B" w:rsidRDefault="00B74592" w:rsidP="00B74592">
            <w:pPr>
              <w:pStyle w:val="acctfourfigures"/>
              <w:tabs>
                <w:tab w:val="clear" w:pos="765"/>
              </w:tabs>
              <w:spacing w:line="240" w:lineRule="auto"/>
              <w:jc w:val="right"/>
              <w:rPr>
                <w:color w:val="000000"/>
                <w:szCs w:val="22"/>
              </w:rPr>
            </w:pPr>
          </w:p>
        </w:tc>
        <w:tc>
          <w:tcPr>
            <w:tcW w:w="61" w:type="pct"/>
          </w:tcPr>
          <w:p w14:paraId="5C704903" w14:textId="77777777" w:rsidR="00B74592" w:rsidRPr="0006162B" w:rsidRDefault="00B74592" w:rsidP="00B74592">
            <w:pPr>
              <w:pStyle w:val="acctfourfigures"/>
              <w:spacing w:line="240" w:lineRule="auto"/>
              <w:rPr>
                <w:color w:val="000000"/>
                <w:szCs w:val="22"/>
              </w:rPr>
            </w:pPr>
          </w:p>
        </w:tc>
        <w:tc>
          <w:tcPr>
            <w:tcW w:w="338" w:type="pct"/>
          </w:tcPr>
          <w:p w14:paraId="5AADD753" w14:textId="77777777" w:rsidR="00B74592" w:rsidRPr="0006162B" w:rsidRDefault="00B74592" w:rsidP="00B74592">
            <w:pPr>
              <w:pStyle w:val="acctfourfigures"/>
              <w:tabs>
                <w:tab w:val="clear" w:pos="765"/>
              </w:tabs>
              <w:spacing w:line="240" w:lineRule="auto"/>
              <w:jc w:val="right"/>
              <w:rPr>
                <w:color w:val="000000"/>
                <w:szCs w:val="22"/>
              </w:rPr>
            </w:pPr>
          </w:p>
        </w:tc>
        <w:tc>
          <w:tcPr>
            <w:tcW w:w="61" w:type="pct"/>
          </w:tcPr>
          <w:p w14:paraId="5A2A5FD2" w14:textId="77777777" w:rsidR="00B74592" w:rsidRPr="0006162B" w:rsidRDefault="00B74592" w:rsidP="00B74592">
            <w:pPr>
              <w:pStyle w:val="acctfourfigures"/>
              <w:spacing w:line="240" w:lineRule="auto"/>
              <w:rPr>
                <w:color w:val="000000"/>
                <w:szCs w:val="22"/>
              </w:rPr>
            </w:pPr>
          </w:p>
        </w:tc>
        <w:tc>
          <w:tcPr>
            <w:tcW w:w="338" w:type="pct"/>
          </w:tcPr>
          <w:p w14:paraId="26AADEDF" w14:textId="77777777" w:rsidR="00B74592" w:rsidRPr="0006162B" w:rsidRDefault="00B74592" w:rsidP="00B74592">
            <w:pPr>
              <w:pStyle w:val="acctfourfigures"/>
              <w:tabs>
                <w:tab w:val="clear" w:pos="765"/>
              </w:tabs>
              <w:spacing w:line="240" w:lineRule="auto"/>
              <w:jc w:val="right"/>
              <w:rPr>
                <w:color w:val="000000"/>
                <w:szCs w:val="22"/>
              </w:rPr>
            </w:pPr>
          </w:p>
        </w:tc>
        <w:tc>
          <w:tcPr>
            <w:tcW w:w="93" w:type="pct"/>
          </w:tcPr>
          <w:p w14:paraId="0434D3DA" w14:textId="77777777" w:rsidR="00B74592" w:rsidRPr="0006162B" w:rsidRDefault="00B74592" w:rsidP="00B74592">
            <w:pPr>
              <w:pStyle w:val="acctfourfigures"/>
              <w:spacing w:line="240" w:lineRule="auto"/>
              <w:rPr>
                <w:color w:val="000000"/>
                <w:szCs w:val="22"/>
              </w:rPr>
            </w:pPr>
          </w:p>
        </w:tc>
        <w:tc>
          <w:tcPr>
            <w:tcW w:w="368" w:type="pct"/>
          </w:tcPr>
          <w:p w14:paraId="79B00691" w14:textId="77777777" w:rsidR="00B74592" w:rsidRPr="0006162B" w:rsidRDefault="00B74592" w:rsidP="00B74592">
            <w:pPr>
              <w:pStyle w:val="acctfourfigures"/>
              <w:tabs>
                <w:tab w:val="clear" w:pos="765"/>
              </w:tabs>
              <w:spacing w:line="240" w:lineRule="auto"/>
              <w:jc w:val="right"/>
              <w:rPr>
                <w:color w:val="000000"/>
                <w:szCs w:val="22"/>
              </w:rPr>
            </w:pPr>
          </w:p>
        </w:tc>
        <w:tc>
          <w:tcPr>
            <w:tcW w:w="61" w:type="pct"/>
          </w:tcPr>
          <w:p w14:paraId="70F8E79A" w14:textId="77777777" w:rsidR="00B74592" w:rsidRPr="0006162B" w:rsidRDefault="00B74592" w:rsidP="00B74592">
            <w:pPr>
              <w:pStyle w:val="acctfourfigures"/>
              <w:spacing w:line="240" w:lineRule="auto"/>
              <w:rPr>
                <w:color w:val="000000"/>
                <w:szCs w:val="22"/>
              </w:rPr>
            </w:pPr>
          </w:p>
        </w:tc>
        <w:tc>
          <w:tcPr>
            <w:tcW w:w="369" w:type="pct"/>
          </w:tcPr>
          <w:p w14:paraId="17D9F3C3" w14:textId="77777777" w:rsidR="00B74592" w:rsidRPr="0006162B" w:rsidRDefault="00B74592" w:rsidP="00B74592">
            <w:pPr>
              <w:pStyle w:val="acctfourfigures"/>
              <w:tabs>
                <w:tab w:val="clear" w:pos="765"/>
              </w:tabs>
              <w:spacing w:line="240" w:lineRule="auto"/>
              <w:jc w:val="right"/>
              <w:rPr>
                <w:color w:val="000000"/>
                <w:szCs w:val="22"/>
              </w:rPr>
            </w:pPr>
          </w:p>
        </w:tc>
        <w:tc>
          <w:tcPr>
            <w:tcW w:w="61" w:type="pct"/>
          </w:tcPr>
          <w:p w14:paraId="1F693A36" w14:textId="77777777" w:rsidR="00B74592" w:rsidRPr="0006162B" w:rsidRDefault="00B74592" w:rsidP="00B74592">
            <w:pPr>
              <w:pStyle w:val="acctfourfigures"/>
              <w:tabs>
                <w:tab w:val="clear" w:pos="765"/>
                <w:tab w:val="decimal" w:pos="731"/>
              </w:tabs>
              <w:spacing w:line="240" w:lineRule="auto"/>
              <w:rPr>
                <w:color w:val="000000"/>
                <w:sz w:val="20"/>
              </w:rPr>
            </w:pPr>
          </w:p>
        </w:tc>
      </w:tr>
      <w:tr w:rsidR="003B1E75" w:rsidRPr="0006162B" w14:paraId="02E9F1EF" w14:textId="77777777" w:rsidTr="00B74592">
        <w:tc>
          <w:tcPr>
            <w:tcW w:w="1442" w:type="pct"/>
            <w:vAlign w:val="bottom"/>
          </w:tcPr>
          <w:p w14:paraId="2754E95E" w14:textId="497DAAD3" w:rsidR="003B1E75" w:rsidRPr="0006162B" w:rsidRDefault="003B1E75" w:rsidP="003B1E75">
            <w:pPr>
              <w:spacing w:line="240" w:lineRule="auto"/>
              <w:ind w:left="270" w:hanging="270"/>
              <w:rPr>
                <w:color w:val="000000"/>
                <w:szCs w:val="22"/>
              </w:rPr>
            </w:pPr>
            <w:r w:rsidRPr="0006162B">
              <w:rPr>
                <w:color w:val="000000"/>
                <w:szCs w:val="22"/>
              </w:rPr>
              <w:t>Solar Power Company Limited</w:t>
            </w:r>
          </w:p>
        </w:tc>
        <w:tc>
          <w:tcPr>
            <w:tcW w:w="153" w:type="pct"/>
            <w:shd w:val="clear" w:color="auto" w:fill="auto"/>
            <w:vAlign w:val="bottom"/>
          </w:tcPr>
          <w:p w14:paraId="182CF70B" w14:textId="1E713B16" w:rsidR="003B1E75" w:rsidRPr="0006162B" w:rsidRDefault="003B1E75" w:rsidP="003B1E75">
            <w:pPr>
              <w:pStyle w:val="acctfourfigures"/>
              <w:tabs>
                <w:tab w:val="clear" w:pos="765"/>
              </w:tabs>
              <w:spacing w:line="240" w:lineRule="auto"/>
              <w:jc w:val="center"/>
              <w:rPr>
                <w:color w:val="000000"/>
                <w:szCs w:val="22"/>
                <w:lang w:val="en-US"/>
              </w:rPr>
            </w:pPr>
          </w:p>
        </w:tc>
        <w:tc>
          <w:tcPr>
            <w:tcW w:w="62" w:type="pct"/>
            <w:shd w:val="clear" w:color="auto" w:fill="auto"/>
            <w:vAlign w:val="bottom"/>
          </w:tcPr>
          <w:p w14:paraId="100E1680" w14:textId="77777777" w:rsidR="003B1E75" w:rsidRPr="0006162B" w:rsidRDefault="003B1E75" w:rsidP="003B1E75">
            <w:pPr>
              <w:pStyle w:val="acctfourfigures"/>
              <w:tabs>
                <w:tab w:val="clear" w:pos="765"/>
              </w:tabs>
              <w:spacing w:line="240" w:lineRule="auto"/>
              <w:jc w:val="right"/>
              <w:rPr>
                <w:color w:val="000000"/>
                <w:szCs w:val="22"/>
                <w:lang w:val="en-US"/>
              </w:rPr>
            </w:pPr>
          </w:p>
        </w:tc>
        <w:tc>
          <w:tcPr>
            <w:tcW w:w="337" w:type="pct"/>
            <w:vAlign w:val="bottom"/>
          </w:tcPr>
          <w:p w14:paraId="1AB41FEE" w14:textId="53FB0312" w:rsidR="003B1E75" w:rsidRPr="0006162B" w:rsidRDefault="008D70D6" w:rsidP="003B1E75">
            <w:pPr>
              <w:pStyle w:val="acctfourfigures"/>
              <w:tabs>
                <w:tab w:val="clear" w:pos="765"/>
              </w:tabs>
              <w:spacing w:line="240" w:lineRule="auto"/>
              <w:ind w:left="-79" w:right="-84"/>
              <w:jc w:val="center"/>
              <w:rPr>
                <w:color w:val="000000"/>
                <w:szCs w:val="28"/>
                <w:cs/>
                <w:lang w:val="en-US" w:bidi="th-TH"/>
              </w:rPr>
            </w:pPr>
            <w:r w:rsidRPr="0006162B">
              <w:rPr>
                <w:color w:val="000000"/>
                <w:szCs w:val="28"/>
                <w:lang w:val="en-US" w:bidi="th-TH"/>
              </w:rPr>
              <w:t>100</w:t>
            </w:r>
          </w:p>
        </w:tc>
        <w:tc>
          <w:tcPr>
            <w:tcW w:w="92" w:type="pct"/>
            <w:vAlign w:val="bottom"/>
          </w:tcPr>
          <w:p w14:paraId="0B399F71" w14:textId="77777777" w:rsidR="003B1E75" w:rsidRPr="0006162B" w:rsidRDefault="003B1E75" w:rsidP="003B1E75">
            <w:pPr>
              <w:pStyle w:val="acctfourfigures"/>
              <w:tabs>
                <w:tab w:val="clear" w:pos="765"/>
                <w:tab w:val="decimal" w:pos="733"/>
              </w:tabs>
              <w:spacing w:line="240" w:lineRule="auto"/>
              <w:ind w:left="-79" w:right="-84"/>
              <w:jc w:val="center"/>
              <w:rPr>
                <w:color w:val="000000"/>
                <w:szCs w:val="22"/>
                <w:lang w:val="en-US"/>
              </w:rPr>
            </w:pPr>
          </w:p>
        </w:tc>
        <w:tc>
          <w:tcPr>
            <w:tcW w:w="306" w:type="pct"/>
            <w:vAlign w:val="bottom"/>
          </w:tcPr>
          <w:p w14:paraId="5774D37F" w14:textId="380C8711" w:rsidR="003B1E75" w:rsidRPr="0006162B" w:rsidRDefault="003B1E75" w:rsidP="003B1E75">
            <w:pPr>
              <w:pStyle w:val="acctfourfigures"/>
              <w:tabs>
                <w:tab w:val="clear" w:pos="765"/>
              </w:tabs>
              <w:spacing w:line="240" w:lineRule="auto"/>
              <w:ind w:left="-79" w:right="-84"/>
              <w:jc w:val="center"/>
              <w:rPr>
                <w:color w:val="000000"/>
                <w:szCs w:val="22"/>
                <w:cs/>
                <w:lang w:val="en-US"/>
              </w:rPr>
            </w:pPr>
            <w:r w:rsidRPr="0006162B">
              <w:rPr>
                <w:color w:val="000000"/>
                <w:szCs w:val="22"/>
                <w:lang w:val="en-US"/>
              </w:rPr>
              <w:t>100</w:t>
            </w:r>
          </w:p>
        </w:tc>
        <w:tc>
          <w:tcPr>
            <w:tcW w:w="61" w:type="pct"/>
            <w:vAlign w:val="bottom"/>
          </w:tcPr>
          <w:p w14:paraId="37E29C3C" w14:textId="77777777" w:rsidR="003B1E75" w:rsidRPr="0006162B" w:rsidRDefault="003B1E75" w:rsidP="003B1E75">
            <w:pPr>
              <w:pStyle w:val="acctfourfigures"/>
              <w:tabs>
                <w:tab w:val="clear" w:pos="765"/>
                <w:tab w:val="decimal" w:pos="733"/>
              </w:tabs>
              <w:spacing w:line="240" w:lineRule="auto"/>
              <w:ind w:left="-79" w:right="-84"/>
              <w:rPr>
                <w:color w:val="000000"/>
                <w:szCs w:val="22"/>
                <w:lang w:val="en-US"/>
              </w:rPr>
            </w:pPr>
          </w:p>
        </w:tc>
        <w:tc>
          <w:tcPr>
            <w:tcW w:w="368" w:type="pct"/>
          </w:tcPr>
          <w:p w14:paraId="3F08F910" w14:textId="269E38FD" w:rsidR="003B1E75" w:rsidRPr="0006162B" w:rsidRDefault="004E6BBB" w:rsidP="003B1E75">
            <w:pPr>
              <w:pStyle w:val="acctfourfigures"/>
              <w:tabs>
                <w:tab w:val="clear" w:pos="765"/>
                <w:tab w:val="decimal" w:pos="911"/>
              </w:tabs>
              <w:spacing w:line="240" w:lineRule="auto"/>
              <w:ind w:left="-79" w:right="-84"/>
              <w:rPr>
                <w:color w:val="000000"/>
                <w:szCs w:val="22"/>
                <w:rtl/>
                <w:cs/>
                <w:lang w:val="en-US"/>
              </w:rPr>
            </w:pPr>
            <w:r w:rsidRPr="0006162B">
              <w:rPr>
                <w:color w:val="000000"/>
                <w:szCs w:val="22"/>
                <w:lang w:val="en-US"/>
              </w:rPr>
              <w:t>2,301,000</w:t>
            </w:r>
          </w:p>
        </w:tc>
        <w:tc>
          <w:tcPr>
            <w:tcW w:w="62" w:type="pct"/>
            <w:vAlign w:val="bottom"/>
          </w:tcPr>
          <w:p w14:paraId="5647BC98" w14:textId="77777777" w:rsidR="003B1E75" w:rsidRPr="0006162B" w:rsidRDefault="003B1E75" w:rsidP="003B1E75">
            <w:pPr>
              <w:pStyle w:val="acctfourfigures"/>
              <w:tabs>
                <w:tab w:val="clear" w:pos="765"/>
                <w:tab w:val="decimal" w:pos="733"/>
              </w:tabs>
              <w:spacing w:line="240" w:lineRule="auto"/>
              <w:ind w:left="-79" w:right="-84"/>
              <w:rPr>
                <w:color w:val="000000"/>
                <w:szCs w:val="22"/>
                <w:lang w:val="en-US"/>
              </w:rPr>
            </w:pPr>
          </w:p>
        </w:tc>
        <w:tc>
          <w:tcPr>
            <w:tcW w:w="368" w:type="pct"/>
          </w:tcPr>
          <w:p w14:paraId="39418768" w14:textId="20AF825A" w:rsidR="003B1E75" w:rsidRPr="0006162B" w:rsidRDefault="003B1E75" w:rsidP="003B1E75">
            <w:pPr>
              <w:pStyle w:val="acctfourfigures"/>
              <w:tabs>
                <w:tab w:val="clear" w:pos="765"/>
                <w:tab w:val="decimal" w:pos="914"/>
              </w:tabs>
              <w:spacing w:line="240" w:lineRule="auto"/>
              <w:ind w:left="-79" w:right="-84"/>
              <w:rPr>
                <w:color w:val="000000"/>
                <w:szCs w:val="22"/>
                <w:rtl/>
                <w:cs/>
                <w:lang w:val="en-US"/>
              </w:rPr>
            </w:pPr>
            <w:r w:rsidRPr="0006162B">
              <w:t>2,301,000</w:t>
            </w:r>
          </w:p>
        </w:tc>
        <w:tc>
          <w:tcPr>
            <w:tcW w:w="61" w:type="pct"/>
            <w:vAlign w:val="bottom"/>
          </w:tcPr>
          <w:p w14:paraId="21F4705B" w14:textId="77777777" w:rsidR="003B1E75" w:rsidRPr="0006162B" w:rsidRDefault="003B1E75" w:rsidP="003B1E75">
            <w:pPr>
              <w:pStyle w:val="acctfourfigures"/>
              <w:tabs>
                <w:tab w:val="clear" w:pos="765"/>
                <w:tab w:val="decimal" w:pos="733"/>
              </w:tabs>
              <w:spacing w:line="240" w:lineRule="auto"/>
              <w:ind w:left="-79" w:right="-84"/>
              <w:rPr>
                <w:color w:val="000000"/>
                <w:szCs w:val="22"/>
                <w:lang w:val="en-US"/>
              </w:rPr>
            </w:pPr>
          </w:p>
        </w:tc>
        <w:tc>
          <w:tcPr>
            <w:tcW w:w="338" w:type="pct"/>
            <w:vAlign w:val="bottom"/>
          </w:tcPr>
          <w:p w14:paraId="39872927" w14:textId="1EFCFBAF" w:rsidR="003B1E75" w:rsidRPr="0006162B" w:rsidRDefault="004E6BBB" w:rsidP="003B1E75">
            <w:pPr>
              <w:pStyle w:val="acctfourfigures"/>
              <w:tabs>
                <w:tab w:val="clear" w:pos="765"/>
                <w:tab w:val="decimal" w:pos="817"/>
              </w:tabs>
              <w:spacing w:line="240" w:lineRule="auto"/>
              <w:ind w:left="-79" w:right="-84"/>
              <w:rPr>
                <w:color w:val="000000"/>
                <w:szCs w:val="22"/>
                <w:lang w:val="en-US"/>
              </w:rPr>
            </w:pPr>
            <w:r w:rsidRPr="0006162B">
              <w:rPr>
                <w:color w:val="000000"/>
                <w:szCs w:val="22"/>
                <w:lang w:val="en-US"/>
              </w:rPr>
              <w:t>-</w:t>
            </w:r>
          </w:p>
        </w:tc>
        <w:tc>
          <w:tcPr>
            <w:tcW w:w="61" w:type="pct"/>
            <w:vAlign w:val="bottom"/>
          </w:tcPr>
          <w:p w14:paraId="11428BB2" w14:textId="77777777" w:rsidR="003B1E75" w:rsidRPr="0006162B" w:rsidRDefault="003B1E75" w:rsidP="003B1E75">
            <w:pPr>
              <w:pStyle w:val="acctfourfigures"/>
              <w:tabs>
                <w:tab w:val="clear" w:pos="765"/>
                <w:tab w:val="decimal" w:pos="733"/>
              </w:tabs>
              <w:spacing w:line="240" w:lineRule="auto"/>
              <w:ind w:left="-79" w:right="-84"/>
              <w:rPr>
                <w:color w:val="000000"/>
                <w:szCs w:val="22"/>
                <w:cs/>
                <w:lang w:val="en-US" w:bidi="th-TH"/>
              </w:rPr>
            </w:pPr>
          </w:p>
        </w:tc>
        <w:tc>
          <w:tcPr>
            <w:tcW w:w="338" w:type="pct"/>
            <w:vAlign w:val="bottom"/>
          </w:tcPr>
          <w:p w14:paraId="40F5ECED" w14:textId="4889086D" w:rsidR="003B1E75" w:rsidRPr="0006162B" w:rsidRDefault="003B1E75" w:rsidP="003B1E75">
            <w:pPr>
              <w:pStyle w:val="acctfourfigures"/>
              <w:tabs>
                <w:tab w:val="clear" w:pos="765"/>
                <w:tab w:val="decimal" w:pos="820"/>
              </w:tabs>
              <w:spacing w:line="240" w:lineRule="auto"/>
              <w:ind w:left="-79" w:right="-84"/>
              <w:rPr>
                <w:color w:val="000000"/>
                <w:szCs w:val="22"/>
                <w:cs/>
                <w:lang w:val="en-US" w:bidi="th-TH"/>
              </w:rPr>
            </w:pPr>
            <w:r w:rsidRPr="0006162B">
              <w:rPr>
                <w:color w:val="000000"/>
                <w:szCs w:val="22"/>
                <w:lang w:val="en-US"/>
              </w:rPr>
              <w:t>-</w:t>
            </w:r>
          </w:p>
        </w:tc>
        <w:tc>
          <w:tcPr>
            <w:tcW w:w="93" w:type="pct"/>
            <w:vAlign w:val="bottom"/>
          </w:tcPr>
          <w:p w14:paraId="358F21F4" w14:textId="77777777" w:rsidR="003B1E75" w:rsidRPr="0006162B" w:rsidRDefault="003B1E75" w:rsidP="003B1E75">
            <w:pPr>
              <w:pStyle w:val="acctfourfigures"/>
              <w:tabs>
                <w:tab w:val="clear" w:pos="765"/>
                <w:tab w:val="decimal" w:pos="733"/>
              </w:tabs>
              <w:spacing w:line="240" w:lineRule="auto"/>
              <w:ind w:left="-79" w:right="-84"/>
              <w:rPr>
                <w:color w:val="000000"/>
                <w:szCs w:val="22"/>
                <w:cs/>
                <w:lang w:val="en-US" w:bidi="th-TH"/>
              </w:rPr>
            </w:pPr>
          </w:p>
        </w:tc>
        <w:tc>
          <w:tcPr>
            <w:tcW w:w="368" w:type="pct"/>
          </w:tcPr>
          <w:p w14:paraId="2AD45C9D" w14:textId="543E4FB6" w:rsidR="003B1E75" w:rsidRPr="0006162B" w:rsidRDefault="004E6BBB" w:rsidP="003B1E75">
            <w:pPr>
              <w:pStyle w:val="acctfourfigures"/>
              <w:tabs>
                <w:tab w:val="clear" w:pos="765"/>
                <w:tab w:val="decimal" w:pos="914"/>
              </w:tabs>
              <w:spacing w:line="240" w:lineRule="auto"/>
              <w:ind w:left="-79" w:right="-84"/>
              <w:rPr>
                <w:color w:val="000000"/>
                <w:szCs w:val="22"/>
                <w:rtl/>
                <w:cs/>
                <w:lang w:val="en-US"/>
              </w:rPr>
            </w:pPr>
            <w:r w:rsidRPr="0006162B">
              <w:rPr>
                <w:color w:val="000000"/>
                <w:szCs w:val="22"/>
                <w:lang w:val="en-US"/>
              </w:rPr>
              <w:t>2,301,000</w:t>
            </w:r>
          </w:p>
        </w:tc>
        <w:tc>
          <w:tcPr>
            <w:tcW w:w="61" w:type="pct"/>
            <w:vAlign w:val="bottom"/>
          </w:tcPr>
          <w:p w14:paraId="2FF1C2FC" w14:textId="77777777" w:rsidR="003B1E75" w:rsidRPr="0006162B" w:rsidRDefault="003B1E75" w:rsidP="003B1E75">
            <w:pPr>
              <w:pStyle w:val="acctfourfigures"/>
              <w:tabs>
                <w:tab w:val="clear" w:pos="765"/>
                <w:tab w:val="decimal" w:pos="733"/>
              </w:tabs>
              <w:spacing w:line="240" w:lineRule="auto"/>
              <w:ind w:left="-79" w:right="-84"/>
              <w:rPr>
                <w:color w:val="000000"/>
                <w:szCs w:val="22"/>
                <w:lang w:val="en-US"/>
              </w:rPr>
            </w:pPr>
          </w:p>
        </w:tc>
        <w:tc>
          <w:tcPr>
            <w:tcW w:w="369" w:type="pct"/>
          </w:tcPr>
          <w:p w14:paraId="5DC12F2E" w14:textId="1CC3A91E" w:rsidR="003B1E75" w:rsidRPr="0006162B" w:rsidRDefault="003B1E75" w:rsidP="003B1E75">
            <w:pPr>
              <w:pStyle w:val="acctfourfigures"/>
              <w:tabs>
                <w:tab w:val="clear" w:pos="765"/>
                <w:tab w:val="decimal" w:pos="907"/>
              </w:tabs>
              <w:spacing w:line="240" w:lineRule="auto"/>
              <w:ind w:left="-79" w:right="-84"/>
              <w:rPr>
                <w:color w:val="000000"/>
                <w:szCs w:val="22"/>
                <w:rtl/>
                <w:cs/>
                <w:lang w:val="en-US"/>
              </w:rPr>
            </w:pPr>
            <w:r w:rsidRPr="0006162B">
              <w:t>2,301,000</w:t>
            </w:r>
          </w:p>
        </w:tc>
        <w:tc>
          <w:tcPr>
            <w:tcW w:w="61" w:type="pct"/>
            <w:vAlign w:val="bottom"/>
          </w:tcPr>
          <w:p w14:paraId="573BE135" w14:textId="77777777" w:rsidR="003B1E75" w:rsidRPr="0006162B" w:rsidRDefault="003B1E75" w:rsidP="003B1E75">
            <w:pPr>
              <w:pStyle w:val="acctfourfigures"/>
              <w:tabs>
                <w:tab w:val="clear" w:pos="765"/>
                <w:tab w:val="decimal" w:pos="733"/>
              </w:tabs>
              <w:spacing w:line="240" w:lineRule="auto"/>
              <w:ind w:left="-79" w:right="-84"/>
              <w:rPr>
                <w:color w:val="000000"/>
                <w:sz w:val="20"/>
                <w:lang w:val="en-US"/>
              </w:rPr>
            </w:pPr>
          </w:p>
        </w:tc>
      </w:tr>
      <w:tr w:rsidR="003B1E75" w:rsidRPr="0006162B" w14:paraId="47734DF2" w14:textId="77777777" w:rsidTr="00B74592">
        <w:trPr>
          <w:trHeight w:val="234"/>
        </w:trPr>
        <w:tc>
          <w:tcPr>
            <w:tcW w:w="1442" w:type="pct"/>
            <w:vAlign w:val="bottom"/>
          </w:tcPr>
          <w:p w14:paraId="011EEF4E" w14:textId="0F955333" w:rsidR="003B1E75" w:rsidRPr="0006162B" w:rsidRDefault="003B1E75" w:rsidP="003B1E75">
            <w:pPr>
              <w:spacing w:line="240" w:lineRule="auto"/>
              <w:rPr>
                <w:color w:val="000000"/>
                <w:szCs w:val="22"/>
                <w:lang w:val="en-US"/>
              </w:rPr>
            </w:pPr>
            <w:r w:rsidRPr="0006162B">
              <w:rPr>
                <w:color w:val="000000"/>
                <w:szCs w:val="22"/>
                <w:lang w:val="en-US"/>
              </w:rPr>
              <w:t xml:space="preserve">Steel Roof Company </w:t>
            </w:r>
            <w:r w:rsidRPr="0006162B">
              <w:rPr>
                <w:color w:val="000000"/>
                <w:szCs w:val="22"/>
              </w:rPr>
              <w:t>Limited</w:t>
            </w:r>
          </w:p>
        </w:tc>
        <w:tc>
          <w:tcPr>
            <w:tcW w:w="153" w:type="pct"/>
            <w:shd w:val="clear" w:color="auto" w:fill="auto"/>
            <w:vAlign w:val="bottom"/>
          </w:tcPr>
          <w:p w14:paraId="5F7155D1" w14:textId="78F484DE" w:rsidR="003B1E75" w:rsidRPr="0006162B" w:rsidRDefault="003B1E75" w:rsidP="003B1E75">
            <w:pPr>
              <w:pStyle w:val="acctfourfigures"/>
              <w:tabs>
                <w:tab w:val="clear" w:pos="765"/>
              </w:tabs>
              <w:spacing w:line="240" w:lineRule="auto"/>
              <w:jc w:val="center"/>
              <w:rPr>
                <w:color w:val="000000"/>
                <w:szCs w:val="22"/>
                <w:lang w:val="en-US"/>
              </w:rPr>
            </w:pPr>
          </w:p>
        </w:tc>
        <w:tc>
          <w:tcPr>
            <w:tcW w:w="62" w:type="pct"/>
            <w:shd w:val="clear" w:color="auto" w:fill="auto"/>
            <w:vAlign w:val="bottom"/>
          </w:tcPr>
          <w:p w14:paraId="19F6295A" w14:textId="77777777" w:rsidR="003B1E75" w:rsidRPr="0006162B" w:rsidRDefault="003B1E75" w:rsidP="003B1E75">
            <w:pPr>
              <w:pStyle w:val="acctfourfigures"/>
              <w:tabs>
                <w:tab w:val="clear" w:pos="765"/>
              </w:tabs>
              <w:spacing w:line="240" w:lineRule="auto"/>
              <w:jc w:val="right"/>
              <w:rPr>
                <w:color w:val="000000"/>
                <w:szCs w:val="22"/>
                <w:lang w:val="en-US"/>
              </w:rPr>
            </w:pPr>
          </w:p>
        </w:tc>
        <w:tc>
          <w:tcPr>
            <w:tcW w:w="337" w:type="pct"/>
            <w:vAlign w:val="bottom"/>
          </w:tcPr>
          <w:p w14:paraId="0F9D83FE" w14:textId="1EE2A300" w:rsidR="003B1E75" w:rsidRPr="0006162B" w:rsidRDefault="008D70D6" w:rsidP="003B1E75">
            <w:pPr>
              <w:pStyle w:val="acctfourfigures"/>
              <w:tabs>
                <w:tab w:val="clear" w:pos="765"/>
              </w:tabs>
              <w:spacing w:line="240" w:lineRule="auto"/>
              <w:ind w:left="-79" w:right="-84"/>
              <w:jc w:val="center"/>
              <w:rPr>
                <w:color w:val="000000"/>
                <w:szCs w:val="22"/>
                <w:rtl/>
                <w:cs/>
                <w:lang w:val="en-US"/>
              </w:rPr>
            </w:pPr>
            <w:r w:rsidRPr="0006162B">
              <w:rPr>
                <w:color w:val="000000"/>
                <w:szCs w:val="22"/>
                <w:lang w:val="en-US"/>
              </w:rPr>
              <w:t>100</w:t>
            </w:r>
          </w:p>
        </w:tc>
        <w:tc>
          <w:tcPr>
            <w:tcW w:w="92" w:type="pct"/>
            <w:vAlign w:val="bottom"/>
          </w:tcPr>
          <w:p w14:paraId="28DD55BB" w14:textId="77777777" w:rsidR="003B1E75" w:rsidRPr="0006162B" w:rsidRDefault="003B1E75" w:rsidP="003B1E75">
            <w:pPr>
              <w:pStyle w:val="acctfourfigures"/>
              <w:tabs>
                <w:tab w:val="clear" w:pos="765"/>
              </w:tabs>
              <w:spacing w:line="240" w:lineRule="auto"/>
              <w:ind w:left="-79" w:right="-84"/>
              <w:jc w:val="center"/>
              <w:rPr>
                <w:color w:val="000000"/>
                <w:szCs w:val="22"/>
                <w:lang w:val="en-US"/>
              </w:rPr>
            </w:pPr>
          </w:p>
        </w:tc>
        <w:tc>
          <w:tcPr>
            <w:tcW w:w="306" w:type="pct"/>
            <w:vAlign w:val="bottom"/>
          </w:tcPr>
          <w:p w14:paraId="7072D6F2" w14:textId="33D471EB" w:rsidR="003B1E75" w:rsidRPr="0006162B" w:rsidRDefault="003B1E75" w:rsidP="003B1E75">
            <w:pPr>
              <w:pStyle w:val="acctfourfigures"/>
              <w:tabs>
                <w:tab w:val="clear" w:pos="765"/>
              </w:tabs>
              <w:spacing w:line="240" w:lineRule="auto"/>
              <w:ind w:left="-79" w:right="-84"/>
              <w:jc w:val="center"/>
              <w:rPr>
                <w:color w:val="000000"/>
                <w:szCs w:val="22"/>
                <w:rtl/>
                <w:cs/>
                <w:lang w:val="en-US"/>
              </w:rPr>
            </w:pPr>
            <w:r w:rsidRPr="0006162B">
              <w:rPr>
                <w:color w:val="000000"/>
                <w:szCs w:val="22"/>
                <w:lang w:val="en-US"/>
              </w:rPr>
              <w:t>100</w:t>
            </w:r>
          </w:p>
        </w:tc>
        <w:tc>
          <w:tcPr>
            <w:tcW w:w="61" w:type="pct"/>
            <w:vAlign w:val="bottom"/>
          </w:tcPr>
          <w:p w14:paraId="00AD03C5" w14:textId="77777777" w:rsidR="003B1E75" w:rsidRPr="0006162B" w:rsidRDefault="003B1E75" w:rsidP="003B1E75">
            <w:pPr>
              <w:pStyle w:val="acctfourfigures"/>
              <w:tabs>
                <w:tab w:val="clear" w:pos="765"/>
                <w:tab w:val="decimal" w:pos="733"/>
              </w:tabs>
              <w:spacing w:line="240" w:lineRule="auto"/>
              <w:ind w:left="-79" w:right="-84"/>
              <w:rPr>
                <w:color w:val="000000"/>
                <w:szCs w:val="22"/>
                <w:lang w:val="en-US"/>
              </w:rPr>
            </w:pPr>
          </w:p>
        </w:tc>
        <w:tc>
          <w:tcPr>
            <w:tcW w:w="368" w:type="pct"/>
          </w:tcPr>
          <w:p w14:paraId="3CAD55E5" w14:textId="273A09A3" w:rsidR="003B1E75" w:rsidRPr="0006162B" w:rsidRDefault="00330A52" w:rsidP="003B1E75">
            <w:pPr>
              <w:pStyle w:val="acctfourfigures"/>
              <w:tabs>
                <w:tab w:val="clear" w:pos="765"/>
                <w:tab w:val="decimal" w:pos="911"/>
              </w:tabs>
              <w:spacing w:line="240" w:lineRule="auto"/>
              <w:ind w:left="-79" w:right="-84"/>
              <w:rPr>
                <w:color w:val="000000"/>
                <w:szCs w:val="22"/>
                <w:rtl/>
                <w:cs/>
                <w:lang w:val="en-US"/>
              </w:rPr>
            </w:pPr>
            <w:r w:rsidRPr="0006162B">
              <w:rPr>
                <w:color w:val="000000"/>
                <w:szCs w:val="22"/>
                <w:lang w:val="en-US"/>
              </w:rPr>
              <w:t>57,373</w:t>
            </w:r>
          </w:p>
        </w:tc>
        <w:tc>
          <w:tcPr>
            <w:tcW w:w="62" w:type="pct"/>
            <w:vAlign w:val="bottom"/>
          </w:tcPr>
          <w:p w14:paraId="60C5100A" w14:textId="77777777" w:rsidR="003B1E75" w:rsidRPr="0006162B" w:rsidRDefault="003B1E75" w:rsidP="003B1E75">
            <w:pPr>
              <w:pStyle w:val="acctfourfigures"/>
              <w:tabs>
                <w:tab w:val="clear" w:pos="765"/>
                <w:tab w:val="decimal" w:pos="733"/>
              </w:tabs>
              <w:spacing w:line="240" w:lineRule="auto"/>
              <w:ind w:left="-79" w:right="-84"/>
              <w:rPr>
                <w:color w:val="000000"/>
                <w:szCs w:val="22"/>
                <w:lang w:val="en-US"/>
              </w:rPr>
            </w:pPr>
          </w:p>
        </w:tc>
        <w:tc>
          <w:tcPr>
            <w:tcW w:w="368" w:type="pct"/>
          </w:tcPr>
          <w:p w14:paraId="781D783D" w14:textId="1471E9A6" w:rsidR="003B1E75" w:rsidRPr="0006162B" w:rsidRDefault="003B1E75" w:rsidP="003B1E75">
            <w:pPr>
              <w:pStyle w:val="acctfourfigures"/>
              <w:tabs>
                <w:tab w:val="clear" w:pos="765"/>
                <w:tab w:val="decimal" w:pos="914"/>
              </w:tabs>
              <w:spacing w:line="240" w:lineRule="auto"/>
              <w:ind w:left="-79" w:right="-84"/>
              <w:rPr>
                <w:color w:val="000000"/>
                <w:szCs w:val="22"/>
                <w:rtl/>
                <w:cs/>
                <w:lang w:val="en-US"/>
              </w:rPr>
            </w:pPr>
            <w:r w:rsidRPr="0006162B">
              <w:t>57,373</w:t>
            </w:r>
          </w:p>
        </w:tc>
        <w:tc>
          <w:tcPr>
            <w:tcW w:w="61" w:type="pct"/>
            <w:vAlign w:val="bottom"/>
          </w:tcPr>
          <w:p w14:paraId="1D9AAF8E" w14:textId="77777777" w:rsidR="003B1E75" w:rsidRPr="0006162B" w:rsidRDefault="003B1E75" w:rsidP="003B1E75">
            <w:pPr>
              <w:pStyle w:val="acctfourfigures"/>
              <w:tabs>
                <w:tab w:val="clear" w:pos="765"/>
                <w:tab w:val="decimal" w:pos="733"/>
              </w:tabs>
              <w:spacing w:line="240" w:lineRule="auto"/>
              <w:ind w:left="-79" w:right="-84"/>
              <w:rPr>
                <w:color w:val="000000"/>
                <w:szCs w:val="22"/>
                <w:lang w:val="en-US"/>
              </w:rPr>
            </w:pPr>
          </w:p>
        </w:tc>
        <w:tc>
          <w:tcPr>
            <w:tcW w:w="338" w:type="pct"/>
            <w:vAlign w:val="bottom"/>
          </w:tcPr>
          <w:p w14:paraId="524D9AA6" w14:textId="7AD6C51F" w:rsidR="003B1E75" w:rsidRPr="0006162B" w:rsidRDefault="00824979" w:rsidP="003B1E75">
            <w:pPr>
              <w:pStyle w:val="acctfourfigures"/>
              <w:tabs>
                <w:tab w:val="clear" w:pos="765"/>
                <w:tab w:val="decimal" w:pos="817"/>
              </w:tabs>
              <w:spacing w:line="240" w:lineRule="auto"/>
              <w:ind w:left="-79" w:right="-84"/>
              <w:rPr>
                <w:color w:val="000000"/>
                <w:szCs w:val="22"/>
                <w:lang w:val="en-US"/>
              </w:rPr>
            </w:pPr>
            <w:r w:rsidRPr="0006162B">
              <w:rPr>
                <w:color w:val="000000"/>
                <w:szCs w:val="22"/>
                <w:lang w:val="en-US"/>
              </w:rPr>
              <w:t>-</w:t>
            </w:r>
          </w:p>
        </w:tc>
        <w:tc>
          <w:tcPr>
            <w:tcW w:w="61" w:type="pct"/>
            <w:vAlign w:val="bottom"/>
          </w:tcPr>
          <w:p w14:paraId="0632B7C3" w14:textId="77777777" w:rsidR="003B1E75" w:rsidRPr="0006162B" w:rsidRDefault="003B1E75" w:rsidP="003B1E75">
            <w:pPr>
              <w:pStyle w:val="acctfourfigures"/>
              <w:tabs>
                <w:tab w:val="clear" w:pos="765"/>
                <w:tab w:val="decimal" w:pos="733"/>
              </w:tabs>
              <w:spacing w:line="240" w:lineRule="auto"/>
              <w:ind w:left="-79" w:right="-84"/>
              <w:rPr>
                <w:color w:val="000000"/>
                <w:szCs w:val="22"/>
                <w:cs/>
                <w:lang w:val="en-US" w:bidi="th-TH"/>
              </w:rPr>
            </w:pPr>
          </w:p>
        </w:tc>
        <w:tc>
          <w:tcPr>
            <w:tcW w:w="338" w:type="pct"/>
            <w:vAlign w:val="bottom"/>
          </w:tcPr>
          <w:p w14:paraId="62C06511" w14:textId="5EE9441A" w:rsidR="003B1E75" w:rsidRPr="0006162B" w:rsidRDefault="003B1E75" w:rsidP="003B1E75">
            <w:pPr>
              <w:pStyle w:val="acctfourfigures"/>
              <w:tabs>
                <w:tab w:val="clear" w:pos="765"/>
                <w:tab w:val="decimal" w:pos="820"/>
              </w:tabs>
              <w:spacing w:line="240" w:lineRule="auto"/>
              <w:ind w:left="-79" w:right="-84"/>
              <w:rPr>
                <w:color w:val="000000"/>
                <w:szCs w:val="22"/>
                <w:lang w:val="en-US"/>
              </w:rPr>
            </w:pPr>
            <w:r w:rsidRPr="0006162B">
              <w:rPr>
                <w:color w:val="000000"/>
                <w:szCs w:val="22"/>
                <w:lang w:val="en-US"/>
              </w:rPr>
              <w:t>-</w:t>
            </w:r>
          </w:p>
        </w:tc>
        <w:tc>
          <w:tcPr>
            <w:tcW w:w="93" w:type="pct"/>
            <w:vAlign w:val="bottom"/>
          </w:tcPr>
          <w:p w14:paraId="09F223FB" w14:textId="77777777" w:rsidR="003B1E75" w:rsidRPr="0006162B" w:rsidRDefault="003B1E75" w:rsidP="003B1E75">
            <w:pPr>
              <w:pStyle w:val="acctfourfigures"/>
              <w:tabs>
                <w:tab w:val="clear" w:pos="765"/>
                <w:tab w:val="decimal" w:pos="733"/>
              </w:tabs>
              <w:spacing w:line="240" w:lineRule="auto"/>
              <w:ind w:left="-79" w:right="-84"/>
              <w:rPr>
                <w:color w:val="000000"/>
                <w:szCs w:val="22"/>
                <w:lang w:val="en-US"/>
              </w:rPr>
            </w:pPr>
          </w:p>
        </w:tc>
        <w:tc>
          <w:tcPr>
            <w:tcW w:w="368" w:type="pct"/>
          </w:tcPr>
          <w:p w14:paraId="2578221A" w14:textId="65A7C33C" w:rsidR="003B1E75" w:rsidRPr="0006162B" w:rsidRDefault="00824979" w:rsidP="003B1E75">
            <w:pPr>
              <w:pStyle w:val="acctfourfigures"/>
              <w:tabs>
                <w:tab w:val="clear" w:pos="765"/>
                <w:tab w:val="decimal" w:pos="914"/>
              </w:tabs>
              <w:spacing w:line="240" w:lineRule="auto"/>
              <w:ind w:left="-79" w:right="-84"/>
              <w:rPr>
                <w:color w:val="000000"/>
                <w:szCs w:val="22"/>
                <w:rtl/>
                <w:cs/>
                <w:lang w:val="en-US"/>
              </w:rPr>
            </w:pPr>
            <w:r w:rsidRPr="0006162B">
              <w:rPr>
                <w:color w:val="000000"/>
                <w:szCs w:val="22"/>
                <w:lang w:val="en-US"/>
              </w:rPr>
              <w:t>57,373</w:t>
            </w:r>
          </w:p>
        </w:tc>
        <w:tc>
          <w:tcPr>
            <w:tcW w:w="61" w:type="pct"/>
            <w:vAlign w:val="bottom"/>
          </w:tcPr>
          <w:p w14:paraId="0CC101C3" w14:textId="77777777" w:rsidR="003B1E75" w:rsidRPr="0006162B" w:rsidRDefault="003B1E75" w:rsidP="003B1E75">
            <w:pPr>
              <w:pStyle w:val="acctfourfigures"/>
              <w:tabs>
                <w:tab w:val="clear" w:pos="765"/>
                <w:tab w:val="decimal" w:pos="733"/>
              </w:tabs>
              <w:spacing w:line="240" w:lineRule="auto"/>
              <w:ind w:left="-79" w:right="-84"/>
              <w:rPr>
                <w:color w:val="000000"/>
                <w:szCs w:val="22"/>
                <w:lang w:val="en-US"/>
              </w:rPr>
            </w:pPr>
          </w:p>
        </w:tc>
        <w:tc>
          <w:tcPr>
            <w:tcW w:w="369" w:type="pct"/>
          </w:tcPr>
          <w:p w14:paraId="71356A85" w14:textId="2016996F" w:rsidR="003B1E75" w:rsidRPr="0006162B" w:rsidRDefault="003B1E75" w:rsidP="003B1E75">
            <w:pPr>
              <w:pStyle w:val="acctfourfigures"/>
              <w:tabs>
                <w:tab w:val="clear" w:pos="765"/>
                <w:tab w:val="decimal" w:pos="907"/>
              </w:tabs>
              <w:spacing w:line="240" w:lineRule="auto"/>
              <w:ind w:left="-79" w:right="-170"/>
              <w:rPr>
                <w:color w:val="000000"/>
                <w:szCs w:val="22"/>
                <w:rtl/>
                <w:cs/>
                <w:lang w:val="en-US"/>
              </w:rPr>
            </w:pPr>
            <w:r w:rsidRPr="0006162B">
              <w:t>57,373</w:t>
            </w:r>
          </w:p>
        </w:tc>
        <w:tc>
          <w:tcPr>
            <w:tcW w:w="61" w:type="pct"/>
            <w:vAlign w:val="bottom"/>
          </w:tcPr>
          <w:p w14:paraId="2944625C" w14:textId="77777777" w:rsidR="003B1E75" w:rsidRPr="0006162B" w:rsidRDefault="003B1E75" w:rsidP="003B1E75">
            <w:pPr>
              <w:pStyle w:val="acctfourfigures"/>
              <w:tabs>
                <w:tab w:val="clear" w:pos="765"/>
                <w:tab w:val="decimal" w:pos="733"/>
              </w:tabs>
              <w:spacing w:line="240" w:lineRule="auto"/>
              <w:ind w:left="-79" w:right="-84"/>
              <w:rPr>
                <w:color w:val="000000"/>
                <w:sz w:val="20"/>
                <w:lang w:val="en-US"/>
              </w:rPr>
            </w:pPr>
          </w:p>
        </w:tc>
      </w:tr>
      <w:tr w:rsidR="003B1E75" w:rsidRPr="0006162B" w14:paraId="25112318" w14:textId="77777777" w:rsidTr="00B74592">
        <w:tc>
          <w:tcPr>
            <w:tcW w:w="1442" w:type="pct"/>
            <w:vAlign w:val="bottom"/>
          </w:tcPr>
          <w:p w14:paraId="7281D4DB" w14:textId="2DEB6903" w:rsidR="003B1E75" w:rsidRPr="0006162B" w:rsidRDefault="003B1E75" w:rsidP="003B1E75">
            <w:pPr>
              <w:spacing w:line="240" w:lineRule="auto"/>
              <w:ind w:left="270" w:right="-79" w:hanging="270"/>
              <w:rPr>
                <w:szCs w:val="22"/>
              </w:rPr>
            </w:pPr>
            <w:r w:rsidRPr="0006162B">
              <w:rPr>
                <w:szCs w:val="22"/>
              </w:rPr>
              <w:t xml:space="preserve">Solar Power Engineering </w:t>
            </w:r>
            <w:r w:rsidRPr="0006162B">
              <w:rPr>
                <w:color w:val="000000"/>
                <w:szCs w:val="22"/>
              </w:rPr>
              <w:t>Company Limited</w:t>
            </w:r>
          </w:p>
        </w:tc>
        <w:tc>
          <w:tcPr>
            <w:tcW w:w="153" w:type="pct"/>
            <w:shd w:val="clear" w:color="auto" w:fill="auto"/>
            <w:vAlign w:val="bottom"/>
          </w:tcPr>
          <w:p w14:paraId="79C741AE" w14:textId="579A3C99" w:rsidR="003B1E75" w:rsidRPr="0006162B" w:rsidRDefault="003B1E75" w:rsidP="003B1E75">
            <w:pPr>
              <w:pStyle w:val="acctfourfigures"/>
              <w:tabs>
                <w:tab w:val="clear" w:pos="765"/>
              </w:tabs>
              <w:spacing w:line="240" w:lineRule="auto"/>
              <w:jc w:val="center"/>
              <w:rPr>
                <w:color w:val="000000"/>
                <w:szCs w:val="22"/>
                <w:lang w:val="en-US"/>
              </w:rPr>
            </w:pPr>
          </w:p>
        </w:tc>
        <w:tc>
          <w:tcPr>
            <w:tcW w:w="62" w:type="pct"/>
            <w:shd w:val="clear" w:color="auto" w:fill="auto"/>
            <w:vAlign w:val="bottom"/>
          </w:tcPr>
          <w:p w14:paraId="6C2FB954" w14:textId="77777777" w:rsidR="003B1E75" w:rsidRPr="0006162B" w:rsidRDefault="003B1E75" w:rsidP="003B1E75">
            <w:pPr>
              <w:pStyle w:val="acctfourfigures"/>
              <w:tabs>
                <w:tab w:val="clear" w:pos="765"/>
              </w:tabs>
              <w:spacing w:line="240" w:lineRule="auto"/>
              <w:jc w:val="right"/>
              <w:rPr>
                <w:color w:val="000000"/>
                <w:szCs w:val="22"/>
                <w:lang w:val="en-US"/>
              </w:rPr>
            </w:pPr>
          </w:p>
        </w:tc>
        <w:tc>
          <w:tcPr>
            <w:tcW w:w="337" w:type="pct"/>
            <w:vAlign w:val="bottom"/>
          </w:tcPr>
          <w:p w14:paraId="705B4AE7" w14:textId="72C40564" w:rsidR="003B1E75" w:rsidRPr="0006162B" w:rsidRDefault="008D70D6" w:rsidP="003B1E75">
            <w:pPr>
              <w:pStyle w:val="acctfourfigures"/>
              <w:tabs>
                <w:tab w:val="clear" w:pos="765"/>
              </w:tabs>
              <w:spacing w:line="240" w:lineRule="auto"/>
              <w:ind w:left="-79" w:right="-84"/>
              <w:jc w:val="center"/>
              <w:rPr>
                <w:color w:val="000000"/>
                <w:szCs w:val="22"/>
                <w:rtl/>
                <w:cs/>
                <w:lang w:val="en-US"/>
              </w:rPr>
            </w:pPr>
            <w:r w:rsidRPr="0006162B">
              <w:rPr>
                <w:color w:val="000000"/>
                <w:szCs w:val="22"/>
                <w:lang w:val="en-US"/>
              </w:rPr>
              <w:t>100</w:t>
            </w:r>
          </w:p>
        </w:tc>
        <w:tc>
          <w:tcPr>
            <w:tcW w:w="92" w:type="pct"/>
            <w:vAlign w:val="bottom"/>
          </w:tcPr>
          <w:p w14:paraId="79557986" w14:textId="77777777" w:rsidR="003B1E75" w:rsidRPr="0006162B" w:rsidRDefault="003B1E75" w:rsidP="003B1E75">
            <w:pPr>
              <w:pStyle w:val="acctfourfigures"/>
              <w:tabs>
                <w:tab w:val="clear" w:pos="765"/>
              </w:tabs>
              <w:spacing w:line="240" w:lineRule="auto"/>
              <w:ind w:left="-79" w:right="-84"/>
              <w:jc w:val="center"/>
              <w:rPr>
                <w:color w:val="000000"/>
                <w:szCs w:val="22"/>
                <w:lang w:val="en-US"/>
              </w:rPr>
            </w:pPr>
          </w:p>
        </w:tc>
        <w:tc>
          <w:tcPr>
            <w:tcW w:w="306" w:type="pct"/>
            <w:vAlign w:val="bottom"/>
          </w:tcPr>
          <w:p w14:paraId="037C81C9" w14:textId="75539A68" w:rsidR="003B1E75" w:rsidRPr="0006162B" w:rsidRDefault="003B1E75" w:rsidP="003B1E75">
            <w:pPr>
              <w:pStyle w:val="acctfourfigures"/>
              <w:tabs>
                <w:tab w:val="clear" w:pos="765"/>
              </w:tabs>
              <w:spacing w:line="240" w:lineRule="auto"/>
              <w:ind w:left="-79" w:right="-84"/>
              <w:jc w:val="center"/>
              <w:rPr>
                <w:color w:val="000000"/>
                <w:szCs w:val="22"/>
                <w:rtl/>
                <w:cs/>
                <w:lang w:val="en-US"/>
              </w:rPr>
            </w:pPr>
            <w:r w:rsidRPr="0006162B">
              <w:rPr>
                <w:color w:val="000000"/>
                <w:szCs w:val="22"/>
                <w:lang w:val="en-US"/>
              </w:rPr>
              <w:t>100</w:t>
            </w:r>
          </w:p>
        </w:tc>
        <w:tc>
          <w:tcPr>
            <w:tcW w:w="61" w:type="pct"/>
            <w:vAlign w:val="bottom"/>
          </w:tcPr>
          <w:p w14:paraId="5A8BAC1F" w14:textId="77777777" w:rsidR="003B1E75" w:rsidRPr="0006162B" w:rsidRDefault="003B1E75" w:rsidP="003B1E75">
            <w:pPr>
              <w:pStyle w:val="acctfourfigures"/>
              <w:tabs>
                <w:tab w:val="clear" w:pos="765"/>
                <w:tab w:val="decimal" w:pos="733"/>
              </w:tabs>
              <w:spacing w:line="240" w:lineRule="auto"/>
              <w:ind w:left="-79" w:right="-84"/>
              <w:rPr>
                <w:color w:val="000000"/>
                <w:szCs w:val="22"/>
                <w:lang w:val="en-US"/>
              </w:rPr>
            </w:pPr>
          </w:p>
        </w:tc>
        <w:tc>
          <w:tcPr>
            <w:tcW w:w="368" w:type="pct"/>
          </w:tcPr>
          <w:p w14:paraId="16727D83" w14:textId="4F13ED68" w:rsidR="003B1E75" w:rsidRPr="0006162B" w:rsidRDefault="00330A52" w:rsidP="003B1E75">
            <w:pPr>
              <w:pStyle w:val="acctfourfigures"/>
              <w:tabs>
                <w:tab w:val="clear" w:pos="765"/>
                <w:tab w:val="decimal" w:pos="911"/>
              </w:tabs>
              <w:spacing w:line="240" w:lineRule="auto"/>
              <w:ind w:left="-79" w:right="-84"/>
              <w:rPr>
                <w:color w:val="000000"/>
                <w:szCs w:val="22"/>
                <w:rtl/>
                <w:cs/>
                <w:lang w:val="en-US"/>
              </w:rPr>
            </w:pPr>
            <w:r w:rsidRPr="0006162B">
              <w:rPr>
                <w:color w:val="000000"/>
                <w:szCs w:val="22"/>
                <w:lang w:val="en-US"/>
              </w:rPr>
              <w:t>1,000</w:t>
            </w:r>
          </w:p>
        </w:tc>
        <w:tc>
          <w:tcPr>
            <w:tcW w:w="62" w:type="pct"/>
            <w:vAlign w:val="bottom"/>
          </w:tcPr>
          <w:p w14:paraId="4145C7F5" w14:textId="77777777" w:rsidR="003B1E75" w:rsidRPr="0006162B" w:rsidRDefault="003B1E75" w:rsidP="003B1E75">
            <w:pPr>
              <w:pStyle w:val="acctfourfigures"/>
              <w:tabs>
                <w:tab w:val="clear" w:pos="765"/>
                <w:tab w:val="decimal" w:pos="733"/>
              </w:tabs>
              <w:spacing w:line="240" w:lineRule="auto"/>
              <w:ind w:left="-79" w:right="-84"/>
              <w:rPr>
                <w:color w:val="000000"/>
                <w:szCs w:val="22"/>
                <w:lang w:val="en-US"/>
              </w:rPr>
            </w:pPr>
          </w:p>
        </w:tc>
        <w:tc>
          <w:tcPr>
            <w:tcW w:w="368" w:type="pct"/>
          </w:tcPr>
          <w:p w14:paraId="12E6EECB" w14:textId="079413CA" w:rsidR="003B1E75" w:rsidRPr="0006162B" w:rsidRDefault="003B1E75" w:rsidP="003B1E75">
            <w:pPr>
              <w:pStyle w:val="acctfourfigures"/>
              <w:tabs>
                <w:tab w:val="clear" w:pos="765"/>
                <w:tab w:val="decimal" w:pos="914"/>
              </w:tabs>
              <w:spacing w:line="240" w:lineRule="auto"/>
              <w:ind w:left="-79" w:right="-84"/>
              <w:rPr>
                <w:color w:val="000000"/>
                <w:szCs w:val="22"/>
                <w:rtl/>
                <w:cs/>
                <w:lang w:val="en-US"/>
              </w:rPr>
            </w:pPr>
            <w:r w:rsidRPr="0006162B">
              <w:t>4,000</w:t>
            </w:r>
          </w:p>
        </w:tc>
        <w:tc>
          <w:tcPr>
            <w:tcW w:w="61" w:type="pct"/>
            <w:vAlign w:val="bottom"/>
          </w:tcPr>
          <w:p w14:paraId="406394B3" w14:textId="77777777" w:rsidR="003B1E75" w:rsidRPr="0006162B" w:rsidRDefault="003B1E75" w:rsidP="003B1E75">
            <w:pPr>
              <w:pStyle w:val="acctfourfigures"/>
              <w:tabs>
                <w:tab w:val="clear" w:pos="765"/>
                <w:tab w:val="decimal" w:pos="733"/>
              </w:tabs>
              <w:spacing w:line="240" w:lineRule="auto"/>
              <w:ind w:left="-79" w:right="-84"/>
              <w:rPr>
                <w:color w:val="000000"/>
                <w:szCs w:val="22"/>
                <w:lang w:val="en-US"/>
              </w:rPr>
            </w:pPr>
          </w:p>
        </w:tc>
        <w:tc>
          <w:tcPr>
            <w:tcW w:w="338" w:type="pct"/>
            <w:vAlign w:val="bottom"/>
          </w:tcPr>
          <w:p w14:paraId="474C5E49" w14:textId="1C554108" w:rsidR="003B1E75" w:rsidRPr="0006162B" w:rsidRDefault="00824979" w:rsidP="003B1E75">
            <w:pPr>
              <w:pStyle w:val="acctfourfigures"/>
              <w:tabs>
                <w:tab w:val="clear" w:pos="765"/>
                <w:tab w:val="decimal" w:pos="817"/>
              </w:tabs>
              <w:spacing w:line="240" w:lineRule="auto"/>
              <w:ind w:left="-79" w:right="-84"/>
              <w:rPr>
                <w:color w:val="000000"/>
                <w:szCs w:val="22"/>
                <w:cs/>
                <w:lang w:val="en-US" w:bidi="th-TH"/>
              </w:rPr>
            </w:pPr>
            <w:r w:rsidRPr="0006162B">
              <w:rPr>
                <w:color w:val="000000"/>
                <w:szCs w:val="22"/>
                <w:lang w:val="en-US" w:bidi="th-TH"/>
              </w:rPr>
              <w:t>-</w:t>
            </w:r>
          </w:p>
        </w:tc>
        <w:tc>
          <w:tcPr>
            <w:tcW w:w="61" w:type="pct"/>
            <w:vAlign w:val="bottom"/>
          </w:tcPr>
          <w:p w14:paraId="57C9E664" w14:textId="77777777" w:rsidR="003B1E75" w:rsidRPr="0006162B" w:rsidRDefault="003B1E75" w:rsidP="003B1E75">
            <w:pPr>
              <w:pStyle w:val="acctfourfigures"/>
              <w:tabs>
                <w:tab w:val="clear" w:pos="765"/>
                <w:tab w:val="decimal" w:pos="733"/>
              </w:tabs>
              <w:spacing w:line="240" w:lineRule="auto"/>
              <w:ind w:left="-79" w:right="-84"/>
              <w:rPr>
                <w:color w:val="000000"/>
                <w:szCs w:val="22"/>
                <w:cs/>
                <w:lang w:val="en-US" w:bidi="th-TH"/>
              </w:rPr>
            </w:pPr>
          </w:p>
        </w:tc>
        <w:tc>
          <w:tcPr>
            <w:tcW w:w="338" w:type="pct"/>
            <w:vAlign w:val="bottom"/>
          </w:tcPr>
          <w:p w14:paraId="77987C4A" w14:textId="663A79AC" w:rsidR="003B1E75" w:rsidRPr="0006162B" w:rsidRDefault="003B1E75" w:rsidP="003B1E75">
            <w:pPr>
              <w:pStyle w:val="acctfourfigures"/>
              <w:tabs>
                <w:tab w:val="clear" w:pos="765"/>
                <w:tab w:val="decimal" w:pos="820"/>
              </w:tabs>
              <w:spacing w:line="240" w:lineRule="auto"/>
              <w:ind w:left="-79" w:right="-84"/>
              <w:rPr>
                <w:color w:val="000000"/>
                <w:szCs w:val="22"/>
                <w:cs/>
                <w:lang w:val="en-US" w:bidi="th-TH"/>
              </w:rPr>
            </w:pPr>
            <w:r w:rsidRPr="0006162B">
              <w:rPr>
                <w:color w:val="000000"/>
                <w:szCs w:val="22"/>
                <w:lang w:val="en-US"/>
              </w:rPr>
              <w:t>-</w:t>
            </w:r>
          </w:p>
        </w:tc>
        <w:tc>
          <w:tcPr>
            <w:tcW w:w="93" w:type="pct"/>
            <w:vAlign w:val="bottom"/>
          </w:tcPr>
          <w:p w14:paraId="2FE52DA7" w14:textId="77777777" w:rsidR="003B1E75" w:rsidRPr="0006162B" w:rsidRDefault="003B1E75" w:rsidP="003B1E75">
            <w:pPr>
              <w:pStyle w:val="acctfourfigures"/>
              <w:tabs>
                <w:tab w:val="clear" w:pos="765"/>
                <w:tab w:val="decimal" w:pos="733"/>
              </w:tabs>
              <w:spacing w:line="240" w:lineRule="auto"/>
              <w:ind w:left="-79" w:right="-84"/>
              <w:rPr>
                <w:color w:val="000000"/>
                <w:szCs w:val="22"/>
                <w:lang w:val="en-US"/>
              </w:rPr>
            </w:pPr>
          </w:p>
        </w:tc>
        <w:tc>
          <w:tcPr>
            <w:tcW w:w="368" w:type="pct"/>
          </w:tcPr>
          <w:p w14:paraId="73D6A9BA" w14:textId="607F58FF" w:rsidR="003B1E75" w:rsidRPr="0006162B" w:rsidRDefault="00867BE6" w:rsidP="003B1E75">
            <w:pPr>
              <w:pStyle w:val="acctfourfigures"/>
              <w:tabs>
                <w:tab w:val="clear" w:pos="765"/>
                <w:tab w:val="decimal" w:pos="914"/>
              </w:tabs>
              <w:spacing w:line="240" w:lineRule="auto"/>
              <w:ind w:left="-79" w:right="-84"/>
              <w:rPr>
                <w:color w:val="000000"/>
                <w:szCs w:val="22"/>
                <w:rtl/>
                <w:cs/>
                <w:lang w:val="en-US"/>
              </w:rPr>
            </w:pPr>
            <w:r w:rsidRPr="0006162B">
              <w:rPr>
                <w:color w:val="000000"/>
                <w:szCs w:val="22"/>
                <w:lang w:val="en-US"/>
              </w:rPr>
              <w:t>1,000</w:t>
            </w:r>
          </w:p>
        </w:tc>
        <w:tc>
          <w:tcPr>
            <w:tcW w:w="61" w:type="pct"/>
            <w:vAlign w:val="bottom"/>
          </w:tcPr>
          <w:p w14:paraId="0D3A47A0" w14:textId="77777777" w:rsidR="003B1E75" w:rsidRPr="0006162B" w:rsidRDefault="003B1E75" w:rsidP="003B1E75">
            <w:pPr>
              <w:pStyle w:val="acctfourfigures"/>
              <w:tabs>
                <w:tab w:val="clear" w:pos="765"/>
                <w:tab w:val="decimal" w:pos="733"/>
              </w:tabs>
              <w:spacing w:line="240" w:lineRule="auto"/>
              <w:ind w:left="-79" w:right="-84"/>
              <w:rPr>
                <w:color w:val="000000"/>
                <w:szCs w:val="22"/>
                <w:lang w:val="en-US"/>
              </w:rPr>
            </w:pPr>
          </w:p>
        </w:tc>
        <w:tc>
          <w:tcPr>
            <w:tcW w:w="369" w:type="pct"/>
          </w:tcPr>
          <w:p w14:paraId="498B520D" w14:textId="5AB3C326" w:rsidR="003B1E75" w:rsidRPr="0006162B" w:rsidRDefault="003B1E75" w:rsidP="003B1E75">
            <w:pPr>
              <w:pStyle w:val="acctfourfigures"/>
              <w:tabs>
                <w:tab w:val="clear" w:pos="765"/>
                <w:tab w:val="decimal" w:pos="907"/>
              </w:tabs>
              <w:spacing w:line="240" w:lineRule="auto"/>
              <w:ind w:left="-79" w:right="-84"/>
              <w:rPr>
                <w:color w:val="000000"/>
                <w:szCs w:val="22"/>
                <w:rtl/>
                <w:cs/>
                <w:lang w:val="en-US"/>
              </w:rPr>
            </w:pPr>
            <w:r w:rsidRPr="0006162B">
              <w:t>4,000</w:t>
            </w:r>
          </w:p>
        </w:tc>
        <w:tc>
          <w:tcPr>
            <w:tcW w:w="61" w:type="pct"/>
            <w:vAlign w:val="bottom"/>
          </w:tcPr>
          <w:p w14:paraId="00D79511" w14:textId="77777777" w:rsidR="003B1E75" w:rsidRPr="0006162B" w:rsidRDefault="003B1E75" w:rsidP="003B1E75">
            <w:pPr>
              <w:pStyle w:val="acctfourfigures"/>
              <w:tabs>
                <w:tab w:val="clear" w:pos="765"/>
                <w:tab w:val="decimal" w:pos="733"/>
              </w:tabs>
              <w:spacing w:line="240" w:lineRule="auto"/>
              <w:ind w:left="-79" w:right="-84"/>
              <w:rPr>
                <w:color w:val="000000"/>
                <w:sz w:val="20"/>
                <w:lang w:val="en-US"/>
              </w:rPr>
            </w:pPr>
          </w:p>
        </w:tc>
      </w:tr>
      <w:tr w:rsidR="003B1E75" w:rsidRPr="0006162B" w14:paraId="25CF2342" w14:textId="77777777" w:rsidTr="00B74592">
        <w:tc>
          <w:tcPr>
            <w:tcW w:w="1442" w:type="pct"/>
            <w:vAlign w:val="bottom"/>
          </w:tcPr>
          <w:p w14:paraId="3F02A83E" w14:textId="544FC816" w:rsidR="003B1E75" w:rsidRPr="0006162B" w:rsidRDefault="003B1E75" w:rsidP="003B1E75">
            <w:pPr>
              <w:spacing w:line="240" w:lineRule="auto"/>
              <w:ind w:left="142" w:hanging="142"/>
              <w:rPr>
                <w:color w:val="000000"/>
                <w:szCs w:val="22"/>
              </w:rPr>
            </w:pPr>
            <w:r w:rsidRPr="0006162B">
              <w:rPr>
                <w:color w:val="000000"/>
                <w:szCs w:val="22"/>
                <w:lang w:val="en-US"/>
              </w:rPr>
              <w:t>Solar Power Roof Company Limited</w:t>
            </w:r>
          </w:p>
        </w:tc>
        <w:tc>
          <w:tcPr>
            <w:tcW w:w="153" w:type="pct"/>
            <w:shd w:val="clear" w:color="auto" w:fill="auto"/>
            <w:vAlign w:val="bottom"/>
          </w:tcPr>
          <w:p w14:paraId="4F33371D" w14:textId="53138E7A" w:rsidR="003B1E75" w:rsidRPr="0006162B" w:rsidRDefault="003B1E75" w:rsidP="003B1E75">
            <w:pPr>
              <w:pStyle w:val="acctfourfigures"/>
              <w:tabs>
                <w:tab w:val="clear" w:pos="765"/>
              </w:tabs>
              <w:spacing w:line="240" w:lineRule="auto"/>
              <w:jc w:val="center"/>
              <w:rPr>
                <w:color w:val="000000"/>
                <w:szCs w:val="22"/>
                <w:lang w:val="en-US"/>
              </w:rPr>
            </w:pPr>
          </w:p>
        </w:tc>
        <w:tc>
          <w:tcPr>
            <w:tcW w:w="62" w:type="pct"/>
            <w:shd w:val="clear" w:color="auto" w:fill="auto"/>
            <w:vAlign w:val="bottom"/>
          </w:tcPr>
          <w:p w14:paraId="7AD62103" w14:textId="77777777" w:rsidR="003B1E75" w:rsidRPr="0006162B" w:rsidRDefault="003B1E75" w:rsidP="003B1E75">
            <w:pPr>
              <w:pStyle w:val="acctfourfigures"/>
              <w:tabs>
                <w:tab w:val="clear" w:pos="765"/>
              </w:tabs>
              <w:spacing w:line="240" w:lineRule="auto"/>
              <w:jc w:val="right"/>
              <w:rPr>
                <w:color w:val="000000"/>
                <w:szCs w:val="22"/>
                <w:lang w:val="en-US"/>
              </w:rPr>
            </w:pPr>
          </w:p>
        </w:tc>
        <w:tc>
          <w:tcPr>
            <w:tcW w:w="337" w:type="pct"/>
            <w:vAlign w:val="bottom"/>
          </w:tcPr>
          <w:p w14:paraId="122E4597" w14:textId="6CAE1EEE" w:rsidR="003B1E75" w:rsidRPr="0006162B" w:rsidRDefault="008D70D6" w:rsidP="003B1E75">
            <w:pPr>
              <w:pStyle w:val="acctfourfigures"/>
              <w:tabs>
                <w:tab w:val="clear" w:pos="765"/>
              </w:tabs>
              <w:spacing w:line="240" w:lineRule="auto"/>
              <w:ind w:left="-79" w:right="-84"/>
              <w:jc w:val="center"/>
              <w:rPr>
                <w:color w:val="000000"/>
                <w:szCs w:val="22"/>
                <w:rtl/>
                <w:cs/>
                <w:lang w:val="en-US"/>
              </w:rPr>
            </w:pPr>
            <w:r w:rsidRPr="0006162B">
              <w:rPr>
                <w:color w:val="000000"/>
                <w:szCs w:val="22"/>
                <w:lang w:val="en-US"/>
              </w:rPr>
              <w:t>100</w:t>
            </w:r>
          </w:p>
        </w:tc>
        <w:tc>
          <w:tcPr>
            <w:tcW w:w="92" w:type="pct"/>
            <w:vAlign w:val="bottom"/>
          </w:tcPr>
          <w:p w14:paraId="14306975" w14:textId="77777777" w:rsidR="003B1E75" w:rsidRPr="0006162B" w:rsidRDefault="003B1E75" w:rsidP="003B1E75">
            <w:pPr>
              <w:pStyle w:val="acctfourfigures"/>
              <w:tabs>
                <w:tab w:val="clear" w:pos="765"/>
              </w:tabs>
              <w:spacing w:line="240" w:lineRule="auto"/>
              <w:ind w:left="-79" w:right="-84"/>
              <w:jc w:val="center"/>
              <w:rPr>
                <w:color w:val="000000"/>
                <w:szCs w:val="22"/>
                <w:lang w:val="en-US"/>
              </w:rPr>
            </w:pPr>
          </w:p>
        </w:tc>
        <w:tc>
          <w:tcPr>
            <w:tcW w:w="306" w:type="pct"/>
            <w:vAlign w:val="bottom"/>
          </w:tcPr>
          <w:p w14:paraId="5F2F9D99" w14:textId="7156114A" w:rsidR="003B1E75" w:rsidRPr="0006162B" w:rsidRDefault="003B1E75" w:rsidP="003B1E75">
            <w:pPr>
              <w:pStyle w:val="acctfourfigures"/>
              <w:tabs>
                <w:tab w:val="clear" w:pos="765"/>
              </w:tabs>
              <w:spacing w:line="240" w:lineRule="auto"/>
              <w:ind w:left="-79" w:right="-84"/>
              <w:jc w:val="center"/>
              <w:rPr>
                <w:color w:val="000000"/>
                <w:szCs w:val="22"/>
                <w:rtl/>
                <w:cs/>
                <w:lang w:val="en-US"/>
              </w:rPr>
            </w:pPr>
            <w:r w:rsidRPr="0006162B">
              <w:rPr>
                <w:color w:val="000000"/>
                <w:szCs w:val="22"/>
                <w:lang w:val="en-US"/>
              </w:rPr>
              <w:t>100</w:t>
            </w:r>
          </w:p>
        </w:tc>
        <w:tc>
          <w:tcPr>
            <w:tcW w:w="61" w:type="pct"/>
            <w:vAlign w:val="bottom"/>
          </w:tcPr>
          <w:p w14:paraId="40BDD96A" w14:textId="77777777" w:rsidR="003B1E75" w:rsidRPr="0006162B" w:rsidRDefault="003B1E75" w:rsidP="003B1E75">
            <w:pPr>
              <w:pStyle w:val="acctfourfigures"/>
              <w:tabs>
                <w:tab w:val="clear" w:pos="765"/>
                <w:tab w:val="decimal" w:pos="733"/>
              </w:tabs>
              <w:spacing w:line="240" w:lineRule="auto"/>
              <w:ind w:left="-79" w:right="-84"/>
              <w:rPr>
                <w:color w:val="000000"/>
                <w:szCs w:val="22"/>
                <w:lang w:val="en-US"/>
              </w:rPr>
            </w:pPr>
          </w:p>
        </w:tc>
        <w:tc>
          <w:tcPr>
            <w:tcW w:w="368" w:type="pct"/>
          </w:tcPr>
          <w:p w14:paraId="1B52908E" w14:textId="7AAAB64D" w:rsidR="003B1E75" w:rsidRPr="0006162B" w:rsidRDefault="00330A52" w:rsidP="003B1E75">
            <w:pPr>
              <w:pStyle w:val="acctfourfigures"/>
              <w:tabs>
                <w:tab w:val="clear" w:pos="765"/>
                <w:tab w:val="decimal" w:pos="911"/>
              </w:tabs>
              <w:spacing w:line="240" w:lineRule="auto"/>
              <w:ind w:left="-79" w:right="-84"/>
              <w:rPr>
                <w:color w:val="000000"/>
                <w:szCs w:val="22"/>
                <w:rtl/>
                <w:cs/>
                <w:lang w:val="en-US"/>
              </w:rPr>
            </w:pPr>
            <w:r w:rsidRPr="0006162B">
              <w:rPr>
                <w:color w:val="000000"/>
                <w:szCs w:val="22"/>
                <w:lang w:val="en-US"/>
              </w:rPr>
              <w:t>408,640</w:t>
            </w:r>
          </w:p>
        </w:tc>
        <w:tc>
          <w:tcPr>
            <w:tcW w:w="62" w:type="pct"/>
            <w:vAlign w:val="bottom"/>
          </w:tcPr>
          <w:p w14:paraId="4980460B" w14:textId="77777777" w:rsidR="003B1E75" w:rsidRPr="0006162B" w:rsidRDefault="003B1E75" w:rsidP="003B1E75">
            <w:pPr>
              <w:pStyle w:val="acctfourfigures"/>
              <w:tabs>
                <w:tab w:val="clear" w:pos="765"/>
                <w:tab w:val="decimal" w:pos="733"/>
              </w:tabs>
              <w:spacing w:line="240" w:lineRule="auto"/>
              <w:ind w:left="-79" w:right="-84"/>
              <w:rPr>
                <w:color w:val="000000"/>
                <w:szCs w:val="22"/>
                <w:lang w:val="en-US"/>
              </w:rPr>
            </w:pPr>
          </w:p>
        </w:tc>
        <w:tc>
          <w:tcPr>
            <w:tcW w:w="368" w:type="pct"/>
          </w:tcPr>
          <w:p w14:paraId="377C95C3" w14:textId="4FB82C01" w:rsidR="003B1E75" w:rsidRPr="0006162B" w:rsidRDefault="003B1E75" w:rsidP="003B1E75">
            <w:pPr>
              <w:pStyle w:val="acctfourfigures"/>
              <w:tabs>
                <w:tab w:val="clear" w:pos="765"/>
                <w:tab w:val="decimal" w:pos="914"/>
              </w:tabs>
              <w:spacing w:line="240" w:lineRule="auto"/>
              <w:ind w:left="-79" w:right="-84"/>
              <w:rPr>
                <w:color w:val="000000"/>
                <w:szCs w:val="22"/>
                <w:rtl/>
                <w:cs/>
                <w:lang w:val="en-US"/>
              </w:rPr>
            </w:pPr>
            <w:r w:rsidRPr="0006162B">
              <w:t>408,640</w:t>
            </w:r>
          </w:p>
        </w:tc>
        <w:tc>
          <w:tcPr>
            <w:tcW w:w="61" w:type="pct"/>
            <w:vAlign w:val="bottom"/>
          </w:tcPr>
          <w:p w14:paraId="418A3554" w14:textId="77777777" w:rsidR="003B1E75" w:rsidRPr="0006162B" w:rsidRDefault="003B1E75" w:rsidP="003B1E75">
            <w:pPr>
              <w:pStyle w:val="acctfourfigures"/>
              <w:tabs>
                <w:tab w:val="clear" w:pos="765"/>
                <w:tab w:val="decimal" w:pos="733"/>
              </w:tabs>
              <w:spacing w:line="240" w:lineRule="auto"/>
              <w:ind w:left="-79" w:right="-84"/>
              <w:rPr>
                <w:color w:val="000000"/>
                <w:szCs w:val="22"/>
                <w:lang w:val="en-US"/>
              </w:rPr>
            </w:pPr>
          </w:p>
        </w:tc>
        <w:tc>
          <w:tcPr>
            <w:tcW w:w="338" w:type="pct"/>
            <w:vAlign w:val="bottom"/>
          </w:tcPr>
          <w:p w14:paraId="6E2CA909" w14:textId="0DAC92AC" w:rsidR="003B1E75" w:rsidRPr="0006162B" w:rsidRDefault="00824979" w:rsidP="003B1E75">
            <w:pPr>
              <w:pStyle w:val="acctfourfigures"/>
              <w:tabs>
                <w:tab w:val="clear" w:pos="765"/>
                <w:tab w:val="decimal" w:pos="817"/>
              </w:tabs>
              <w:spacing w:line="240" w:lineRule="auto"/>
              <w:ind w:left="-79" w:right="-84"/>
              <w:rPr>
                <w:color w:val="000000"/>
                <w:szCs w:val="22"/>
                <w:cs/>
                <w:lang w:val="en-US" w:bidi="th-TH"/>
              </w:rPr>
            </w:pPr>
            <w:r w:rsidRPr="0006162B">
              <w:rPr>
                <w:color w:val="000000"/>
                <w:szCs w:val="22"/>
                <w:lang w:val="en-US" w:bidi="th-TH"/>
              </w:rPr>
              <w:t>-</w:t>
            </w:r>
          </w:p>
        </w:tc>
        <w:tc>
          <w:tcPr>
            <w:tcW w:w="61" w:type="pct"/>
            <w:vAlign w:val="bottom"/>
          </w:tcPr>
          <w:p w14:paraId="425DB016" w14:textId="77777777" w:rsidR="003B1E75" w:rsidRPr="0006162B" w:rsidRDefault="003B1E75" w:rsidP="003B1E75">
            <w:pPr>
              <w:pStyle w:val="acctfourfigures"/>
              <w:tabs>
                <w:tab w:val="clear" w:pos="765"/>
                <w:tab w:val="decimal" w:pos="733"/>
              </w:tabs>
              <w:spacing w:line="240" w:lineRule="auto"/>
              <w:ind w:left="-79" w:right="-84"/>
              <w:rPr>
                <w:color w:val="000000"/>
                <w:szCs w:val="22"/>
                <w:cs/>
                <w:lang w:val="en-US" w:bidi="th-TH"/>
              </w:rPr>
            </w:pPr>
          </w:p>
        </w:tc>
        <w:tc>
          <w:tcPr>
            <w:tcW w:w="338" w:type="pct"/>
            <w:vAlign w:val="bottom"/>
          </w:tcPr>
          <w:p w14:paraId="1F391289" w14:textId="6AAF1C5B" w:rsidR="003B1E75" w:rsidRPr="0006162B" w:rsidRDefault="003B1E75" w:rsidP="003B1E75">
            <w:pPr>
              <w:pStyle w:val="acctfourfigures"/>
              <w:tabs>
                <w:tab w:val="clear" w:pos="765"/>
                <w:tab w:val="decimal" w:pos="820"/>
              </w:tabs>
              <w:spacing w:line="240" w:lineRule="auto"/>
              <w:ind w:left="-79" w:right="-84"/>
              <w:rPr>
                <w:color w:val="000000"/>
                <w:szCs w:val="22"/>
                <w:cs/>
                <w:lang w:val="en-US" w:bidi="th-TH"/>
              </w:rPr>
            </w:pPr>
            <w:r w:rsidRPr="0006162B">
              <w:rPr>
                <w:color w:val="000000"/>
                <w:szCs w:val="22"/>
                <w:lang w:val="en-US"/>
              </w:rPr>
              <w:t>-</w:t>
            </w:r>
          </w:p>
        </w:tc>
        <w:tc>
          <w:tcPr>
            <w:tcW w:w="93" w:type="pct"/>
            <w:vAlign w:val="bottom"/>
          </w:tcPr>
          <w:p w14:paraId="6B88E3BD" w14:textId="77777777" w:rsidR="003B1E75" w:rsidRPr="0006162B" w:rsidRDefault="003B1E75" w:rsidP="003B1E75">
            <w:pPr>
              <w:pStyle w:val="acctfourfigures"/>
              <w:tabs>
                <w:tab w:val="clear" w:pos="765"/>
                <w:tab w:val="decimal" w:pos="733"/>
              </w:tabs>
              <w:spacing w:line="240" w:lineRule="auto"/>
              <w:ind w:left="-79" w:right="-84"/>
              <w:rPr>
                <w:color w:val="000000"/>
                <w:szCs w:val="22"/>
                <w:lang w:val="en-US"/>
              </w:rPr>
            </w:pPr>
          </w:p>
        </w:tc>
        <w:tc>
          <w:tcPr>
            <w:tcW w:w="368" w:type="pct"/>
          </w:tcPr>
          <w:p w14:paraId="74CA47E9" w14:textId="39493817" w:rsidR="003B1E75" w:rsidRPr="0006162B" w:rsidRDefault="00A04705" w:rsidP="003B1E75">
            <w:pPr>
              <w:pStyle w:val="acctfourfigures"/>
              <w:tabs>
                <w:tab w:val="clear" w:pos="765"/>
                <w:tab w:val="decimal" w:pos="914"/>
              </w:tabs>
              <w:spacing w:line="240" w:lineRule="auto"/>
              <w:ind w:left="-79" w:right="-84"/>
              <w:rPr>
                <w:color w:val="000000"/>
                <w:szCs w:val="22"/>
                <w:rtl/>
                <w:cs/>
                <w:lang w:val="en-US"/>
              </w:rPr>
            </w:pPr>
            <w:r w:rsidRPr="0006162B">
              <w:rPr>
                <w:color w:val="000000"/>
                <w:szCs w:val="22"/>
                <w:lang w:val="en-US"/>
              </w:rPr>
              <w:t>408,640</w:t>
            </w:r>
          </w:p>
        </w:tc>
        <w:tc>
          <w:tcPr>
            <w:tcW w:w="61" w:type="pct"/>
            <w:vAlign w:val="bottom"/>
          </w:tcPr>
          <w:p w14:paraId="0F35B04E" w14:textId="77777777" w:rsidR="003B1E75" w:rsidRPr="0006162B" w:rsidRDefault="003B1E75" w:rsidP="003B1E75">
            <w:pPr>
              <w:pStyle w:val="acctfourfigures"/>
              <w:tabs>
                <w:tab w:val="clear" w:pos="765"/>
                <w:tab w:val="decimal" w:pos="733"/>
              </w:tabs>
              <w:spacing w:line="240" w:lineRule="auto"/>
              <w:ind w:left="-79" w:right="-84"/>
              <w:rPr>
                <w:color w:val="000000"/>
                <w:szCs w:val="22"/>
                <w:lang w:val="en-US"/>
              </w:rPr>
            </w:pPr>
          </w:p>
        </w:tc>
        <w:tc>
          <w:tcPr>
            <w:tcW w:w="369" w:type="pct"/>
          </w:tcPr>
          <w:p w14:paraId="77D0CD36" w14:textId="1C4049E2" w:rsidR="003B1E75" w:rsidRPr="0006162B" w:rsidRDefault="003B1E75" w:rsidP="003B1E75">
            <w:pPr>
              <w:pStyle w:val="acctfourfigures"/>
              <w:tabs>
                <w:tab w:val="clear" w:pos="765"/>
                <w:tab w:val="decimal" w:pos="907"/>
              </w:tabs>
              <w:spacing w:line="240" w:lineRule="auto"/>
              <w:ind w:left="-79" w:right="-84"/>
              <w:rPr>
                <w:color w:val="000000"/>
                <w:szCs w:val="22"/>
                <w:rtl/>
                <w:cs/>
                <w:lang w:val="en-US"/>
              </w:rPr>
            </w:pPr>
            <w:r w:rsidRPr="0006162B">
              <w:t>408,640</w:t>
            </w:r>
          </w:p>
        </w:tc>
        <w:tc>
          <w:tcPr>
            <w:tcW w:w="61" w:type="pct"/>
            <w:vAlign w:val="bottom"/>
          </w:tcPr>
          <w:p w14:paraId="205D8BBA" w14:textId="77777777" w:rsidR="003B1E75" w:rsidRPr="0006162B" w:rsidRDefault="003B1E75" w:rsidP="003B1E75">
            <w:pPr>
              <w:pStyle w:val="acctfourfigures"/>
              <w:tabs>
                <w:tab w:val="clear" w:pos="765"/>
                <w:tab w:val="decimal" w:pos="733"/>
              </w:tabs>
              <w:spacing w:line="240" w:lineRule="auto"/>
              <w:ind w:left="-79" w:right="-84"/>
              <w:rPr>
                <w:color w:val="000000"/>
                <w:sz w:val="20"/>
                <w:lang w:val="en-US"/>
              </w:rPr>
            </w:pPr>
          </w:p>
        </w:tc>
      </w:tr>
      <w:tr w:rsidR="003B1E75" w:rsidRPr="0006162B" w14:paraId="17BC0FB9" w14:textId="77777777" w:rsidTr="00B74592">
        <w:tc>
          <w:tcPr>
            <w:tcW w:w="1442" w:type="pct"/>
            <w:vAlign w:val="bottom"/>
          </w:tcPr>
          <w:p w14:paraId="069E0529" w14:textId="5F456CDA" w:rsidR="003B1E75" w:rsidRPr="0006162B" w:rsidRDefault="003B1E75" w:rsidP="003B1E75">
            <w:pPr>
              <w:spacing w:line="240" w:lineRule="auto"/>
              <w:ind w:left="142" w:right="-79" w:hanging="142"/>
              <w:rPr>
                <w:color w:val="000000"/>
                <w:szCs w:val="22"/>
              </w:rPr>
            </w:pPr>
            <w:r w:rsidRPr="0006162B">
              <w:rPr>
                <w:color w:val="000000"/>
                <w:szCs w:val="22"/>
                <w:lang w:val="en-US"/>
              </w:rPr>
              <w:t>Solar Power Asset Company Limited</w:t>
            </w:r>
          </w:p>
        </w:tc>
        <w:tc>
          <w:tcPr>
            <w:tcW w:w="153" w:type="pct"/>
            <w:shd w:val="clear" w:color="auto" w:fill="auto"/>
            <w:vAlign w:val="bottom"/>
          </w:tcPr>
          <w:p w14:paraId="344B50B0" w14:textId="304DB071" w:rsidR="003B1E75" w:rsidRPr="0006162B" w:rsidRDefault="003B1E75" w:rsidP="003B1E75">
            <w:pPr>
              <w:pStyle w:val="acctfourfigures"/>
              <w:tabs>
                <w:tab w:val="clear" w:pos="765"/>
              </w:tabs>
              <w:spacing w:line="240" w:lineRule="auto"/>
              <w:jc w:val="center"/>
              <w:rPr>
                <w:color w:val="000000"/>
                <w:szCs w:val="22"/>
                <w:lang w:val="en-US"/>
              </w:rPr>
            </w:pPr>
          </w:p>
        </w:tc>
        <w:tc>
          <w:tcPr>
            <w:tcW w:w="62" w:type="pct"/>
            <w:shd w:val="clear" w:color="auto" w:fill="auto"/>
            <w:vAlign w:val="bottom"/>
          </w:tcPr>
          <w:p w14:paraId="48632F07" w14:textId="77777777" w:rsidR="003B1E75" w:rsidRPr="0006162B" w:rsidRDefault="003B1E75" w:rsidP="003B1E75">
            <w:pPr>
              <w:pStyle w:val="acctfourfigures"/>
              <w:tabs>
                <w:tab w:val="clear" w:pos="765"/>
              </w:tabs>
              <w:spacing w:line="240" w:lineRule="auto"/>
              <w:jc w:val="right"/>
              <w:rPr>
                <w:color w:val="000000"/>
                <w:szCs w:val="22"/>
                <w:lang w:val="en-US"/>
              </w:rPr>
            </w:pPr>
          </w:p>
        </w:tc>
        <w:tc>
          <w:tcPr>
            <w:tcW w:w="337" w:type="pct"/>
            <w:vAlign w:val="bottom"/>
          </w:tcPr>
          <w:p w14:paraId="1F88BA28" w14:textId="7F5F7403" w:rsidR="003B1E75" w:rsidRPr="0006162B" w:rsidRDefault="008D70D6" w:rsidP="003B1E75">
            <w:pPr>
              <w:pStyle w:val="acctfourfigures"/>
              <w:tabs>
                <w:tab w:val="clear" w:pos="765"/>
              </w:tabs>
              <w:spacing w:line="240" w:lineRule="auto"/>
              <w:ind w:left="-79" w:right="-84"/>
              <w:jc w:val="center"/>
              <w:rPr>
                <w:color w:val="000000"/>
                <w:szCs w:val="22"/>
                <w:lang w:val="en-US"/>
              </w:rPr>
            </w:pPr>
            <w:r w:rsidRPr="0006162B">
              <w:rPr>
                <w:color w:val="000000"/>
                <w:szCs w:val="22"/>
                <w:lang w:val="en-US"/>
              </w:rPr>
              <w:t>100</w:t>
            </w:r>
          </w:p>
        </w:tc>
        <w:tc>
          <w:tcPr>
            <w:tcW w:w="92" w:type="pct"/>
            <w:vAlign w:val="bottom"/>
          </w:tcPr>
          <w:p w14:paraId="5B5A4C19" w14:textId="77777777" w:rsidR="003B1E75" w:rsidRPr="0006162B" w:rsidRDefault="003B1E75" w:rsidP="003B1E75">
            <w:pPr>
              <w:pStyle w:val="acctfourfigures"/>
              <w:tabs>
                <w:tab w:val="clear" w:pos="765"/>
              </w:tabs>
              <w:spacing w:line="240" w:lineRule="auto"/>
              <w:ind w:left="-79" w:right="-84"/>
              <w:jc w:val="center"/>
              <w:rPr>
                <w:color w:val="000000"/>
                <w:szCs w:val="22"/>
                <w:lang w:val="en-US"/>
              </w:rPr>
            </w:pPr>
          </w:p>
        </w:tc>
        <w:tc>
          <w:tcPr>
            <w:tcW w:w="306" w:type="pct"/>
            <w:vAlign w:val="bottom"/>
          </w:tcPr>
          <w:p w14:paraId="011C18A4" w14:textId="3AAE8516" w:rsidR="003B1E75" w:rsidRPr="0006162B" w:rsidRDefault="003B1E75" w:rsidP="003B1E75">
            <w:pPr>
              <w:pStyle w:val="acctfourfigures"/>
              <w:tabs>
                <w:tab w:val="clear" w:pos="765"/>
              </w:tabs>
              <w:spacing w:line="240" w:lineRule="auto"/>
              <w:ind w:left="-79" w:right="-84"/>
              <w:jc w:val="center"/>
              <w:rPr>
                <w:color w:val="000000"/>
                <w:szCs w:val="22"/>
                <w:lang w:val="en-US"/>
              </w:rPr>
            </w:pPr>
            <w:r w:rsidRPr="0006162B">
              <w:rPr>
                <w:color w:val="000000"/>
                <w:szCs w:val="22"/>
                <w:lang w:val="en-US"/>
              </w:rPr>
              <w:t>100</w:t>
            </w:r>
          </w:p>
        </w:tc>
        <w:tc>
          <w:tcPr>
            <w:tcW w:w="61" w:type="pct"/>
            <w:vAlign w:val="bottom"/>
          </w:tcPr>
          <w:p w14:paraId="2DE9F58A" w14:textId="77777777" w:rsidR="003B1E75" w:rsidRPr="0006162B" w:rsidRDefault="003B1E75" w:rsidP="003B1E75">
            <w:pPr>
              <w:pStyle w:val="acctfourfigures"/>
              <w:tabs>
                <w:tab w:val="clear" w:pos="765"/>
                <w:tab w:val="decimal" w:pos="733"/>
              </w:tabs>
              <w:spacing w:line="240" w:lineRule="auto"/>
              <w:ind w:left="-79" w:right="-84"/>
              <w:rPr>
                <w:color w:val="000000"/>
                <w:szCs w:val="22"/>
                <w:lang w:val="en-US"/>
              </w:rPr>
            </w:pPr>
          </w:p>
        </w:tc>
        <w:tc>
          <w:tcPr>
            <w:tcW w:w="368" w:type="pct"/>
          </w:tcPr>
          <w:p w14:paraId="005EA842" w14:textId="2EEC5E2D" w:rsidR="003B1E75" w:rsidRPr="0006162B" w:rsidRDefault="003C2F52" w:rsidP="003B1E75">
            <w:pPr>
              <w:pStyle w:val="acctfourfigures"/>
              <w:tabs>
                <w:tab w:val="clear" w:pos="765"/>
                <w:tab w:val="decimal" w:pos="911"/>
              </w:tabs>
              <w:spacing w:line="240" w:lineRule="auto"/>
              <w:ind w:left="-79" w:right="-84"/>
              <w:rPr>
                <w:color w:val="000000"/>
                <w:szCs w:val="22"/>
                <w:lang w:val="en-US"/>
              </w:rPr>
            </w:pPr>
            <w:r w:rsidRPr="0006162B">
              <w:rPr>
                <w:color w:val="000000"/>
                <w:szCs w:val="22"/>
                <w:lang w:val="en-US"/>
              </w:rPr>
              <w:t>287,300</w:t>
            </w:r>
          </w:p>
        </w:tc>
        <w:tc>
          <w:tcPr>
            <w:tcW w:w="62" w:type="pct"/>
            <w:vAlign w:val="bottom"/>
          </w:tcPr>
          <w:p w14:paraId="4A699945" w14:textId="77777777" w:rsidR="003B1E75" w:rsidRPr="0006162B" w:rsidRDefault="003B1E75" w:rsidP="003B1E75">
            <w:pPr>
              <w:pStyle w:val="acctfourfigures"/>
              <w:tabs>
                <w:tab w:val="clear" w:pos="765"/>
                <w:tab w:val="decimal" w:pos="733"/>
              </w:tabs>
              <w:spacing w:line="240" w:lineRule="auto"/>
              <w:ind w:left="-79" w:right="-84"/>
              <w:rPr>
                <w:color w:val="000000"/>
                <w:szCs w:val="22"/>
                <w:lang w:val="en-US"/>
              </w:rPr>
            </w:pPr>
          </w:p>
        </w:tc>
        <w:tc>
          <w:tcPr>
            <w:tcW w:w="368" w:type="pct"/>
          </w:tcPr>
          <w:p w14:paraId="6F565152" w14:textId="406B6DFF" w:rsidR="003B1E75" w:rsidRPr="0006162B" w:rsidRDefault="003B1E75" w:rsidP="003B1E75">
            <w:pPr>
              <w:pStyle w:val="acctfourfigures"/>
              <w:tabs>
                <w:tab w:val="clear" w:pos="765"/>
                <w:tab w:val="decimal" w:pos="914"/>
              </w:tabs>
              <w:spacing w:line="240" w:lineRule="auto"/>
              <w:ind w:left="-79" w:right="-84"/>
              <w:rPr>
                <w:color w:val="000000"/>
                <w:szCs w:val="22"/>
                <w:lang w:val="en-US"/>
              </w:rPr>
            </w:pPr>
            <w:r w:rsidRPr="0006162B">
              <w:t>287,300</w:t>
            </w:r>
          </w:p>
        </w:tc>
        <w:tc>
          <w:tcPr>
            <w:tcW w:w="61" w:type="pct"/>
            <w:vAlign w:val="bottom"/>
          </w:tcPr>
          <w:p w14:paraId="5D7A975F" w14:textId="77777777" w:rsidR="003B1E75" w:rsidRPr="0006162B" w:rsidRDefault="003B1E75" w:rsidP="003B1E75">
            <w:pPr>
              <w:pStyle w:val="acctfourfigures"/>
              <w:tabs>
                <w:tab w:val="clear" w:pos="765"/>
                <w:tab w:val="decimal" w:pos="733"/>
              </w:tabs>
              <w:spacing w:line="240" w:lineRule="auto"/>
              <w:ind w:left="-79" w:right="-84"/>
              <w:rPr>
                <w:color w:val="000000"/>
                <w:szCs w:val="22"/>
                <w:lang w:val="en-US"/>
              </w:rPr>
            </w:pPr>
          </w:p>
        </w:tc>
        <w:tc>
          <w:tcPr>
            <w:tcW w:w="338" w:type="pct"/>
            <w:vAlign w:val="bottom"/>
          </w:tcPr>
          <w:p w14:paraId="430DF699" w14:textId="30837DE4" w:rsidR="003B1E75" w:rsidRPr="0006162B" w:rsidRDefault="00824979" w:rsidP="003B1E75">
            <w:pPr>
              <w:pStyle w:val="acctfourfigures"/>
              <w:tabs>
                <w:tab w:val="clear" w:pos="765"/>
                <w:tab w:val="decimal" w:pos="817"/>
              </w:tabs>
              <w:spacing w:line="240" w:lineRule="auto"/>
              <w:ind w:left="-79" w:right="-84"/>
              <w:rPr>
                <w:color w:val="000000"/>
                <w:szCs w:val="22"/>
                <w:cs/>
                <w:lang w:val="en-US" w:bidi="th-TH"/>
              </w:rPr>
            </w:pPr>
            <w:r w:rsidRPr="0006162B">
              <w:rPr>
                <w:color w:val="000000"/>
                <w:szCs w:val="22"/>
                <w:lang w:val="en-US" w:bidi="th-TH"/>
              </w:rPr>
              <w:t>-</w:t>
            </w:r>
          </w:p>
        </w:tc>
        <w:tc>
          <w:tcPr>
            <w:tcW w:w="61" w:type="pct"/>
            <w:vAlign w:val="bottom"/>
          </w:tcPr>
          <w:p w14:paraId="09BA1251" w14:textId="77777777" w:rsidR="003B1E75" w:rsidRPr="0006162B" w:rsidRDefault="003B1E75" w:rsidP="003B1E75">
            <w:pPr>
              <w:pStyle w:val="acctfourfigures"/>
              <w:tabs>
                <w:tab w:val="clear" w:pos="765"/>
                <w:tab w:val="decimal" w:pos="733"/>
              </w:tabs>
              <w:spacing w:line="240" w:lineRule="auto"/>
              <w:ind w:left="-79" w:right="-84"/>
              <w:rPr>
                <w:color w:val="000000"/>
                <w:szCs w:val="22"/>
                <w:cs/>
                <w:lang w:val="en-US" w:bidi="th-TH"/>
              </w:rPr>
            </w:pPr>
          </w:p>
        </w:tc>
        <w:tc>
          <w:tcPr>
            <w:tcW w:w="338" w:type="pct"/>
            <w:vAlign w:val="bottom"/>
          </w:tcPr>
          <w:p w14:paraId="425D72E2" w14:textId="54EBA85C" w:rsidR="003B1E75" w:rsidRPr="0006162B" w:rsidRDefault="003B1E75" w:rsidP="003B1E75">
            <w:pPr>
              <w:pStyle w:val="acctfourfigures"/>
              <w:tabs>
                <w:tab w:val="clear" w:pos="765"/>
                <w:tab w:val="decimal" w:pos="820"/>
              </w:tabs>
              <w:spacing w:line="240" w:lineRule="auto"/>
              <w:ind w:left="-79" w:right="-84"/>
              <w:rPr>
                <w:color w:val="000000"/>
                <w:szCs w:val="22"/>
                <w:cs/>
                <w:lang w:val="en-US" w:bidi="th-TH"/>
              </w:rPr>
            </w:pPr>
            <w:r w:rsidRPr="0006162B">
              <w:rPr>
                <w:color w:val="000000"/>
                <w:szCs w:val="22"/>
                <w:lang w:val="en-US"/>
              </w:rPr>
              <w:t>-</w:t>
            </w:r>
          </w:p>
        </w:tc>
        <w:tc>
          <w:tcPr>
            <w:tcW w:w="93" w:type="pct"/>
            <w:vAlign w:val="bottom"/>
          </w:tcPr>
          <w:p w14:paraId="160D308E" w14:textId="77777777" w:rsidR="003B1E75" w:rsidRPr="0006162B" w:rsidRDefault="003B1E75" w:rsidP="003B1E75">
            <w:pPr>
              <w:pStyle w:val="acctfourfigures"/>
              <w:tabs>
                <w:tab w:val="clear" w:pos="765"/>
                <w:tab w:val="decimal" w:pos="733"/>
              </w:tabs>
              <w:spacing w:line="240" w:lineRule="auto"/>
              <w:ind w:left="-79" w:right="-84"/>
              <w:rPr>
                <w:color w:val="000000"/>
                <w:szCs w:val="22"/>
                <w:lang w:val="en-US"/>
              </w:rPr>
            </w:pPr>
          </w:p>
        </w:tc>
        <w:tc>
          <w:tcPr>
            <w:tcW w:w="368" w:type="pct"/>
          </w:tcPr>
          <w:p w14:paraId="5FA4C8C6" w14:textId="6AE81917" w:rsidR="003B1E75" w:rsidRPr="0006162B" w:rsidRDefault="0003204F" w:rsidP="003B1E75">
            <w:pPr>
              <w:pStyle w:val="acctfourfigures"/>
              <w:tabs>
                <w:tab w:val="clear" w:pos="765"/>
                <w:tab w:val="decimal" w:pos="914"/>
              </w:tabs>
              <w:spacing w:line="240" w:lineRule="auto"/>
              <w:ind w:left="-79" w:right="-84"/>
              <w:rPr>
                <w:color w:val="000000"/>
                <w:szCs w:val="22"/>
                <w:lang w:val="en-US"/>
              </w:rPr>
            </w:pPr>
            <w:r w:rsidRPr="0006162B">
              <w:rPr>
                <w:color w:val="000000"/>
                <w:szCs w:val="22"/>
                <w:lang w:val="en-US"/>
              </w:rPr>
              <w:t>287,300</w:t>
            </w:r>
          </w:p>
        </w:tc>
        <w:tc>
          <w:tcPr>
            <w:tcW w:w="61" w:type="pct"/>
            <w:vAlign w:val="bottom"/>
          </w:tcPr>
          <w:p w14:paraId="4FB744D9" w14:textId="77777777" w:rsidR="003B1E75" w:rsidRPr="0006162B" w:rsidRDefault="003B1E75" w:rsidP="003B1E75">
            <w:pPr>
              <w:pStyle w:val="acctfourfigures"/>
              <w:tabs>
                <w:tab w:val="clear" w:pos="765"/>
                <w:tab w:val="decimal" w:pos="733"/>
              </w:tabs>
              <w:spacing w:line="240" w:lineRule="auto"/>
              <w:ind w:left="-79" w:right="-84"/>
              <w:rPr>
                <w:color w:val="000000"/>
                <w:szCs w:val="22"/>
                <w:lang w:val="en-US"/>
              </w:rPr>
            </w:pPr>
          </w:p>
        </w:tc>
        <w:tc>
          <w:tcPr>
            <w:tcW w:w="369" w:type="pct"/>
          </w:tcPr>
          <w:p w14:paraId="552453DF" w14:textId="0302BA23" w:rsidR="003B1E75" w:rsidRPr="0006162B" w:rsidRDefault="003B1E75" w:rsidP="003B1E75">
            <w:pPr>
              <w:pStyle w:val="acctfourfigures"/>
              <w:tabs>
                <w:tab w:val="clear" w:pos="765"/>
                <w:tab w:val="decimal" w:pos="907"/>
              </w:tabs>
              <w:spacing w:line="240" w:lineRule="auto"/>
              <w:ind w:left="-79" w:right="-84"/>
              <w:rPr>
                <w:color w:val="000000"/>
                <w:szCs w:val="22"/>
                <w:lang w:val="en-US"/>
              </w:rPr>
            </w:pPr>
            <w:r w:rsidRPr="0006162B">
              <w:t>287,300</w:t>
            </w:r>
          </w:p>
        </w:tc>
        <w:tc>
          <w:tcPr>
            <w:tcW w:w="61" w:type="pct"/>
            <w:vAlign w:val="bottom"/>
          </w:tcPr>
          <w:p w14:paraId="6DB286E6" w14:textId="77777777" w:rsidR="003B1E75" w:rsidRPr="0006162B" w:rsidRDefault="003B1E75" w:rsidP="003B1E75">
            <w:pPr>
              <w:pStyle w:val="acctfourfigures"/>
              <w:tabs>
                <w:tab w:val="clear" w:pos="765"/>
                <w:tab w:val="decimal" w:pos="733"/>
              </w:tabs>
              <w:spacing w:line="240" w:lineRule="auto"/>
              <w:ind w:left="-79" w:right="-84"/>
              <w:rPr>
                <w:color w:val="000000"/>
                <w:sz w:val="20"/>
                <w:lang w:val="en-US"/>
              </w:rPr>
            </w:pPr>
          </w:p>
        </w:tc>
      </w:tr>
      <w:tr w:rsidR="003B1E75" w:rsidRPr="0006162B" w14:paraId="59A737DB" w14:textId="77777777" w:rsidTr="00B74592">
        <w:tc>
          <w:tcPr>
            <w:tcW w:w="1442" w:type="pct"/>
            <w:vAlign w:val="bottom"/>
          </w:tcPr>
          <w:p w14:paraId="24B3D904" w14:textId="2CFC9C32" w:rsidR="003B1E75" w:rsidRPr="0006162B" w:rsidRDefault="003B1E75" w:rsidP="003B1E75">
            <w:pPr>
              <w:pStyle w:val="acctfourfigures"/>
              <w:tabs>
                <w:tab w:val="clear" w:pos="765"/>
              </w:tabs>
              <w:spacing w:line="240" w:lineRule="auto"/>
              <w:rPr>
                <w:color w:val="000000"/>
                <w:szCs w:val="22"/>
              </w:rPr>
            </w:pPr>
            <w:r w:rsidRPr="0006162B">
              <w:rPr>
                <w:szCs w:val="22"/>
              </w:rPr>
              <w:t xml:space="preserve">SET Energy </w:t>
            </w:r>
            <w:r w:rsidRPr="0006162B">
              <w:rPr>
                <w:color w:val="000000"/>
                <w:szCs w:val="22"/>
                <w:lang w:val="en-US"/>
              </w:rPr>
              <w:t>Company Limited</w:t>
            </w:r>
          </w:p>
        </w:tc>
        <w:tc>
          <w:tcPr>
            <w:tcW w:w="153" w:type="pct"/>
            <w:shd w:val="clear" w:color="auto" w:fill="auto"/>
            <w:vAlign w:val="bottom"/>
          </w:tcPr>
          <w:p w14:paraId="00266FFA" w14:textId="2F76BBE3" w:rsidR="003B1E75" w:rsidRPr="0006162B" w:rsidRDefault="003B1E75" w:rsidP="003B1E75">
            <w:pPr>
              <w:pStyle w:val="acctfourfigures"/>
              <w:tabs>
                <w:tab w:val="clear" w:pos="765"/>
              </w:tabs>
              <w:spacing w:line="240" w:lineRule="auto"/>
              <w:jc w:val="center"/>
              <w:rPr>
                <w:color w:val="000000"/>
                <w:szCs w:val="22"/>
              </w:rPr>
            </w:pPr>
          </w:p>
        </w:tc>
        <w:tc>
          <w:tcPr>
            <w:tcW w:w="62" w:type="pct"/>
            <w:shd w:val="clear" w:color="auto" w:fill="auto"/>
            <w:vAlign w:val="bottom"/>
          </w:tcPr>
          <w:p w14:paraId="5DA275CD" w14:textId="77777777" w:rsidR="003B1E75" w:rsidRPr="0006162B" w:rsidRDefault="003B1E75" w:rsidP="003B1E75">
            <w:pPr>
              <w:pStyle w:val="acctfourfigures"/>
              <w:tabs>
                <w:tab w:val="clear" w:pos="765"/>
              </w:tabs>
              <w:spacing w:line="240" w:lineRule="auto"/>
              <w:jc w:val="right"/>
              <w:rPr>
                <w:color w:val="000000"/>
                <w:szCs w:val="22"/>
                <w:lang w:val="en-US"/>
              </w:rPr>
            </w:pPr>
          </w:p>
        </w:tc>
        <w:tc>
          <w:tcPr>
            <w:tcW w:w="337" w:type="pct"/>
            <w:vAlign w:val="bottom"/>
          </w:tcPr>
          <w:p w14:paraId="3C8E2B37" w14:textId="219B4F69" w:rsidR="003B1E75" w:rsidRPr="0006162B" w:rsidRDefault="00EF7DB6" w:rsidP="003B1E75">
            <w:pPr>
              <w:pStyle w:val="acctfourfigures"/>
              <w:tabs>
                <w:tab w:val="clear" w:pos="765"/>
              </w:tabs>
              <w:spacing w:line="240" w:lineRule="auto"/>
              <w:ind w:left="-79" w:right="-84"/>
              <w:jc w:val="center"/>
              <w:rPr>
                <w:color w:val="000000"/>
                <w:szCs w:val="28"/>
                <w:lang w:val="en-US" w:bidi="th-TH"/>
              </w:rPr>
            </w:pPr>
            <w:r w:rsidRPr="0006162B">
              <w:rPr>
                <w:color w:val="000000"/>
                <w:szCs w:val="28"/>
                <w:lang w:val="en-US" w:bidi="th-TH"/>
              </w:rPr>
              <w:t>75</w:t>
            </w:r>
          </w:p>
        </w:tc>
        <w:tc>
          <w:tcPr>
            <w:tcW w:w="92" w:type="pct"/>
            <w:vAlign w:val="bottom"/>
          </w:tcPr>
          <w:p w14:paraId="351CBADE" w14:textId="77777777" w:rsidR="003B1E75" w:rsidRPr="0006162B" w:rsidRDefault="003B1E75" w:rsidP="003B1E75">
            <w:pPr>
              <w:pStyle w:val="acctfourfigures"/>
              <w:tabs>
                <w:tab w:val="clear" w:pos="765"/>
              </w:tabs>
              <w:spacing w:line="240" w:lineRule="auto"/>
              <w:ind w:left="-79" w:right="-84"/>
              <w:jc w:val="center"/>
              <w:rPr>
                <w:color w:val="000000"/>
                <w:szCs w:val="22"/>
                <w:lang w:val="en-US"/>
              </w:rPr>
            </w:pPr>
          </w:p>
        </w:tc>
        <w:tc>
          <w:tcPr>
            <w:tcW w:w="306" w:type="pct"/>
            <w:vAlign w:val="bottom"/>
          </w:tcPr>
          <w:p w14:paraId="2A39A0FB" w14:textId="780DE599" w:rsidR="003B1E75" w:rsidRPr="0006162B" w:rsidRDefault="003B1E75" w:rsidP="003B1E75">
            <w:pPr>
              <w:pStyle w:val="acctfourfigures"/>
              <w:tabs>
                <w:tab w:val="clear" w:pos="765"/>
              </w:tabs>
              <w:spacing w:line="240" w:lineRule="auto"/>
              <w:ind w:left="-79" w:right="-84"/>
              <w:jc w:val="center"/>
              <w:rPr>
                <w:color w:val="000000"/>
                <w:szCs w:val="22"/>
                <w:lang w:val="en-US"/>
              </w:rPr>
            </w:pPr>
            <w:r w:rsidRPr="0006162B">
              <w:rPr>
                <w:color w:val="000000"/>
                <w:szCs w:val="28"/>
                <w:lang w:val="en-US" w:bidi="th-TH"/>
              </w:rPr>
              <w:t>75</w:t>
            </w:r>
          </w:p>
        </w:tc>
        <w:tc>
          <w:tcPr>
            <w:tcW w:w="61" w:type="pct"/>
            <w:vAlign w:val="bottom"/>
          </w:tcPr>
          <w:p w14:paraId="7FE177D9" w14:textId="77777777" w:rsidR="003B1E75" w:rsidRPr="0006162B" w:rsidRDefault="003B1E75" w:rsidP="003B1E75">
            <w:pPr>
              <w:pStyle w:val="acctfourfigures"/>
              <w:tabs>
                <w:tab w:val="clear" w:pos="765"/>
                <w:tab w:val="decimal" w:pos="733"/>
              </w:tabs>
              <w:spacing w:line="240" w:lineRule="auto"/>
              <w:ind w:left="-79" w:right="-84"/>
              <w:rPr>
                <w:color w:val="000000"/>
                <w:szCs w:val="22"/>
                <w:lang w:val="en-US"/>
              </w:rPr>
            </w:pPr>
          </w:p>
        </w:tc>
        <w:tc>
          <w:tcPr>
            <w:tcW w:w="368" w:type="pct"/>
          </w:tcPr>
          <w:p w14:paraId="07BFC8A8" w14:textId="6164BF4C" w:rsidR="003B1E75" w:rsidRPr="0006162B" w:rsidRDefault="003C2F52" w:rsidP="003B1E75">
            <w:pPr>
              <w:pStyle w:val="acctfourfigures"/>
              <w:tabs>
                <w:tab w:val="clear" w:pos="765"/>
                <w:tab w:val="decimal" w:pos="911"/>
              </w:tabs>
              <w:spacing w:line="240" w:lineRule="auto"/>
              <w:ind w:left="-79" w:right="-84"/>
              <w:rPr>
                <w:color w:val="000000"/>
                <w:szCs w:val="22"/>
                <w:lang w:val="en-US"/>
              </w:rPr>
            </w:pPr>
            <w:r w:rsidRPr="0006162B">
              <w:rPr>
                <w:color w:val="000000"/>
                <w:szCs w:val="22"/>
                <w:lang w:val="en-US"/>
              </w:rPr>
              <w:t>4,366</w:t>
            </w:r>
            <w:r w:rsidR="0005160D" w:rsidRPr="0006162B">
              <w:rPr>
                <w:color w:val="000000"/>
                <w:szCs w:val="22"/>
                <w:lang w:val="en-US"/>
              </w:rPr>
              <w:t>,863</w:t>
            </w:r>
          </w:p>
        </w:tc>
        <w:tc>
          <w:tcPr>
            <w:tcW w:w="62" w:type="pct"/>
            <w:vAlign w:val="bottom"/>
          </w:tcPr>
          <w:p w14:paraId="63817C38" w14:textId="77777777" w:rsidR="003B1E75" w:rsidRPr="0006162B" w:rsidRDefault="003B1E75" w:rsidP="003B1E75">
            <w:pPr>
              <w:pStyle w:val="acctfourfigures"/>
              <w:tabs>
                <w:tab w:val="clear" w:pos="765"/>
                <w:tab w:val="decimal" w:pos="733"/>
              </w:tabs>
              <w:spacing w:line="240" w:lineRule="auto"/>
              <w:ind w:left="-79" w:right="-84"/>
              <w:rPr>
                <w:color w:val="000000"/>
                <w:szCs w:val="22"/>
                <w:lang w:val="en-US"/>
              </w:rPr>
            </w:pPr>
          </w:p>
        </w:tc>
        <w:tc>
          <w:tcPr>
            <w:tcW w:w="368" w:type="pct"/>
          </w:tcPr>
          <w:p w14:paraId="79874A1B" w14:textId="44FDA01A" w:rsidR="003B1E75" w:rsidRPr="0006162B" w:rsidRDefault="003B1E75" w:rsidP="003B1E75">
            <w:pPr>
              <w:pStyle w:val="acctfourfigures"/>
              <w:tabs>
                <w:tab w:val="clear" w:pos="765"/>
                <w:tab w:val="decimal" w:pos="914"/>
              </w:tabs>
              <w:spacing w:line="240" w:lineRule="auto"/>
              <w:ind w:left="-79" w:right="-84"/>
              <w:rPr>
                <w:color w:val="000000"/>
                <w:szCs w:val="22"/>
              </w:rPr>
            </w:pPr>
            <w:r w:rsidRPr="0006162B">
              <w:t>4,366,863</w:t>
            </w:r>
          </w:p>
        </w:tc>
        <w:tc>
          <w:tcPr>
            <w:tcW w:w="61" w:type="pct"/>
            <w:vAlign w:val="bottom"/>
          </w:tcPr>
          <w:p w14:paraId="5632DEE0" w14:textId="77777777" w:rsidR="003B1E75" w:rsidRPr="0006162B" w:rsidRDefault="003B1E75" w:rsidP="003B1E75">
            <w:pPr>
              <w:pStyle w:val="acctfourfigures"/>
              <w:tabs>
                <w:tab w:val="clear" w:pos="765"/>
                <w:tab w:val="decimal" w:pos="733"/>
              </w:tabs>
              <w:spacing w:line="240" w:lineRule="auto"/>
              <w:ind w:left="-79" w:right="-84"/>
              <w:rPr>
                <w:color w:val="000000"/>
                <w:szCs w:val="22"/>
                <w:lang w:val="en-US"/>
              </w:rPr>
            </w:pPr>
          </w:p>
        </w:tc>
        <w:tc>
          <w:tcPr>
            <w:tcW w:w="338" w:type="pct"/>
            <w:vAlign w:val="bottom"/>
          </w:tcPr>
          <w:p w14:paraId="789D14F5" w14:textId="3F817084" w:rsidR="003B1E75" w:rsidRPr="0006162B" w:rsidRDefault="00824979" w:rsidP="003B1E75">
            <w:pPr>
              <w:pStyle w:val="acctfourfigures"/>
              <w:tabs>
                <w:tab w:val="clear" w:pos="765"/>
                <w:tab w:val="decimal" w:pos="817"/>
              </w:tabs>
              <w:spacing w:line="240" w:lineRule="auto"/>
              <w:ind w:left="-79" w:right="-84"/>
              <w:rPr>
                <w:color w:val="000000"/>
                <w:szCs w:val="22"/>
                <w:lang w:val="en-US"/>
              </w:rPr>
            </w:pPr>
            <w:r w:rsidRPr="0006162B">
              <w:rPr>
                <w:color w:val="000000"/>
                <w:szCs w:val="22"/>
                <w:lang w:val="en-US"/>
              </w:rPr>
              <w:t>-</w:t>
            </w:r>
          </w:p>
        </w:tc>
        <w:tc>
          <w:tcPr>
            <w:tcW w:w="61" w:type="pct"/>
            <w:vAlign w:val="bottom"/>
          </w:tcPr>
          <w:p w14:paraId="3D39F630" w14:textId="77777777" w:rsidR="003B1E75" w:rsidRPr="0006162B" w:rsidRDefault="003B1E75" w:rsidP="003B1E75">
            <w:pPr>
              <w:pStyle w:val="acctfourfigures"/>
              <w:tabs>
                <w:tab w:val="clear" w:pos="765"/>
                <w:tab w:val="decimal" w:pos="733"/>
              </w:tabs>
              <w:spacing w:line="240" w:lineRule="auto"/>
              <w:ind w:left="-79" w:right="-84"/>
              <w:rPr>
                <w:color w:val="000000"/>
                <w:szCs w:val="22"/>
                <w:cs/>
                <w:lang w:val="en-US" w:bidi="th-TH"/>
              </w:rPr>
            </w:pPr>
          </w:p>
        </w:tc>
        <w:tc>
          <w:tcPr>
            <w:tcW w:w="338" w:type="pct"/>
            <w:vAlign w:val="bottom"/>
          </w:tcPr>
          <w:p w14:paraId="73A65A96" w14:textId="6844382A" w:rsidR="003B1E75" w:rsidRPr="0006162B" w:rsidRDefault="003B1E75" w:rsidP="003B1E75">
            <w:pPr>
              <w:pStyle w:val="acctfourfigures"/>
              <w:tabs>
                <w:tab w:val="clear" w:pos="765"/>
                <w:tab w:val="decimal" w:pos="820"/>
              </w:tabs>
              <w:spacing w:line="240" w:lineRule="auto"/>
              <w:ind w:left="-79" w:right="-84"/>
              <w:rPr>
                <w:color w:val="000000"/>
                <w:szCs w:val="22"/>
                <w:lang w:val="en-US"/>
              </w:rPr>
            </w:pPr>
            <w:r w:rsidRPr="0006162B">
              <w:rPr>
                <w:color w:val="000000"/>
                <w:szCs w:val="22"/>
                <w:lang w:val="en-US"/>
              </w:rPr>
              <w:t>-</w:t>
            </w:r>
          </w:p>
        </w:tc>
        <w:tc>
          <w:tcPr>
            <w:tcW w:w="93" w:type="pct"/>
            <w:vAlign w:val="bottom"/>
          </w:tcPr>
          <w:p w14:paraId="4FEE33D0" w14:textId="77777777" w:rsidR="003B1E75" w:rsidRPr="0006162B" w:rsidRDefault="003B1E75" w:rsidP="003B1E75">
            <w:pPr>
              <w:pStyle w:val="acctfourfigures"/>
              <w:tabs>
                <w:tab w:val="clear" w:pos="765"/>
                <w:tab w:val="decimal" w:pos="733"/>
              </w:tabs>
              <w:spacing w:line="240" w:lineRule="auto"/>
              <w:ind w:left="-79" w:right="-84"/>
              <w:rPr>
                <w:color w:val="000000"/>
                <w:szCs w:val="22"/>
                <w:lang w:val="en-US"/>
              </w:rPr>
            </w:pPr>
          </w:p>
        </w:tc>
        <w:tc>
          <w:tcPr>
            <w:tcW w:w="368" w:type="pct"/>
          </w:tcPr>
          <w:p w14:paraId="00468E34" w14:textId="68A8E4E7" w:rsidR="003B1E75" w:rsidRPr="0006162B" w:rsidRDefault="000B799D" w:rsidP="003B1E75">
            <w:pPr>
              <w:pStyle w:val="acctfourfigures"/>
              <w:tabs>
                <w:tab w:val="clear" w:pos="765"/>
                <w:tab w:val="decimal" w:pos="914"/>
              </w:tabs>
              <w:spacing w:line="240" w:lineRule="auto"/>
              <w:ind w:left="-79" w:right="-84"/>
              <w:rPr>
                <w:color w:val="000000"/>
                <w:szCs w:val="22"/>
                <w:lang w:val="en-US"/>
              </w:rPr>
            </w:pPr>
            <w:r w:rsidRPr="0006162B">
              <w:rPr>
                <w:color w:val="000000"/>
                <w:szCs w:val="22"/>
                <w:lang w:val="en-US"/>
              </w:rPr>
              <w:t>4,366,</w:t>
            </w:r>
            <w:r w:rsidR="005B7A5F" w:rsidRPr="0006162B">
              <w:rPr>
                <w:color w:val="000000"/>
                <w:szCs w:val="22"/>
                <w:lang w:val="en-US"/>
              </w:rPr>
              <w:t>863</w:t>
            </w:r>
          </w:p>
        </w:tc>
        <w:tc>
          <w:tcPr>
            <w:tcW w:w="61" w:type="pct"/>
            <w:vAlign w:val="bottom"/>
          </w:tcPr>
          <w:p w14:paraId="2DCA19FD" w14:textId="77777777" w:rsidR="003B1E75" w:rsidRPr="0006162B" w:rsidRDefault="003B1E75" w:rsidP="003B1E75">
            <w:pPr>
              <w:pStyle w:val="acctfourfigures"/>
              <w:tabs>
                <w:tab w:val="clear" w:pos="765"/>
                <w:tab w:val="decimal" w:pos="733"/>
              </w:tabs>
              <w:spacing w:line="240" w:lineRule="auto"/>
              <w:ind w:left="-79" w:right="-84"/>
              <w:rPr>
                <w:color w:val="000000"/>
                <w:szCs w:val="22"/>
                <w:lang w:val="en-US"/>
              </w:rPr>
            </w:pPr>
          </w:p>
        </w:tc>
        <w:tc>
          <w:tcPr>
            <w:tcW w:w="369" w:type="pct"/>
          </w:tcPr>
          <w:p w14:paraId="3D53C21F" w14:textId="3F09D3D9" w:rsidR="003B1E75" w:rsidRPr="0006162B" w:rsidRDefault="003B1E75" w:rsidP="003B1E75">
            <w:pPr>
              <w:pStyle w:val="acctfourfigures"/>
              <w:tabs>
                <w:tab w:val="clear" w:pos="765"/>
                <w:tab w:val="decimal" w:pos="907"/>
              </w:tabs>
              <w:spacing w:line="240" w:lineRule="auto"/>
              <w:ind w:left="-79" w:right="-170"/>
              <w:rPr>
                <w:color w:val="000000"/>
                <w:szCs w:val="22"/>
              </w:rPr>
            </w:pPr>
            <w:r w:rsidRPr="0006162B">
              <w:t>4,366,863</w:t>
            </w:r>
          </w:p>
        </w:tc>
        <w:tc>
          <w:tcPr>
            <w:tcW w:w="61" w:type="pct"/>
            <w:vAlign w:val="bottom"/>
          </w:tcPr>
          <w:p w14:paraId="514B04DD" w14:textId="77777777" w:rsidR="003B1E75" w:rsidRPr="0006162B" w:rsidRDefault="003B1E75" w:rsidP="003B1E75">
            <w:pPr>
              <w:pStyle w:val="acctfourfigures"/>
              <w:tabs>
                <w:tab w:val="clear" w:pos="765"/>
                <w:tab w:val="decimal" w:pos="733"/>
              </w:tabs>
              <w:spacing w:line="240" w:lineRule="auto"/>
              <w:ind w:left="-79" w:right="-84"/>
              <w:rPr>
                <w:color w:val="000000"/>
                <w:sz w:val="20"/>
                <w:lang w:val="en-US"/>
              </w:rPr>
            </w:pPr>
          </w:p>
        </w:tc>
      </w:tr>
      <w:tr w:rsidR="003B1E75" w:rsidRPr="0006162B" w14:paraId="1843AEE0" w14:textId="77777777" w:rsidTr="00B74592">
        <w:tc>
          <w:tcPr>
            <w:tcW w:w="1442" w:type="pct"/>
            <w:vAlign w:val="bottom"/>
          </w:tcPr>
          <w:p w14:paraId="5B555AA1" w14:textId="044C453E" w:rsidR="003B1E75" w:rsidRPr="0006162B" w:rsidRDefault="003B1E75" w:rsidP="003B1E75">
            <w:pPr>
              <w:pStyle w:val="acctfourfigures"/>
              <w:tabs>
                <w:tab w:val="clear" w:pos="765"/>
              </w:tabs>
              <w:spacing w:line="240" w:lineRule="auto"/>
              <w:rPr>
                <w:szCs w:val="22"/>
              </w:rPr>
            </w:pPr>
            <w:r w:rsidRPr="0006162B">
              <w:rPr>
                <w:szCs w:val="22"/>
              </w:rPr>
              <w:t>Solar Roof Thai Company</w:t>
            </w:r>
            <w:r w:rsidRPr="0006162B">
              <w:rPr>
                <w:color w:val="000000"/>
                <w:szCs w:val="22"/>
                <w:lang w:val="en-US"/>
              </w:rPr>
              <w:t xml:space="preserve"> Limited</w:t>
            </w:r>
          </w:p>
        </w:tc>
        <w:tc>
          <w:tcPr>
            <w:tcW w:w="153" w:type="pct"/>
            <w:shd w:val="clear" w:color="auto" w:fill="auto"/>
            <w:vAlign w:val="bottom"/>
          </w:tcPr>
          <w:p w14:paraId="7482C6D9" w14:textId="77777777" w:rsidR="003B1E75" w:rsidRPr="0006162B" w:rsidRDefault="003B1E75" w:rsidP="003B1E75">
            <w:pPr>
              <w:pStyle w:val="acctfourfigures"/>
              <w:tabs>
                <w:tab w:val="clear" w:pos="765"/>
              </w:tabs>
              <w:spacing w:line="240" w:lineRule="auto"/>
              <w:jc w:val="center"/>
              <w:rPr>
                <w:color w:val="000000"/>
                <w:szCs w:val="22"/>
              </w:rPr>
            </w:pPr>
          </w:p>
        </w:tc>
        <w:tc>
          <w:tcPr>
            <w:tcW w:w="62" w:type="pct"/>
            <w:shd w:val="clear" w:color="auto" w:fill="auto"/>
            <w:vAlign w:val="bottom"/>
          </w:tcPr>
          <w:p w14:paraId="58137668" w14:textId="77777777" w:rsidR="003B1E75" w:rsidRPr="0006162B" w:rsidRDefault="003B1E75" w:rsidP="003B1E75">
            <w:pPr>
              <w:pStyle w:val="acctfourfigures"/>
              <w:tabs>
                <w:tab w:val="clear" w:pos="765"/>
              </w:tabs>
              <w:spacing w:line="240" w:lineRule="auto"/>
              <w:jc w:val="right"/>
              <w:rPr>
                <w:color w:val="000000"/>
                <w:szCs w:val="22"/>
                <w:lang w:val="en-US"/>
              </w:rPr>
            </w:pPr>
          </w:p>
        </w:tc>
        <w:tc>
          <w:tcPr>
            <w:tcW w:w="337" w:type="pct"/>
            <w:vAlign w:val="bottom"/>
          </w:tcPr>
          <w:p w14:paraId="7DB24C1E" w14:textId="7D09E3EE" w:rsidR="003B1E75" w:rsidRPr="0006162B" w:rsidRDefault="00EF7DB6" w:rsidP="003B1E75">
            <w:pPr>
              <w:pStyle w:val="acctfourfigures"/>
              <w:tabs>
                <w:tab w:val="clear" w:pos="765"/>
              </w:tabs>
              <w:spacing w:line="240" w:lineRule="auto"/>
              <w:ind w:left="-79" w:right="-84"/>
              <w:jc w:val="center"/>
              <w:rPr>
                <w:color w:val="000000"/>
                <w:szCs w:val="28"/>
                <w:lang w:val="en-US" w:bidi="th-TH"/>
              </w:rPr>
            </w:pPr>
            <w:r w:rsidRPr="0006162B">
              <w:rPr>
                <w:color w:val="000000"/>
                <w:szCs w:val="28"/>
                <w:lang w:val="en-US" w:bidi="th-TH"/>
              </w:rPr>
              <w:t>-</w:t>
            </w:r>
          </w:p>
        </w:tc>
        <w:tc>
          <w:tcPr>
            <w:tcW w:w="92" w:type="pct"/>
            <w:vAlign w:val="bottom"/>
          </w:tcPr>
          <w:p w14:paraId="3C1F2105" w14:textId="77777777" w:rsidR="003B1E75" w:rsidRPr="0006162B" w:rsidRDefault="003B1E75" w:rsidP="003B1E75">
            <w:pPr>
              <w:pStyle w:val="acctfourfigures"/>
              <w:tabs>
                <w:tab w:val="clear" w:pos="765"/>
              </w:tabs>
              <w:spacing w:line="240" w:lineRule="auto"/>
              <w:ind w:left="-79" w:right="-84"/>
              <w:jc w:val="center"/>
              <w:rPr>
                <w:color w:val="000000"/>
                <w:szCs w:val="22"/>
                <w:lang w:val="en-US"/>
              </w:rPr>
            </w:pPr>
          </w:p>
        </w:tc>
        <w:tc>
          <w:tcPr>
            <w:tcW w:w="306" w:type="pct"/>
            <w:vAlign w:val="bottom"/>
          </w:tcPr>
          <w:p w14:paraId="11429C0E" w14:textId="2885E30D" w:rsidR="003B1E75" w:rsidRPr="0006162B" w:rsidRDefault="003B1E75" w:rsidP="003B1E75">
            <w:pPr>
              <w:pStyle w:val="acctfourfigures"/>
              <w:tabs>
                <w:tab w:val="clear" w:pos="765"/>
              </w:tabs>
              <w:spacing w:line="240" w:lineRule="auto"/>
              <w:ind w:left="-79" w:right="-84"/>
              <w:jc w:val="center"/>
              <w:rPr>
                <w:color w:val="000000"/>
                <w:szCs w:val="28"/>
                <w:lang w:val="en-US" w:bidi="th-TH"/>
              </w:rPr>
            </w:pPr>
            <w:r w:rsidRPr="0006162B">
              <w:rPr>
                <w:color w:val="000000"/>
                <w:szCs w:val="28"/>
                <w:lang w:val="en-US" w:bidi="th-TH"/>
              </w:rPr>
              <w:t>100</w:t>
            </w:r>
          </w:p>
        </w:tc>
        <w:tc>
          <w:tcPr>
            <w:tcW w:w="61" w:type="pct"/>
            <w:vAlign w:val="bottom"/>
          </w:tcPr>
          <w:p w14:paraId="43697364" w14:textId="77777777" w:rsidR="003B1E75" w:rsidRPr="0006162B" w:rsidRDefault="003B1E75" w:rsidP="003B1E75">
            <w:pPr>
              <w:pStyle w:val="acctfourfigures"/>
              <w:tabs>
                <w:tab w:val="clear" w:pos="765"/>
                <w:tab w:val="decimal" w:pos="733"/>
              </w:tabs>
              <w:spacing w:line="240" w:lineRule="auto"/>
              <w:ind w:left="-79" w:right="-84"/>
              <w:rPr>
                <w:color w:val="000000"/>
                <w:szCs w:val="22"/>
                <w:lang w:val="en-US"/>
              </w:rPr>
            </w:pPr>
          </w:p>
        </w:tc>
        <w:tc>
          <w:tcPr>
            <w:tcW w:w="368" w:type="pct"/>
          </w:tcPr>
          <w:p w14:paraId="3F7CA6E8" w14:textId="51769AB0" w:rsidR="003B1E75" w:rsidRPr="0006162B" w:rsidRDefault="00AB0C7A" w:rsidP="003B1E75">
            <w:pPr>
              <w:pStyle w:val="acctfourfigures"/>
              <w:tabs>
                <w:tab w:val="clear" w:pos="765"/>
                <w:tab w:val="decimal" w:pos="911"/>
              </w:tabs>
              <w:spacing w:line="240" w:lineRule="auto"/>
              <w:ind w:left="-79" w:right="-84"/>
              <w:rPr>
                <w:color w:val="000000"/>
                <w:szCs w:val="22"/>
                <w:lang w:val="en-US"/>
              </w:rPr>
            </w:pPr>
            <w:r w:rsidRPr="0006162B">
              <w:rPr>
                <w:color w:val="000000"/>
                <w:szCs w:val="22"/>
                <w:lang w:val="en-US"/>
              </w:rPr>
              <w:t>-</w:t>
            </w:r>
          </w:p>
        </w:tc>
        <w:tc>
          <w:tcPr>
            <w:tcW w:w="62" w:type="pct"/>
            <w:vAlign w:val="bottom"/>
          </w:tcPr>
          <w:p w14:paraId="2C1BFB7B" w14:textId="77777777" w:rsidR="003B1E75" w:rsidRPr="0006162B" w:rsidRDefault="003B1E75" w:rsidP="003B1E75">
            <w:pPr>
              <w:pStyle w:val="acctfourfigures"/>
              <w:tabs>
                <w:tab w:val="clear" w:pos="765"/>
                <w:tab w:val="decimal" w:pos="733"/>
              </w:tabs>
              <w:spacing w:line="240" w:lineRule="auto"/>
              <w:ind w:left="-79" w:right="-84"/>
              <w:rPr>
                <w:color w:val="000000"/>
                <w:szCs w:val="22"/>
                <w:lang w:val="en-US"/>
              </w:rPr>
            </w:pPr>
          </w:p>
        </w:tc>
        <w:tc>
          <w:tcPr>
            <w:tcW w:w="368" w:type="pct"/>
          </w:tcPr>
          <w:p w14:paraId="488B786C" w14:textId="33DE66D1" w:rsidR="003B1E75" w:rsidRPr="0006162B" w:rsidRDefault="003B1E75" w:rsidP="003B1E75">
            <w:pPr>
              <w:pStyle w:val="acctfourfigures"/>
              <w:tabs>
                <w:tab w:val="clear" w:pos="765"/>
                <w:tab w:val="decimal" w:pos="914"/>
              </w:tabs>
              <w:spacing w:line="240" w:lineRule="auto"/>
              <w:ind w:left="-79" w:right="-84"/>
              <w:rPr>
                <w:color w:val="000000"/>
                <w:szCs w:val="22"/>
                <w:lang w:val="en-US"/>
              </w:rPr>
            </w:pPr>
            <w:r w:rsidRPr="0006162B">
              <w:t>5,000</w:t>
            </w:r>
          </w:p>
        </w:tc>
        <w:tc>
          <w:tcPr>
            <w:tcW w:w="61" w:type="pct"/>
            <w:vAlign w:val="bottom"/>
          </w:tcPr>
          <w:p w14:paraId="29979FCD" w14:textId="77777777" w:rsidR="003B1E75" w:rsidRPr="0006162B" w:rsidRDefault="003B1E75" w:rsidP="003B1E75">
            <w:pPr>
              <w:pStyle w:val="acctfourfigures"/>
              <w:tabs>
                <w:tab w:val="clear" w:pos="765"/>
                <w:tab w:val="decimal" w:pos="733"/>
              </w:tabs>
              <w:spacing w:line="240" w:lineRule="auto"/>
              <w:ind w:left="-79" w:right="-84"/>
              <w:rPr>
                <w:color w:val="000000"/>
                <w:szCs w:val="22"/>
                <w:lang w:val="en-US"/>
              </w:rPr>
            </w:pPr>
          </w:p>
        </w:tc>
        <w:tc>
          <w:tcPr>
            <w:tcW w:w="338" w:type="pct"/>
            <w:vAlign w:val="bottom"/>
          </w:tcPr>
          <w:p w14:paraId="38DA49C6" w14:textId="4E193C56" w:rsidR="003B1E75" w:rsidRPr="0006162B" w:rsidRDefault="00AB0C7A" w:rsidP="003B1E75">
            <w:pPr>
              <w:pStyle w:val="acctfourfigures"/>
              <w:tabs>
                <w:tab w:val="clear" w:pos="765"/>
                <w:tab w:val="decimal" w:pos="817"/>
              </w:tabs>
              <w:spacing w:line="240" w:lineRule="auto"/>
              <w:ind w:left="-79" w:right="-84"/>
              <w:rPr>
                <w:color w:val="000000"/>
                <w:szCs w:val="22"/>
                <w:lang w:val="en-US"/>
              </w:rPr>
            </w:pPr>
            <w:r w:rsidRPr="0006162B">
              <w:rPr>
                <w:color w:val="000000"/>
                <w:szCs w:val="22"/>
                <w:lang w:val="en-US"/>
              </w:rPr>
              <w:t>-</w:t>
            </w:r>
          </w:p>
        </w:tc>
        <w:tc>
          <w:tcPr>
            <w:tcW w:w="61" w:type="pct"/>
            <w:vAlign w:val="bottom"/>
          </w:tcPr>
          <w:p w14:paraId="294D03A7" w14:textId="77777777" w:rsidR="003B1E75" w:rsidRPr="0006162B" w:rsidRDefault="003B1E75" w:rsidP="003B1E75">
            <w:pPr>
              <w:pStyle w:val="acctfourfigures"/>
              <w:tabs>
                <w:tab w:val="clear" w:pos="765"/>
                <w:tab w:val="decimal" w:pos="733"/>
              </w:tabs>
              <w:spacing w:line="240" w:lineRule="auto"/>
              <w:ind w:left="-79" w:right="-84"/>
              <w:rPr>
                <w:color w:val="000000"/>
                <w:szCs w:val="22"/>
                <w:cs/>
                <w:lang w:val="en-US" w:bidi="th-TH"/>
              </w:rPr>
            </w:pPr>
          </w:p>
        </w:tc>
        <w:tc>
          <w:tcPr>
            <w:tcW w:w="338" w:type="pct"/>
            <w:vAlign w:val="bottom"/>
          </w:tcPr>
          <w:p w14:paraId="0A91E587" w14:textId="4F02D05E" w:rsidR="003B1E75" w:rsidRPr="0006162B" w:rsidRDefault="003B1E75" w:rsidP="003B1E75">
            <w:pPr>
              <w:pStyle w:val="acctfourfigures"/>
              <w:tabs>
                <w:tab w:val="clear" w:pos="765"/>
                <w:tab w:val="decimal" w:pos="820"/>
              </w:tabs>
              <w:spacing w:line="240" w:lineRule="auto"/>
              <w:ind w:left="-79" w:right="-84"/>
              <w:rPr>
                <w:color w:val="000000"/>
                <w:szCs w:val="22"/>
                <w:lang w:val="en-US"/>
              </w:rPr>
            </w:pPr>
            <w:r w:rsidRPr="0006162B">
              <w:rPr>
                <w:color w:val="000000"/>
                <w:szCs w:val="22"/>
                <w:lang w:val="en-US"/>
              </w:rPr>
              <w:t>-</w:t>
            </w:r>
          </w:p>
        </w:tc>
        <w:tc>
          <w:tcPr>
            <w:tcW w:w="93" w:type="pct"/>
            <w:vAlign w:val="bottom"/>
          </w:tcPr>
          <w:p w14:paraId="1A1F26F0" w14:textId="77777777" w:rsidR="003B1E75" w:rsidRPr="0006162B" w:rsidRDefault="003B1E75" w:rsidP="003B1E75">
            <w:pPr>
              <w:pStyle w:val="acctfourfigures"/>
              <w:tabs>
                <w:tab w:val="clear" w:pos="765"/>
                <w:tab w:val="decimal" w:pos="733"/>
              </w:tabs>
              <w:spacing w:line="240" w:lineRule="auto"/>
              <w:ind w:left="-79" w:right="-84"/>
              <w:rPr>
                <w:color w:val="000000"/>
                <w:szCs w:val="22"/>
                <w:lang w:val="en-US"/>
              </w:rPr>
            </w:pPr>
          </w:p>
        </w:tc>
        <w:tc>
          <w:tcPr>
            <w:tcW w:w="368" w:type="pct"/>
          </w:tcPr>
          <w:p w14:paraId="38259630" w14:textId="392C8662" w:rsidR="003B1E75" w:rsidRPr="0006162B" w:rsidRDefault="00AB0C7A" w:rsidP="003B1E75">
            <w:pPr>
              <w:pStyle w:val="acctfourfigures"/>
              <w:tabs>
                <w:tab w:val="clear" w:pos="765"/>
                <w:tab w:val="decimal" w:pos="914"/>
              </w:tabs>
              <w:spacing w:line="240" w:lineRule="auto"/>
              <w:ind w:left="-79" w:right="-84"/>
              <w:rPr>
                <w:color w:val="000000"/>
                <w:szCs w:val="22"/>
                <w:lang w:val="en-US"/>
              </w:rPr>
            </w:pPr>
            <w:r w:rsidRPr="0006162B">
              <w:rPr>
                <w:color w:val="000000"/>
                <w:szCs w:val="22"/>
                <w:lang w:val="en-US"/>
              </w:rPr>
              <w:t>-</w:t>
            </w:r>
          </w:p>
        </w:tc>
        <w:tc>
          <w:tcPr>
            <w:tcW w:w="61" w:type="pct"/>
            <w:vAlign w:val="bottom"/>
          </w:tcPr>
          <w:p w14:paraId="14FF707A" w14:textId="77777777" w:rsidR="003B1E75" w:rsidRPr="0006162B" w:rsidRDefault="003B1E75" w:rsidP="003B1E75">
            <w:pPr>
              <w:pStyle w:val="acctfourfigures"/>
              <w:tabs>
                <w:tab w:val="clear" w:pos="765"/>
                <w:tab w:val="decimal" w:pos="733"/>
              </w:tabs>
              <w:spacing w:line="240" w:lineRule="auto"/>
              <w:ind w:left="-79" w:right="-84"/>
              <w:rPr>
                <w:color w:val="000000"/>
                <w:szCs w:val="22"/>
                <w:lang w:val="en-US"/>
              </w:rPr>
            </w:pPr>
          </w:p>
        </w:tc>
        <w:tc>
          <w:tcPr>
            <w:tcW w:w="369" w:type="pct"/>
          </w:tcPr>
          <w:p w14:paraId="268AC546" w14:textId="64105DC6" w:rsidR="003B1E75" w:rsidRPr="0006162B" w:rsidRDefault="003B1E75" w:rsidP="003B1E75">
            <w:pPr>
              <w:pStyle w:val="acctfourfigures"/>
              <w:tabs>
                <w:tab w:val="clear" w:pos="765"/>
                <w:tab w:val="decimal" w:pos="907"/>
              </w:tabs>
              <w:spacing w:line="240" w:lineRule="auto"/>
              <w:ind w:left="-79" w:right="-170"/>
              <w:rPr>
                <w:color w:val="000000"/>
                <w:szCs w:val="22"/>
                <w:lang w:val="en-US"/>
              </w:rPr>
            </w:pPr>
            <w:r w:rsidRPr="0006162B">
              <w:t>5,000</w:t>
            </w:r>
          </w:p>
        </w:tc>
        <w:tc>
          <w:tcPr>
            <w:tcW w:w="61" w:type="pct"/>
            <w:vAlign w:val="bottom"/>
          </w:tcPr>
          <w:p w14:paraId="34BED6D0" w14:textId="77777777" w:rsidR="003B1E75" w:rsidRPr="0006162B" w:rsidRDefault="003B1E75" w:rsidP="003B1E75">
            <w:pPr>
              <w:pStyle w:val="acctfourfigures"/>
              <w:tabs>
                <w:tab w:val="clear" w:pos="765"/>
                <w:tab w:val="decimal" w:pos="733"/>
              </w:tabs>
              <w:spacing w:line="240" w:lineRule="auto"/>
              <w:ind w:left="-79" w:right="-84"/>
              <w:rPr>
                <w:color w:val="000000"/>
                <w:sz w:val="20"/>
                <w:lang w:val="en-US"/>
              </w:rPr>
            </w:pPr>
          </w:p>
        </w:tc>
      </w:tr>
      <w:tr w:rsidR="003B1E75" w:rsidRPr="0006162B" w14:paraId="6E587E19" w14:textId="77777777" w:rsidTr="009A04E9">
        <w:trPr>
          <w:trHeight w:val="227"/>
        </w:trPr>
        <w:tc>
          <w:tcPr>
            <w:tcW w:w="1442" w:type="pct"/>
          </w:tcPr>
          <w:p w14:paraId="7F16BDE2" w14:textId="77777777" w:rsidR="003B1E75" w:rsidRPr="0006162B" w:rsidRDefault="003B1E75" w:rsidP="003B1E75">
            <w:pPr>
              <w:pStyle w:val="acctfourfigures"/>
              <w:tabs>
                <w:tab w:val="clear" w:pos="765"/>
              </w:tabs>
              <w:spacing w:line="240" w:lineRule="auto"/>
              <w:rPr>
                <w:color w:val="000000"/>
                <w:szCs w:val="22"/>
                <w:lang w:val="en-US"/>
              </w:rPr>
            </w:pPr>
          </w:p>
        </w:tc>
        <w:tc>
          <w:tcPr>
            <w:tcW w:w="551" w:type="pct"/>
            <w:gridSpan w:val="3"/>
            <w:shd w:val="clear" w:color="auto" w:fill="auto"/>
            <w:vAlign w:val="bottom"/>
          </w:tcPr>
          <w:p w14:paraId="4AAFEC09" w14:textId="77777777" w:rsidR="003B1E75" w:rsidRPr="0006162B" w:rsidRDefault="003B1E75" w:rsidP="003B1E75">
            <w:pPr>
              <w:pStyle w:val="acctfourfigures"/>
              <w:tabs>
                <w:tab w:val="clear" w:pos="765"/>
              </w:tabs>
              <w:spacing w:line="240" w:lineRule="auto"/>
              <w:jc w:val="right"/>
              <w:rPr>
                <w:color w:val="000000"/>
                <w:szCs w:val="22"/>
                <w:lang w:val="en-US"/>
              </w:rPr>
            </w:pPr>
          </w:p>
        </w:tc>
        <w:tc>
          <w:tcPr>
            <w:tcW w:w="92" w:type="pct"/>
            <w:vAlign w:val="bottom"/>
          </w:tcPr>
          <w:p w14:paraId="59FEE4C4" w14:textId="77777777" w:rsidR="003B1E75" w:rsidRPr="0006162B" w:rsidRDefault="003B1E75" w:rsidP="003B1E75">
            <w:pPr>
              <w:pStyle w:val="acctfourfigures"/>
              <w:tabs>
                <w:tab w:val="clear" w:pos="765"/>
              </w:tabs>
              <w:spacing w:line="240" w:lineRule="auto"/>
              <w:ind w:left="-79" w:right="-84"/>
              <w:jc w:val="center"/>
              <w:rPr>
                <w:color w:val="000000"/>
                <w:szCs w:val="22"/>
                <w:lang w:val="en-US"/>
              </w:rPr>
            </w:pPr>
          </w:p>
        </w:tc>
        <w:tc>
          <w:tcPr>
            <w:tcW w:w="306" w:type="pct"/>
            <w:vAlign w:val="bottom"/>
          </w:tcPr>
          <w:p w14:paraId="3574E0F3" w14:textId="77777777" w:rsidR="003B1E75" w:rsidRPr="0006162B" w:rsidRDefault="003B1E75" w:rsidP="003B1E75">
            <w:pPr>
              <w:pStyle w:val="acctfourfigures"/>
              <w:tabs>
                <w:tab w:val="clear" w:pos="765"/>
              </w:tabs>
              <w:spacing w:line="240" w:lineRule="auto"/>
              <w:ind w:left="-79" w:right="-84"/>
              <w:jc w:val="center"/>
              <w:rPr>
                <w:color w:val="000000"/>
                <w:szCs w:val="22"/>
                <w:lang w:val="en-US"/>
              </w:rPr>
            </w:pPr>
          </w:p>
        </w:tc>
        <w:tc>
          <w:tcPr>
            <w:tcW w:w="61" w:type="pct"/>
            <w:vAlign w:val="bottom"/>
          </w:tcPr>
          <w:p w14:paraId="5FE68B2A" w14:textId="77777777" w:rsidR="003B1E75" w:rsidRPr="0006162B" w:rsidRDefault="003B1E75" w:rsidP="003B1E75">
            <w:pPr>
              <w:pStyle w:val="acctfourfigures"/>
              <w:tabs>
                <w:tab w:val="clear" w:pos="765"/>
                <w:tab w:val="decimal" w:pos="733"/>
              </w:tabs>
              <w:spacing w:line="240" w:lineRule="auto"/>
              <w:ind w:right="-84"/>
              <w:rPr>
                <w:color w:val="000000"/>
                <w:szCs w:val="22"/>
              </w:rPr>
            </w:pPr>
          </w:p>
        </w:tc>
        <w:tc>
          <w:tcPr>
            <w:tcW w:w="368" w:type="pct"/>
            <w:tcBorders>
              <w:top w:val="single" w:sz="4" w:space="0" w:color="auto"/>
              <w:bottom w:val="double" w:sz="4" w:space="0" w:color="auto"/>
            </w:tcBorders>
          </w:tcPr>
          <w:p w14:paraId="2A75AFA3" w14:textId="016F5F8A" w:rsidR="003B1E75" w:rsidRPr="0006162B" w:rsidRDefault="00951096" w:rsidP="003B1E75">
            <w:pPr>
              <w:pStyle w:val="acctfourfigures"/>
              <w:tabs>
                <w:tab w:val="clear" w:pos="765"/>
                <w:tab w:val="decimal" w:pos="911"/>
              </w:tabs>
              <w:spacing w:line="240" w:lineRule="auto"/>
              <w:ind w:left="-79" w:right="-84"/>
              <w:rPr>
                <w:b/>
                <w:bCs/>
                <w:color w:val="000000"/>
                <w:szCs w:val="22"/>
                <w:lang w:val="en-US"/>
              </w:rPr>
            </w:pPr>
            <w:r w:rsidRPr="0006162B">
              <w:rPr>
                <w:b/>
                <w:bCs/>
                <w:color w:val="000000"/>
                <w:szCs w:val="22"/>
                <w:lang w:val="en-US"/>
              </w:rPr>
              <w:t>7,422,176</w:t>
            </w:r>
          </w:p>
        </w:tc>
        <w:tc>
          <w:tcPr>
            <w:tcW w:w="62" w:type="pct"/>
            <w:vAlign w:val="bottom"/>
          </w:tcPr>
          <w:p w14:paraId="7FDFD0D6" w14:textId="77777777" w:rsidR="003B1E75" w:rsidRPr="0006162B" w:rsidRDefault="003B1E75" w:rsidP="003B1E75">
            <w:pPr>
              <w:pStyle w:val="acctfourfigures"/>
              <w:tabs>
                <w:tab w:val="clear" w:pos="765"/>
                <w:tab w:val="decimal" w:pos="733"/>
              </w:tabs>
              <w:spacing w:line="240" w:lineRule="auto"/>
              <w:ind w:right="-84"/>
              <w:rPr>
                <w:b/>
                <w:bCs/>
                <w:color w:val="000000"/>
                <w:szCs w:val="22"/>
              </w:rPr>
            </w:pPr>
          </w:p>
        </w:tc>
        <w:tc>
          <w:tcPr>
            <w:tcW w:w="368" w:type="pct"/>
            <w:tcBorders>
              <w:top w:val="single" w:sz="4" w:space="0" w:color="auto"/>
              <w:bottom w:val="double" w:sz="4" w:space="0" w:color="auto"/>
            </w:tcBorders>
          </w:tcPr>
          <w:p w14:paraId="485B8CAA" w14:textId="1D09A1A5" w:rsidR="003B1E75" w:rsidRPr="0006162B" w:rsidRDefault="003B1E75" w:rsidP="003B1E75">
            <w:pPr>
              <w:pStyle w:val="acctfourfigures"/>
              <w:tabs>
                <w:tab w:val="clear" w:pos="765"/>
                <w:tab w:val="decimal" w:pos="914"/>
              </w:tabs>
              <w:spacing w:line="240" w:lineRule="auto"/>
              <w:ind w:left="-170" w:right="-84"/>
              <w:rPr>
                <w:b/>
                <w:bCs/>
                <w:color w:val="000000"/>
                <w:szCs w:val="22"/>
                <w:lang w:val="en-US"/>
              </w:rPr>
            </w:pPr>
            <w:r w:rsidRPr="0006162B">
              <w:rPr>
                <w:b/>
                <w:bCs/>
                <w:color w:val="000000"/>
                <w:szCs w:val="22"/>
                <w:lang w:val="en-US"/>
              </w:rPr>
              <w:t>7,</w:t>
            </w:r>
            <w:r w:rsidR="002B10E1" w:rsidRPr="0006162B">
              <w:rPr>
                <w:b/>
                <w:bCs/>
                <w:color w:val="000000"/>
                <w:szCs w:val="22"/>
                <w:lang w:val="en-US"/>
              </w:rPr>
              <w:t>430</w:t>
            </w:r>
            <w:r w:rsidRPr="0006162B">
              <w:rPr>
                <w:b/>
                <w:bCs/>
                <w:color w:val="000000"/>
                <w:szCs w:val="22"/>
                <w:lang w:val="en-US"/>
              </w:rPr>
              <w:t>,176</w:t>
            </w:r>
          </w:p>
        </w:tc>
        <w:tc>
          <w:tcPr>
            <w:tcW w:w="61" w:type="pct"/>
            <w:vAlign w:val="bottom"/>
          </w:tcPr>
          <w:p w14:paraId="7B303763" w14:textId="77777777" w:rsidR="003B1E75" w:rsidRPr="0006162B" w:rsidRDefault="003B1E75" w:rsidP="003B1E75">
            <w:pPr>
              <w:pStyle w:val="acctfourfigures"/>
              <w:tabs>
                <w:tab w:val="clear" w:pos="765"/>
                <w:tab w:val="decimal" w:pos="733"/>
              </w:tabs>
              <w:spacing w:line="240" w:lineRule="auto"/>
              <w:ind w:right="-84"/>
              <w:rPr>
                <w:b/>
                <w:bCs/>
                <w:color w:val="000000"/>
                <w:szCs w:val="22"/>
              </w:rPr>
            </w:pPr>
          </w:p>
        </w:tc>
        <w:tc>
          <w:tcPr>
            <w:tcW w:w="338" w:type="pct"/>
            <w:tcBorders>
              <w:top w:val="single" w:sz="4" w:space="0" w:color="auto"/>
              <w:bottom w:val="double" w:sz="4" w:space="0" w:color="auto"/>
            </w:tcBorders>
          </w:tcPr>
          <w:p w14:paraId="03C9C4CF" w14:textId="63C645E0" w:rsidR="003B1E75" w:rsidRPr="0006162B" w:rsidRDefault="00824979" w:rsidP="003B1E75">
            <w:pPr>
              <w:pStyle w:val="acctfourfigures"/>
              <w:tabs>
                <w:tab w:val="clear" w:pos="765"/>
                <w:tab w:val="decimal" w:pos="817"/>
              </w:tabs>
              <w:spacing w:line="240" w:lineRule="auto"/>
              <w:ind w:right="-84"/>
              <w:rPr>
                <w:b/>
                <w:bCs/>
                <w:color w:val="000000"/>
                <w:szCs w:val="22"/>
                <w:cs/>
                <w:lang w:val="en-US" w:bidi="th-TH"/>
              </w:rPr>
            </w:pPr>
            <w:r w:rsidRPr="0006162B">
              <w:rPr>
                <w:b/>
                <w:bCs/>
                <w:color w:val="000000"/>
                <w:szCs w:val="22"/>
                <w:lang w:val="en-US" w:bidi="th-TH"/>
              </w:rPr>
              <w:t>-</w:t>
            </w:r>
          </w:p>
        </w:tc>
        <w:tc>
          <w:tcPr>
            <w:tcW w:w="61" w:type="pct"/>
            <w:vAlign w:val="bottom"/>
          </w:tcPr>
          <w:p w14:paraId="6E8FE5C7" w14:textId="77777777" w:rsidR="003B1E75" w:rsidRPr="0006162B" w:rsidRDefault="003B1E75" w:rsidP="003B1E75">
            <w:pPr>
              <w:pStyle w:val="acctfourfigures"/>
              <w:tabs>
                <w:tab w:val="clear" w:pos="765"/>
                <w:tab w:val="decimal" w:pos="733"/>
              </w:tabs>
              <w:spacing w:line="240" w:lineRule="auto"/>
              <w:ind w:left="-79" w:right="-84"/>
              <w:rPr>
                <w:b/>
                <w:bCs/>
                <w:color w:val="000000"/>
                <w:szCs w:val="22"/>
                <w:cs/>
                <w:lang w:bidi="th-TH"/>
              </w:rPr>
            </w:pPr>
          </w:p>
        </w:tc>
        <w:tc>
          <w:tcPr>
            <w:tcW w:w="338" w:type="pct"/>
            <w:tcBorders>
              <w:top w:val="single" w:sz="4" w:space="0" w:color="auto"/>
              <w:bottom w:val="double" w:sz="4" w:space="0" w:color="auto"/>
            </w:tcBorders>
          </w:tcPr>
          <w:p w14:paraId="216F066B" w14:textId="10AE35C0" w:rsidR="003B1E75" w:rsidRPr="0006162B" w:rsidRDefault="002B10E1" w:rsidP="003B1E75">
            <w:pPr>
              <w:pStyle w:val="acctfourfigures"/>
              <w:tabs>
                <w:tab w:val="clear" w:pos="765"/>
                <w:tab w:val="decimal" w:pos="820"/>
              </w:tabs>
              <w:spacing w:line="240" w:lineRule="auto"/>
              <w:ind w:right="-84"/>
              <w:rPr>
                <w:b/>
                <w:bCs/>
                <w:color w:val="000000"/>
                <w:szCs w:val="22"/>
                <w:cs/>
                <w:lang w:val="en-US" w:bidi="th-TH"/>
              </w:rPr>
            </w:pPr>
            <w:r w:rsidRPr="0006162B">
              <w:rPr>
                <w:b/>
                <w:bCs/>
                <w:color w:val="000000"/>
                <w:szCs w:val="22"/>
                <w:lang w:val="en-US"/>
              </w:rPr>
              <w:t>-</w:t>
            </w:r>
          </w:p>
        </w:tc>
        <w:tc>
          <w:tcPr>
            <w:tcW w:w="93" w:type="pct"/>
            <w:vAlign w:val="bottom"/>
          </w:tcPr>
          <w:p w14:paraId="3B560BEA" w14:textId="77777777" w:rsidR="003B1E75" w:rsidRPr="0006162B" w:rsidRDefault="003B1E75" w:rsidP="003B1E75">
            <w:pPr>
              <w:pStyle w:val="acctfourfigures"/>
              <w:tabs>
                <w:tab w:val="clear" w:pos="765"/>
                <w:tab w:val="decimal" w:pos="733"/>
              </w:tabs>
              <w:spacing w:line="240" w:lineRule="auto"/>
              <w:ind w:right="-84"/>
              <w:rPr>
                <w:b/>
                <w:bCs/>
                <w:color w:val="000000"/>
                <w:szCs w:val="22"/>
              </w:rPr>
            </w:pPr>
          </w:p>
        </w:tc>
        <w:tc>
          <w:tcPr>
            <w:tcW w:w="368" w:type="pct"/>
            <w:tcBorders>
              <w:top w:val="single" w:sz="4" w:space="0" w:color="auto"/>
              <w:bottom w:val="double" w:sz="4" w:space="0" w:color="auto"/>
            </w:tcBorders>
          </w:tcPr>
          <w:p w14:paraId="6F13F010" w14:textId="2578AD39" w:rsidR="003B1E75" w:rsidRPr="0006162B" w:rsidRDefault="009A04E9" w:rsidP="003B1E75">
            <w:pPr>
              <w:pStyle w:val="acctfourfigures"/>
              <w:tabs>
                <w:tab w:val="clear" w:pos="765"/>
                <w:tab w:val="decimal" w:pos="914"/>
              </w:tabs>
              <w:spacing w:line="240" w:lineRule="auto"/>
              <w:ind w:left="-79" w:right="-84"/>
              <w:rPr>
                <w:b/>
                <w:bCs/>
                <w:color w:val="000000"/>
                <w:szCs w:val="22"/>
                <w:lang w:val="en-US"/>
              </w:rPr>
            </w:pPr>
            <w:r w:rsidRPr="0006162B">
              <w:rPr>
                <w:b/>
                <w:bCs/>
              </w:rPr>
              <w:t>7,422,176</w:t>
            </w:r>
          </w:p>
        </w:tc>
        <w:tc>
          <w:tcPr>
            <w:tcW w:w="61" w:type="pct"/>
          </w:tcPr>
          <w:p w14:paraId="6AED90C4" w14:textId="77777777" w:rsidR="003B1E75" w:rsidRPr="0006162B" w:rsidRDefault="003B1E75" w:rsidP="003B1E75">
            <w:pPr>
              <w:pStyle w:val="acctfourfigures"/>
              <w:tabs>
                <w:tab w:val="clear" w:pos="765"/>
                <w:tab w:val="decimal" w:pos="733"/>
              </w:tabs>
              <w:spacing w:line="240" w:lineRule="auto"/>
              <w:ind w:right="-84"/>
              <w:rPr>
                <w:b/>
                <w:bCs/>
                <w:color w:val="000000"/>
                <w:szCs w:val="22"/>
              </w:rPr>
            </w:pPr>
          </w:p>
        </w:tc>
        <w:tc>
          <w:tcPr>
            <w:tcW w:w="369" w:type="pct"/>
            <w:tcBorders>
              <w:top w:val="single" w:sz="4" w:space="0" w:color="auto"/>
              <w:bottom w:val="double" w:sz="4" w:space="0" w:color="auto"/>
            </w:tcBorders>
          </w:tcPr>
          <w:p w14:paraId="36D7B241" w14:textId="3246D76A" w:rsidR="003B1E75" w:rsidRPr="0006162B" w:rsidRDefault="003B1E75" w:rsidP="003B1E75">
            <w:pPr>
              <w:pStyle w:val="acctfourfigures"/>
              <w:tabs>
                <w:tab w:val="clear" w:pos="765"/>
                <w:tab w:val="decimal" w:pos="907"/>
              </w:tabs>
              <w:spacing w:line="240" w:lineRule="auto"/>
              <w:ind w:left="-170" w:right="-84"/>
              <w:rPr>
                <w:b/>
                <w:bCs/>
                <w:color w:val="000000"/>
                <w:szCs w:val="22"/>
                <w:lang w:val="en-US"/>
              </w:rPr>
            </w:pPr>
            <w:r w:rsidRPr="0006162B">
              <w:rPr>
                <w:b/>
                <w:bCs/>
              </w:rPr>
              <w:t>7,</w:t>
            </w:r>
            <w:r w:rsidR="009A04E9" w:rsidRPr="0006162B">
              <w:rPr>
                <w:b/>
                <w:bCs/>
              </w:rPr>
              <w:t>430</w:t>
            </w:r>
            <w:r w:rsidRPr="0006162B">
              <w:rPr>
                <w:b/>
                <w:bCs/>
              </w:rPr>
              <w:t>,176</w:t>
            </w:r>
          </w:p>
        </w:tc>
        <w:tc>
          <w:tcPr>
            <w:tcW w:w="61" w:type="pct"/>
            <w:vAlign w:val="bottom"/>
          </w:tcPr>
          <w:p w14:paraId="0BDE359E" w14:textId="77777777" w:rsidR="003B1E75" w:rsidRPr="0006162B" w:rsidRDefault="003B1E75" w:rsidP="003B1E75">
            <w:pPr>
              <w:pStyle w:val="acctfourfigures"/>
              <w:tabs>
                <w:tab w:val="clear" w:pos="765"/>
                <w:tab w:val="decimal" w:pos="733"/>
              </w:tabs>
              <w:spacing w:line="240" w:lineRule="auto"/>
              <w:ind w:right="-84"/>
              <w:rPr>
                <w:b/>
                <w:bCs/>
                <w:color w:val="000000"/>
                <w:sz w:val="20"/>
              </w:rPr>
            </w:pPr>
          </w:p>
        </w:tc>
      </w:tr>
    </w:tbl>
    <w:p w14:paraId="08C81B9B" w14:textId="77777777" w:rsidR="003E2409" w:rsidRPr="00206CA1" w:rsidRDefault="003E2409" w:rsidP="003D3880">
      <w:pPr>
        <w:ind w:left="540"/>
        <w:rPr>
          <w:bCs/>
          <w:szCs w:val="22"/>
        </w:rPr>
      </w:pPr>
    </w:p>
    <w:p w14:paraId="642B142B" w14:textId="31183578" w:rsidR="00E40112" w:rsidRPr="00206CA1" w:rsidRDefault="00E40112" w:rsidP="003D3880">
      <w:pPr>
        <w:ind w:left="540"/>
        <w:rPr>
          <w:bCs/>
          <w:szCs w:val="22"/>
        </w:rPr>
      </w:pPr>
      <w:r w:rsidRPr="00206CA1">
        <w:rPr>
          <w:bCs/>
          <w:szCs w:val="22"/>
        </w:rPr>
        <w:t xml:space="preserve">All subsidiaries were incorporated </w:t>
      </w:r>
      <w:r w:rsidR="00B86B0A" w:rsidRPr="00206CA1">
        <w:rPr>
          <w:bCs/>
          <w:szCs w:val="22"/>
        </w:rPr>
        <w:t xml:space="preserve">and </w:t>
      </w:r>
      <w:r w:rsidR="000B0CBB" w:rsidRPr="00206CA1">
        <w:rPr>
          <w:bCs/>
          <w:szCs w:val="22"/>
        </w:rPr>
        <w:t xml:space="preserve">operate </w:t>
      </w:r>
      <w:r w:rsidRPr="00206CA1">
        <w:rPr>
          <w:bCs/>
          <w:szCs w:val="22"/>
        </w:rPr>
        <w:t>in Thailand.</w:t>
      </w:r>
    </w:p>
    <w:p w14:paraId="63B19E12" w14:textId="77777777" w:rsidR="00E40112" w:rsidRPr="00206CA1" w:rsidRDefault="00E40112" w:rsidP="00E40112">
      <w:pPr>
        <w:rPr>
          <w:bCs/>
          <w:szCs w:val="22"/>
        </w:rPr>
      </w:pPr>
    </w:p>
    <w:p w14:paraId="4A1C5072" w14:textId="77777777" w:rsidR="008C7437" w:rsidRPr="00206CA1" w:rsidRDefault="008C7437" w:rsidP="007102DE">
      <w:pPr>
        <w:framePr w:w="8670" w:wrap="auto" w:hAnchor="text" w:x="1710"/>
        <w:spacing w:line="240" w:lineRule="atLeast"/>
        <w:rPr>
          <w:b/>
          <w:bCs/>
          <w:szCs w:val="22"/>
        </w:rPr>
        <w:sectPr w:rsidR="008C7437" w:rsidRPr="00206CA1" w:rsidSect="000A3710">
          <w:headerReference w:type="default" r:id="rId16"/>
          <w:footerReference w:type="default" r:id="rId17"/>
          <w:type w:val="evenPage"/>
          <w:pgSz w:w="16840" w:h="11907" w:orient="landscape" w:code="9"/>
          <w:pgMar w:top="691" w:right="720" w:bottom="576" w:left="720" w:header="720" w:footer="720" w:gutter="0"/>
          <w:cols w:space="720"/>
          <w:docGrid w:linePitch="299"/>
        </w:sectPr>
      </w:pPr>
    </w:p>
    <w:tbl>
      <w:tblPr>
        <w:tblW w:w="9180" w:type="dxa"/>
        <w:tblInd w:w="450" w:type="dxa"/>
        <w:tblLayout w:type="fixed"/>
        <w:tblCellMar>
          <w:left w:w="79" w:type="dxa"/>
          <w:right w:w="79" w:type="dxa"/>
        </w:tblCellMar>
        <w:tblLook w:val="0000" w:firstRow="0" w:lastRow="0" w:firstColumn="0" w:lastColumn="0" w:noHBand="0" w:noVBand="0"/>
      </w:tblPr>
      <w:tblGrid>
        <w:gridCol w:w="6210"/>
        <w:gridCol w:w="1440"/>
        <w:gridCol w:w="180"/>
        <w:gridCol w:w="1350"/>
      </w:tblGrid>
      <w:tr w:rsidR="00BF26F7" w:rsidRPr="00206CA1" w14:paraId="34618758" w14:textId="77777777" w:rsidTr="00BF26F7">
        <w:trPr>
          <w:cantSplit/>
          <w:tblHeader/>
        </w:trPr>
        <w:tc>
          <w:tcPr>
            <w:tcW w:w="6210" w:type="dxa"/>
            <w:shd w:val="clear" w:color="auto" w:fill="auto"/>
          </w:tcPr>
          <w:p w14:paraId="7F3C185A" w14:textId="77777777" w:rsidR="00BF26F7" w:rsidRPr="00206CA1" w:rsidRDefault="00BF26F7" w:rsidP="00B464FB">
            <w:pPr>
              <w:spacing w:line="240" w:lineRule="auto"/>
              <w:ind w:right="108"/>
              <w:rPr>
                <w:b/>
                <w:bCs/>
                <w:i/>
                <w:iCs/>
                <w:szCs w:val="22"/>
                <w:lang w:val="en-US" w:bidi="th-TH"/>
              </w:rPr>
            </w:pPr>
            <w:r w:rsidRPr="00206CA1">
              <w:rPr>
                <w:b/>
                <w:bCs/>
                <w:i/>
                <w:iCs/>
                <w:szCs w:val="22"/>
                <w:lang w:val="en-US" w:bidi="th-TH"/>
              </w:rPr>
              <w:lastRenderedPageBreak/>
              <w:t>Material movements for the year</w:t>
            </w:r>
          </w:p>
          <w:p w14:paraId="23D16C06" w14:textId="7EA42391" w:rsidR="00BF26F7" w:rsidRPr="00206CA1" w:rsidRDefault="00BF26F7" w:rsidP="00B464FB">
            <w:pPr>
              <w:spacing w:line="240" w:lineRule="auto"/>
              <w:ind w:right="108"/>
              <w:rPr>
                <w:b/>
                <w:bCs/>
                <w:i/>
                <w:iCs/>
                <w:szCs w:val="22"/>
                <w:lang w:val="en-US" w:bidi="th-TH"/>
              </w:rPr>
            </w:pPr>
            <w:r w:rsidRPr="00206CA1">
              <w:rPr>
                <w:b/>
                <w:bCs/>
                <w:i/>
                <w:iCs/>
                <w:szCs w:val="22"/>
                <w:lang w:val="en-US" w:bidi="th-TH"/>
              </w:rPr>
              <w:t xml:space="preserve">   ended 31 December</w:t>
            </w:r>
          </w:p>
        </w:tc>
        <w:tc>
          <w:tcPr>
            <w:tcW w:w="2970" w:type="dxa"/>
            <w:gridSpan w:val="3"/>
            <w:shd w:val="clear" w:color="auto" w:fill="auto"/>
            <w:vAlign w:val="bottom"/>
          </w:tcPr>
          <w:p w14:paraId="720E537D" w14:textId="027C557D" w:rsidR="00BF26F7" w:rsidRPr="00206CA1" w:rsidRDefault="00BF26F7" w:rsidP="002E22C3">
            <w:pPr>
              <w:pStyle w:val="acctmergecolhdg"/>
              <w:spacing w:line="240" w:lineRule="auto"/>
              <w:rPr>
                <w:szCs w:val="22"/>
              </w:rPr>
            </w:pPr>
            <w:r w:rsidRPr="00206CA1">
              <w:rPr>
                <w:szCs w:val="22"/>
              </w:rPr>
              <w:t xml:space="preserve">Separate </w:t>
            </w:r>
          </w:p>
          <w:p w14:paraId="2AA5C41E" w14:textId="77777777" w:rsidR="00BF26F7" w:rsidRPr="00206CA1" w:rsidRDefault="00BF26F7" w:rsidP="002E22C3">
            <w:pPr>
              <w:pStyle w:val="acctmergecolhdg"/>
              <w:spacing w:line="240" w:lineRule="auto"/>
              <w:ind w:right="-79"/>
              <w:rPr>
                <w:b w:val="0"/>
                <w:bCs/>
                <w:szCs w:val="22"/>
              </w:rPr>
            </w:pPr>
            <w:r w:rsidRPr="00206CA1">
              <w:rPr>
                <w:szCs w:val="22"/>
              </w:rPr>
              <w:t>financial statements</w:t>
            </w:r>
          </w:p>
        </w:tc>
      </w:tr>
      <w:tr w:rsidR="00BF26F7" w:rsidRPr="00206CA1" w14:paraId="295F56B9" w14:textId="77777777" w:rsidTr="00BF26F7">
        <w:trPr>
          <w:cantSplit/>
        </w:trPr>
        <w:tc>
          <w:tcPr>
            <w:tcW w:w="6210" w:type="dxa"/>
            <w:shd w:val="clear" w:color="auto" w:fill="auto"/>
          </w:tcPr>
          <w:p w14:paraId="2A18210F" w14:textId="77777777" w:rsidR="00BF26F7" w:rsidRPr="00206CA1" w:rsidRDefault="00BF26F7" w:rsidP="00F47527">
            <w:pPr>
              <w:pStyle w:val="acctfourfigures"/>
              <w:shd w:val="clear" w:color="auto" w:fill="FFFFFF"/>
              <w:tabs>
                <w:tab w:val="clear" w:pos="765"/>
              </w:tabs>
              <w:spacing w:line="240" w:lineRule="auto"/>
              <w:rPr>
                <w:szCs w:val="22"/>
              </w:rPr>
            </w:pPr>
          </w:p>
        </w:tc>
        <w:tc>
          <w:tcPr>
            <w:tcW w:w="1440" w:type="dxa"/>
            <w:shd w:val="clear" w:color="auto" w:fill="auto"/>
          </w:tcPr>
          <w:p w14:paraId="2B7FCFCD" w14:textId="364E866B" w:rsidR="00BF26F7" w:rsidRPr="00206CA1" w:rsidRDefault="00BF26F7" w:rsidP="00F47527">
            <w:pPr>
              <w:pStyle w:val="acctfourfigures"/>
              <w:tabs>
                <w:tab w:val="clear" w:pos="765"/>
              </w:tabs>
              <w:spacing w:line="240" w:lineRule="auto"/>
              <w:ind w:right="-79"/>
              <w:jc w:val="center"/>
              <w:rPr>
                <w:szCs w:val="22"/>
              </w:rPr>
            </w:pPr>
            <w:r w:rsidRPr="00206CA1">
              <w:rPr>
                <w:bCs/>
                <w:szCs w:val="22"/>
              </w:rPr>
              <w:t>202</w:t>
            </w:r>
            <w:r w:rsidR="003B1E75">
              <w:rPr>
                <w:bCs/>
                <w:szCs w:val="22"/>
              </w:rPr>
              <w:t>4</w:t>
            </w:r>
          </w:p>
        </w:tc>
        <w:tc>
          <w:tcPr>
            <w:tcW w:w="180" w:type="dxa"/>
            <w:shd w:val="clear" w:color="auto" w:fill="auto"/>
          </w:tcPr>
          <w:p w14:paraId="6153AF5B" w14:textId="77777777" w:rsidR="00BF26F7" w:rsidRPr="00206CA1" w:rsidRDefault="00BF26F7" w:rsidP="00F47527">
            <w:pPr>
              <w:pStyle w:val="acctfourfigures"/>
              <w:tabs>
                <w:tab w:val="clear" w:pos="765"/>
                <w:tab w:val="decimal" w:pos="1183"/>
              </w:tabs>
              <w:spacing w:line="240" w:lineRule="auto"/>
              <w:ind w:right="-79"/>
              <w:rPr>
                <w:szCs w:val="22"/>
              </w:rPr>
            </w:pPr>
          </w:p>
        </w:tc>
        <w:tc>
          <w:tcPr>
            <w:tcW w:w="1350" w:type="dxa"/>
            <w:shd w:val="clear" w:color="auto" w:fill="auto"/>
          </w:tcPr>
          <w:p w14:paraId="627B25A0" w14:textId="4C510FDB" w:rsidR="00BF26F7" w:rsidRPr="00206CA1" w:rsidRDefault="00BF26F7" w:rsidP="00F47527">
            <w:pPr>
              <w:pStyle w:val="acctfourfigures"/>
              <w:tabs>
                <w:tab w:val="clear" w:pos="765"/>
              </w:tabs>
              <w:spacing w:line="240" w:lineRule="auto"/>
              <w:ind w:right="-79"/>
              <w:jc w:val="center"/>
              <w:rPr>
                <w:szCs w:val="22"/>
              </w:rPr>
            </w:pPr>
            <w:r w:rsidRPr="00206CA1">
              <w:rPr>
                <w:bCs/>
                <w:szCs w:val="22"/>
              </w:rPr>
              <w:t>202</w:t>
            </w:r>
            <w:r w:rsidR="003B1E75">
              <w:rPr>
                <w:bCs/>
                <w:szCs w:val="22"/>
              </w:rPr>
              <w:t>3</w:t>
            </w:r>
          </w:p>
        </w:tc>
      </w:tr>
      <w:tr w:rsidR="00BF26F7" w:rsidRPr="00206CA1" w14:paraId="76C6BC71" w14:textId="77777777" w:rsidTr="00BF26F7">
        <w:trPr>
          <w:cantSplit/>
        </w:trPr>
        <w:tc>
          <w:tcPr>
            <w:tcW w:w="6210" w:type="dxa"/>
            <w:shd w:val="clear" w:color="auto" w:fill="auto"/>
          </w:tcPr>
          <w:p w14:paraId="2B161BD3" w14:textId="59A193EA" w:rsidR="00BF26F7" w:rsidRPr="00206CA1" w:rsidRDefault="00BF26F7" w:rsidP="00487E30">
            <w:pPr>
              <w:pStyle w:val="acctfourfigures"/>
              <w:shd w:val="clear" w:color="auto" w:fill="FFFFFF"/>
              <w:tabs>
                <w:tab w:val="clear" w:pos="765"/>
              </w:tabs>
              <w:spacing w:line="240" w:lineRule="auto"/>
              <w:rPr>
                <w:szCs w:val="22"/>
              </w:rPr>
            </w:pPr>
          </w:p>
        </w:tc>
        <w:tc>
          <w:tcPr>
            <w:tcW w:w="2970" w:type="dxa"/>
            <w:gridSpan w:val="3"/>
            <w:shd w:val="clear" w:color="auto" w:fill="auto"/>
          </w:tcPr>
          <w:p w14:paraId="1AACEB2C" w14:textId="2A52C8CE" w:rsidR="00BF26F7" w:rsidRPr="00206CA1" w:rsidRDefault="00BF26F7" w:rsidP="00883309">
            <w:pPr>
              <w:pStyle w:val="acctfourfigures"/>
              <w:tabs>
                <w:tab w:val="clear" w:pos="765"/>
              </w:tabs>
              <w:spacing w:line="240" w:lineRule="auto"/>
              <w:ind w:left="371" w:right="108"/>
              <w:jc w:val="center"/>
              <w:rPr>
                <w:i/>
                <w:iCs/>
                <w:szCs w:val="22"/>
              </w:rPr>
            </w:pPr>
            <w:r w:rsidRPr="00206CA1">
              <w:rPr>
                <w:i/>
                <w:iCs/>
                <w:szCs w:val="22"/>
              </w:rPr>
              <w:t>(in thousand Baht)</w:t>
            </w:r>
          </w:p>
        </w:tc>
      </w:tr>
      <w:tr w:rsidR="003B1E75" w:rsidRPr="00206CA1" w14:paraId="57166940" w14:textId="77777777" w:rsidTr="00BF26F7">
        <w:trPr>
          <w:cantSplit/>
        </w:trPr>
        <w:tc>
          <w:tcPr>
            <w:tcW w:w="6210" w:type="dxa"/>
            <w:shd w:val="clear" w:color="auto" w:fill="auto"/>
          </w:tcPr>
          <w:p w14:paraId="4EB79671" w14:textId="3051E7EE" w:rsidR="003B1E75" w:rsidRPr="00206CA1" w:rsidRDefault="003B1E75" w:rsidP="003B1E75">
            <w:pPr>
              <w:spacing w:line="240" w:lineRule="auto"/>
              <w:ind w:right="108"/>
              <w:rPr>
                <w:szCs w:val="22"/>
                <w:lang w:val="en-US"/>
              </w:rPr>
            </w:pPr>
            <w:r w:rsidRPr="00206CA1">
              <w:rPr>
                <w:szCs w:val="22"/>
                <w:lang w:val="en-US"/>
              </w:rPr>
              <w:t>Purchase investment in Solar Roof Thai Co., Ltd</w:t>
            </w:r>
          </w:p>
        </w:tc>
        <w:tc>
          <w:tcPr>
            <w:tcW w:w="1440" w:type="dxa"/>
            <w:shd w:val="clear" w:color="auto" w:fill="auto"/>
          </w:tcPr>
          <w:p w14:paraId="5575009A" w14:textId="279753DA" w:rsidR="003B1E75" w:rsidRPr="00206CA1" w:rsidRDefault="00A6156D" w:rsidP="003B1E75">
            <w:pPr>
              <w:pStyle w:val="acctfourfigures"/>
              <w:tabs>
                <w:tab w:val="clear" w:pos="765"/>
                <w:tab w:val="decimal" w:pos="1183"/>
              </w:tabs>
              <w:spacing w:line="240" w:lineRule="auto"/>
              <w:ind w:right="-79"/>
              <w:rPr>
                <w:rFonts w:cstheme="minorBidi"/>
                <w:szCs w:val="22"/>
                <w:lang w:val="en-US" w:bidi="th-TH"/>
              </w:rPr>
            </w:pPr>
            <w:r>
              <w:rPr>
                <w:rFonts w:cstheme="minorBidi"/>
                <w:szCs w:val="22"/>
                <w:lang w:val="en-US" w:bidi="th-TH"/>
              </w:rPr>
              <w:t>-</w:t>
            </w:r>
          </w:p>
        </w:tc>
        <w:tc>
          <w:tcPr>
            <w:tcW w:w="180" w:type="dxa"/>
            <w:shd w:val="clear" w:color="auto" w:fill="auto"/>
          </w:tcPr>
          <w:p w14:paraId="04A50A30" w14:textId="77777777" w:rsidR="003B1E75" w:rsidRPr="00206CA1" w:rsidRDefault="003B1E75" w:rsidP="003B1E75">
            <w:pPr>
              <w:pStyle w:val="acctfourfigures"/>
              <w:tabs>
                <w:tab w:val="clear" w:pos="765"/>
                <w:tab w:val="decimal" w:pos="1183"/>
              </w:tabs>
              <w:spacing w:line="240" w:lineRule="auto"/>
              <w:ind w:right="-79"/>
              <w:rPr>
                <w:szCs w:val="22"/>
              </w:rPr>
            </w:pPr>
          </w:p>
        </w:tc>
        <w:tc>
          <w:tcPr>
            <w:tcW w:w="1350" w:type="dxa"/>
            <w:shd w:val="clear" w:color="auto" w:fill="auto"/>
          </w:tcPr>
          <w:p w14:paraId="4A8478AD" w14:textId="5F1FDDC6" w:rsidR="003B1E75" w:rsidRPr="00206CA1" w:rsidRDefault="003B1E75" w:rsidP="003B1E75">
            <w:pPr>
              <w:pStyle w:val="acctfourfigures"/>
              <w:tabs>
                <w:tab w:val="clear" w:pos="765"/>
                <w:tab w:val="decimal" w:pos="1085"/>
              </w:tabs>
              <w:spacing w:line="240" w:lineRule="auto"/>
              <w:ind w:right="-79"/>
              <w:rPr>
                <w:b/>
                <w:bCs/>
                <w:szCs w:val="22"/>
              </w:rPr>
            </w:pPr>
            <w:r w:rsidRPr="00206CA1">
              <w:t xml:space="preserve">           5,000</w:t>
            </w:r>
          </w:p>
        </w:tc>
      </w:tr>
      <w:tr w:rsidR="00D87979" w:rsidRPr="00206CA1" w14:paraId="503A9E36" w14:textId="77777777" w:rsidTr="00BF26F7">
        <w:trPr>
          <w:cantSplit/>
        </w:trPr>
        <w:tc>
          <w:tcPr>
            <w:tcW w:w="6210" w:type="dxa"/>
            <w:shd w:val="clear" w:color="auto" w:fill="auto"/>
          </w:tcPr>
          <w:p w14:paraId="6D20D24C" w14:textId="77D92BA8" w:rsidR="00D87979" w:rsidRPr="00206CA1" w:rsidRDefault="00D87979" w:rsidP="00D87979">
            <w:pPr>
              <w:spacing w:line="240" w:lineRule="auto"/>
              <w:ind w:right="108"/>
              <w:rPr>
                <w:szCs w:val="22"/>
                <w:lang w:val="en-US"/>
              </w:rPr>
            </w:pPr>
            <w:r>
              <w:rPr>
                <w:szCs w:val="22"/>
                <w:lang w:val="en-US"/>
              </w:rPr>
              <w:t>C</w:t>
            </w:r>
            <w:r w:rsidRPr="00206CA1">
              <w:rPr>
                <w:szCs w:val="22"/>
                <w:lang w:val="en-US"/>
              </w:rPr>
              <w:t xml:space="preserve">apital </w:t>
            </w:r>
            <w:r>
              <w:rPr>
                <w:szCs w:val="22"/>
                <w:lang w:val="en-US"/>
              </w:rPr>
              <w:t>reduction of</w:t>
            </w:r>
            <w:r w:rsidRPr="00206CA1">
              <w:rPr>
                <w:szCs w:val="22"/>
                <w:lang w:val="en-US"/>
              </w:rPr>
              <w:t xml:space="preserve"> </w:t>
            </w:r>
            <w:r w:rsidR="00DA6589" w:rsidRPr="00206CA1">
              <w:rPr>
                <w:szCs w:val="22"/>
                <w:lang w:val="en-US"/>
              </w:rPr>
              <w:t>Solar Roof Thai Co., Ltd</w:t>
            </w:r>
          </w:p>
        </w:tc>
        <w:tc>
          <w:tcPr>
            <w:tcW w:w="1440" w:type="dxa"/>
            <w:shd w:val="clear" w:color="auto" w:fill="auto"/>
          </w:tcPr>
          <w:p w14:paraId="1F30A6FF" w14:textId="5B7F6AF1" w:rsidR="00D87979" w:rsidRPr="00206CA1" w:rsidRDefault="00CA48B3" w:rsidP="00D87979">
            <w:pPr>
              <w:pStyle w:val="acctfourfigures"/>
              <w:tabs>
                <w:tab w:val="clear" w:pos="765"/>
                <w:tab w:val="decimal" w:pos="1183"/>
              </w:tabs>
              <w:spacing w:line="240" w:lineRule="auto"/>
              <w:ind w:right="-79"/>
              <w:rPr>
                <w:rFonts w:cstheme="minorBidi"/>
                <w:szCs w:val="22"/>
                <w:lang w:val="en-US" w:bidi="th-TH"/>
              </w:rPr>
            </w:pPr>
            <w:r>
              <w:rPr>
                <w:rFonts w:cstheme="minorBidi"/>
                <w:szCs w:val="22"/>
                <w:lang w:val="en-US" w:bidi="th-TH"/>
              </w:rPr>
              <w:t>(5,000)</w:t>
            </w:r>
          </w:p>
        </w:tc>
        <w:tc>
          <w:tcPr>
            <w:tcW w:w="180" w:type="dxa"/>
            <w:shd w:val="clear" w:color="auto" w:fill="auto"/>
          </w:tcPr>
          <w:p w14:paraId="28834201" w14:textId="77777777" w:rsidR="00D87979" w:rsidRPr="00206CA1" w:rsidRDefault="00D87979" w:rsidP="00D87979">
            <w:pPr>
              <w:pStyle w:val="acctfourfigures"/>
              <w:tabs>
                <w:tab w:val="clear" w:pos="765"/>
                <w:tab w:val="decimal" w:pos="1183"/>
              </w:tabs>
              <w:spacing w:line="240" w:lineRule="auto"/>
              <w:ind w:right="-79"/>
              <w:rPr>
                <w:szCs w:val="22"/>
              </w:rPr>
            </w:pPr>
          </w:p>
        </w:tc>
        <w:tc>
          <w:tcPr>
            <w:tcW w:w="1350" w:type="dxa"/>
            <w:shd w:val="clear" w:color="auto" w:fill="auto"/>
          </w:tcPr>
          <w:p w14:paraId="4E87F123" w14:textId="737896FA" w:rsidR="00D87979" w:rsidRPr="00206CA1" w:rsidRDefault="00A6156D" w:rsidP="00D87979">
            <w:pPr>
              <w:pStyle w:val="acctfourfigures"/>
              <w:tabs>
                <w:tab w:val="clear" w:pos="765"/>
                <w:tab w:val="decimal" w:pos="1085"/>
              </w:tabs>
              <w:spacing w:line="240" w:lineRule="auto"/>
              <w:ind w:right="-79"/>
            </w:pPr>
            <w:r>
              <w:t>-</w:t>
            </w:r>
          </w:p>
        </w:tc>
      </w:tr>
      <w:tr w:rsidR="003B1E75" w:rsidRPr="00206CA1" w14:paraId="5BBB9F1E" w14:textId="77777777" w:rsidTr="00BF26F7">
        <w:trPr>
          <w:cantSplit/>
        </w:trPr>
        <w:tc>
          <w:tcPr>
            <w:tcW w:w="6210" w:type="dxa"/>
            <w:shd w:val="clear" w:color="auto" w:fill="auto"/>
          </w:tcPr>
          <w:p w14:paraId="2340EF03" w14:textId="5BABB8D0" w:rsidR="003B1E75" w:rsidRPr="00206CA1" w:rsidRDefault="003B1E75" w:rsidP="003B1E75">
            <w:pPr>
              <w:spacing w:line="240" w:lineRule="auto"/>
              <w:ind w:right="108"/>
              <w:rPr>
                <w:szCs w:val="22"/>
                <w:lang w:val="en-US"/>
              </w:rPr>
            </w:pPr>
            <w:r>
              <w:rPr>
                <w:szCs w:val="22"/>
                <w:lang w:val="en-US"/>
              </w:rPr>
              <w:t>C</w:t>
            </w:r>
            <w:r w:rsidRPr="00206CA1">
              <w:rPr>
                <w:szCs w:val="22"/>
                <w:lang w:val="en-US"/>
              </w:rPr>
              <w:t xml:space="preserve">apital </w:t>
            </w:r>
            <w:r>
              <w:rPr>
                <w:szCs w:val="22"/>
                <w:lang w:val="en-US"/>
              </w:rPr>
              <w:t>reduction of</w:t>
            </w:r>
            <w:r w:rsidRPr="00206CA1">
              <w:rPr>
                <w:szCs w:val="22"/>
                <w:lang w:val="en-US"/>
              </w:rPr>
              <w:t xml:space="preserve"> Solar Power Engineering Company </w:t>
            </w:r>
            <w:r>
              <w:rPr>
                <w:szCs w:val="22"/>
                <w:lang w:val="en-US"/>
              </w:rPr>
              <w:t>L</w:t>
            </w:r>
            <w:r w:rsidRPr="00206CA1">
              <w:rPr>
                <w:szCs w:val="22"/>
                <w:lang w:val="en-US"/>
              </w:rPr>
              <w:t>imited</w:t>
            </w:r>
          </w:p>
        </w:tc>
        <w:tc>
          <w:tcPr>
            <w:tcW w:w="1440" w:type="dxa"/>
            <w:shd w:val="clear" w:color="auto" w:fill="auto"/>
          </w:tcPr>
          <w:p w14:paraId="77198368" w14:textId="13B31A9B" w:rsidR="003B1E75" w:rsidRPr="00206CA1" w:rsidRDefault="00FB267A" w:rsidP="003B1E75">
            <w:pPr>
              <w:pStyle w:val="acctfourfigures"/>
              <w:tabs>
                <w:tab w:val="clear" w:pos="765"/>
                <w:tab w:val="decimal" w:pos="1183"/>
              </w:tabs>
              <w:spacing w:line="240" w:lineRule="auto"/>
              <w:ind w:right="-79"/>
              <w:rPr>
                <w:rFonts w:cstheme="minorBidi"/>
                <w:szCs w:val="22"/>
                <w:lang w:val="en-US" w:bidi="th-TH"/>
              </w:rPr>
            </w:pPr>
            <w:r>
              <w:rPr>
                <w:rFonts w:cstheme="minorBidi"/>
                <w:szCs w:val="22"/>
                <w:lang w:val="en-US" w:bidi="th-TH"/>
              </w:rPr>
              <w:t>(3,000)</w:t>
            </w:r>
          </w:p>
        </w:tc>
        <w:tc>
          <w:tcPr>
            <w:tcW w:w="180" w:type="dxa"/>
            <w:shd w:val="clear" w:color="auto" w:fill="auto"/>
          </w:tcPr>
          <w:p w14:paraId="28D325DE" w14:textId="77777777" w:rsidR="003B1E75" w:rsidRPr="00206CA1" w:rsidRDefault="003B1E75" w:rsidP="003B1E75">
            <w:pPr>
              <w:pStyle w:val="acctfourfigures"/>
              <w:tabs>
                <w:tab w:val="clear" w:pos="765"/>
                <w:tab w:val="decimal" w:pos="1183"/>
              </w:tabs>
              <w:spacing w:line="240" w:lineRule="auto"/>
              <w:ind w:right="-79"/>
              <w:rPr>
                <w:szCs w:val="22"/>
              </w:rPr>
            </w:pPr>
          </w:p>
        </w:tc>
        <w:tc>
          <w:tcPr>
            <w:tcW w:w="1350" w:type="dxa"/>
            <w:shd w:val="clear" w:color="auto" w:fill="auto"/>
          </w:tcPr>
          <w:p w14:paraId="47607D81" w14:textId="6231F11E" w:rsidR="003B1E75" w:rsidRPr="00206CA1" w:rsidRDefault="003B1E75" w:rsidP="003B1E75">
            <w:pPr>
              <w:pStyle w:val="acctfourfigures"/>
              <w:tabs>
                <w:tab w:val="clear" w:pos="765"/>
                <w:tab w:val="decimal" w:pos="1085"/>
              </w:tabs>
              <w:spacing w:line="240" w:lineRule="auto"/>
              <w:ind w:right="-79"/>
              <w:rPr>
                <w:rFonts w:cstheme="minorBidi"/>
                <w:szCs w:val="22"/>
                <w:lang w:val="en-US" w:bidi="th-TH"/>
              </w:rPr>
            </w:pPr>
            <w:r w:rsidRPr="00206CA1">
              <w:t>(6,000)</w:t>
            </w:r>
          </w:p>
        </w:tc>
      </w:tr>
      <w:tr w:rsidR="003B1E75" w:rsidRPr="00206CA1" w14:paraId="5B706894" w14:textId="77777777" w:rsidTr="00BF26F7">
        <w:trPr>
          <w:cantSplit/>
        </w:trPr>
        <w:tc>
          <w:tcPr>
            <w:tcW w:w="6210" w:type="dxa"/>
            <w:shd w:val="clear" w:color="auto" w:fill="auto"/>
          </w:tcPr>
          <w:p w14:paraId="55C0DE57" w14:textId="49FEA8C5" w:rsidR="003B1E75" w:rsidRPr="00206CA1" w:rsidRDefault="003B1E75" w:rsidP="003B1E75">
            <w:pPr>
              <w:spacing w:line="240" w:lineRule="auto"/>
              <w:ind w:right="108"/>
              <w:rPr>
                <w:szCs w:val="22"/>
                <w:lang w:val="en-US"/>
              </w:rPr>
            </w:pPr>
            <w:r>
              <w:rPr>
                <w:szCs w:val="22"/>
                <w:lang w:val="en-US"/>
              </w:rPr>
              <w:t>C</w:t>
            </w:r>
            <w:r w:rsidRPr="00206CA1">
              <w:rPr>
                <w:szCs w:val="22"/>
                <w:lang w:val="en-US"/>
              </w:rPr>
              <w:t xml:space="preserve">apital </w:t>
            </w:r>
            <w:r>
              <w:rPr>
                <w:szCs w:val="22"/>
                <w:lang w:val="en-US"/>
              </w:rPr>
              <w:t>reduction of</w:t>
            </w:r>
            <w:r w:rsidRPr="00206CA1">
              <w:t xml:space="preserve"> </w:t>
            </w:r>
            <w:r w:rsidRPr="00206CA1">
              <w:rPr>
                <w:szCs w:val="22"/>
                <w:lang w:val="en-US"/>
              </w:rPr>
              <w:t>Solar Power Asset Company Limited</w:t>
            </w:r>
          </w:p>
        </w:tc>
        <w:tc>
          <w:tcPr>
            <w:tcW w:w="1440" w:type="dxa"/>
            <w:tcBorders>
              <w:bottom w:val="single" w:sz="4" w:space="0" w:color="auto"/>
            </w:tcBorders>
            <w:shd w:val="clear" w:color="auto" w:fill="auto"/>
          </w:tcPr>
          <w:p w14:paraId="061C5117" w14:textId="2EA49CDE" w:rsidR="003B1E75" w:rsidRPr="00206CA1" w:rsidRDefault="00EF1A6E" w:rsidP="003B1E75">
            <w:pPr>
              <w:pStyle w:val="acctfourfigures"/>
              <w:tabs>
                <w:tab w:val="clear" w:pos="765"/>
                <w:tab w:val="decimal" w:pos="1183"/>
              </w:tabs>
              <w:spacing w:line="240" w:lineRule="auto"/>
              <w:ind w:right="-79"/>
              <w:rPr>
                <w:rFonts w:cstheme="minorBidi"/>
                <w:szCs w:val="22"/>
                <w:lang w:val="en-US" w:bidi="th-TH"/>
              </w:rPr>
            </w:pPr>
            <w:r>
              <w:rPr>
                <w:rFonts w:cstheme="minorBidi"/>
                <w:szCs w:val="22"/>
                <w:lang w:val="en-US" w:bidi="th-TH"/>
              </w:rPr>
              <w:t>-</w:t>
            </w:r>
          </w:p>
        </w:tc>
        <w:tc>
          <w:tcPr>
            <w:tcW w:w="180" w:type="dxa"/>
            <w:shd w:val="clear" w:color="auto" w:fill="auto"/>
          </w:tcPr>
          <w:p w14:paraId="075F8F17" w14:textId="77777777" w:rsidR="003B1E75" w:rsidRPr="00206CA1" w:rsidRDefault="003B1E75" w:rsidP="003B1E75">
            <w:pPr>
              <w:pStyle w:val="acctfourfigures"/>
              <w:tabs>
                <w:tab w:val="clear" w:pos="765"/>
                <w:tab w:val="decimal" w:pos="1183"/>
              </w:tabs>
              <w:spacing w:line="240" w:lineRule="auto"/>
              <w:ind w:right="-79"/>
              <w:rPr>
                <w:szCs w:val="22"/>
              </w:rPr>
            </w:pPr>
          </w:p>
        </w:tc>
        <w:tc>
          <w:tcPr>
            <w:tcW w:w="1350" w:type="dxa"/>
            <w:tcBorders>
              <w:bottom w:val="single" w:sz="4" w:space="0" w:color="auto"/>
            </w:tcBorders>
            <w:shd w:val="clear" w:color="auto" w:fill="auto"/>
          </w:tcPr>
          <w:p w14:paraId="78010D84" w14:textId="4BDFC75D" w:rsidR="003B1E75" w:rsidRPr="00206CA1" w:rsidRDefault="003B1E75" w:rsidP="003B1E75">
            <w:pPr>
              <w:pStyle w:val="acctfourfigures"/>
              <w:tabs>
                <w:tab w:val="clear" w:pos="765"/>
                <w:tab w:val="decimal" w:pos="1085"/>
              </w:tabs>
              <w:spacing w:line="240" w:lineRule="auto"/>
              <w:ind w:right="-79"/>
              <w:rPr>
                <w:rFonts w:cstheme="minorBidi"/>
                <w:szCs w:val="22"/>
                <w:lang w:val="en-US" w:bidi="th-TH"/>
              </w:rPr>
            </w:pPr>
            <w:r w:rsidRPr="00206CA1">
              <w:t xml:space="preserve"> (25,000)</w:t>
            </w:r>
          </w:p>
        </w:tc>
      </w:tr>
      <w:tr w:rsidR="003B1E75" w:rsidRPr="00206CA1" w14:paraId="45A08000" w14:textId="77777777" w:rsidTr="00BF26F7">
        <w:trPr>
          <w:cantSplit/>
        </w:trPr>
        <w:tc>
          <w:tcPr>
            <w:tcW w:w="6210" w:type="dxa"/>
            <w:shd w:val="clear" w:color="auto" w:fill="auto"/>
          </w:tcPr>
          <w:p w14:paraId="11D0A561" w14:textId="292AFA45" w:rsidR="003B1E75" w:rsidRPr="00206CA1" w:rsidRDefault="003B1E75" w:rsidP="003B1E75">
            <w:pPr>
              <w:spacing w:line="240" w:lineRule="auto"/>
              <w:ind w:right="108"/>
              <w:rPr>
                <w:szCs w:val="22"/>
                <w:lang w:val="en-US"/>
              </w:rPr>
            </w:pPr>
            <w:r w:rsidRPr="00206CA1">
              <w:rPr>
                <w:b/>
                <w:bCs/>
                <w:szCs w:val="22"/>
                <w:lang w:val="en-US"/>
              </w:rPr>
              <w:t>Total</w:t>
            </w:r>
          </w:p>
        </w:tc>
        <w:tc>
          <w:tcPr>
            <w:tcW w:w="1440" w:type="dxa"/>
            <w:tcBorders>
              <w:top w:val="single" w:sz="4" w:space="0" w:color="auto"/>
              <w:bottom w:val="double" w:sz="4" w:space="0" w:color="auto"/>
            </w:tcBorders>
            <w:shd w:val="clear" w:color="auto" w:fill="auto"/>
          </w:tcPr>
          <w:p w14:paraId="0E470B6B" w14:textId="0D7BB45A" w:rsidR="003B1E75" w:rsidRPr="00206CA1" w:rsidRDefault="00D83742" w:rsidP="003B1E75">
            <w:pPr>
              <w:pStyle w:val="acctfourfigures"/>
              <w:tabs>
                <w:tab w:val="clear" w:pos="765"/>
                <w:tab w:val="decimal" w:pos="1183"/>
              </w:tabs>
              <w:spacing w:line="240" w:lineRule="auto"/>
              <w:ind w:right="-79"/>
              <w:rPr>
                <w:b/>
                <w:bCs/>
                <w:szCs w:val="22"/>
                <w:lang w:val="en-US" w:bidi="th-TH"/>
              </w:rPr>
            </w:pPr>
            <w:r>
              <w:rPr>
                <w:b/>
                <w:bCs/>
                <w:szCs w:val="22"/>
                <w:lang w:val="en-US" w:bidi="th-TH"/>
              </w:rPr>
              <w:t>(8,000)</w:t>
            </w:r>
          </w:p>
        </w:tc>
        <w:tc>
          <w:tcPr>
            <w:tcW w:w="180" w:type="dxa"/>
            <w:shd w:val="clear" w:color="auto" w:fill="auto"/>
            <w:vAlign w:val="bottom"/>
          </w:tcPr>
          <w:p w14:paraId="568DB7C0" w14:textId="77777777" w:rsidR="003B1E75" w:rsidRPr="00206CA1" w:rsidRDefault="003B1E75" w:rsidP="003B1E75">
            <w:pPr>
              <w:pStyle w:val="acctfourfigures"/>
              <w:tabs>
                <w:tab w:val="clear" w:pos="765"/>
                <w:tab w:val="decimal" w:pos="1183"/>
              </w:tabs>
              <w:spacing w:line="240" w:lineRule="auto"/>
              <w:ind w:right="-79"/>
              <w:rPr>
                <w:szCs w:val="22"/>
              </w:rPr>
            </w:pPr>
          </w:p>
        </w:tc>
        <w:tc>
          <w:tcPr>
            <w:tcW w:w="1350" w:type="dxa"/>
            <w:tcBorders>
              <w:top w:val="single" w:sz="4" w:space="0" w:color="auto"/>
              <w:bottom w:val="double" w:sz="4" w:space="0" w:color="auto"/>
            </w:tcBorders>
            <w:shd w:val="clear" w:color="auto" w:fill="auto"/>
          </w:tcPr>
          <w:p w14:paraId="15CF1D37" w14:textId="318D3631" w:rsidR="003B1E75" w:rsidRPr="00206CA1" w:rsidRDefault="003B1E75" w:rsidP="003B1E75">
            <w:pPr>
              <w:pStyle w:val="acctfourfigures"/>
              <w:tabs>
                <w:tab w:val="clear" w:pos="765"/>
                <w:tab w:val="decimal" w:pos="1085"/>
              </w:tabs>
              <w:spacing w:line="240" w:lineRule="auto"/>
              <w:ind w:right="-79"/>
              <w:rPr>
                <w:szCs w:val="22"/>
              </w:rPr>
            </w:pPr>
            <w:r w:rsidRPr="00206CA1">
              <w:rPr>
                <w:b/>
                <w:bCs/>
                <w:szCs w:val="22"/>
                <w:lang w:val="en-US" w:bidi="th-TH"/>
              </w:rPr>
              <w:t>(26,000)</w:t>
            </w:r>
          </w:p>
        </w:tc>
      </w:tr>
    </w:tbl>
    <w:p w14:paraId="49C4E10E" w14:textId="77777777" w:rsidR="00D07C10" w:rsidRPr="00206CA1" w:rsidRDefault="00D07C10" w:rsidP="00842A32">
      <w:pPr>
        <w:pStyle w:val="BodyText"/>
        <w:spacing w:after="0" w:line="240" w:lineRule="atLeast"/>
        <w:ind w:right="562"/>
        <w:jc w:val="both"/>
        <w:rPr>
          <w:szCs w:val="22"/>
          <w:lang w:eastAsia="x-none"/>
        </w:rPr>
      </w:pPr>
    </w:p>
    <w:p w14:paraId="01F57FF9" w14:textId="77777777" w:rsidR="00D07C10" w:rsidRPr="00206CA1" w:rsidRDefault="00D07C10" w:rsidP="00D07C10">
      <w:pPr>
        <w:pStyle w:val="BodyText"/>
        <w:spacing w:after="0" w:line="240" w:lineRule="atLeast"/>
        <w:ind w:right="562" w:firstLine="562"/>
        <w:jc w:val="both"/>
        <w:rPr>
          <w:i/>
          <w:iCs/>
          <w:szCs w:val="22"/>
          <w:lang w:eastAsia="x-none"/>
        </w:rPr>
      </w:pPr>
      <w:r w:rsidRPr="00206CA1">
        <w:rPr>
          <w:i/>
          <w:iCs/>
          <w:szCs w:val="22"/>
          <w:lang w:eastAsia="x-none"/>
        </w:rPr>
        <w:t>Solar Roof Thai Company Limited</w:t>
      </w:r>
    </w:p>
    <w:p w14:paraId="423B1CBE" w14:textId="77777777" w:rsidR="00D07C10" w:rsidRPr="00206CA1" w:rsidRDefault="00D07C10" w:rsidP="00D07C10">
      <w:pPr>
        <w:pStyle w:val="BodyText"/>
        <w:spacing w:after="0" w:line="240" w:lineRule="atLeast"/>
        <w:ind w:left="1080" w:right="562"/>
        <w:jc w:val="both"/>
        <w:rPr>
          <w:szCs w:val="22"/>
          <w:lang w:eastAsia="x-none"/>
        </w:rPr>
      </w:pPr>
    </w:p>
    <w:p w14:paraId="70CA8216" w14:textId="77777777" w:rsidR="00D07C10" w:rsidRPr="00206CA1" w:rsidRDefault="00D07C10" w:rsidP="00684917">
      <w:pPr>
        <w:pStyle w:val="BodyText"/>
        <w:spacing w:after="0" w:line="240" w:lineRule="atLeast"/>
        <w:ind w:left="562" w:right="63"/>
        <w:jc w:val="both"/>
        <w:rPr>
          <w:szCs w:val="22"/>
          <w:lang w:eastAsia="x-none"/>
        </w:rPr>
      </w:pPr>
      <w:r w:rsidRPr="00206CA1">
        <w:rPr>
          <w:szCs w:val="22"/>
          <w:lang w:eastAsia="x-none"/>
        </w:rPr>
        <w:t>On 30 December 2022, the Board of Directors of the Company passed a resolution to approve the</w:t>
      </w:r>
      <w:r w:rsidRPr="00206CA1">
        <w:rPr>
          <w:rFonts w:hint="cs"/>
          <w:szCs w:val="22"/>
          <w:cs/>
          <w:lang w:eastAsia="x-none" w:bidi="th-TH"/>
        </w:rPr>
        <w:t xml:space="preserve"> </w:t>
      </w:r>
      <w:r w:rsidRPr="00206CA1">
        <w:rPr>
          <w:szCs w:val="22"/>
          <w:lang w:eastAsia="x-none"/>
        </w:rPr>
        <w:t>establishment of Solar Roof Thai Co., Ltd., for the purpose of providing installation services for solar roofing.</w:t>
      </w:r>
      <w:r w:rsidRPr="00206CA1">
        <w:rPr>
          <w:rFonts w:hint="cs"/>
          <w:szCs w:val="22"/>
          <w:cs/>
          <w:lang w:eastAsia="x-none" w:bidi="th-TH"/>
        </w:rPr>
        <w:t xml:space="preserve"> </w:t>
      </w:r>
      <w:r w:rsidRPr="00206CA1">
        <w:rPr>
          <w:szCs w:val="22"/>
          <w:lang w:eastAsia="x-none"/>
        </w:rPr>
        <w:t>The registered capital is 50,000 ordinary shares with a par value of Baht 100 each, totalling Baht 5 million. The Company invested 49,997 shares or 99.99% in such subsidiary. The Board of Director passed a resolution to approve to call for first instalment paid-up capital of 25% of ordinary shares at Baht 1.25 million. The subsidiary has</w:t>
      </w:r>
      <w:r w:rsidRPr="00206CA1">
        <w:rPr>
          <w:rFonts w:hint="cs"/>
          <w:szCs w:val="22"/>
          <w:cs/>
          <w:lang w:eastAsia="x-none" w:bidi="th-TH"/>
        </w:rPr>
        <w:t xml:space="preserve"> </w:t>
      </w:r>
      <w:r w:rsidRPr="00206CA1">
        <w:rPr>
          <w:szCs w:val="22"/>
          <w:lang w:eastAsia="x-none"/>
        </w:rPr>
        <w:t>already registered its receipt of share subscription with the Department of Business Development, the Ministry of Commerce on 4 January 2023.</w:t>
      </w:r>
    </w:p>
    <w:p w14:paraId="23ED6767" w14:textId="77777777" w:rsidR="00D07C10" w:rsidRPr="00206CA1" w:rsidRDefault="00D07C10" w:rsidP="00684917">
      <w:pPr>
        <w:pStyle w:val="BodyText"/>
        <w:spacing w:after="0" w:line="240" w:lineRule="atLeast"/>
        <w:ind w:left="562" w:right="63"/>
        <w:jc w:val="both"/>
        <w:rPr>
          <w:szCs w:val="22"/>
          <w:lang w:eastAsia="x-none"/>
        </w:rPr>
      </w:pPr>
    </w:p>
    <w:p w14:paraId="65A492FD" w14:textId="77777777" w:rsidR="00D07C10" w:rsidRPr="00206CA1" w:rsidRDefault="00D07C10" w:rsidP="00684917">
      <w:pPr>
        <w:pStyle w:val="BodyText"/>
        <w:spacing w:after="0" w:line="240" w:lineRule="atLeast"/>
        <w:ind w:left="562" w:right="63"/>
        <w:jc w:val="both"/>
        <w:rPr>
          <w:szCs w:val="22"/>
          <w:lang w:eastAsia="x-none"/>
        </w:rPr>
      </w:pPr>
      <w:r w:rsidRPr="00206CA1">
        <w:rPr>
          <w:szCs w:val="22"/>
          <w:lang w:eastAsia="x-none"/>
        </w:rPr>
        <w:t>The Company call for an additional paid-up capital of 50,000 ordinary shares at Baht 75 per shares. The Company paid the additional paid-up share capital in full totalling Baht 5 million on 2 February 2023.</w:t>
      </w:r>
    </w:p>
    <w:p w14:paraId="54A61160" w14:textId="77777777" w:rsidR="00D07C10" w:rsidRPr="00206CA1" w:rsidRDefault="00D07C10" w:rsidP="003B1DED">
      <w:pPr>
        <w:pStyle w:val="BodyText"/>
        <w:spacing w:after="0" w:line="240" w:lineRule="atLeast"/>
        <w:ind w:left="562" w:right="562"/>
        <w:jc w:val="both"/>
        <w:rPr>
          <w:szCs w:val="22"/>
          <w:lang w:eastAsia="x-none"/>
        </w:rPr>
      </w:pPr>
    </w:p>
    <w:p w14:paraId="073AA670" w14:textId="3B168117" w:rsidR="00FC43C3" w:rsidRDefault="00FC43C3" w:rsidP="00FC43C3">
      <w:pPr>
        <w:pStyle w:val="BodyText"/>
        <w:spacing w:after="0" w:line="240" w:lineRule="atLeast"/>
        <w:ind w:left="562" w:right="63"/>
        <w:jc w:val="both"/>
        <w:rPr>
          <w:rFonts w:cstheme="minorBidi"/>
          <w:szCs w:val="28"/>
          <w:lang w:eastAsia="x-none" w:bidi="th-TH"/>
        </w:rPr>
      </w:pPr>
      <w:r w:rsidRPr="003F5D0C">
        <w:rPr>
          <w:szCs w:val="22"/>
          <w:lang w:eastAsia="x-none"/>
        </w:rPr>
        <w:t>Since the date of registration, the subsidiary has not co</w:t>
      </w:r>
      <w:r w:rsidR="006D1AB6">
        <w:rPr>
          <w:szCs w:val="22"/>
          <w:lang w:eastAsia="x-none"/>
        </w:rPr>
        <w:t>mmenced</w:t>
      </w:r>
      <w:r w:rsidRPr="003F5D0C">
        <w:rPr>
          <w:szCs w:val="22"/>
          <w:lang w:eastAsia="x-none"/>
        </w:rPr>
        <w:t xml:space="preserve"> any </w:t>
      </w:r>
      <w:r w:rsidR="006D1AB6">
        <w:rPr>
          <w:szCs w:val="22"/>
          <w:lang w:eastAsia="x-none"/>
        </w:rPr>
        <w:t>operations</w:t>
      </w:r>
      <w:r w:rsidRPr="003F5D0C">
        <w:rPr>
          <w:szCs w:val="22"/>
          <w:lang w:eastAsia="x-none"/>
        </w:rPr>
        <w:t xml:space="preserve">. At the Annual General Meeting of Shareholders </w:t>
      </w:r>
      <w:r w:rsidR="006D1AB6">
        <w:rPr>
          <w:szCs w:val="22"/>
          <w:lang w:eastAsia="x-none"/>
        </w:rPr>
        <w:t xml:space="preserve">held </w:t>
      </w:r>
      <w:r w:rsidRPr="003F5D0C">
        <w:rPr>
          <w:szCs w:val="22"/>
          <w:lang w:eastAsia="x-none"/>
        </w:rPr>
        <w:t xml:space="preserve">on </w:t>
      </w:r>
      <w:r w:rsidR="0006162B" w:rsidRPr="003F5D0C">
        <w:rPr>
          <w:rFonts w:cstheme="minorBidi"/>
          <w:szCs w:val="28"/>
          <w:lang w:val="en-US" w:eastAsia="x-none" w:bidi="th-TH"/>
        </w:rPr>
        <w:t xml:space="preserve">26 </w:t>
      </w:r>
      <w:r w:rsidRPr="003F5D0C">
        <w:rPr>
          <w:szCs w:val="22"/>
          <w:lang w:eastAsia="x-none"/>
        </w:rPr>
        <w:t xml:space="preserve">March </w:t>
      </w:r>
      <w:r w:rsidRPr="003F5D0C">
        <w:rPr>
          <w:szCs w:val="22"/>
          <w:cs/>
          <w:lang w:eastAsia="x-none" w:bidi="th-TH"/>
        </w:rPr>
        <w:t>2024</w:t>
      </w:r>
      <w:r w:rsidRPr="003F5D0C">
        <w:rPr>
          <w:szCs w:val="22"/>
          <w:lang w:eastAsia="x-none"/>
        </w:rPr>
        <w:t xml:space="preserve">, </w:t>
      </w:r>
      <w:r w:rsidR="002D2F5B" w:rsidRPr="003F5D0C">
        <w:rPr>
          <w:szCs w:val="22"/>
          <w:lang w:eastAsia="x-none"/>
        </w:rPr>
        <w:t xml:space="preserve">the </w:t>
      </w:r>
      <w:r w:rsidR="00B253A0" w:rsidRPr="003F5D0C">
        <w:rPr>
          <w:szCs w:val="22"/>
          <w:lang w:eastAsia="x-none"/>
        </w:rPr>
        <w:t>S</w:t>
      </w:r>
      <w:r w:rsidR="002D2F5B" w:rsidRPr="003F5D0C">
        <w:rPr>
          <w:szCs w:val="22"/>
          <w:lang w:eastAsia="x-none"/>
        </w:rPr>
        <w:t xml:space="preserve">hareholders approved </w:t>
      </w:r>
      <w:r w:rsidRPr="003F5D0C">
        <w:rPr>
          <w:szCs w:val="22"/>
          <w:lang w:eastAsia="x-none"/>
        </w:rPr>
        <w:t xml:space="preserve">to dissolve </w:t>
      </w:r>
      <w:r w:rsidR="006D1AB6">
        <w:rPr>
          <w:szCs w:val="22"/>
          <w:lang w:eastAsia="x-none"/>
        </w:rPr>
        <w:t>the</w:t>
      </w:r>
      <w:r w:rsidR="00B253A0" w:rsidRPr="003F5D0C">
        <w:rPr>
          <w:szCs w:val="22"/>
          <w:lang w:eastAsia="x-none"/>
        </w:rPr>
        <w:t xml:space="preserve"> </w:t>
      </w:r>
      <w:r w:rsidRPr="003F5D0C">
        <w:rPr>
          <w:szCs w:val="22"/>
          <w:lang w:eastAsia="x-none"/>
        </w:rPr>
        <w:t xml:space="preserve">subsidiary. The dissolution was registered with the Ministry of Commerce on </w:t>
      </w:r>
      <w:r w:rsidR="00F5574C" w:rsidRPr="003F5D0C">
        <w:rPr>
          <w:szCs w:val="22"/>
          <w:lang w:eastAsia="x-none"/>
        </w:rPr>
        <w:t xml:space="preserve">9 </w:t>
      </w:r>
      <w:r w:rsidRPr="003F5D0C">
        <w:rPr>
          <w:szCs w:val="22"/>
          <w:lang w:eastAsia="x-none"/>
        </w:rPr>
        <w:t xml:space="preserve">April </w:t>
      </w:r>
      <w:r w:rsidRPr="003F5D0C">
        <w:rPr>
          <w:szCs w:val="22"/>
          <w:cs/>
          <w:lang w:eastAsia="x-none" w:bidi="th-TH"/>
        </w:rPr>
        <w:t>2024</w:t>
      </w:r>
      <w:r w:rsidRPr="003F5D0C">
        <w:rPr>
          <w:szCs w:val="22"/>
          <w:lang w:eastAsia="x-none"/>
        </w:rPr>
        <w:t xml:space="preserve">, and the </w:t>
      </w:r>
      <w:r w:rsidR="006D1AB6">
        <w:rPr>
          <w:szCs w:val="22"/>
          <w:lang w:eastAsia="x-none"/>
        </w:rPr>
        <w:t>liquidation process was completed with the registration</w:t>
      </w:r>
      <w:r w:rsidRPr="003F5D0C">
        <w:rPr>
          <w:szCs w:val="22"/>
          <w:lang w:eastAsia="x-none"/>
        </w:rPr>
        <w:t xml:space="preserve"> with the Ministry of Commerce on </w:t>
      </w:r>
      <w:r w:rsidR="00F5574C" w:rsidRPr="003F5D0C">
        <w:rPr>
          <w:szCs w:val="22"/>
          <w:lang w:eastAsia="x-none"/>
        </w:rPr>
        <w:t xml:space="preserve">2 </w:t>
      </w:r>
      <w:r w:rsidRPr="003F5D0C">
        <w:rPr>
          <w:szCs w:val="22"/>
          <w:lang w:eastAsia="x-none"/>
        </w:rPr>
        <w:t xml:space="preserve">December </w:t>
      </w:r>
      <w:r w:rsidRPr="003F5D0C">
        <w:rPr>
          <w:szCs w:val="22"/>
          <w:cs/>
          <w:lang w:eastAsia="x-none" w:bidi="th-TH"/>
        </w:rPr>
        <w:t xml:space="preserve">2024. </w:t>
      </w:r>
      <w:r w:rsidRPr="003F5D0C">
        <w:rPr>
          <w:szCs w:val="22"/>
          <w:lang w:eastAsia="x-none"/>
        </w:rPr>
        <w:t xml:space="preserve">The company recognized a loss from this transaction amounting to </w:t>
      </w:r>
      <w:r w:rsidR="003F5D0C" w:rsidRPr="003F5D0C">
        <w:rPr>
          <w:szCs w:val="22"/>
          <w:lang w:eastAsia="x-none"/>
        </w:rPr>
        <w:t>Baht</w:t>
      </w:r>
      <w:r w:rsidR="003F5D0C" w:rsidRPr="003F5D0C">
        <w:rPr>
          <w:szCs w:val="22"/>
          <w:cs/>
          <w:lang w:eastAsia="x-none" w:bidi="th-TH"/>
        </w:rPr>
        <w:t xml:space="preserve"> </w:t>
      </w:r>
      <w:r w:rsidRPr="003F5D0C">
        <w:rPr>
          <w:szCs w:val="22"/>
          <w:cs/>
          <w:lang w:eastAsia="x-none" w:bidi="th-TH"/>
        </w:rPr>
        <w:t xml:space="preserve">2.99 </w:t>
      </w:r>
      <w:r w:rsidRPr="003F5D0C">
        <w:rPr>
          <w:szCs w:val="22"/>
          <w:lang w:eastAsia="x-none"/>
        </w:rPr>
        <w:t xml:space="preserve">million in the </w:t>
      </w:r>
      <w:r w:rsidR="00EB4975" w:rsidRPr="003F5D0C">
        <w:rPr>
          <w:szCs w:val="22"/>
          <w:lang w:eastAsia="x-none"/>
        </w:rPr>
        <w:t xml:space="preserve">statement of </w:t>
      </w:r>
      <w:r w:rsidRPr="003F5D0C">
        <w:rPr>
          <w:szCs w:val="22"/>
          <w:lang w:eastAsia="x-none"/>
        </w:rPr>
        <w:t>comprehensive income</w:t>
      </w:r>
      <w:r w:rsidR="00EB4975" w:rsidRPr="003F5D0C">
        <w:rPr>
          <w:szCs w:val="22"/>
          <w:lang w:eastAsia="x-none"/>
        </w:rPr>
        <w:t>.</w:t>
      </w:r>
    </w:p>
    <w:p w14:paraId="7394AF99" w14:textId="77777777" w:rsidR="00FC43C3" w:rsidRPr="00FC43C3" w:rsidRDefault="00FC43C3" w:rsidP="00FC43C3">
      <w:pPr>
        <w:pStyle w:val="BodyText"/>
        <w:spacing w:after="0" w:line="240" w:lineRule="atLeast"/>
        <w:ind w:left="562" w:right="63"/>
        <w:jc w:val="both"/>
        <w:rPr>
          <w:rFonts w:cstheme="minorBidi"/>
          <w:szCs w:val="28"/>
          <w:lang w:eastAsia="x-none" w:bidi="th-TH"/>
        </w:rPr>
      </w:pPr>
    </w:p>
    <w:p w14:paraId="11FBC98F" w14:textId="2CB0C1AB" w:rsidR="00491C6B" w:rsidRPr="00206CA1" w:rsidRDefault="00491C6B" w:rsidP="00491C6B">
      <w:pPr>
        <w:pStyle w:val="BodyText"/>
        <w:spacing w:after="0" w:line="240" w:lineRule="atLeast"/>
        <w:ind w:right="562" w:firstLine="540"/>
        <w:jc w:val="both"/>
        <w:rPr>
          <w:i/>
          <w:iCs/>
          <w:szCs w:val="22"/>
          <w:lang w:eastAsia="x-none"/>
        </w:rPr>
      </w:pPr>
      <w:r w:rsidRPr="00206CA1">
        <w:rPr>
          <w:i/>
          <w:iCs/>
          <w:szCs w:val="22"/>
          <w:lang w:eastAsia="x-none"/>
        </w:rPr>
        <w:t>AJ Technology Company Limited</w:t>
      </w:r>
    </w:p>
    <w:p w14:paraId="037026BB" w14:textId="77777777" w:rsidR="00491C6B" w:rsidRPr="00206CA1" w:rsidRDefault="00491C6B" w:rsidP="00491C6B">
      <w:pPr>
        <w:pStyle w:val="BodyText"/>
        <w:spacing w:after="0" w:line="240" w:lineRule="atLeast"/>
        <w:ind w:left="1080" w:right="562"/>
        <w:jc w:val="both"/>
        <w:rPr>
          <w:szCs w:val="22"/>
          <w:lang w:eastAsia="x-none"/>
        </w:rPr>
      </w:pPr>
    </w:p>
    <w:p w14:paraId="008A74C2" w14:textId="77777777" w:rsidR="00491C6B" w:rsidRPr="00C736BA" w:rsidRDefault="00491C6B" w:rsidP="00C736BA">
      <w:pPr>
        <w:pStyle w:val="BodyText"/>
        <w:spacing w:after="0" w:line="240" w:lineRule="atLeast"/>
        <w:ind w:left="562" w:right="63"/>
        <w:jc w:val="both"/>
        <w:rPr>
          <w:szCs w:val="22"/>
          <w:lang w:eastAsia="x-none"/>
        </w:rPr>
      </w:pPr>
      <w:r w:rsidRPr="00C736BA">
        <w:rPr>
          <w:szCs w:val="22"/>
          <w:lang w:eastAsia="x-none"/>
        </w:rPr>
        <w:t xml:space="preserve">According to the shareholders agreement of AJ Technology Company Limited, an indirect subsidiary of the Company, there was a </w:t>
      </w:r>
      <w:proofErr w:type="spellStart"/>
      <w:r w:rsidRPr="00C736BA">
        <w:rPr>
          <w:szCs w:val="22"/>
          <w:lang w:eastAsia="x-none"/>
        </w:rPr>
        <w:t>determinated</w:t>
      </w:r>
      <w:proofErr w:type="spellEnd"/>
      <w:r w:rsidRPr="00C736BA">
        <w:rPr>
          <w:szCs w:val="22"/>
          <w:lang w:eastAsia="x-none"/>
        </w:rPr>
        <w:t xml:space="preserve"> date for a change in dividend payment or Flip Point which is the date that an indirect subsidiary made the final payment for power plant construction to the financial institution. At a Flip Point date, an indirect subsidiary will increase its registered capital at the </w:t>
      </w:r>
      <w:proofErr w:type="gramStart"/>
      <w:r w:rsidRPr="00C736BA">
        <w:rPr>
          <w:szCs w:val="22"/>
          <w:lang w:eastAsia="x-none"/>
        </w:rPr>
        <w:t>amount</w:t>
      </w:r>
      <w:proofErr w:type="gramEnd"/>
      <w:r w:rsidRPr="00C736BA">
        <w:rPr>
          <w:szCs w:val="22"/>
          <w:lang w:eastAsia="x-none"/>
        </w:rPr>
        <w:t xml:space="preserve"> of Baht 10,000 by issuing 100 preferred shares with a par value of Baht 100 each to non-controlling interest shareholders. The shareholders of preferred share will receive dividend payment before the shareholders of ordinary share at the amount of two-thirds of the total amount of approved dividend and the remaining amount will be paid to the shareholders of ordinary share according to their shareholding proportion. As the result, the non-controlling interest shareholders will have the right to receive 75% of the total of approved dividend.</w:t>
      </w:r>
    </w:p>
    <w:p w14:paraId="5AADD904" w14:textId="77777777" w:rsidR="00491C6B" w:rsidRPr="00206CA1" w:rsidRDefault="00491C6B" w:rsidP="00491C6B">
      <w:pPr>
        <w:pStyle w:val="index"/>
        <w:numPr>
          <w:ilvl w:val="0"/>
          <w:numId w:val="0"/>
        </w:numPr>
        <w:ind w:left="540"/>
        <w:rPr>
          <w:b/>
          <w:bCs/>
          <w:sz w:val="24"/>
          <w:szCs w:val="22"/>
          <w:lang w:val="en-US"/>
        </w:rPr>
      </w:pPr>
    </w:p>
    <w:p w14:paraId="5A6B648A" w14:textId="77777777" w:rsidR="00491C6B" w:rsidRPr="00206CA1" w:rsidRDefault="00491C6B" w:rsidP="00B6027B">
      <w:pPr>
        <w:pStyle w:val="BodyText"/>
        <w:spacing w:after="0" w:line="240" w:lineRule="atLeast"/>
        <w:ind w:left="562" w:right="63"/>
        <w:jc w:val="both"/>
        <w:rPr>
          <w:szCs w:val="22"/>
          <w:lang w:eastAsia="x-none"/>
        </w:rPr>
      </w:pPr>
      <w:r w:rsidRPr="00206CA1">
        <w:rPr>
          <w:szCs w:val="22"/>
          <w:lang w:eastAsia="x-none"/>
        </w:rPr>
        <w:t xml:space="preserve">The indirect subsidiary registered an increase of preferred share capital with the Ministry of </w:t>
      </w:r>
      <w:r w:rsidRPr="00206CA1">
        <w:rPr>
          <w:rFonts w:cs="Angsana New"/>
          <w:szCs w:val="28"/>
          <w:lang w:val="en-US" w:eastAsia="x-none" w:bidi="th-TH"/>
        </w:rPr>
        <w:t>Commerce</w:t>
      </w:r>
      <w:r w:rsidRPr="00206CA1">
        <w:rPr>
          <w:szCs w:val="22"/>
          <w:lang w:eastAsia="x-none"/>
        </w:rPr>
        <w:t xml:space="preserve"> on 10 April 2023. The </w:t>
      </w:r>
      <w:proofErr w:type="gramStart"/>
      <w:r w:rsidRPr="00206CA1">
        <w:rPr>
          <w:szCs w:val="22"/>
          <w:lang w:eastAsia="x-none"/>
        </w:rPr>
        <w:t>Non-controlling</w:t>
      </w:r>
      <w:proofErr w:type="gramEnd"/>
      <w:r w:rsidRPr="00206CA1">
        <w:rPr>
          <w:szCs w:val="22"/>
          <w:lang w:eastAsia="x-none"/>
        </w:rPr>
        <w:t xml:space="preserve"> interest shareholders has made a payment in full, result in the Group recognising the increase in non-controlling interest of Baht 10,000.</w:t>
      </w:r>
    </w:p>
    <w:p w14:paraId="64FCF1A0" w14:textId="77777777" w:rsidR="00491C6B" w:rsidRPr="00206CA1" w:rsidRDefault="00491C6B" w:rsidP="00E26C52">
      <w:pPr>
        <w:pStyle w:val="index"/>
        <w:numPr>
          <w:ilvl w:val="0"/>
          <w:numId w:val="0"/>
        </w:numPr>
        <w:ind w:left="1080"/>
        <w:jc w:val="both"/>
        <w:rPr>
          <w:szCs w:val="22"/>
          <w:lang w:eastAsia="x-none"/>
        </w:rPr>
      </w:pPr>
    </w:p>
    <w:p w14:paraId="56CE6BC1" w14:textId="4A98AD41" w:rsidR="00491C6B" w:rsidRPr="00206CA1" w:rsidRDefault="00491C6B" w:rsidP="00B6027B">
      <w:pPr>
        <w:pStyle w:val="BodyText"/>
        <w:spacing w:after="0" w:line="240" w:lineRule="atLeast"/>
        <w:ind w:left="562" w:right="63"/>
        <w:jc w:val="both"/>
        <w:rPr>
          <w:szCs w:val="22"/>
          <w:lang w:eastAsia="x-none"/>
        </w:rPr>
      </w:pPr>
      <w:r w:rsidRPr="00206CA1">
        <w:rPr>
          <w:szCs w:val="22"/>
          <w:lang w:eastAsia="x-none"/>
        </w:rPr>
        <w:t xml:space="preserve">Therefore, the management has reclassified the account in owners of the parent and non-controlling interests according to the </w:t>
      </w:r>
      <w:r w:rsidRPr="00206CA1">
        <w:rPr>
          <w:rFonts w:cs="Angsana New"/>
          <w:szCs w:val="28"/>
          <w:lang w:val="en-US" w:eastAsia="x-none" w:bidi="th-TH"/>
        </w:rPr>
        <w:t xml:space="preserve">shareholders agreement of AJ Technology Company Limited. </w:t>
      </w:r>
      <w:r w:rsidR="00B6027B">
        <w:rPr>
          <w:rFonts w:cs="Angsana New"/>
          <w:szCs w:val="28"/>
          <w:lang w:val="en-US" w:eastAsia="x-none" w:bidi="th-TH"/>
        </w:rPr>
        <w:br/>
      </w:r>
      <w:r w:rsidRPr="00206CA1">
        <w:rPr>
          <w:rFonts w:cs="Angsana New"/>
          <w:szCs w:val="28"/>
          <w:lang w:val="en-US" w:eastAsia="x-none" w:bidi="th-TH"/>
        </w:rPr>
        <w:t xml:space="preserve">The reclassification has no effect on the statement of comprehensive income for the </w:t>
      </w:r>
      <w:r w:rsidR="00662D37">
        <w:rPr>
          <w:rFonts w:cs="Angsana New"/>
          <w:szCs w:val="28"/>
          <w:lang w:val="en-US" w:eastAsia="x-none" w:bidi="th-TH"/>
        </w:rPr>
        <w:t>year</w:t>
      </w:r>
      <w:r w:rsidRPr="00206CA1">
        <w:rPr>
          <w:rFonts w:cs="Angsana New"/>
          <w:szCs w:val="28"/>
          <w:lang w:val="en-US" w:eastAsia="x-none" w:bidi="th-TH"/>
        </w:rPr>
        <w:t xml:space="preserve"> ended </w:t>
      </w:r>
      <w:r w:rsidR="00B6027B">
        <w:rPr>
          <w:rFonts w:cs="Angsana New"/>
          <w:szCs w:val="28"/>
          <w:lang w:val="en-US" w:eastAsia="x-none" w:bidi="th-TH"/>
        </w:rPr>
        <w:br/>
      </w:r>
      <w:r w:rsidRPr="00206CA1">
        <w:rPr>
          <w:rFonts w:cs="Angsana New"/>
          <w:szCs w:val="28"/>
          <w:lang w:val="en-US" w:eastAsia="x-none" w:bidi="th-TH"/>
        </w:rPr>
        <w:t>3</w:t>
      </w:r>
      <w:r w:rsidR="000436BD" w:rsidRPr="00206CA1">
        <w:rPr>
          <w:rFonts w:cs="Angsana New"/>
          <w:szCs w:val="28"/>
          <w:lang w:val="en-US" w:eastAsia="x-none" w:bidi="th-TH"/>
        </w:rPr>
        <w:t>1 December</w:t>
      </w:r>
      <w:r w:rsidRPr="00206CA1">
        <w:rPr>
          <w:rFonts w:cs="Angsana New"/>
          <w:szCs w:val="28"/>
          <w:lang w:val="en-US" w:eastAsia="x-none" w:bidi="th-TH"/>
        </w:rPr>
        <w:t xml:space="preserve"> 202</w:t>
      </w:r>
      <w:r w:rsidR="003B1E75">
        <w:rPr>
          <w:rFonts w:cs="Angsana New"/>
          <w:szCs w:val="28"/>
          <w:lang w:val="en-US" w:eastAsia="x-none" w:bidi="th-TH"/>
        </w:rPr>
        <w:t>4</w:t>
      </w:r>
      <w:r w:rsidRPr="00206CA1">
        <w:rPr>
          <w:rFonts w:cs="Angsana New"/>
          <w:szCs w:val="28"/>
          <w:lang w:val="en-US" w:eastAsia="x-none" w:bidi="th-TH"/>
        </w:rPr>
        <w:t>.</w:t>
      </w:r>
    </w:p>
    <w:p w14:paraId="2719DCA1" w14:textId="77777777" w:rsidR="00E90970" w:rsidRPr="00206CA1" w:rsidRDefault="00E90970" w:rsidP="003B1DED">
      <w:pPr>
        <w:pStyle w:val="BodyText"/>
        <w:spacing w:after="0" w:line="240" w:lineRule="atLeast"/>
        <w:ind w:left="562" w:right="562"/>
        <w:jc w:val="both"/>
        <w:rPr>
          <w:szCs w:val="22"/>
          <w:lang w:val="en-US" w:eastAsia="x-none"/>
        </w:rPr>
      </w:pPr>
    </w:p>
    <w:p w14:paraId="2F20DB7B" w14:textId="77777777" w:rsidR="00915DE8" w:rsidRPr="00206CA1" w:rsidRDefault="00915DE8" w:rsidP="003B1DED">
      <w:pPr>
        <w:pStyle w:val="BodyText"/>
        <w:spacing w:after="0" w:line="240" w:lineRule="atLeast"/>
        <w:ind w:left="562" w:right="562"/>
        <w:jc w:val="both"/>
        <w:rPr>
          <w:szCs w:val="22"/>
          <w:lang w:val="en-US" w:eastAsia="x-none"/>
        </w:rPr>
      </w:pPr>
    </w:p>
    <w:p w14:paraId="1B9C62F0" w14:textId="1F868D5F" w:rsidR="00F33B16" w:rsidRPr="00B67F70" w:rsidRDefault="00F33B16" w:rsidP="00F33B16">
      <w:pPr>
        <w:pStyle w:val="BodyText"/>
        <w:spacing w:after="0" w:line="240" w:lineRule="atLeast"/>
        <w:ind w:right="562" w:firstLine="540"/>
        <w:jc w:val="both"/>
        <w:rPr>
          <w:i/>
          <w:iCs/>
          <w:szCs w:val="22"/>
          <w:lang w:eastAsia="x-none"/>
        </w:rPr>
      </w:pPr>
      <w:r w:rsidRPr="00B67F70">
        <w:rPr>
          <w:i/>
          <w:iCs/>
          <w:szCs w:val="22"/>
          <w:lang w:eastAsia="x-none"/>
        </w:rPr>
        <w:lastRenderedPageBreak/>
        <w:t>Solar Power Engineering Company Limited</w:t>
      </w:r>
    </w:p>
    <w:p w14:paraId="24FE5CA1" w14:textId="77777777" w:rsidR="00F33B16" w:rsidRPr="00F33B16" w:rsidRDefault="00F33B16" w:rsidP="00F33B16">
      <w:pPr>
        <w:pStyle w:val="BodyText"/>
        <w:spacing w:after="0" w:line="240" w:lineRule="atLeast"/>
        <w:ind w:right="562" w:firstLine="540"/>
        <w:jc w:val="both"/>
        <w:rPr>
          <w:i/>
          <w:iCs/>
          <w:szCs w:val="22"/>
          <w:highlight w:val="green"/>
          <w:lang w:eastAsia="x-none"/>
        </w:rPr>
      </w:pPr>
    </w:p>
    <w:p w14:paraId="34E53285" w14:textId="2F891923" w:rsidR="00054ED3" w:rsidRPr="00D73648" w:rsidRDefault="00054ED3" w:rsidP="005958D5">
      <w:pPr>
        <w:pStyle w:val="BodyText"/>
        <w:spacing w:after="0" w:line="240" w:lineRule="atLeast"/>
        <w:ind w:left="562" w:right="63"/>
        <w:jc w:val="both"/>
        <w:rPr>
          <w:szCs w:val="22"/>
          <w:lang w:val="en-US" w:bidi="th-TH"/>
        </w:rPr>
      </w:pPr>
      <w:r w:rsidRPr="00D73648">
        <w:rPr>
          <w:szCs w:val="22"/>
          <w:lang w:val="en-US" w:bidi="th-TH"/>
        </w:rPr>
        <w:t>At the</w:t>
      </w:r>
      <w:r w:rsidR="00070F16" w:rsidRPr="00D73648">
        <w:rPr>
          <w:szCs w:val="22"/>
          <w:lang w:val="en-US" w:bidi="th-TH"/>
        </w:rPr>
        <w:t xml:space="preserve"> </w:t>
      </w:r>
      <w:r w:rsidRPr="00D73648">
        <w:rPr>
          <w:szCs w:val="22"/>
          <w:lang w:val="en-US" w:bidi="th-TH"/>
        </w:rPr>
        <w:t xml:space="preserve">extraordinary general meeting of shareholders of Solar Power Engineering Co., Ltd., a subsidiary of the Company, held on 6 November 2023, the shareholders </w:t>
      </w:r>
      <w:proofErr w:type="gramStart"/>
      <w:r w:rsidRPr="00D73648">
        <w:rPr>
          <w:szCs w:val="22"/>
          <w:lang w:val="en-US" w:bidi="th-TH"/>
        </w:rPr>
        <w:t>has</w:t>
      </w:r>
      <w:proofErr w:type="gramEnd"/>
      <w:r w:rsidRPr="00D73648">
        <w:rPr>
          <w:szCs w:val="22"/>
          <w:lang w:val="en-US" w:bidi="th-TH"/>
        </w:rPr>
        <w:t xml:space="preserve"> approved a capital reduction as the following:</w:t>
      </w:r>
    </w:p>
    <w:p w14:paraId="57CFF7A0" w14:textId="3C79B7CE" w:rsidR="00054ED3" w:rsidRPr="00D73648" w:rsidRDefault="00054ED3" w:rsidP="005958D5">
      <w:pPr>
        <w:pStyle w:val="ListParagraph"/>
        <w:numPr>
          <w:ilvl w:val="0"/>
          <w:numId w:val="13"/>
        </w:numPr>
        <w:spacing w:before="100" w:beforeAutospacing="1" w:after="100" w:afterAutospacing="1" w:line="240" w:lineRule="auto"/>
        <w:ind w:left="990" w:right="63"/>
        <w:jc w:val="thaiDistribute"/>
        <w:rPr>
          <w:szCs w:val="22"/>
          <w:lang w:val="en-US" w:bidi="th-TH"/>
        </w:rPr>
      </w:pPr>
      <w:r w:rsidRPr="00D73648">
        <w:rPr>
          <w:szCs w:val="22"/>
          <w:lang w:val="en-US" w:bidi="th-TH"/>
        </w:rPr>
        <w:t>A decrease of registered share capital of such subsidiary from Baht 10,000,000 (divided into 1,000,000 shares at Baht 10 par value) to new registered share capital of Baht 4,000,000 (divided into 400,000 shares at Baht 10 par value) by reduction of Baht 6,000,000 (divided into 600,000 shares at Baht 10 par value) and revise the memorandum of association.</w:t>
      </w:r>
    </w:p>
    <w:p w14:paraId="046ABDA5" w14:textId="77777777" w:rsidR="00191123" w:rsidRPr="00D73648" w:rsidRDefault="00191123" w:rsidP="00191123">
      <w:pPr>
        <w:pStyle w:val="ListParagraph"/>
        <w:spacing w:before="100" w:beforeAutospacing="1" w:after="100" w:afterAutospacing="1" w:line="240" w:lineRule="auto"/>
        <w:ind w:left="990" w:right="63"/>
        <w:jc w:val="thaiDistribute"/>
        <w:rPr>
          <w:szCs w:val="22"/>
          <w:lang w:val="en-US" w:bidi="th-TH"/>
        </w:rPr>
      </w:pPr>
    </w:p>
    <w:p w14:paraId="51AD1BCB" w14:textId="01F0A7A4" w:rsidR="005C1932" w:rsidRPr="003E2CC5" w:rsidRDefault="00054ED3" w:rsidP="00EF5B61">
      <w:pPr>
        <w:pStyle w:val="ListParagraph"/>
        <w:numPr>
          <w:ilvl w:val="0"/>
          <w:numId w:val="13"/>
        </w:numPr>
        <w:tabs>
          <w:tab w:val="left" w:pos="900"/>
        </w:tabs>
        <w:spacing w:before="100" w:beforeAutospacing="1" w:after="100" w:afterAutospacing="1" w:line="240" w:lineRule="auto"/>
        <w:ind w:left="990" w:right="63"/>
        <w:jc w:val="thaiDistribute"/>
        <w:rPr>
          <w:szCs w:val="22"/>
          <w:lang w:val="en-US" w:bidi="th-TH"/>
        </w:rPr>
      </w:pPr>
      <w:r w:rsidRPr="00D73648">
        <w:rPr>
          <w:szCs w:val="22"/>
          <w:lang w:val="en-US" w:bidi="th-TH"/>
        </w:rPr>
        <w:t xml:space="preserve">A decrease of legal reserve at the </w:t>
      </w:r>
      <w:proofErr w:type="gramStart"/>
      <w:r w:rsidRPr="00D73648">
        <w:rPr>
          <w:szCs w:val="22"/>
          <w:lang w:val="en-US" w:bidi="th-TH"/>
        </w:rPr>
        <w:t>amount</w:t>
      </w:r>
      <w:proofErr w:type="gramEnd"/>
      <w:r w:rsidRPr="00D73648">
        <w:rPr>
          <w:szCs w:val="22"/>
          <w:lang w:val="en-US" w:bidi="th-TH"/>
        </w:rPr>
        <w:t xml:space="preserve"> of Baht 185,000 from the allocated legal reserve of Baht 585,000 to the remaining legal reserve of Baht 400,000 or equivalent to 10% of the company’s registered capital, reserving according to the laws and the Company’s Article of Association.</w:t>
      </w:r>
    </w:p>
    <w:p w14:paraId="175EC4D3" w14:textId="77777777" w:rsidR="00923F9F" w:rsidRPr="00923F9F" w:rsidRDefault="00923F9F" w:rsidP="00923F9F">
      <w:pPr>
        <w:pStyle w:val="ListParagraph"/>
        <w:rPr>
          <w:szCs w:val="22"/>
          <w:lang w:val="en-US" w:bidi="th-TH"/>
        </w:rPr>
      </w:pPr>
    </w:p>
    <w:p w14:paraId="663AFDDA" w14:textId="7024D586" w:rsidR="00E40DD0" w:rsidRPr="00A53475" w:rsidRDefault="00B37004" w:rsidP="00D72C87">
      <w:pPr>
        <w:pStyle w:val="BodyText"/>
        <w:spacing w:line="240" w:lineRule="atLeast"/>
        <w:ind w:left="540" w:right="63"/>
        <w:jc w:val="both"/>
        <w:rPr>
          <w:rFonts w:cstheme="minorBidi"/>
          <w:szCs w:val="22"/>
          <w:cs/>
          <w:lang w:val="en-US" w:bidi="th-TH"/>
        </w:rPr>
      </w:pPr>
      <w:r>
        <w:rPr>
          <w:szCs w:val="22"/>
          <w:lang w:val="en-US" w:bidi="th-TH"/>
        </w:rPr>
        <w:t>Subsequently,</w:t>
      </w:r>
      <w:r w:rsidR="00CC4A7A">
        <w:rPr>
          <w:szCs w:val="22"/>
          <w:lang w:val="en-US" w:bidi="th-TH"/>
        </w:rPr>
        <w:t xml:space="preserve"> a</w:t>
      </w:r>
      <w:r w:rsidR="00E40DD0" w:rsidRPr="00E40DD0">
        <w:rPr>
          <w:szCs w:val="22"/>
          <w:lang w:val="en-US" w:bidi="th-TH"/>
        </w:rPr>
        <w:t xml:space="preserve">t the extraordinary general meeting of shareholders of Solar Power Engineering Co., Ltd., a subsidiary of the Company, held on 18 March 2024, the shareholders </w:t>
      </w:r>
      <w:proofErr w:type="gramStart"/>
      <w:r w:rsidR="00E40DD0" w:rsidRPr="00E40DD0">
        <w:rPr>
          <w:szCs w:val="22"/>
          <w:lang w:val="en-US" w:bidi="th-TH"/>
        </w:rPr>
        <w:t>has</w:t>
      </w:r>
      <w:proofErr w:type="gramEnd"/>
      <w:r w:rsidR="00E40DD0" w:rsidRPr="00E40DD0">
        <w:rPr>
          <w:szCs w:val="22"/>
          <w:lang w:val="en-US" w:bidi="th-TH"/>
        </w:rPr>
        <w:t xml:space="preserve"> approved a capital reduction as the following:</w:t>
      </w:r>
    </w:p>
    <w:p w14:paraId="54D30E60" w14:textId="48DACFB5" w:rsidR="00E40DD0" w:rsidRPr="00E40DD0" w:rsidRDefault="00E40DD0" w:rsidP="00D72C87">
      <w:pPr>
        <w:pStyle w:val="BodyText"/>
        <w:spacing w:line="240" w:lineRule="atLeast"/>
        <w:ind w:left="990" w:right="63" w:hanging="360"/>
        <w:jc w:val="both"/>
        <w:rPr>
          <w:szCs w:val="22"/>
          <w:lang w:val="en-US" w:bidi="th-TH"/>
        </w:rPr>
      </w:pPr>
      <w:r w:rsidRPr="00E40DD0">
        <w:rPr>
          <w:szCs w:val="22"/>
          <w:lang w:val="en-US" w:bidi="th-TH"/>
        </w:rPr>
        <w:t>-</w:t>
      </w:r>
      <w:r w:rsidRPr="00E40DD0">
        <w:rPr>
          <w:szCs w:val="22"/>
          <w:lang w:val="en-US" w:bidi="th-TH"/>
        </w:rPr>
        <w:tab/>
        <w:t>A decrease of registered share capital of such subsidiary from Baht 4,000,000 (divided into 400,000 shares at Baht 10 par value) to new registered share capital of Baht 1,000,000 (divided into 100,000 shares at Baht 10 par value) by reduction of Baht 3,000,000 (divided into 300,000 shares at Baht 10 par value) and revise the memorandum of association.</w:t>
      </w:r>
    </w:p>
    <w:p w14:paraId="3FDB5231" w14:textId="77777777" w:rsidR="00E40DD0" w:rsidRPr="00E40DD0" w:rsidRDefault="00E40DD0" w:rsidP="00D72C87">
      <w:pPr>
        <w:pStyle w:val="BodyText"/>
        <w:tabs>
          <w:tab w:val="left" w:pos="9000"/>
        </w:tabs>
        <w:spacing w:line="240" w:lineRule="atLeast"/>
        <w:ind w:left="990" w:right="63" w:hanging="360"/>
        <w:jc w:val="both"/>
        <w:rPr>
          <w:szCs w:val="22"/>
          <w:lang w:val="en-US" w:bidi="th-TH"/>
        </w:rPr>
      </w:pPr>
      <w:r w:rsidRPr="00E40DD0">
        <w:rPr>
          <w:szCs w:val="22"/>
          <w:lang w:val="en-US" w:bidi="th-TH"/>
        </w:rPr>
        <w:t>-</w:t>
      </w:r>
      <w:r w:rsidRPr="00E40DD0">
        <w:rPr>
          <w:szCs w:val="22"/>
          <w:lang w:val="en-US" w:bidi="th-TH"/>
        </w:rPr>
        <w:tab/>
        <w:t xml:space="preserve">A decrease of legal reserve at the </w:t>
      </w:r>
      <w:proofErr w:type="gramStart"/>
      <w:r w:rsidRPr="00E40DD0">
        <w:rPr>
          <w:szCs w:val="22"/>
          <w:lang w:val="en-US" w:bidi="th-TH"/>
        </w:rPr>
        <w:t>amount</w:t>
      </w:r>
      <w:proofErr w:type="gramEnd"/>
      <w:r w:rsidRPr="00E40DD0">
        <w:rPr>
          <w:szCs w:val="22"/>
          <w:lang w:val="en-US" w:bidi="th-TH"/>
        </w:rPr>
        <w:t xml:space="preserve"> of Baht 300,000 from the allocated legal reserve of Baht 400,000 to the remaining legal reserve of Baht 100,000 or equivalent to 10% of the company’s registered capital, reserving according to the laws and the Company’s Article of Association.  </w:t>
      </w:r>
    </w:p>
    <w:p w14:paraId="49687FC1" w14:textId="08103E22" w:rsidR="00B37004" w:rsidRDefault="00E40DD0" w:rsidP="00D72C87">
      <w:pPr>
        <w:pStyle w:val="BodyText"/>
        <w:spacing w:after="0" w:line="240" w:lineRule="atLeast"/>
        <w:ind w:left="540" w:right="63"/>
        <w:jc w:val="both"/>
        <w:rPr>
          <w:szCs w:val="22"/>
          <w:lang w:val="en-US" w:bidi="th-TH"/>
        </w:rPr>
      </w:pPr>
      <w:r w:rsidRPr="00E40DD0">
        <w:rPr>
          <w:szCs w:val="22"/>
          <w:lang w:val="en-US" w:bidi="th-TH"/>
        </w:rPr>
        <w:t>In addition, the company has proceeds on capital reduction and revise the memorandum of association on 14 May 2024.</w:t>
      </w:r>
      <w:r w:rsidR="00DF070C" w:rsidRPr="00DF070C">
        <w:t xml:space="preserve"> </w:t>
      </w:r>
      <w:r w:rsidR="00DF070C" w:rsidRPr="00DF070C">
        <w:rPr>
          <w:szCs w:val="22"/>
          <w:lang w:val="en-US" w:bidi="th-TH"/>
        </w:rPr>
        <w:t xml:space="preserve">The company </w:t>
      </w:r>
      <w:proofErr w:type="spellStart"/>
      <w:r w:rsidR="00DF070C" w:rsidRPr="00DF070C">
        <w:rPr>
          <w:szCs w:val="22"/>
          <w:lang w:val="en-US" w:bidi="th-TH"/>
        </w:rPr>
        <w:t>recogni</w:t>
      </w:r>
      <w:r w:rsidR="00F5574C">
        <w:rPr>
          <w:szCs w:val="22"/>
          <w:lang w:val="en-US" w:bidi="th-TH"/>
        </w:rPr>
        <w:t>s</w:t>
      </w:r>
      <w:r w:rsidR="00DF070C" w:rsidRPr="00DF070C">
        <w:rPr>
          <w:szCs w:val="22"/>
          <w:lang w:val="en-US" w:bidi="th-TH"/>
        </w:rPr>
        <w:t>ed</w:t>
      </w:r>
      <w:proofErr w:type="spellEnd"/>
      <w:r w:rsidR="00DF070C" w:rsidRPr="00DF070C">
        <w:rPr>
          <w:szCs w:val="22"/>
          <w:lang w:val="en-US" w:bidi="th-TH"/>
        </w:rPr>
        <w:t xml:space="preserve"> a loss from this </w:t>
      </w:r>
      <w:r w:rsidR="000B6C18">
        <w:rPr>
          <w:szCs w:val="22"/>
          <w:lang w:val="en-US" w:bidi="th-TH"/>
        </w:rPr>
        <w:t>capital reduction</w:t>
      </w:r>
      <w:r w:rsidR="00DF070C" w:rsidRPr="00DF070C">
        <w:rPr>
          <w:szCs w:val="22"/>
          <w:lang w:val="en-US" w:bidi="th-TH"/>
        </w:rPr>
        <w:t xml:space="preserve"> amounting to </w:t>
      </w:r>
      <w:r w:rsidR="00BC0840">
        <w:rPr>
          <w:szCs w:val="22"/>
          <w:lang w:val="en-US" w:bidi="th-TH"/>
        </w:rPr>
        <w:t xml:space="preserve">Baht </w:t>
      </w:r>
      <w:r w:rsidR="004460CD">
        <w:rPr>
          <w:szCs w:val="22"/>
          <w:lang w:val="en-US" w:bidi="th-TH"/>
        </w:rPr>
        <w:t>0.34</w:t>
      </w:r>
      <w:r w:rsidR="00DF070C" w:rsidRPr="00DF070C">
        <w:rPr>
          <w:szCs w:val="22"/>
          <w:lang w:val="en-US" w:bidi="th-TH"/>
        </w:rPr>
        <w:t xml:space="preserve"> million in the statement of comprehensive income.</w:t>
      </w:r>
    </w:p>
    <w:p w14:paraId="172DD0CD" w14:textId="77777777" w:rsidR="00B37004" w:rsidRDefault="00B37004" w:rsidP="00B37004">
      <w:pPr>
        <w:pStyle w:val="BodyText"/>
        <w:spacing w:after="0" w:line="240" w:lineRule="atLeast"/>
        <w:ind w:left="990" w:right="562"/>
        <w:jc w:val="both"/>
        <w:rPr>
          <w:szCs w:val="22"/>
          <w:lang w:val="en-US" w:bidi="th-TH"/>
        </w:rPr>
      </w:pPr>
    </w:p>
    <w:p w14:paraId="2EBBAF1D" w14:textId="5D1203EF" w:rsidR="009A27CB" w:rsidRDefault="009A27CB" w:rsidP="00EF5B61">
      <w:pPr>
        <w:pStyle w:val="BodyText"/>
        <w:spacing w:after="0" w:line="240" w:lineRule="atLeast"/>
        <w:ind w:left="540" w:right="562"/>
        <w:jc w:val="both"/>
        <w:rPr>
          <w:i/>
          <w:iCs/>
          <w:szCs w:val="22"/>
          <w:lang w:eastAsia="x-none"/>
        </w:rPr>
      </w:pPr>
      <w:r w:rsidRPr="00B67F70">
        <w:rPr>
          <w:i/>
          <w:iCs/>
          <w:szCs w:val="22"/>
          <w:lang w:eastAsia="x-none"/>
        </w:rPr>
        <w:t>Solar Power Asset Company Limited</w:t>
      </w:r>
    </w:p>
    <w:p w14:paraId="7139B0FE" w14:textId="77777777" w:rsidR="009A27CB" w:rsidRPr="002F79BC" w:rsidRDefault="009A27CB" w:rsidP="009A27CB">
      <w:pPr>
        <w:pStyle w:val="BodyText"/>
        <w:spacing w:after="0" w:line="240" w:lineRule="atLeast"/>
        <w:ind w:right="562" w:firstLine="540"/>
        <w:jc w:val="both"/>
        <w:rPr>
          <w:i/>
          <w:iCs/>
          <w:szCs w:val="22"/>
          <w:lang w:eastAsia="x-none"/>
        </w:rPr>
      </w:pPr>
    </w:p>
    <w:p w14:paraId="4D47E8B9" w14:textId="77777777" w:rsidR="009A27CB" w:rsidRPr="00D73648" w:rsidRDefault="009A27CB" w:rsidP="009A27CB">
      <w:pPr>
        <w:pStyle w:val="BodyText"/>
        <w:spacing w:after="0" w:line="240" w:lineRule="atLeast"/>
        <w:ind w:left="562" w:right="63"/>
        <w:jc w:val="both"/>
        <w:rPr>
          <w:szCs w:val="22"/>
          <w:lang w:val="en-US" w:bidi="th-TH"/>
        </w:rPr>
      </w:pPr>
      <w:r w:rsidRPr="00D73648">
        <w:rPr>
          <w:szCs w:val="22"/>
          <w:lang w:val="en-US" w:bidi="th-TH"/>
        </w:rPr>
        <w:t>At the extraordinary general meeting of shareholders of </w:t>
      </w:r>
      <w:r w:rsidRPr="00B6027B">
        <w:rPr>
          <w:rFonts w:cs="Angsana New"/>
          <w:szCs w:val="28"/>
          <w:lang w:val="en-US" w:eastAsia="x-none" w:bidi="th-TH"/>
        </w:rPr>
        <w:t>Solar</w:t>
      </w:r>
      <w:r w:rsidRPr="00D73648">
        <w:rPr>
          <w:szCs w:val="22"/>
          <w:lang w:val="en-US" w:bidi="th-TH"/>
        </w:rPr>
        <w:t xml:space="preserve"> Power Asset Co., Ltd., a subsidiary of the Company, held on 9 October 2023, the shareholders </w:t>
      </w:r>
      <w:proofErr w:type="gramStart"/>
      <w:r w:rsidRPr="00D73648">
        <w:rPr>
          <w:szCs w:val="22"/>
          <w:lang w:val="en-US" w:bidi="th-TH"/>
        </w:rPr>
        <w:t>has</w:t>
      </w:r>
      <w:proofErr w:type="gramEnd"/>
      <w:r w:rsidRPr="00D73648">
        <w:rPr>
          <w:szCs w:val="22"/>
          <w:lang w:val="en-US" w:bidi="th-TH"/>
        </w:rPr>
        <w:t xml:space="preserve"> approved a capital reduction as the following:</w:t>
      </w:r>
    </w:p>
    <w:p w14:paraId="5AB7E323" w14:textId="77777777" w:rsidR="009A27CB" w:rsidRPr="00D73648" w:rsidRDefault="009A27CB" w:rsidP="009A27CB">
      <w:pPr>
        <w:pStyle w:val="ListParagraph"/>
        <w:numPr>
          <w:ilvl w:val="0"/>
          <w:numId w:val="13"/>
        </w:numPr>
        <w:spacing w:before="100" w:beforeAutospacing="1" w:after="100" w:afterAutospacing="1" w:line="240" w:lineRule="auto"/>
        <w:ind w:left="990" w:right="63"/>
        <w:jc w:val="thaiDistribute"/>
        <w:rPr>
          <w:szCs w:val="22"/>
          <w:lang w:val="en-US" w:bidi="th-TH"/>
        </w:rPr>
      </w:pPr>
      <w:r w:rsidRPr="00D73648">
        <w:rPr>
          <w:szCs w:val="22"/>
          <w:lang w:val="en-US" w:bidi="th-TH"/>
        </w:rPr>
        <w:t>A decrease of registered share capital of such subsidiary from Baht 240,000,000 (divided into 24,000,000 shares at Baht 10 par value) to new registered share capital of Baht 215,000,000 (divided into 21,500,000 shares at Baht 10 par value) by reduction of Baht 25,000,000 (divided into 2,500,000 shares at Baht 10 par value) and revise the memorandum of association.</w:t>
      </w:r>
    </w:p>
    <w:p w14:paraId="6F01467A" w14:textId="77777777" w:rsidR="000D396E" w:rsidRPr="00D73648" w:rsidRDefault="000D396E" w:rsidP="000D396E">
      <w:pPr>
        <w:pStyle w:val="ListParagraph"/>
        <w:spacing w:before="100" w:beforeAutospacing="1" w:after="100" w:afterAutospacing="1" w:line="240" w:lineRule="auto"/>
        <w:ind w:left="990" w:right="63"/>
        <w:jc w:val="thaiDistribute"/>
        <w:rPr>
          <w:szCs w:val="22"/>
          <w:lang w:val="en-US" w:bidi="th-TH"/>
        </w:rPr>
      </w:pPr>
    </w:p>
    <w:p w14:paraId="59E1E88E" w14:textId="38E12B15" w:rsidR="009A27CB" w:rsidRPr="009A27CB" w:rsidRDefault="009A27CB" w:rsidP="009A27CB">
      <w:pPr>
        <w:pStyle w:val="ListParagraph"/>
        <w:numPr>
          <w:ilvl w:val="0"/>
          <w:numId w:val="13"/>
        </w:numPr>
        <w:spacing w:before="100" w:beforeAutospacing="1" w:after="100" w:afterAutospacing="1" w:line="240" w:lineRule="auto"/>
        <w:ind w:left="990" w:right="63"/>
        <w:jc w:val="thaiDistribute"/>
        <w:rPr>
          <w:szCs w:val="22"/>
          <w:lang w:val="en-US" w:bidi="th-TH"/>
        </w:rPr>
      </w:pPr>
      <w:r w:rsidRPr="00D73648">
        <w:rPr>
          <w:szCs w:val="22"/>
          <w:lang w:val="en-US" w:bidi="th-TH"/>
        </w:rPr>
        <w:t xml:space="preserve">A decrease of legal reserve at the </w:t>
      </w:r>
      <w:proofErr w:type="gramStart"/>
      <w:r w:rsidRPr="00D73648">
        <w:rPr>
          <w:szCs w:val="22"/>
          <w:lang w:val="en-US" w:bidi="th-TH"/>
        </w:rPr>
        <w:t>amount</w:t>
      </w:r>
      <w:proofErr w:type="gramEnd"/>
      <w:r w:rsidRPr="00D73648">
        <w:rPr>
          <w:szCs w:val="22"/>
          <w:lang w:val="en-US" w:bidi="th-TH"/>
        </w:rPr>
        <w:t xml:space="preserve"> of Baht 2,500,000 from the allocated legal reserve of Baht 24,000,000 to the remaining legal reserve of Baht 21,500,000 or equivalent to 10% of the company’s registered capital, reserving according to the laws and the Company’s Article of Association.</w:t>
      </w:r>
    </w:p>
    <w:p w14:paraId="78FE90EE" w14:textId="77777777" w:rsidR="004E19C2" w:rsidRDefault="004E19C2">
      <w:pPr>
        <w:spacing w:line="240" w:lineRule="auto"/>
        <w:rPr>
          <w:b/>
          <w:iCs/>
          <w:sz w:val="24"/>
          <w:szCs w:val="24"/>
          <w:lang w:val="en-US" w:bidi="th-TH"/>
        </w:rPr>
      </w:pPr>
      <w:r>
        <w:br w:type="page"/>
      </w:r>
    </w:p>
    <w:p w14:paraId="2A8A984A" w14:textId="7C180FE6" w:rsidR="00D75EC5" w:rsidRPr="00206CA1" w:rsidRDefault="00395927" w:rsidP="00573450">
      <w:pPr>
        <w:pStyle w:val="Heading1"/>
      </w:pPr>
      <w:r>
        <w:lastRenderedPageBreak/>
        <w:t>10</w:t>
      </w:r>
      <w:r w:rsidR="004F1160">
        <w:t xml:space="preserve"> </w:t>
      </w:r>
      <w:r w:rsidR="004F1160">
        <w:tab/>
      </w:r>
      <w:r w:rsidR="00573450" w:rsidRPr="00206CA1">
        <w:t>non-controlling</w:t>
      </w:r>
      <w:r w:rsidR="004F1160" w:rsidRPr="00206CA1">
        <w:t xml:space="preserve"> interests</w:t>
      </w:r>
      <w:r w:rsidR="00207922" w:rsidRPr="00206CA1">
        <w:tab/>
      </w:r>
      <w:r w:rsidR="00E048E0">
        <w:tab/>
      </w:r>
    </w:p>
    <w:p w14:paraId="220111DF" w14:textId="77777777" w:rsidR="00D75EC5" w:rsidRPr="00206CA1" w:rsidRDefault="00D75EC5" w:rsidP="00D75EC5">
      <w:pPr>
        <w:spacing w:line="240" w:lineRule="atLeast"/>
        <w:ind w:left="540" w:right="856"/>
        <w:jc w:val="both"/>
        <w:rPr>
          <w:szCs w:val="22"/>
        </w:rPr>
      </w:pPr>
    </w:p>
    <w:p w14:paraId="0EB54D51" w14:textId="77777777" w:rsidR="0090698F" w:rsidRPr="00206CA1" w:rsidRDefault="0090698F" w:rsidP="0090698F">
      <w:pPr>
        <w:spacing w:line="240" w:lineRule="atLeast"/>
        <w:ind w:left="540" w:right="46"/>
        <w:jc w:val="thaiDistribute"/>
      </w:pPr>
      <w:r w:rsidRPr="00206CA1">
        <w:t>The following table summarises the information relating to each of the Group’s subsidiaries that has a material non-controlling interest, before any intra-group eliminations:</w:t>
      </w:r>
    </w:p>
    <w:p w14:paraId="00F0F27B" w14:textId="77777777" w:rsidR="00D75EC5" w:rsidRPr="00206CA1" w:rsidRDefault="00D75EC5" w:rsidP="00D75EC5">
      <w:pPr>
        <w:spacing w:line="240" w:lineRule="atLeast"/>
        <w:ind w:left="540"/>
        <w:jc w:val="both"/>
        <w:rPr>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3690"/>
        <w:gridCol w:w="180"/>
        <w:gridCol w:w="1260"/>
        <w:gridCol w:w="180"/>
        <w:gridCol w:w="1170"/>
        <w:gridCol w:w="180"/>
        <w:gridCol w:w="1260"/>
        <w:gridCol w:w="180"/>
        <w:gridCol w:w="1350"/>
      </w:tblGrid>
      <w:tr w:rsidR="00D75EC5" w:rsidRPr="00206CA1" w14:paraId="61222F6A" w14:textId="77777777" w:rsidTr="00A53475">
        <w:trPr>
          <w:cantSplit/>
          <w:tblHeader/>
        </w:trPr>
        <w:tc>
          <w:tcPr>
            <w:tcW w:w="3690" w:type="dxa"/>
          </w:tcPr>
          <w:p w14:paraId="3693015F" w14:textId="77777777" w:rsidR="00D75EC5" w:rsidRPr="00206CA1" w:rsidRDefault="00D75EC5" w:rsidP="00E40112">
            <w:pPr>
              <w:pStyle w:val="acctfourfigures"/>
              <w:spacing w:line="240" w:lineRule="atLeast"/>
              <w:jc w:val="center"/>
              <w:rPr>
                <w:szCs w:val="22"/>
              </w:rPr>
            </w:pPr>
          </w:p>
        </w:tc>
        <w:tc>
          <w:tcPr>
            <w:tcW w:w="180" w:type="dxa"/>
          </w:tcPr>
          <w:p w14:paraId="40A86531" w14:textId="77777777" w:rsidR="00D75EC5" w:rsidRPr="00206CA1" w:rsidRDefault="00D75EC5" w:rsidP="00E40112">
            <w:pPr>
              <w:pStyle w:val="acctmergecolhdg"/>
              <w:spacing w:line="240" w:lineRule="atLeast"/>
              <w:rPr>
                <w:b w:val="0"/>
                <w:bCs/>
                <w:szCs w:val="22"/>
              </w:rPr>
            </w:pPr>
          </w:p>
        </w:tc>
        <w:tc>
          <w:tcPr>
            <w:tcW w:w="5580" w:type="dxa"/>
            <w:gridSpan w:val="7"/>
            <w:vAlign w:val="bottom"/>
          </w:tcPr>
          <w:p w14:paraId="613664AC" w14:textId="1A7E3217" w:rsidR="00F20EBC" w:rsidRPr="00206CA1" w:rsidRDefault="00F20EBC" w:rsidP="00E40112">
            <w:pPr>
              <w:pStyle w:val="acctmergecolhdg"/>
              <w:spacing w:line="240" w:lineRule="atLeast"/>
              <w:rPr>
                <w:szCs w:val="22"/>
                <w:lang w:val="en-US"/>
              </w:rPr>
            </w:pPr>
            <w:r w:rsidRPr="00206CA1">
              <w:rPr>
                <w:szCs w:val="22"/>
                <w:lang w:val="en-US"/>
              </w:rPr>
              <w:t>31</w:t>
            </w:r>
            <w:r w:rsidRPr="00206CA1">
              <w:rPr>
                <w:szCs w:val="22"/>
              </w:rPr>
              <w:t xml:space="preserve"> December </w:t>
            </w:r>
            <w:r w:rsidRPr="00206CA1">
              <w:rPr>
                <w:szCs w:val="22"/>
                <w:lang w:val="en-US"/>
              </w:rPr>
              <w:t>202</w:t>
            </w:r>
            <w:r w:rsidR="003B1E75">
              <w:rPr>
                <w:szCs w:val="22"/>
                <w:lang w:val="en-US"/>
              </w:rPr>
              <w:t>4</w:t>
            </w:r>
          </w:p>
        </w:tc>
      </w:tr>
      <w:tr w:rsidR="00D75EC5" w:rsidRPr="00206CA1" w14:paraId="6083CA3B" w14:textId="0CF7D2D8" w:rsidTr="00A53475">
        <w:trPr>
          <w:cantSplit/>
          <w:tblHeader/>
        </w:trPr>
        <w:tc>
          <w:tcPr>
            <w:tcW w:w="3690" w:type="dxa"/>
          </w:tcPr>
          <w:p w14:paraId="7781DF4E" w14:textId="77777777" w:rsidR="00D75EC5" w:rsidRPr="00206CA1" w:rsidRDefault="00D75EC5" w:rsidP="00E40112">
            <w:pPr>
              <w:pStyle w:val="acctfourfigures"/>
              <w:spacing w:line="240" w:lineRule="atLeast"/>
              <w:jc w:val="center"/>
              <w:rPr>
                <w:szCs w:val="22"/>
              </w:rPr>
            </w:pPr>
          </w:p>
        </w:tc>
        <w:tc>
          <w:tcPr>
            <w:tcW w:w="180" w:type="dxa"/>
          </w:tcPr>
          <w:p w14:paraId="4C609F75" w14:textId="77777777" w:rsidR="00D75EC5" w:rsidRPr="00206CA1" w:rsidRDefault="00D75EC5" w:rsidP="00E40112">
            <w:pPr>
              <w:pStyle w:val="acctmergecolhdg"/>
              <w:spacing w:line="240" w:lineRule="atLeast"/>
              <w:rPr>
                <w:b w:val="0"/>
                <w:bCs/>
                <w:szCs w:val="22"/>
              </w:rPr>
            </w:pPr>
          </w:p>
        </w:tc>
        <w:tc>
          <w:tcPr>
            <w:tcW w:w="1260" w:type="dxa"/>
            <w:vAlign w:val="bottom"/>
          </w:tcPr>
          <w:p w14:paraId="31D2298A" w14:textId="25F23CB3" w:rsidR="00D75EC5" w:rsidRPr="00206CA1" w:rsidRDefault="00D204FA" w:rsidP="00E40112">
            <w:pPr>
              <w:pStyle w:val="acctmergecolhdg"/>
              <w:spacing w:line="240" w:lineRule="atLeast"/>
              <w:ind w:left="-79" w:right="-79"/>
              <w:rPr>
                <w:b w:val="0"/>
                <w:bCs/>
                <w:szCs w:val="22"/>
              </w:rPr>
            </w:pPr>
            <w:r w:rsidRPr="00206CA1">
              <w:rPr>
                <w:b w:val="0"/>
                <w:bCs/>
                <w:szCs w:val="22"/>
              </w:rPr>
              <w:t>Solar Power Group Company</w:t>
            </w:r>
          </w:p>
        </w:tc>
        <w:tc>
          <w:tcPr>
            <w:tcW w:w="180" w:type="dxa"/>
            <w:vAlign w:val="bottom"/>
          </w:tcPr>
          <w:p w14:paraId="66906B65" w14:textId="77777777" w:rsidR="00D75EC5" w:rsidRPr="00206CA1" w:rsidRDefault="00D75EC5" w:rsidP="00E40112">
            <w:pPr>
              <w:pStyle w:val="acctmergecolhdg"/>
              <w:spacing w:line="240" w:lineRule="atLeast"/>
              <w:rPr>
                <w:b w:val="0"/>
                <w:bCs/>
                <w:szCs w:val="22"/>
              </w:rPr>
            </w:pPr>
          </w:p>
        </w:tc>
        <w:tc>
          <w:tcPr>
            <w:tcW w:w="1170" w:type="dxa"/>
            <w:vAlign w:val="bottom"/>
          </w:tcPr>
          <w:p w14:paraId="4D7500D8" w14:textId="6221FEE6" w:rsidR="00D75EC5" w:rsidRPr="00206CA1" w:rsidRDefault="00B12110" w:rsidP="00E40112">
            <w:pPr>
              <w:pStyle w:val="acctmergecolhdg"/>
              <w:spacing w:line="240" w:lineRule="atLeast"/>
              <w:ind w:left="-79" w:right="-79"/>
              <w:rPr>
                <w:b w:val="0"/>
                <w:bCs/>
                <w:szCs w:val="22"/>
              </w:rPr>
            </w:pPr>
            <w:r w:rsidRPr="00206CA1">
              <w:rPr>
                <w:b w:val="0"/>
                <w:bCs/>
                <w:szCs w:val="22"/>
              </w:rPr>
              <w:t>Set Energy Company Limited</w:t>
            </w:r>
          </w:p>
        </w:tc>
        <w:tc>
          <w:tcPr>
            <w:tcW w:w="180" w:type="dxa"/>
            <w:vAlign w:val="bottom"/>
          </w:tcPr>
          <w:p w14:paraId="1CAE41AD" w14:textId="77777777" w:rsidR="00D75EC5" w:rsidRPr="00206CA1" w:rsidRDefault="00D75EC5" w:rsidP="00E40112">
            <w:pPr>
              <w:pStyle w:val="acctmergecolhdg"/>
              <w:spacing w:line="240" w:lineRule="atLeast"/>
              <w:rPr>
                <w:b w:val="0"/>
                <w:bCs/>
                <w:szCs w:val="22"/>
              </w:rPr>
            </w:pPr>
          </w:p>
        </w:tc>
        <w:tc>
          <w:tcPr>
            <w:tcW w:w="1260" w:type="dxa"/>
          </w:tcPr>
          <w:p w14:paraId="641A5034" w14:textId="76C6D61C" w:rsidR="00D75EC5" w:rsidRPr="00206CA1" w:rsidRDefault="00EA1884" w:rsidP="00E40112">
            <w:pPr>
              <w:pStyle w:val="acctmergecolhdg"/>
              <w:spacing w:line="240" w:lineRule="atLeast"/>
              <w:rPr>
                <w:b w:val="0"/>
                <w:bCs/>
                <w:szCs w:val="22"/>
              </w:rPr>
            </w:pPr>
            <w:r w:rsidRPr="00206CA1">
              <w:rPr>
                <w:b w:val="0"/>
                <w:bCs/>
              </w:rPr>
              <w:t>Other individually immaterial subsidiaries</w:t>
            </w:r>
          </w:p>
        </w:tc>
        <w:tc>
          <w:tcPr>
            <w:tcW w:w="180" w:type="dxa"/>
          </w:tcPr>
          <w:p w14:paraId="09ED63C0" w14:textId="77777777" w:rsidR="00146F6F" w:rsidRPr="00206CA1" w:rsidRDefault="00146F6F" w:rsidP="00E40112">
            <w:pPr>
              <w:pStyle w:val="acctmergecolhdg"/>
              <w:spacing w:line="240" w:lineRule="atLeast"/>
              <w:rPr>
                <w:szCs w:val="22"/>
              </w:rPr>
            </w:pPr>
          </w:p>
        </w:tc>
        <w:tc>
          <w:tcPr>
            <w:tcW w:w="1350" w:type="dxa"/>
          </w:tcPr>
          <w:p w14:paraId="25343AED" w14:textId="77777777" w:rsidR="00D519B8" w:rsidRPr="00206CA1" w:rsidRDefault="00D519B8" w:rsidP="00E40112">
            <w:pPr>
              <w:pStyle w:val="acctmergecolhdg"/>
              <w:spacing w:line="240" w:lineRule="atLeast"/>
            </w:pPr>
          </w:p>
          <w:p w14:paraId="32562A88" w14:textId="77777777" w:rsidR="00D519B8" w:rsidRPr="00206CA1" w:rsidRDefault="00D519B8" w:rsidP="00E40112">
            <w:pPr>
              <w:pStyle w:val="acctmergecolhdg"/>
              <w:spacing w:line="240" w:lineRule="atLeast"/>
            </w:pPr>
          </w:p>
          <w:p w14:paraId="5A2F929D" w14:textId="77777777" w:rsidR="00D519B8" w:rsidRPr="00206CA1" w:rsidRDefault="00D519B8" w:rsidP="00E40112">
            <w:pPr>
              <w:pStyle w:val="acctmergecolhdg"/>
              <w:spacing w:line="240" w:lineRule="atLeast"/>
            </w:pPr>
          </w:p>
          <w:p w14:paraId="645F61E2" w14:textId="2EAA669E" w:rsidR="00146F6F" w:rsidRPr="00206CA1" w:rsidRDefault="00EA1884" w:rsidP="00E40112">
            <w:pPr>
              <w:pStyle w:val="acctmergecolhdg"/>
              <w:spacing w:line="240" w:lineRule="atLeast"/>
              <w:rPr>
                <w:szCs w:val="22"/>
              </w:rPr>
            </w:pPr>
            <w:r w:rsidRPr="00206CA1">
              <w:t>Total</w:t>
            </w:r>
          </w:p>
        </w:tc>
      </w:tr>
      <w:tr w:rsidR="00324EAA" w:rsidRPr="00206CA1" w14:paraId="54C38B57" w14:textId="0B5073C9" w:rsidTr="00A53475">
        <w:trPr>
          <w:cantSplit/>
          <w:tblHeader/>
        </w:trPr>
        <w:tc>
          <w:tcPr>
            <w:tcW w:w="3690" w:type="dxa"/>
          </w:tcPr>
          <w:p w14:paraId="3AF2367D" w14:textId="77777777" w:rsidR="00324EAA" w:rsidRPr="00206CA1" w:rsidRDefault="00324EAA" w:rsidP="00E40112">
            <w:pPr>
              <w:pStyle w:val="acctfourfigures"/>
              <w:spacing w:line="240" w:lineRule="atLeast"/>
              <w:jc w:val="center"/>
              <w:rPr>
                <w:szCs w:val="22"/>
              </w:rPr>
            </w:pPr>
          </w:p>
        </w:tc>
        <w:tc>
          <w:tcPr>
            <w:tcW w:w="180" w:type="dxa"/>
          </w:tcPr>
          <w:p w14:paraId="79213951" w14:textId="77777777" w:rsidR="00324EAA" w:rsidRPr="00206CA1" w:rsidRDefault="00324EAA" w:rsidP="00E40112">
            <w:pPr>
              <w:pStyle w:val="acctmergecolhdg"/>
              <w:spacing w:line="240" w:lineRule="atLeast"/>
              <w:rPr>
                <w:b w:val="0"/>
                <w:bCs/>
                <w:szCs w:val="22"/>
              </w:rPr>
            </w:pPr>
          </w:p>
        </w:tc>
        <w:tc>
          <w:tcPr>
            <w:tcW w:w="5580" w:type="dxa"/>
            <w:gridSpan w:val="7"/>
            <w:vAlign w:val="bottom"/>
          </w:tcPr>
          <w:p w14:paraId="372813A5" w14:textId="14CEEB76" w:rsidR="00324EAA" w:rsidRPr="00206CA1" w:rsidRDefault="00324EAA" w:rsidP="00E40112">
            <w:pPr>
              <w:pStyle w:val="acctmergecolhdg"/>
              <w:spacing w:line="240" w:lineRule="atLeast"/>
              <w:rPr>
                <w:b w:val="0"/>
                <w:bCs/>
                <w:i/>
                <w:iCs/>
                <w:szCs w:val="22"/>
              </w:rPr>
            </w:pPr>
            <w:r w:rsidRPr="00206CA1">
              <w:rPr>
                <w:b w:val="0"/>
                <w:bCs/>
                <w:i/>
                <w:iCs/>
                <w:szCs w:val="22"/>
              </w:rPr>
              <w:t>(in thousand Baht)</w:t>
            </w:r>
          </w:p>
        </w:tc>
      </w:tr>
      <w:tr w:rsidR="008C238F" w:rsidRPr="00206CA1" w14:paraId="195A888B" w14:textId="527BF485" w:rsidTr="00A53475">
        <w:trPr>
          <w:cantSplit/>
        </w:trPr>
        <w:tc>
          <w:tcPr>
            <w:tcW w:w="3690" w:type="dxa"/>
          </w:tcPr>
          <w:p w14:paraId="4B815741" w14:textId="002A94CE" w:rsidR="008C238F" w:rsidRPr="00206CA1" w:rsidRDefault="008C238F" w:rsidP="008C238F">
            <w:pPr>
              <w:pStyle w:val="acctfourfigures"/>
              <w:spacing w:line="240" w:lineRule="atLeast"/>
              <w:ind w:left="191" w:hanging="180"/>
              <w:rPr>
                <w:szCs w:val="22"/>
              </w:rPr>
            </w:pPr>
            <w:r w:rsidRPr="00206CA1">
              <w:rPr>
                <w:szCs w:val="22"/>
              </w:rPr>
              <w:t>Current assets</w:t>
            </w:r>
          </w:p>
        </w:tc>
        <w:tc>
          <w:tcPr>
            <w:tcW w:w="180" w:type="dxa"/>
          </w:tcPr>
          <w:p w14:paraId="3BFD2BEF" w14:textId="77777777" w:rsidR="008C238F" w:rsidRPr="00206CA1" w:rsidRDefault="008C238F" w:rsidP="008C238F">
            <w:pPr>
              <w:pStyle w:val="acctmergecolhdg"/>
              <w:spacing w:line="240" w:lineRule="atLeast"/>
              <w:rPr>
                <w:b w:val="0"/>
                <w:bCs/>
                <w:szCs w:val="22"/>
              </w:rPr>
            </w:pPr>
          </w:p>
        </w:tc>
        <w:tc>
          <w:tcPr>
            <w:tcW w:w="1260" w:type="dxa"/>
          </w:tcPr>
          <w:p w14:paraId="7A8B4910" w14:textId="2EB2D9BB" w:rsidR="008C238F" w:rsidRPr="00A66460" w:rsidRDefault="00A66460" w:rsidP="008C238F">
            <w:pPr>
              <w:jc w:val="right"/>
              <w:rPr>
                <w:rFonts w:eastAsia="DengXian"/>
                <w:szCs w:val="22"/>
                <w:lang w:val="en-US" w:eastAsia="zh-CN"/>
              </w:rPr>
            </w:pPr>
            <w:r>
              <w:rPr>
                <w:rFonts w:eastAsia="DengXian"/>
                <w:szCs w:val="22"/>
                <w:lang w:val="en-US" w:eastAsia="zh-CN"/>
              </w:rPr>
              <w:t>358,489</w:t>
            </w:r>
          </w:p>
        </w:tc>
        <w:tc>
          <w:tcPr>
            <w:tcW w:w="180" w:type="dxa"/>
          </w:tcPr>
          <w:p w14:paraId="4C7ED177" w14:textId="77777777" w:rsidR="008C238F" w:rsidRPr="00206CA1" w:rsidRDefault="008C238F" w:rsidP="008C238F">
            <w:pPr>
              <w:jc w:val="right"/>
              <w:rPr>
                <w:szCs w:val="22"/>
              </w:rPr>
            </w:pPr>
          </w:p>
        </w:tc>
        <w:tc>
          <w:tcPr>
            <w:tcW w:w="1170" w:type="dxa"/>
          </w:tcPr>
          <w:p w14:paraId="38369660" w14:textId="2A3ABE8C" w:rsidR="008C238F" w:rsidRPr="00206CA1" w:rsidRDefault="007D67E6" w:rsidP="008C238F">
            <w:pPr>
              <w:jc w:val="right"/>
              <w:rPr>
                <w:szCs w:val="22"/>
              </w:rPr>
            </w:pPr>
            <w:r>
              <w:rPr>
                <w:szCs w:val="22"/>
              </w:rPr>
              <w:t>340,401</w:t>
            </w:r>
          </w:p>
        </w:tc>
        <w:tc>
          <w:tcPr>
            <w:tcW w:w="180" w:type="dxa"/>
          </w:tcPr>
          <w:p w14:paraId="2133BA0B" w14:textId="77777777" w:rsidR="008C238F" w:rsidRPr="00206CA1" w:rsidRDefault="008C238F" w:rsidP="008C238F">
            <w:pPr>
              <w:jc w:val="right"/>
              <w:rPr>
                <w:szCs w:val="22"/>
              </w:rPr>
            </w:pPr>
          </w:p>
        </w:tc>
        <w:tc>
          <w:tcPr>
            <w:tcW w:w="1260" w:type="dxa"/>
          </w:tcPr>
          <w:p w14:paraId="5874F151" w14:textId="77777777" w:rsidR="008C238F" w:rsidRPr="00206CA1" w:rsidRDefault="008C238F" w:rsidP="008C238F">
            <w:pPr>
              <w:jc w:val="right"/>
              <w:rPr>
                <w:szCs w:val="22"/>
              </w:rPr>
            </w:pPr>
          </w:p>
        </w:tc>
        <w:tc>
          <w:tcPr>
            <w:tcW w:w="180" w:type="dxa"/>
          </w:tcPr>
          <w:p w14:paraId="6B3BB045" w14:textId="77777777" w:rsidR="008C238F" w:rsidRPr="00206CA1" w:rsidRDefault="008C238F" w:rsidP="008C238F">
            <w:pPr>
              <w:jc w:val="right"/>
              <w:rPr>
                <w:szCs w:val="22"/>
              </w:rPr>
            </w:pPr>
          </w:p>
        </w:tc>
        <w:tc>
          <w:tcPr>
            <w:tcW w:w="1350" w:type="dxa"/>
          </w:tcPr>
          <w:p w14:paraId="6285D3B3" w14:textId="1DF8C21E" w:rsidR="008C238F" w:rsidRPr="00206CA1" w:rsidRDefault="008C238F" w:rsidP="008C238F">
            <w:pPr>
              <w:jc w:val="right"/>
              <w:rPr>
                <w:szCs w:val="22"/>
              </w:rPr>
            </w:pPr>
          </w:p>
        </w:tc>
      </w:tr>
      <w:tr w:rsidR="008C238F" w:rsidRPr="00206CA1" w14:paraId="28D83E79" w14:textId="560014B0" w:rsidTr="00A53475">
        <w:trPr>
          <w:cantSplit/>
        </w:trPr>
        <w:tc>
          <w:tcPr>
            <w:tcW w:w="3690" w:type="dxa"/>
          </w:tcPr>
          <w:p w14:paraId="50D2C5D6" w14:textId="77777777" w:rsidR="008C238F" w:rsidRPr="00206CA1" w:rsidRDefault="008C238F" w:rsidP="008C238F">
            <w:pPr>
              <w:pStyle w:val="acctfourfigures"/>
              <w:spacing w:line="240" w:lineRule="atLeast"/>
              <w:ind w:left="191" w:hanging="180"/>
              <w:rPr>
                <w:szCs w:val="22"/>
              </w:rPr>
            </w:pPr>
            <w:r w:rsidRPr="00206CA1">
              <w:rPr>
                <w:szCs w:val="22"/>
              </w:rPr>
              <w:t>Non-current assets</w:t>
            </w:r>
          </w:p>
        </w:tc>
        <w:tc>
          <w:tcPr>
            <w:tcW w:w="180" w:type="dxa"/>
          </w:tcPr>
          <w:p w14:paraId="40FC7A7C" w14:textId="77777777" w:rsidR="008C238F" w:rsidRPr="00206CA1" w:rsidRDefault="008C238F" w:rsidP="008C238F">
            <w:pPr>
              <w:pStyle w:val="acctmergecolhdg"/>
              <w:spacing w:line="240" w:lineRule="atLeast"/>
              <w:rPr>
                <w:b w:val="0"/>
                <w:bCs/>
                <w:szCs w:val="22"/>
              </w:rPr>
            </w:pPr>
          </w:p>
        </w:tc>
        <w:tc>
          <w:tcPr>
            <w:tcW w:w="1260" w:type="dxa"/>
          </w:tcPr>
          <w:p w14:paraId="30F3B56C" w14:textId="1C9015B3" w:rsidR="008C238F" w:rsidRPr="00206CA1" w:rsidRDefault="00254106" w:rsidP="008C238F">
            <w:pPr>
              <w:jc w:val="right"/>
              <w:rPr>
                <w:szCs w:val="22"/>
              </w:rPr>
            </w:pPr>
            <w:r>
              <w:rPr>
                <w:szCs w:val="22"/>
              </w:rPr>
              <w:t>12,816,</w:t>
            </w:r>
            <w:r w:rsidR="00AA7E36">
              <w:rPr>
                <w:szCs w:val="22"/>
              </w:rPr>
              <w:t>779</w:t>
            </w:r>
          </w:p>
        </w:tc>
        <w:tc>
          <w:tcPr>
            <w:tcW w:w="180" w:type="dxa"/>
          </w:tcPr>
          <w:p w14:paraId="1083C9ED" w14:textId="77777777" w:rsidR="008C238F" w:rsidRPr="00206CA1" w:rsidRDefault="008C238F" w:rsidP="008C238F">
            <w:pPr>
              <w:jc w:val="right"/>
              <w:rPr>
                <w:szCs w:val="22"/>
              </w:rPr>
            </w:pPr>
          </w:p>
        </w:tc>
        <w:tc>
          <w:tcPr>
            <w:tcW w:w="1170" w:type="dxa"/>
          </w:tcPr>
          <w:p w14:paraId="2AE64CD6" w14:textId="3308483A" w:rsidR="008C238F" w:rsidRPr="00206CA1" w:rsidRDefault="00B52AA5" w:rsidP="008C238F">
            <w:pPr>
              <w:jc w:val="right"/>
              <w:rPr>
                <w:szCs w:val="22"/>
              </w:rPr>
            </w:pPr>
            <w:r>
              <w:rPr>
                <w:szCs w:val="22"/>
              </w:rPr>
              <w:t>2,932,</w:t>
            </w:r>
            <w:r w:rsidR="00316B9C">
              <w:rPr>
                <w:szCs w:val="22"/>
              </w:rPr>
              <w:t>007</w:t>
            </w:r>
          </w:p>
        </w:tc>
        <w:tc>
          <w:tcPr>
            <w:tcW w:w="180" w:type="dxa"/>
          </w:tcPr>
          <w:p w14:paraId="601E6902" w14:textId="77777777" w:rsidR="008C238F" w:rsidRPr="00206CA1" w:rsidRDefault="008C238F" w:rsidP="008C238F">
            <w:pPr>
              <w:jc w:val="right"/>
              <w:rPr>
                <w:szCs w:val="22"/>
              </w:rPr>
            </w:pPr>
          </w:p>
        </w:tc>
        <w:tc>
          <w:tcPr>
            <w:tcW w:w="1260" w:type="dxa"/>
          </w:tcPr>
          <w:p w14:paraId="09AF6592" w14:textId="77777777" w:rsidR="008C238F" w:rsidRPr="00206CA1" w:rsidRDefault="008C238F" w:rsidP="008C238F">
            <w:pPr>
              <w:jc w:val="right"/>
              <w:rPr>
                <w:szCs w:val="22"/>
              </w:rPr>
            </w:pPr>
          </w:p>
        </w:tc>
        <w:tc>
          <w:tcPr>
            <w:tcW w:w="180" w:type="dxa"/>
          </w:tcPr>
          <w:p w14:paraId="1FA21BFD" w14:textId="77777777" w:rsidR="008C238F" w:rsidRPr="00206CA1" w:rsidRDefault="008C238F" w:rsidP="008C238F">
            <w:pPr>
              <w:jc w:val="right"/>
              <w:rPr>
                <w:szCs w:val="22"/>
              </w:rPr>
            </w:pPr>
          </w:p>
        </w:tc>
        <w:tc>
          <w:tcPr>
            <w:tcW w:w="1350" w:type="dxa"/>
          </w:tcPr>
          <w:p w14:paraId="680B4D7F" w14:textId="4BA8A3D6" w:rsidR="008C238F" w:rsidRPr="00206CA1" w:rsidRDefault="008C238F" w:rsidP="008C238F">
            <w:pPr>
              <w:jc w:val="right"/>
              <w:rPr>
                <w:szCs w:val="22"/>
              </w:rPr>
            </w:pPr>
          </w:p>
        </w:tc>
      </w:tr>
      <w:tr w:rsidR="008C238F" w:rsidRPr="00206CA1" w14:paraId="4D7D7B98" w14:textId="39C9DF2A" w:rsidTr="00A53475">
        <w:trPr>
          <w:cantSplit/>
        </w:trPr>
        <w:tc>
          <w:tcPr>
            <w:tcW w:w="3690" w:type="dxa"/>
          </w:tcPr>
          <w:p w14:paraId="0AE176C9" w14:textId="77777777" w:rsidR="008C238F" w:rsidRPr="00206CA1" w:rsidRDefault="008C238F" w:rsidP="008C238F">
            <w:pPr>
              <w:pStyle w:val="acctfourfigures"/>
              <w:spacing w:line="240" w:lineRule="atLeast"/>
              <w:ind w:left="191" w:hanging="180"/>
              <w:rPr>
                <w:szCs w:val="22"/>
              </w:rPr>
            </w:pPr>
            <w:r w:rsidRPr="00206CA1">
              <w:rPr>
                <w:szCs w:val="22"/>
              </w:rPr>
              <w:t>Current liabilities</w:t>
            </w:r>
          </w:p>
        </w:tc>
        <w:tc>
          <w:tcPr>
            <w:tcW w:w="180" w:type="dxa"/>
          </w:tcPr>
          <w:p w14:paraId="0696B3CC" w14:textId="77777777" w:rsidR="008C238F" w:rsidRPr="00206CA1" w:rsidRDefault="008C238F" w:rsidP="008C238F">
            <w:pPr>
              <w:pStyle w:val="acctmergecolhdg"/>
              <w:spacing w:line="240" w:lineRule="atLeast"/>
              <w:rPr>
                <w:b w:val="0"/>
                <w:bCs/>
                <w:szCs w:val="22"/>
              </w:rPr>
            </w:pPr>
          </w:p>
        </w:tc>
        <w:tc>
          <w:tcPr>
            <w:tcW w:w="1260" w:type="dxa"/>
          </w:tcPr>
          <w:p w14:paraId="5E7C441E" w14:textId="7D441CC9" w:rsidR="008C238F" w:rsidRPr="00206CA1" w:rsidRDefault="009A526A" w:rsidP="008C238F">
            <w:pPr>
              <w:jc w:val="right"/>
              <w:rPr>
                <w:szCs w:val="22"/>
              </w:rPr>
            </w:pPr>
            <w:r>
              <w:rPr>
                <w:szCs w:val="22"/>
              </w:rPr>
              <w:t>78,</w:t>
            </w:r>
            <w:r w:rsidR="00A033E9">
              <w:rPr>
                <w:szCs w:val="22"/>
              </w:rPr>
              <w:t>179</w:t>
            </w:r>
          </w:p>
        </w:tc>
        <w:tc>
          <w:tcPr>
            <w:tcW w:w="180" w:type="dxa"/>
          </w:tcPr>
          <w:p w14:paraId="604E16C7" w14:textId="77777777" w:rsidR="008C238F" w:rsidRPr="00206CA1" w:rsidRDefault="008C238F" w:rsidP="008C238F">
            <w:pPr>
              <w:jc w:val="right"/>
              <w:rPr>
                <w:szCs w:val="22"/>
              </w:rPr>
            </w:pPr>
          </w:p>
        </w:tc>
        <w:tc>
          <w:tcPr>
            <w:tcW w:w="1170" w:type="dxa"/>
          </w:tcPr>
          <w:p w14:paraId="2ECCAF01" w14:textId="0A7D4639" w:rsidR="008C238F" w:rsidRPr="00206CA1" w:rsidRDefault="00C13EFD" w:rsidP="008C238F">
            <w:pPr>
              <w:jc w:val="right"/>
              <w:rPr>
                <w:szCs w:val="22"/>
              </w:rPr>
            </w:pPr>
            <w:r>
              <w:rPr>
                <w:szCs w:val="22"/>
              </w:rPr>
              <w:t>32,223</w:t>
            </w:r>
          </w:p>
        </w:tc>
        <w:tc>
          <w:tcPr>
            <w:tcW w:w="180" w:type="dxa"/>
          </w:tcPr>
          <w:p w14:paraId="7D62839D" w14:textId="77777777" w:rsidR="008C238F" w:rsidRPr="00206CA1" w:rsidRDefault="008C238F" w:rsidP="008C238F">
            <w:pPr>
              <w:jc w:val="right"/>
              <w:rPr>
                <w:szCs w:val="22"/>
              </w:rPr>
            </w:pPr>
          </w:p>
        </w:tc>
        <w:tc>
          <w:tcPr>
            <w:tcW w:w="1260" w:type="dxa"/>
          </w:tcPr>
          <w:p w14:paraId="47601E76" w14:textId="77777777" w:rsidR="008C238F" w:rsidRPr="00206CA1" w:rsidRDefault="008C238F" w:rsidP="008C238F">
            <w:pPr>
              <w:jc w:val="right"/>
              <w:rPr>
                <w:szCs w:val="22"/>
              </w:rPr>
            </w:pPr>
          </w:p>
        </w:tc>
        <w:tc>
          <w:tcPr>
            <w:tcW w:w="180" w:type="dxa"/>
          </w:tcPr>
          <w:p w14:paraId="7D7274DE" w14:textId="77777777" w:rsidR="008C238F" w:rsidRPr="00206CA1" w:rsidRDefault="008C238F" w:rsidP="008C238F">
            <w:pPr>
              <w:jc w:val="right"/>
              <w:rPr>
                <w:szCs w:val="22"/>
              </w:rPr>
            </w:pPr>
          </w:p>
        </w:tc>
        <w:tc>
          <w:tcPr>
            <w:tcW w:w="1350" w:type="dxa"/>
          </w:tcPr>
          <w:p w14:paraId="33E52E27" w14:textId="79EFBEAA" w:rsidR="008C238F" w:rsidRPr="00206CA1" w:rsidRDefault="008C238F" w:rsidP="008C238F">
            <w:pPr>
              <w:jc w:val="right"/>
              <w:rPr>
                <w:szCs w:val="22"/>
              </w:rPr>
            </w:pPr>
          </w:p>
        </w:tc>
      </w:tr>
      <w:tr w:rsidR="008C238F" w:rsidRPr="00206CA1" w14:paraId="2C8FDA66" w14:textId="42A20DD8" w:rsidTr="00A53475">
        <w:trPr>
          <w:cantSplit/>
        </w:trPr>
        <w:tc>
          <w:tcPr>
            <w:tcW w:w="3690" w:type="dxa"/>
          </w:tcPr>
          <w:p w14:paraId="61FB512E" w14:textId="77777777" w:rsidR="008C238F" w:rsidRPr="00206CA1" w:rsidRDefault="008C238F" w:rsidP="008C238F">
            <w:pPr>
              <w:pStyle w:val="acctfourfigures"/>
              <w:spacing w:line="240" w:lineRule="atLeast"/>
              <w:ind w:left="191" w:hanging="180"/>
              <w:rPr>
                <w:szCs w:val="22"/>
              </w:rPr>
            </w:pPr>
            <w:r w:rsidRPr="00206CA1">
              <w:rPr>
                <w:szCs w:val="22"/>
              </w:rPr>
              <w:t>Non-current liabilities</w:t>
            </w:r>
          </w:p>
        </w:tc>
        <w:tc>
          <w:tcPr>
            <w:tcW w:w="180" w:type="dxa"/>
          </w:tcPr>
          <w:p w14:paraId="01663F2F" w14:textId="77777777" w:rsidR="008C238F" w:rsidRPr="00206CA1" w:rsidRDefault="008C238F" w:rsidP="008C238F">
            <w:pPr>
              <w:pStyle w:val="acctmergecolhdg"/>
              <w:spacing w:line="240" w:lineRule="atLeast"/>
              <w:rPr>
                <w:b w:val="0"/>
                <w:bCs/>
                <w:szCs w:val="22"/>
              </w:rPr>
            </w:pPr>
          </w:p>
        </w:tc>
        <w:tc>
          <w:tcPr>
            <w:tcW w:w="1260" w:type="dxa"/>
            <w:tcBorders>
              <w:bottom w:val="single" w:sz="4" w:space="0" w:color="auto"/>
            </w:tcBorders>
          </w:tcPr>
          <w:p w14:paraId="4A92B003" w14:textId="4ED70F52" w:rsidR="008C238F" w:rsidRPr="00206CA1" w:rsidRDefault="003B57F9" w:rsidP="008C238F">
            <w:pPr>
              <w:jc w:val="right"/>
              <w:rPr>
                <w:szCs w:val="22"/>
              </w:rPr>
            </w:pPr>
            <w:r>
              <w:rPr>
                <w:szCs w:val="22"/>
              </w:rPr>
              <w:t>300</w:t>
            </w:r>
          </w:p>
        </w:tc>
        <w:tc>
          <w:tcPr>
            <w:tcW w:w="180" w:type="dxa"/>
          </w:tcPr>
          <w:p w14:paraId="787736EF" w14:textId="77777777" w:rsidR="008C238F" w:rsidRPr="00206CA1" w:rsidRDefault="008C238F" w:rsidP="008C238F">
            <w:pPr>
              <w:jc w:val="right"/>
              <w:rPr>
                <w:szCs w:val="22"/>
              </w:rPr>
            </w:pPr>
          </w:p>
        </w:tc>
        <w:tc>
          <w:tcPr>
            <w:tcW w:w="1170" w:type="dxa"/>
            <w:tcBorders>
              <w:bottom w:val="single" w:sz="4" w:space="0" w:color="auto"/>
            </w:tcBorders>
          </w:tcPr>
          <w:p w14:paraId="10835DF2" w14:textId="77347C21" w:rsidR="008C238F" w:rsidRPr="00206CA1" w:rsidRDefault="00D506A1" w:rsidP="008C238F">
            <w:pPr>
              <w:jc w:val="right"/>
              <w:rPr>
                <w:szCs w:val="22"/>
              </w:rPr>
            </w:pPr>
            <w:r>
              <w:rPr>
                <w:szCs w:val="22"/>
              </w:rPr>
              <w:t>-</w:t>
            </w:r>
          </w:p>
        </w:tc>
        <w:tc>
          <w:tcPr>
            <w:tcW w:w="180" w:type="dxa"/>
          </w:tcPr>
          <w:p w14:paraId="1AB7CEC7" w14:textId="77777777" w:rsidR="008C238F" w:rsidRPr="00206CA1" w:rsidRDefault="008C238F" w:rsidP="008C238F">
            <w:pPr>
              <w:jc w:val="right"/>
              <w:rPr>
                <w:szCs w:val="22"/>
              </w:rPr>
            </w:pPr>
          </w:p>
        </w:tc>
        <w:tc>
          <w:tcPr>
            <w:tcW w:w="1260" w:type="dxa"/>
          </w:tcPr>
          <w:p w14:paraId="1884752C" w14:textId="77777777" w:rsidR="008C238F" w:rsidRPr="00206CA1" w:rsidRDefault="008C238F" w:rsidP="008C238F">
            <w:pPr>
              <w:jc w:val="right"/>
              <w:rPr>
                <w:szCs w:val="22"/>
              </w:rPr>
            </w:pPr>
          </w:p>
        </w:tc>
        <w:tc>
          <w:tcPr>
            <w:tcW w:w="180" w:type="dxa"/>
          </w:tcPr>
          <w:p w14:paraId="42A0F804" w14:textId="77777777" w:rsidR="008C238F" w:rsidRPr="00206CA1" w:rsidRDefault="008C238F" w:rsidP="008C238F">
            <w:pPr>
              <w:jc w:val="right"/>
              <w:rPr>
                <w:szCs w:val="22"/>
              </w:rPr>
            </w:pPr>
          </w:p>
        </w:tc>
        <w:tc>
          <w:tcPr>
            <w:tcW w:w="1350" w:type="dxa"/>
          </w:tcPr>
          <w:p w14:paraId="5FE3D807" w14:textId="434ED728" w:rsidR="008C238F" w:rsidRPr="00206CA1" w:rsidRDefault="008C238F" w:rsidP="008C238F">
            <w:pPr>
              <w:jc w:val="right"/>
              <w:rPr>
                <w:szCs w:val="22"/>
              </w:rPr>
            </w:pPr>
          </w:p>
        </w:tc>
      </w:tr>
      <w:tr w:rsidR="008C238F" w:rsidRPr="00206CA1" w14:paraId="6C10DFF8" w14:textId="3C66D7FC" w:rsidTr="00A53475">
        <w:trPr>
          <w:cantSplit/>
        </w:trPr>
        <w:tc>
          <w:tcPr>
            <w:tcW w:w="3690" w:type="dxa"/>
          </w:tcPr>
          <w:p w14:paraId="25BA447D" w14:textId="77777777" w:rsidR="008C238F" w:rsidRPr="00206CA1" w:rsidRDefault="008C238F" w:rsidP="008C238F">
            <w:pPr>
              <w:pStyle w:val="acctfourfigures"/>
              <w:spacing w:line="240" w:lineRule="atLeast"/>
              <w:ind w:left="191" w:hanging="180"/>
              <w:rPr>
                <w:b/>
                <w:bCs/>
                <w:szCs w:val="22"/>
              </w:rPr>
            </w:pPr>
            <w:r w:rsidRPr="00206CA1">
              <w:rPr>
                <w:b/>
                <w:bCs/>
                <w:szCs w:val="22"/>
              </w:rPr>
              <w:t>Net assets</w:t>
            </w:r>
          </w:p>
        </w:tc>
        <w:tc>
          <w:tcPr>
            <w:tcW w:w="180" w:type="dxa"/>
          </w:tcPr>
          <w:p w14:paraId="75E2232F" w14:textId="77777777" w:rsidR="008C238F" w:rsidRPr="00206CA1" w:rsidRDefault="008C238F" w:rsidP="008C238F">
            <w:pPr>
              <w:pStyle w:val="acctmergecolhdg"/>
              <w:spacing w:line="240" w:lineRule="atLeast"/>
              <w:rPr>
                <w:b w:val="0"/>
                <w:bCs/>
                <w:szCs w:val="22"/>
              </w:rPr>
            </w:pPr>
          </w:p>
        </w:tc>
        <w:tc>
          <w:tcPr>
            <w:tcW w:w="1260" w:type="dxa"/>
            <w:tcBorders>
              <w:top w:val="single" w:sz="4" w:space="0" w:color="auto"/>
              <w:bottom w:val="single" w:sz="4" w:space="0" w:color="auto"/>
            </w:tcBorders>
          </w:tcPr>
          <w:p w14:paraId="7F6CAF9E" w14:textId="3ACA49CB" w:rsidR="008C238F" w:rsidRPr="00206CA1" w:rsidRDefault="00120610" w:rsidP="008C238F">
            <w:pPr>
              <w:jc w:val="right"/>
              <w:rPr>
                <w:b/>
                <w:bCs/>
                <w:szCs w:val="22"/>
              </w:rPr>
            </w:pPr>
            <w:r>
              <w:rPr>
                <w:b/>
                <w:bCs/>
                <w:szCs w:val="22"/>
              </w:rPr>
              <w:t>13,096,</w:t>
            </w:r>
            <w:r w:rsidR="00976278">
              <w:rPr>
                <w:b/>
                <w:bCs/>
                <w:szCs w:val="22"/>
              </w:rPr>
              <w:t>789</w:t>
            </w:r>
          </w:p>
        </w:tc>
        <w:tc>
          <w:tcPr>
            <w:tcW w:w="180" w:type="dxa"/>
          </w:tcPr>
          <w:p w14:paraId="079A2FD2" w14:textId="77777777" w:rsidR="008C238F" w:rsidRPr="00206CA1" w:rsidRDefault="008C238F" w:rsidP="008C238F">
            <w:pPr>
              <w:jc w:val="right"/>
              <w:rPr>
                <w:b/>
                <w:bCs/>
                <w:szCs w:val="22"/>
              </w:rPr>
            </w:pPr>
          </w:p>
        </w:tc>
        <w:tc>
          <w:tcPr>
            <w:tcW w:w="1170" w:type="dxa"/>
            <w:tcBorders>
              <w:top w:val="single" w:sz="4" w:space="0" w:color="auto"/>
              <w:bottom w:val="single" w:sz="4" w:space="0" w:color="auto"/>
            </w:tcBorders>
          </w:tcPr>
          <w:p w14:paraId="412942A9" w14:textId="3774595F" w:rsidR="008C238F" w:rsidRPr="00206CA1" w:rsidRDefault="005F656F" w:rsidP="008C238F">
            <w:pPr>
              <w:jc w:val="right"/>
              <w:rPr>
                <w:b/>
                <w:bCs/>
              </w:rPr>
            </w:pPr>
            <w:r>
              <w:rPr>
                <w:b/>
                <w:bCs/>
              </w:rPr>
              <w:t>3,290,</w:t>
            </w:r>
            <w:r w:rsidR="001D51EB">
              <w:rPr>
                <w:b/>
                <w:bCs/>
              </w:rPr>
              <w:t>185</w:t>
            </w:r>
          </w:p>
        </w:tc>
        <w:tc>
          <w:tcPr>
            <w:tcW w:w="180" w:type="dxa"/>
          </w:tcPr>
          <w:p w14:paraId="66EF3026" w14:textId="77777777" w:rsidR="008C238F" w:rsidRPr="00206CA1" w:rsidRDefault="008C238F" w:rsidP="008C238F">
            <w:pPr>
              <w:jc w:val="right"/>
              <w:rPr>
                <w:szCs w:val="22"/>
              </w:rPr>
            </w:pPr>
          </w:p>
        </w:tc>
        <w:tc>
          <w:tcPr>
            <w:tcW w:w="1260" w:type="dxa"/>
          </w:tcPr>
          <w:p w14:paraId="01170B15" w14:textId="77777777" w:rsidR="008C238F" w:rsidRPr="00206CA1" w:rsidRDefault="008C238F" w:rsidP="008C238F">
            <w:pPr>
              <w:jc w:val="right"/>
              <w:rPr>
                <w:szCs w:val="22"/>
              </w:rPr>
            </w:pPr>
          </w:p>
        </w:tc>
        <w:tc>
          <w:tcPr>
            <w:tcW w:w="180" w:type="dxa"/>
          </w:tcPr>
          <w:p w14:paraId="65FA6122" w14:textId="77777777" w:rsidR="008C238F" w:rsidRPr="00206CA1" w:rsidRDefault="008C238F" w:rsidP="008C238F">
            <w:pPr>
              <w:jc w:val="right"/>
              <w:rPr>
                <w:szCs w:val="22"/>
              </w:rPr>
            </w:pPr>
          </w:p>
        </w:tc>
        <w:tc>
          <w:tcPr>
            <w:tcW w:w="1350" w:type="dxa"/>
          </w:tcPr>
          <w:p w14:paraId="42E2ED3B" w14:textId="393CA107" w:rsidR="008C238F" w:rsidRPr="00206CA1" w:rsidRDefault="008C238F" w:rsidP="008C238F">
            <w:pPr>
              <w:jc w:val="right"/>
              <w:rPr>
                <w:szCs w:val="22"/>
              </w:rPr>
            </w:pPr>
          </w:p>
        </w:tc>
      </w:tr>
      <w:tr w:rsidR="008C238F" w:rsidRPr="00206CA1" w14:paraId="05070E1F" w14:textId="4AB610AE" w:rsidTr="00A53475">
        <w:trPr>
          <w:cantSplit/>
          <w:trHeight w:val="70"/>
        </w:trPr>
        <w:tc>
          <w:tcPr>
            <w:tcW w:w="3690" w:type="dxa"/>
          </w:tcPr>
          <w:p w14:paraId="6BBBF21D" w14:textId="77777777" w:rsidR="008C238F" w:rsidRPr="00206CA1" w:rsidRDefault="008C238F" w:rsidP="008C238F">
            <w:pPr>
              <w:pStyle w:val="acctfourfigures"/>
              <w:spacing w:line="240" w:lineRule="atLeast"/>
              <w:ind w:left="191" w:hanging="180"/>
              <w:rPr>
                <w:szCs w:val="22"/>
              </w:rPr>
            </w:pPr>
            <w:r w:rsidRPr="00206CA1">
              <w:rPr>
                <w:szCs w:val="22"/>
              </w:rPr>
              <w:t>Carrying amount of non-controlling</w:t>
            </w:r>
          </w:p>
          <w:p w14:paraId="5E6D27E7" w14:textId="67E3F3DF" w:rsidR="008C238F" w:rsidRPr="00206CA1" w:rsidRDefault="008C238F" w:rsidP="008C238F">
            <w:pPr>
              <w:pStyle w:val="acctfourfigures"/>
              <w:spacing w:line="240" w:lineRule="atLeast"/>
              <w:ind w:left="191" w:hanging="180"/>
              <w:rPr>
                <w:szCs w:val="22"/>
              </w:rPr>
            </w:pPr>
            <w:r w:rsidRPr="00206CA1">
              <w:rPr>
                <w:szCs w:val="22"/>
              </w:rPr>
              <w:t xml:space="preserve">   interest</w:t>
            </w:r>
          </w:p>
        </w:tc>
        <w:tc>
          <w:tcPr>
            <w:tcW w:w="180" w:type="dxa"/>
          </w:tcPr>
          <w:p w14:paraId="1CA0A336" w14:textId="77777777" w:rsidR="008C238F" w:rsidRPr="00206CA1" w:rsidRDefault="008C238F" w:rsidP="008C238F">
            <w:pPr>
              <w:pStyle w:val="acctmergecolhdg"/>
              <w:spacing w:line="240" w:lineRule="atLeast"/>
              <w:rPr>
                <w:b w:val="0"/>
                <w:bCs/>
                <w:szCs w:val="22"/>
              </w:rPr>
            </w:pPr>
          </w:p>
        </w:tc>
        <w:tc>
          <w:tcPr>
            <w:tcW w:w="1260" w:type="dxa"/>
            <w:tcBorders>
              <w:top w:val="single" w:sz="4" w:space="0" w:color="auto"/>
              <w:bottom w:val="double" w:sz="4" w:space="0" w:color="auto"/>
            </w:tcBorders>
          </w:tcPr>
          <w:p w14:paraId="791E3EA3" w14:textId="77777777" w:rsidR="00EA01DA" w:rsidRDefault="00EA01DA" w:rsidP="008C238F">
            <w:pPr>
              <w:jc w:val="right"/>
              <w:rPr>
                <w:szCs w:val="22"/>
              </w:rPr>
            </w:pPr>
          </w:p>
          <w:p w14:paraId="59A1FD5F" w14:textId="4B4A369F" w:rsidR="008C238F" w:rsidRPr="00206CA1" w:rsidRDefault="003F00E0" w:rsidP="008C238F">
            <w:pPr>
              <w:jc w:val="right"/>
              <w:rPr>
                <w:szCs w:val="22"/>
              </w:rPr>
            </w:pPr>
            <w:r>
              <w:rPr>
                <w:szCs w:val="22"/>
              </w:rPr>
              <w:t>1,733,</w:t>
            </w:r>
            <w:r w:rsidR="00EA01DA">
              <w:rPr>
                <w:szCs w:val="22"/>
              </w:rPr>
              <w:t>254</w:t>
            </w:r>
          </w:p>
        </w:tc>
        <w:tc>
          <w:tcPr>
            <w:tcW w:w="180" w:type="dxa"/>
          </w:tcPr>
          <w:p w14:paraId="36820C8A" w14:textId="77777777" w:rsidR="008C238F" w:rsidRPr="00206CA1" w:rsidRDefault="008C238F" w:rsidP="008C238F">
            <w:pPr>
              <w:jc w:val="right"/>
              <w:rPr>
                <w:szCs w:val="22"/>
              </w:rPr>
            </w:pPr>
          </w:p>
        </w:tc>
        <w:tc>
          <w:tcPr>
            <w:tcW w:w="1170" w:type="dxa"/>
            <w:tcBorders>
              <w:top w:val="single" w:sz="4" w:space="0" w:color="auto"/>
              <w:bottom w:val="double" w:sz="4" w:space="0" w:color="auto"/>
            </w:tcBorders>
          </w:tcPr>
          <w:p w14:paraId="4E55C39C" w14:textId="77777777" w:rsidR="008C238F" w:rsidRDefault="008C238F" w:rsidP="008C238F">
            <w:pPr>
              <w:jc w:val="right"/>
            </w:pPr>
          </w:p>
          <w:p w14:paraId="3627DA9B" w14:textId="5BD52458" w:rsidR="008C238F" w:rsidRPr="00206CA1" w:rsidRDefault="00DE1D5C" w:rsidP="008C238F">
            <w:pPr>
              <w:jc w:val="right"/>
            </w:pPr>
            <w:r>
              <w:t>822,</w:t>
            </w:r>
            <w:r w:rsidR="002B3F31">
              <w:t>546</w:t>
            </w:r>
          </w:p>
        </w:tc>
        <w:tc>
          <w:tcPr>
            <w:tcW w:w="180" w:type="dxa"/>
          </w:tcPr>
          <w:p w14:paraId="31FA494C" w14:textId="77777777" w:rsidR="008C238F" w:rsidRPr="00206CA1" w:rsidRDefault="008C238F" w:rsidP="008C238F">
            <w:pPr>
              <w:jc w:val="right"/>
              <w:rPr>
                <w:szCs w:val="22"/>
              </w:rPr>
            </w:pPr>
          </w:p>
        </w:tc>
        <w:tc>
          <w:tcPr>
            <w:tcW w:w="1260" w:type="dxa"/>
          </w:tcPr>
          <w:p w14:paraId="4EBCF180" w14:textId="77777777" w:rsidR="008C238F" w:rsidRDefault="008C238F" w:rsidP="008C238F">
            <w:pPr>
              <w:tabs>
                <w:tab w:val="left" w:pos="1080"/>
              </w:tabs>
              <w:jc w:val="right"/>
              <w:rPr>
                <w:szCs w:val="22"/>
              </w:rPr>
            </w:pPr>
          </w:p>
          <w:p w14:paraId="69DAAC0B" w14:textId="555A5A0D" w:rsidR="008C238F" w:rsidRPr="00206CA1" w:rsidRDefault="00872888" w:rsidP="008C238F">
            <w:pPr>
              <w:tabs>
                <w:tab w:val="left" w:pos="1080"/>
              </w:tabs>
              <w:jc w:val="right"/>
              <w:rPr>
                <w:szCs w:val="22"/>
              </w:rPr>
            </w:pPr>
            <w:r>
              <w:rPr>
                <w:szCs w:val="22"/>
              </w:rPr>
              <w:t>82,</w:t>
            </w:r>
            <w:r w:rsidR="00C113DD">
              <w:rPr>
                <w:szCs w:val="22"/>
              </w:rPr>
              <w:t>438</w:t>
            </w:r>
          </w:p>
        </w:tc>
        <w:tc>
          <w:tcPr>
            <w:tcW w:w="180" w:type="dxa"/>
          </w:tcPr>
          <w:p w14:paraId="2622A2A3" w14:textId="77777777" w:rsidR="008C238F" w:rsidRPr="00206CA1" w:rsidRDefault="008C238F" w:rsidP="008C238F">
            <w:pPr>
              <w:jc w:val="right"/>
              <w:rPr>
                <w:b/>
                <w:bCs/>
                <w:szCs w:val="22"/>
              </w:rPr>
            </w:pPr>
          </w:p>
        </w:tc>
        <w:tc>
          <w:tcPr>
            <w:tcW w:w="1350" w:type="dxa"/>
          </w:tcPr>
          <w:p w14:paraId="0E4B7193" w14:textId="77777777" w:rsidR="008C238F" w:rsidRDefault="008C238F" w:rsidP="008C238F">
            <w:pPr>
              <w:jc w:val="right"/>
              <w:rPr>
                <w:b/>
                <w:bCs/>
                <w:szCs w:val="22"/>
              </w:rPr>
            </w:pPr>
          </w:p>
          <w:p w14:paraId="4CD138D4" w14:textId="2A7F770A" w:rsidR="008C238F" w:rsidRPr="00206CA1" w:rsidRDefault="008F0FA7" w:rsidP="008C238F">
            <w:pPr>
              <w:jc w:val="right"/>
              <w:rPr>
                <w:b/>
                <w:bCs/>
                <w:szCs w:val="22"/>
              </w:rPr>
            </w:pPr>
            <w:r>
              <w:rPr>
                <w:b/>
                <w:bCs/>
                <w:szCs w:val="22"/>
              </w:rPr>
              <w:t>2,638,</w:t>
            </w:r>
            <w:r w:rsidR="00446F08">
              <w:rPr>
                <w:b/>
                <w:bCs/>
                <w:szCs w:val="22"/>
              </w:rPr>
              <w:t>238</w:t>
            </w:r>
          </w:p>
        </w:tc>
      </w:tr>
      <w:tr w:rsidR="00B00335" w:rsidRPr="00206CA1" w14:paraId="6FD60210" w14:textId="77777777" w:rsidTr="00A53475">
        <w:trPr>
          <w:cantSplit/>
          <w:trHeight w:val="70"/>
        </w:trPr>
        <w:tc>
          <w:tcPr>
            <w:tcW w:w="3690" w:type="dxa"/>
          </w:tcPr>
          <w:p w14:paraId="26ABAC83" w14:textId="7CCF61E4" w:rsidR="00B00335" w:rsidRPr="00206CA1" w:rsidRDefault="00B00335" w:rsidP="008B22FD">
            <w:pPr>
              <w:pStyle w:val="acctfourfigures"/>
              <w:spacing w:line="240" w:lineRule="atLeast"/>
              <w:ind w:left="191" w:hanging="180"/>
              <w:rPr>
                <w:szCs w:val="22"/>
              </w:rPr>
            </w:pPr>
          </w:p>
        </w:tc>
        <w:tc>
          <w:tcPr>
            <w:tcW w:w="180" w:type="dxa"/>
          </w:tcPr>
          <w:p w14:paraId="2305EC7E" w14:textId="77777777" w:rsidR="00B00335" w:rsidRPr="00206CA1" w:rsidRDefault="00B00335" w:rsidP="008B22FD">
            <w:pPr>
              <w:pStyle w:val="acctmergecolhdg"/>
              <w:spacing w:line="240" w:lineRule="atLeast"/>
              <w:rPr>
                <w:b w:val="0"/>
                <w:bCs/>
                <w:szCs w:val="22"/>
              </w:rPr>
            </w:pPr>
          </w:p>
        </w:tc>
        <w:tc>
          <w:tcPr>
            <w:tcW w:w="1260" w:type="dxa"/>
            <w:tcBorders>
              <w:top w:val="double" w:sz="4" w:space="0" w:color="auto"/>
            </w:tcBorders>
          </w:tcPr>
          <w:p w14:paraId="354E5B84" w14:textId="77777777" w:rsidR="00B00335" w:rsidRPr="00206CA1" w:rsidRDefault="00B00335" w:rsidP="008B22FD">
            <w:pPr>
              <w:jc w:val="right"/>
            </w:pPr>
          </w:p>
        </w:tc>
        <w:tc>
          <w:tcPr>
            <w:tcW w:w="180" w:type="dxa"/>
          </w:tcPr>
          <w:p w14:paraId="1A19A435" w14:textId="77777777" w:rsidR="00B00335" w:rsidRPr="00206CA1" w:rsidRDefault="00B00335" w:rsidP="008B22FD">
            <w:pPr>
              <w:jc w:val="right"/>
              <w:rPr>
                <w:szCs w:val="22"/>
              </w:rPr>
            </w:pPr>
          </w:p>
        </w:tc>
        <w:tc>
          <w:tcPr>
            <w:tcW w:w="1170" w:type="dxa"/>
            <w:tcBorders>
              <w:top w:val="double" w:sz="4" w:space="0" w:color="auto"/>
            </w:tcBorders>
          </w:tcPr>
          <w:p w14:paraId="64BD4325" w14:textId="31F1AF57" w:rsidR="00B503A9" w:rsidRPr="00206CA1" w:rsidRDefault="00B503A9" w:rsidP="008B22FD">
            <w:pPr>
              <w:jc w:val="right"/>
            </w:pPr>
          </w:p>
        </w:tc>
        <w:tc>
          <w:tcPr>
            <w:tcW w:w="180" w:type="dxa"/>
          </w:tcPr>
          <w:p w14:paraId="4BC5BDA1" w14:textId="77777777" w:rsidR="00B00335" w:rsidRPr="00206CA1" w:rsidRDefault="00B00335" w:rsidP="008B22FD">
            <w:pPr>
              <w:jc w:val="right"/>
              <w:rPr>
                <w:szCs w:val="22"/>
              </w:rPr>
            </w:pPr>
          </w:p>
        </w:tc>
        <w:tc>
          <w:tcPr>
            <w:tcW w:w="1260" w:type="dxa"/>
          </w:tcPr>
          <w:p w14:paraId="7C08A57F" w14:textId="77777777" w:rsidR="00B00335" w:rsidRPr="00206CA1" w:rsidRDefault="00B00335" w:rsidP="008B22FD">
            <w:pPr>
              <w:jc w:val="right"/>
            </w:pPr>
          </w:p>
        </w:tc>
        <w:tc>
          <w:tcPr>
            <w:tcW w:w="180" w:type="dxa"/>
          </w:tcPr>
          <w:p w14:paraId="72C1FB6F" w14:textId="77777777" w:rsidR="00B00335" w:rsidRPr="00206CA1" w:rsidRDefault="00B00335" w:rsidP="008B22FD">
            <w:pPr>
              <w:jc w:val="right"/>
              <w:rPr>
                <w:b/>
                <w:bCs/>
                <w:szCs w:val="22"/>
              </w:rPr>
            </w:pPr>
          </w:p>
        </w:tc>
        <w:tc>
          <w:tcPr>
            <w:tcW w:w="1350" w:type="dxa"/>
          </w:tcPr>
          <w:p w14:paraId="16D7CCBC" w14:textId="77777777" w:rsidR="00B00335" w:rsidRPr="00206CA1" w:rsidRDefault="00B00335" w:rsidP="008B22FD">
            <w:pPr>
              <w:jc w:val="right"/>
              <w:rPr>
                <w:b/>
                <w:bCs/>
              </w:rPr>
            </w:pPr>
          </w:p>
        </w:tc>
      </w:tr>
      <w:tr w:rsidR="00F6477F" w:rsidRPr="00206CA1" w14:paraId="3917612D" w14:textId="508BA052" w:rsidTr="00A53475">
        <w:trPr>
          <w:cantSplit/>
          <w:trHeight w:val="270"/>
        </w:trPr>
        <w:tc>
          <w:tcPr>
            <w:tcW w:w="3690" w:type="dxa"/>
          </w:tcPr>
          <w:p w14:paraId="49540053" w14:textId="77777777" w:rsidR="00F6477F" w:rsidRPr="00206CA1" w:rsidRDefault="00F6477F" w:rsidP="00F6477F">
            <w:pPr>
              <w:pStyle w:val="acctfourfigures"/>
              <w:tabs>
                <w:tab w:val="clear" w:pos="765"/>
                <w:tab w:val="decimal" w:pos="461"/>
              </w:tabs>
              <w:spacing w:line="240" w:lineRule="atLeast"/>
              <w:rPr>
                <w:szCs w:val="22"/>
              </w:rPr>
            </w:pPr>
            <w:r w:rsidRPr="00206CA1">
              <w:rPr>
                <w:szCs w:val="22"/>
              </w:rPr>
              <w:t>Revenue</w:t>
            </w:r>
          </w:p>
        </w:tc>
        <w:tc>
          <w:tcPr>
            <w:tcW w:w="180" w:type="dxa"/>
          </w:tcPr>
          <w:p w14:paraId="369D3A1C" w14:textId="77777777" w:rsidR="00F6477F" w:rsidRPr="00206CA1" w:rsidRDefault="00F6477F" w:rsidP="00F6477F">
            <w:pPr>
              <w:spacing w:line="240" w:lineRule="atLeast"/>
              <w:jc w:val="center"/>
              <w:rPr>
                <w:szCs w:val="22"/>
              </w:rPr>
            </w:pPr>
          </w:p>
        </w:tc>
        <w:tc>
          <w:tcPr>
            <w:tcW w:w="1260" w:type="dxa"/>
          </w:tcPr>
          <w:p w14:paraId="48CB025D" w14:textId="70850BF2" w:rsidR="00F6477F" w:rsidRPr="00206CA1" w:rsidRDefault="00483C94" w:rsidP="00F6477F">
            <w:pPr>
              <w:jc w:val="right"/>
              <w:rPr>
                <w:szCs w:val="22"/>
              </w:rPr>
            </w:pPr>
            <w:r>
              <w:rPr>
                <w:szCs w:val="22"/>
              </w:rPr>
              <w:t>1,729,</w:t>
            </w:r>
            <w:r w:rsidR="000C5102">
              <w:rPr>
                <w:szCs w:val="22"/>
              </w:rPr>
              <w:t>047</w:t>
            </w:r>
          </w:p>
        </w:tc>
        <w:tc>
          <w:tcPr>
            <w:tcW w:w="180" w:type="dxa"/>
          </w:tcPr>
          <w:p w14:paraId="2F267A7C" w14:textId="77777777" w:rsidR="00F6477F" w:rsidRPr="00206CA1" w:rsidRDefault="00F6477F" w:rsidP="00F6477F">
            <w:pPr>
              <w:spacing w:line="240" w:lineRule="atLeast"/>
              <w:jc w:val="right"/>
              <w:rPr>
                <w:szCs w:val="22"/>
              </w:rPr>
            </w:pPr>
          </w:p>
        </w:tc>
        <w:tc>
          <w:tcPr>
            <w:tcW w:w="1170" w:type="dxa"/>
          </w:tcPr>
          <w:p w14:paraId="7235B292" w14:textId="30BECD84" w:rsidR="00F6477F" w:rsidRPr="00206CA1" w:rsidRDefault="00296D44" w:rsidP="00F6477F">
            <w:pPr>
              <w:pStyle w:val="acctfourfigures"/>
              <w:tabs>
                <w:tab w:val="clear" w:pos="765"/>
              </w:tabs>
              <w:spacing w:line="240" w:lineRule="atLeast"/>
              <w:ind w:right="11"/>
              <w:jc w:val="right"/>
              <w:rPr>
                <w:szCs w:val="22"/>
              </w:rPr>
            </w:pPr>
            <w:r>
              <w:rPr>
                <w:szCs w:val="22"/>
              </w:rPr>
              <w:t>-</w:t>
            </w:r>
          </w:p>
        </w:tc>
        <w:tc>
          <w:tcPr>
            <w:tcW w:w="180" w:type="dxa"/>
          </w:tcPr>
          <w:p w14:paraId="11108ED7" w14:textId="77777777" w:rsidR="00F6477F" w:rsidRPr="00206CA1" w:rsidRDefault="00F6477F" w:rsidP="00F6477F">
            <w:pPr>
              <w:pStyle w:val="acctfourfigures"/>
              <w:tabs>
                <w:tab w:val="clear" w:pos="765"/>
              </w:tabs>
              <w:spacing w:line="240" w:lineRule="atLeast"/>
              <w:ind w:right="11"/>
              <w:jc w:val="right"/>
              <w:rPr>
                <w:szCs w:val="22"/>
              </w:rPr>
            </w:pPr>
          </w:p>
        </w:tc>
        <w:tc>
          <w:tcPr>
            <w:tcW w:w="1260" w:type="dxa"/>
          </w:tcPr>
          <w:p w14:paraId="43449510" w14:textId="77777777" w:rsidR="00F6477F" w:rsidRPr="00206CA1" w:rsidRDefault="00F6477F" w:rsidP="00F6477F">
            <w:pPr>
              <w:pStyle w:val="acctfourfigures"/>
              <w:spacing w:line="240" w:lineRule="atLeast"/>
              <w:jc w:val="right"/>
              <w:rPr>
                <w:szCs w:val="22"/>
              </w:rPr>
            </w:pPr>
          </w:p>
        </w:tc>
        <w:tc>
          <w:tcPr>
            <w:tcW w:w="180" w:type="dxa"/>
          </w:tcPr>
          <w:p w14:paraId="239D6C52" w14:textId="77777777" w:rsidR="00F6477F" w:rsidRPr="00206CA1" w:rsidRDefault="00F6477F" w:rsidP="00F6477F">
            <w:pPr>
              <w:pStyle w:val="acctfourfigures"/>
              <w:spacing w:line="240" w:lineRule="atLeast"/>
              <w:jc w:val="right"/>
              <w:rPr>
                <w:szCs w:val="22"/>
              </w:rPr>
            </w:pPr>
          </w:p>
        </w:tc>
        <w:tc>
          <w:tcPr>
            <w:tcW w:w="1350" w:type="dxa"/>
          </w:tcPr>
          <w:p w14:paraId="13B7A1F7" w14:textId="70024EFE" w:rsidR="00F6477F" w:rsidRPr="00206CA1" w:rsidRDefault="00F6477F" w:rsidP="00F6477F">
            <w:pPr>
              <w:pStyle w:val="acctfourfigures"/>
              <w:spacing w:line="240" w:lineRule="atLeast"/>
              <w:jc w:val="right"/>
              <w:rPr>
                <w:szCs w:val="22"/>
              </w:rPr>
            </w:pPr>
          </w:p>
        </w:tc>
      </w:tr>
      <w:tr w:rsidR="00F6477F" w:rsidRPr="00206CA1" w14:paraId="0CE4BE0A" w14:textId="3AC38D94" w:rsidTr="00A53475">
        <w:trPr>
          <w:cantSplit/>
          <w:trHeight w:val="270"/>
        </w:trPr>
        <w:tc>
          <w:tcPr>
            <w:tcW w:w="3690" w:type="dxa"/>
          </w:tcPr>
          <w:p w14:paraId="50F7D76F" w14:textId="4E5D7BBA" w:rsidR="00F6477F" w:rsidRPr="00206CA1" w:rsidRDefault="00F6477F" w:rsidP="00F6477F">
            <w:pPr>
              <w:pStyle w:val="acctfourfigures"/>
              <w:tabs>
                <w:tab w:val="clear" w:pos="765"/>
                <w:tab w:val="decimal" w:pos="461"/>
              </w:tabs>
              <w:spacing w:line="240" w:lineRule="atLeast"/>
              <w:rPr>
                <w:szCs w:val="22"/>
              </w:rPr>
            </w:pPr>
            <w:r w:rsidRPr="00206CA1">
              <w:rPr>
                <w:szCs w:val="22"/>
              </w:rPr>
              <w:t>Profit (loss) for the year</w:t>
            </w:r>
          </w:p>
        </w:tc>
        <w:tc>
          <w:tcPr>
            <w:tcW w:w="180" w:type="dxa"/>
          </w:tcPr>
          <w:p w14:paraId="4F10A03B" w14:textId="77777777" w:rsidR="00F6477F" w:rsidRPr="00206CA1" w:rsidRDefault="00F6477F" w:rsidP="00F6477F">
            <w:pPr>
              <w:spacing w:line="240" w:lineRule="atLeast"/>
              <w:jc w:val="center"/>
              <w:rPr>
                <w:szCs w:val="22"/>
              </w:rPr>
            </w:pPr>
          </w:p>
        </w:tc>
        <w:tc>
          <w:tcPr>
            <w:tcW w:w="1260" w:type="dxa"/>
          </w:tcPr>
          <w:p w14:paraId="4BDFC848" w14:textId="54530A6D" w:rsidR="00F6477F" w:rsidRPr="00206CA1" w:rsidRDefault="00EA0E0F" w:rsidP="00F6477F">
            <w:pPr>
              <w:jc w:val="right"/>
              <w:rPr>
                <w:szCs w:val="22"/>
              </w:rPr>
            </w:pPr>
            <w:r>
              <w:rPr>
                <w:szCs w:val="22"/>
              </w:rPr>
              <w:t>729,869</w:t>
            </w:r>
          </w:p>
        </w:tc>
        <w:tc>
          <w:tcPr>
            <w:tcW w:w="180" w:type="dxa"/>
          </w:tcPr>
          <w:p w14:paraId="63134B9E" w14:textId="77777777" w:rsidR="00F6477F" w:rsidRPr="00206CA1" w:rsidRDefault="00F6477F" w:rsidP="00F6477F">
            <w:pPr>
              <w:spacing w:line="240" w:lineRule="atLeast"/>
              <w:jc w:val="right"/>
              <w:rPr>
                <w:szCs w:val="22"/>
              </w:rPr>
            </w:pPr>
          </w:p>
        </w:tc>
        <w:tc>
          <w:tcPr>
            <w:tcW w:w="1170" w:type="dxa"/>
          </w:tcPr>
          <w:p w14:paraId="7648E7F4" w14:textId="3DBEF50B" w:rsidR="00F6477F" w:rsidRPr="00206CA1" w:rsidRDefault="00B52A93" w:rsidP="00F6477F">
            <w:pPr>
              <w:pStyle w:val="acctfourfigures"/>
              <w:tabs>
                <w:tab w:val="clear" w:pos="765"/>
              </w:tabs>
              <w:spacing w:line="240" w:lineRule="atLeast"/>
              <w:ind w:right="-78"/>
              <w:jc w:val="right"/>
              <w:rPr>
                <w:szCs w:val="22"/>
              </w:rPr>
            </w:pPr>
            <w:r>
              <w:rPr>
                <w:szCs w:val="22"/>
              </w:rPr>
              <w:t>(27,813)</w:t>
            </w:r>
          </w:p>
        </w:tc>
        <w:tc>
          <w:tcPr>
            <w:tcW w:w="180" w:type="dxa"/>
          </w:tcPr>
          <w:p w14:paraId="65F769A2" w14:textId="77777777" w:rsidR="00F6477F" w:rsidRPr="00206CA1" w:rsidRDefault="00F6477F" w:rsidP="00F6477F">
            <w:pPr>
              <w:pStyle w:val="acctfourfigures"/>
              <w:tabs>
                <w:tab w:val="clear" w:pos="765"/>
              </w:tabs>
              <w:spacing w:line="240" w:lineRule="atLeast"/>
              <w:ind w:right="11"/>
              <w:jc w:val="right"/>
              <w:rPr>
                <w:szCs w:val="22"/>
              </w:rPr>
            </w:pPr>
          </w:p>
        </w:tc>
        <w:tc>
          <w:tcPr>
            <w:tcW w:w="1260" w:type="dxa"/>
          </w:tcPr>
          <w:p w14:paraId="5F9C5E91" w14:textId="77777777" w:rsidR="00F6477F" w:rsidRPr="00206CA1" w:rsidRDefault="00F6477F" w:rsidP="00F6477F">
            <w:pPr>
              <w:pStyle w:val="acctfourfigures"/>
              <w:spacing w:line="240" w:lineRule="atLeast"/>
              <w:jc w:val="right"/>
              <w:rPr>
                <w:szCs w:val="22"/>
              </w:rPr>
            </w:pPr>
          </w:p>
        </w:tc>
        <w:tc>
          <w:tcPr>
            <w:tcW w:w="180" w:type="dxa"/>
          </w:tcPr>
          <w:p w14:paraId="0C9DFD5D" w14:textId="77777777" w:rsidR="00F6477F" w:rsidRPr="00206CA1" w:rsidRDefault="00F6477F" w:rsidP="00F6477F">
            <w:pPr>
              <w:pStyle w:val="acctfourfigures"/>
              <w:spacing w:line="240" w:lineRule="atLeast"/>
              <w:jc w:val="right"/>
              <w:rPr>
                <w:szCs w:val="22"/>
              </w:rPr>
            </w:pPr>
          </w:p>
        </w:tc>
        <w:tc>
          <w:tcPr>
            <w:tcW w:w="1350" w:type="dxa"/>
          </w:tcPr>
          <w:p w14:paraId="2D182F17" w14:textId="1E6465B1" w:rsidR="00F6477F" w:rsidRPr="00206CA1" w:rsidRDefault="00F6477F" w:rsidP="00F6477F">
            <w:pPr>
              <w:pStyle w:val="acctfourfigures"/>
              <w:spacing w:line="240" w:lineRule="atLeast"/>
              <w:jc w:val="right"/>
              <w:rPr>
                <w:szCs w:val="22"/>
              </w:rPr>
            </w:pPr>
          </w:p>
        </w:tc>
      </w:tr>
      <w:tr w:rsidR="00F6477F" w:rsidRPr="00206CA1" w14:paraId="5435A203" w14:textId="7A5A8C6B" w:rsidTr="00A53475">
        <w:trPr>
          <w:cantSplit/>
          <w:trHeight w:val="270"/>
        </w:trPr>
        <w:tc>
          <w:tcPr>
            <w:tcW w:w="3690" w:type="dxa"/>
          </w:tcPr>
          <w:p w14:paraId="3E5B458C" w14:textId="77777777" w:rsidR="00F6477F" w:rsidRPr="00206CA1" w:rsidRDefault="00F6477F" w:rsidP="00F6477F">
            <w:pPr>
              <w:pStyle w:val="acctfourfigures"/>
              <w:spacing w:line="240" w:lineRule="atLeast"/>
              <w:ind w:left="191" w:hanging="180"/>
              <w:rPr>
                <w:szCs w:val="22"/>
              </w:rPr>
            </w:pPr>
            <w:r w:rsidRPr="00206CA1">
              <w:rPr>
                <w:szCs w:val="22"/>
              </w:rPr>
              <w:t xml:space="preserve">Other comprehensive income </w:t>
            </w:r>
          </w:p>
        </w:tc>
        <w:tc>
          <w:tcPr>
            <w:tcW w:w="180" w:type="dxa"/>
          </w:tcPr>
          <w:p w14:paraId="4E87E360" w14:textId="77777777" w:rsidR="00F6477F" w:rsidRPr="00206CA1" w:rsidRDefault="00F6477F" w:rsidP="00F6477F">
            <w:pPr>
              <w:spacing w:line="240" w:lineRule="atLeast"/>
              <w:jc w:val="center"/>
              <w:rPr>
                <w:szCs w:val="22"/>
              </w:rPr>
            </w:pPr>
          </w:p>
        </w:tc>
        <w:tc>
          <w:tcPr>
            <w:tcW w:w="1260" w:type="dxa"/>
            <w:tcBorders>
              <w:bottom w:val="single" w:sz="4" w:space="0" w:color="auto"/>
            </w:tcBorders>
          </w:tcPr>
          <w:p w14:paraId="4E2AB9B5" w14:textId="616DDE7E" w:rsidR="00F6477F" w:rsidRPr="00206CA1" w:rsidRDefault="007836D2" w:rsidP="00F6477F">
            <w:pPr>
              <w:jc w:val="right"/>
              <w:rPr>
                <w:szCs w:val="22"/>
              </w:rPr>
            </w:pPr>
            <w:r>
              <w:rPr>
                <w:szCs w:val="22"/>
              </w:rPr>
              <w:t>-</w:t>
            </w:r>
          </w:p>
        </w:tc>
        <w:tc>
          <w:tcPr>
            <w:tcW w:w="180" w:type="dxa"/>
          </w:tcPr>
          <w:p w14:paraId="58233ACE" w14:textId="77777777" w:rsidR="00F6477F" w:rsidRPr="00206CA1" w:rsidRDefault="00F6477F" w:rsidP="00F6477F">
            <w:pPr>
              <w:spacing w:line="240" w:lineRule="atLeast"/>
              <w:jc w:val="right"/>
              <w:rPr>
                <w:szCs w:val="22"/>
              </w:rPr>
            </w:pPr>
          </w:p>
        </w:tc>
        <w:tc>
          <w:tcPr>
            <w:tcW w:w="1170" w:type="dxa"/>
            <w:tcBorders>
              <w:bottom w:val="single" w:sz="4" w:space="0" w:color="auto"/>
            </w:tcBorders>
          </w:tcPr>
          <w:p w14:paraId="5A93D9CF" w14:textId="7B7649DC" w:rsidR="00F6477F" w:rsidRPr="00206CA1" w:rsidRDefault="003A01CF" w:rsidP="00F6477F">
            <w:pPr>
              <w:pStyle w:val="acctfourfigures"/>
              <w:tabs>
                <w:tab w:val="clear" w:pos="765"/>
              </w:tabs>
              <w:spacing w:line="240" w:lineRule="atLeast"/>
              <w:ind w:right="11"/>
              <w:jc w:val="right"/>
            </w:pPr>
            <w:r>
              <w:t>62</w:t>
            </w:r>
          </w:p>
        </w:tc>
        <w:tc>
          <w:tcPr>
            <w:tcW w:w="180" w:type="dxa"/>
          </w:tcPr>
          <w:p w14:paraId="7517C665" w14:textId="77777777" w:rsidR="00F6477F" w:rsidRPr="00206CA1" w:rsidRDefault="00F6477F" w:rsidP="00F6477F">
            <w:pPr>
              <w:pStyle w:val="acctfourfigures"/>
              <w:tabs>
                <w:tab w:val="clear" w:pos="765"/>
              </w:tabs>
              <w:spacing w:line="240" w:lineRule="atLeast"/>
              <w:ind w:right="11"/>
              <w:jc w:val="right"/>
              <w:rPr>
                <w:szCs w:val="22"/>
              </w:rPr>
            </w:pPr>
          </w:p>
        </w:tc>
        <w:tc>
          <w:tcPr>
            <w:tcW w:w="1260" w:type="dxa"/>
          </w:tcPr>
          <w:p w14:paraId="2C22F59F" w14:textId="77777777" w:rsidR="00F6477F" w:rsidRPr="00206CA1" w:rsidRDefault="00F6477F" w:rsidP="00F6477F">
            <w:pPr>
              <w:pStyle w:val="acctfourfigures"/>
              <w:spacing w:line="240" w:lineRule="atLeast"/>
              <w:jc w:val="right"/>
              <w:rPr>
                <w:szCs w:val="22"/>
              </w:rPr>
            </w:pPr>
          </w:p>
        </w:tc>
        <w:tc>
          <w:tcPr>
            <w:tcW w:w="180" w:type="dxa"/>
          </w:tcPr>
          <w:p w14:paraId="46E7AFAC" w14:textId="77777777" w:rsidR="00F6477F" w:rsidRPr="00206CA1" w:rsidRDefault="00F6477F" w:rsidP="00F6477F">
            <w:pPr>
              <w:pStyle w:val="acctfourfigures"/>
              <w:spacing w:line="240" w:lineRule="atLeast"/>
              <w:jc w:val="right"/>
              <w:rPr>
                <w:szCs w:val="22"/>
              </w:rPr>
            </w:pPr>
          </w:p>
        </w:tc>
        <w:tc>
          <w:tcPr>
            <w:tcW w:w="1350" w:type="dxa"/>
          </w:tcPr>
          <w:p w14:paraId="61AAB471" w14:textId="7CA0FBC5" w:rsidR="00F6477F" w:rsidRPr="00206CA1" w:rsidRDefault="00F6477F" w:rsidP="00F6477F">
            <w:pPr>
              <w:pStyle w:val="acctfourfigures"/>
              <w:spacing w:line="240" w:lineRule="atLeast"/>
              <w:jc w:val="right"/>
              <w:rPr>
                <w:szCs w:val="22"/>
              </w:rPr>
            </w:pPr>
          </w:p>
        </w:tc>
      </w:tr>
      <w:tr w:rsidR="00F6477F" w:rsidRPr="00206CA1" w14:paraId="0BB2CC3F" w14:textId="607A0168" w:rsidTr="00A53475">
        <w:trPr>
          <w:cantSplit/>
          <w:trHeight w:val="270"/>
        </w:trPr>
        <w:tc>
          <w:tcPr>
            <w:tcW w:w="3690" w:type="dxa"/>
          </w:tcPr>
          <w:p w14:paraId="28953158" w14:textId="77777777" w:rsidR="00F6477F" w:rsidRPr="00206CA1" w:rsidRDefault="00F6477F" w:rsidP="00F6477F">
            <w:pPr>
              <w:pStyle w:val="acctfourfigures"/>
              <w:spacing w:line="240" w:lineRule="atLeast"/>
              <w:ind w:left="191" w:hanging="180"/>
              <w:rPr>
                <w:b/>
                <w:bCs/>
                <w:szCs w:val="22"/>
              </w:rPr>
            </w:pPr>
            <w:r w:rsidRPr="00206CA1">
              <w:rPr>
                <w:b/>
                <w:bCs/>
                <w:szCs w:val="22"/>
              </w:rPr>
              <w:t>Total comprehensive income</w:t>
            </w:r>
          </w:p>
        </w:tc>
        <w:tc>
          <w:tcPr>
            <w:tcW w:w="180" w:type="dxa"/>
          </w:tcPr>
          <w:p w14:paraId="7E92D827" w14:textId="77777777" w:rsidR="00F6477F" w:rsidRPr="00206CA1" w:rsidRDefault="00F6477F" w:rsidP="00F6477F">
            <w:pPr>
              <w:spacing w:line="240" w:lineRule="atLeast"/>
              <w:jc w:val="center"/>
              <w:rPr>
                <w:szCs w:val="22"/>
              </w:rPr>
            </w:pPr>
          </w:p>
        </w:tc>
        <w:tc>
          <w:tcPr>
            <w:tcW w:w="1260" w:type="dxa"/>
            <w:tcBorders>
              <w:top w:val="single" w:sz="4" w:space="0" w:color="auto"/>
              <w:bottom w:val="single" w:sz="4" w:space="0" w:color="auto"/>
            </w:tcBorders>
          </w:tcPr>
          <w:p w14:paraId="627B528B" w14:textId="284CBF33" w:rsidR="00F6477F" w:rsidRPr="00206CA1" w:rsidRDefault="00210E31" w:rsidP="00F6477F">
            <w:pPr>
              <w:jc w:val="right"/>
              <w:rPr>
                <w:b/>
                <w:bCs/>
                <w:szCs w:val="22"/>
              </w:rPr>
            </w:pPr>
            <w:r>
              <w:rPr>
                <w:b/>
                <w:bCs/>
                <w:szCs w:val="22"/>
              </w:rPr>
              <w:t>729,869</w:t>
            </w:r>
          </w:p>
        </w:tc>
        <w:tc>
          <w:tcPr>
            <w:tcW w:w="180" w:type="dxa"/>
          </w:tcPr>
          <w:p w14:paraId="301A7A6F" w14:textId="77777777" w:rsidR="00F6477F" w:rsidRPr="00206CA1" w:rsidRDefault="00F6477F" w:rsidP="00F6477F">
            <w:pPr>
              <w:spacing w:line="240" w:lineRule="atLeast"/>
              <w:jc w:val="right"/>
              <w:rPr>
                <w:b/>
                <w:bCs/>
                <w:szCs w:val="22"/>
              </w:rPr>
            </w:pPr>
          </w:p>
        </w:tc>
        <w:tc>
          <w:tcPr>
            <w:tcW w:w="1170" w:type="dxa"/>
            <w:tcBorders>
              <w:top w:val="single" w:sz="4" w:space="0" w:color="auto"/>
              <w:bottom w:val="single" w:sz="4" w:space="0" w:color="auto"/>
            </w:tcBorders>
          </w:tcPr>
          <w:p w14:paraId="02D7C94C" w14:textId="5B62103C" w:rsidR="00F6477F" w:rsidRPr="00206CA1" w:rsidRDefault="00436ACF" w:rsidP="00C74F65">
            <w:pPr>
              <w:pStyle w:val="acctfourfigures"/>
              <w:tabs>
                <w:tab w:val="clear" w:pos="765"/>
              </w:tabs>
              <w:spacing w:line="240" w:lineRule="atLeast"/>
              <w:ind w:right="-78"/>
              <w:jc w:val="center"/>
              <w:rPr>
                <w:b/>
                <w:bCs/>
                <w:szCs w:val="22"/>
              </w:rPr>
            </w:pPr>
            <w:r>
              <w:rPr>
                <w:b/>
                <w:bCs/>
                <w:szCs w:val="22"/>
              </w:rPr>
              <w:t xml:space="preserve">      </w:t>
            </w:r>
            <w:r w:rsidR="00C74F65">
              <w:rPr>
                <w:b/>
                <w:bCs/>
                <w:szCs w:val="22"/>
              </w:rPr>
              <w:t>(27,751)</w:t>
            </w:r>
          </w:p>
        </w:tc>
        <w:tc>
          <w:tcPr>
            <w:tcW w:w="180" w:type="dxa"/>
          </w:tcPr>
          <w:p w14:paraId="2B521B56" w14:textId="77777777" w:rsidR="00F6477F" w:rsidRPr="00206CA1" w:rsidRDefault="00F6477F" w:rsidP="00F6477F">
            <w:pPr>
              <w:pStyle w:val="acctfourfigures"/>
              <w:tabs>
                <w:tab w:val="clear" w:pos="765"/>
              </w:tabs>
              <w:spacing w:line="240" w:lineRule="atLeast"/>
              <w:ind w:right="11"/>
              <w:jc w:val="right"/>
              <w:rPr>
                <w:szCs w:val="22"/>
              </w:rPr>
            </w:pPr>
          </w:p>
        </w:tc>
        <w:tc>
          <w:tcPr>
            <w:tcW w:w="1260" w:type="dxa"/>
          </w:tcPr>
          <w:p w14:paraId="07EF8AF7" w14:textId="77777777" w:rsidR="00F6477F" w:rsidRPr="00206CA1" w:rsidRDefault="00F6477F" w:rsidP="00F6477F">
            <w:pPr>
              <w:pStyle w:val="acctfourfigures"/>
              <w:spacing w:line="240" w:lineRule="atLeast"/>
              <w:jc w:val="right"/>
              <w:rPr>
                <w:szCs w:val="22"/>
              </w:rPr>
            </w:pPr>
          </w:p>
        </w:tc>
        <w:tc>
          <w:tcPr>
            <w:tcW w:w="180" w:type="dxa"/>
          </w:tcPr>
          <w:p w14:paraId="70ED41B7" w14:textId="77777777" w:rsidR="00F6477F" w:rsidRPr="00206CA1" w:rsidRDefault="00F6477F" w:rsidP="00F6477F">
            <w:pPr>
              <w:pStyle w:val="acctfourfigures"/>
              <w:spacing w:line="240" w:lineRule="atLeast"/>
              <w:jc w:val="right"/>
              <w:rPr>
                <w:szCs w:val="22"/>
              </w:rPr>
            </w:pPr>
          </w:p>
        </w:tc>
        <w:tc>
          <w:tcPr>
            <w:tcW w:w="1350" w:type="dxa"/>
          </w:tcPr>
          <w:p w14:paraId="188C780A" w14:textId="064DC78E" w:rsidR="00F6477F" w:rsidRPr="00206CA1" w:rsidRDefault="00F6477F" w:rsidP="00F6477F">
            <w:pPr>
              <w:pStyle w:val="acctfourfigures"/>
              <w:spacing w:line="240" w:lineRule="atLeast"/>
              <w:jc w:val="right"/>
              <w:rPr>
                <w:szCs w:val="22"/>
              </w:rPr>
            </w:pPr>
          </w:p>
        </w:tc>
      </w:tr>
      <w:tr w:rsidR="00F6477F" w:rsidRPr="00206CA1" w14:paraId="286FCBBC" w14:textId="7B5D63AE" w:rsidTr="00A53475">
        <w:trPr>
          <w:cantSplit/>
          <w:trHeight w:val="260"/>
        </w:trPr>
        <w:tc>
          <w:tcPr>
            <w:tcW w:w="3690" w:type="dxa"/>
          </w:tcPr>
          <w:p w14:paraId="65524E4C" w14:textId="216E536A" w:rsidR="00F6477F" w:rsidRPr="00206CA1" w:rsidRDefault="00F6477F" w:rsidP="00F6477F">
            <w:pPr>
              <w:pStyle w:val="acctfourfigures"/>
              <w:spacing w:line="240" w:lineRule="atLeast"/>
              <w:ind w:left="191" w:hanging="180"/>
              <w:rPr>
                <w:szCs w:val="22"/>
              </w:rPr>
            </w:pPr>
            <w:r w:rsidRPr="00206CA1">
              <w:rPr>
                <w:szCs w:val="22"/>
              </w:rPr>
              <w:t xml:space="preserve">Profit </w:t>
            </w:r>
            <w:r w:rsidR="00524A44">
              <w:rPr>
                <w:szCs w:val="22"/>
              </w:rPr>
              <w:t xml:space="preserve">(loss) </w:t>
            </w:r>
            <w:r w:rsidRPr="00206CA1">
              <w:rPr>
                <w:szCs w:val="22"/>
              </w:rPr>
              <w:t>allocated to non-controlling interest</w:t>
            </w:r>
          </w:p>
        </w:tc>
        <w:tc>
          <w:tcPr>
            <w:tcW w:w="180" w:type="dxa"/>
          </w:tcPr>
          <w:p w14:paraId="2192A968" w14:textId="77777777" w:rsidR="00F6477F" w:rsidRPr="00206CA1" w:rsidRDefault="00F6477F" w:rsidP="00F6477F">
            <w:pPr>
              <w:spacing w:line="240" w:lineRule="atLeast"/>
              <w:jc w:val="center"/>
              <w:rPr>
                <w:szCs w:val="22"/>
              </w:rPr>
            </w:pPr>
          </w:p>
        </w:tc>
        <w:tc>
          <w:tcPr>
            <w:tcW w:w="1260" w:type="dxa"/>
            <w:tcBorders>
              <w:top w:val="single" w:sz="4" w:space="0" w:color="auto"/>
              <w:bottom w:val="double" w:sz="4" w:space="0" w:color="auto"/>
            </w:tcBorders>
          </w:tcPr>
          <w:p w14:paraId="239DF7C9" w14:textId="77777777" w:rsidR="00F6477F" w:rsidRDefault="00F6477F" w:rsidP="00F6477F">
            <w:pPr>
              <w:jc w:val="right"/>
              <w:rPr>
                <w:szCs w:val="22"/>
              </w:rPr>
            </w:pPr>
          </w:p>
          <w:p w14:paraId="1279AE8F" w14:textId="3FB1A2A7" w:rsidR="00F6477F" w:rsidRPr="00206CA1" w:rsidRDefault="00554208" w:rsidP="00F6477F">
            <w:pPr>
              <w:jc w:val="right"/>
              <w:rPr>
                <w:szCs w:val="22"/>
              </w:rPr>
            </w:pPr>
            <w:r>
              <w:rPr>
                <w:szCs w:val="22"/>
              </w:rPr>
              <w:t>65,786</w:t>
            </w:r>
          </w:p>
        </w:tc>
        <w:tc>
          <w:tcPr>
            <w:tcW w:w="180" w:type="dxa"/>
          </w:tcPr>
          <w:p w14:paraId="612A6B21" w14:textId="77777777" w:rsidR="00F6477F" w:rsidRPr="00206CA1" w:rsidRDefault="00F6477F" w:rsidP="00F6477F">
            <w:pPr>
              <w:spacing w:line="240" w:lineRule="atLeast"/>
              <w:jc w:val="right"/>
              <w:rPr>
                <w:szCs w:val="22"/>
              </w:rPr>
            </w:pPr>
          </w:p>
        </w:tc>
        <w:tc>
          <w:tcPr>
            <w:tcW w:w="1170" w:type="dxa"/>
            <w:tcBorders>
              <w:top w:val="single" w:sz="4" w:space="0" w:color="auto"/>
              <w:bottom w:val="double" w:sz="4" w:space="0" w:color="auto"/>
            </w:tcBorders>
          </w:tcPr>
          <w:p w14:paraId="628649E2" w14:textId="77777777" w:rsidR="00513CE3" w:rsidRDefault="00513CE3" w:rsidP="00F6477F">
            <w:pPr>
              <w:ind w:right="-78"/>
              <w:jc w:val="right"/>
            </w:pPr>
          </w:p>
          <w:p w14:paraId="335CC042" w14:textId="23FE0158" w:rsidR="00F6477F" w:rsidRPr="00206CA1" w:rsidRDefault="00C42CB5" w:rsidP="00F6477F">
            <w:pPr>
              <w:ind w:right="-78"/>
              <w:jc w:val="right"/>
            </w:pPr>
            <w:r>
              <w:t>(6,953)</w:t>
            </w:r>
          </w:p>
        </w:tc>
        <w:tc>
          <w:tcPr>
            <w:tcW w:w="180" w:type="dxa"/>
          </w:tcPr>
          <w:p w14:paraId="084873B4" w14:textId="77777777" w:rsidR="00F6477F" w:rsidRPr="00206CA1" w:rsidRDefault="00F6477F" w:rsidP="00F6477F">
            <w:pPr>
              <w:jc w:val="right"/>
              <w:rPr>
                <w:szCs w:val="22"/>
              </w:rPr>
            </w:pPr>
          </w:p>
        </w:tc>
        <w:tc>
          <w:tcPr>
            <w:tcW w:w="1260" w:type="dxa"/>
          </w:tcPr>
          <w:p w14:paraId="6FDFA36D" w14:textId="77777777" w:rsidR="00F6477F" w:rsidRDefault="00F6477F" w:rsidP="00F6477F">
            <w:pPr>
              <w:jc w:val="right"/>
              <w:rPr>
                <w:szCs w:val="22"/>
              </w:rPr>
            </w:pPr>
          </w:p>
          <w:p w14:paraId="5E8B7E0E" w14:textId="4B98F93F" w:rsidR="00F6477F" w:rsidRPr="00206CA1" w:rsidRDefault="00A75E02" w:rsidP="00F6477F">
            <w:pPr>
              <w:jc w:val="right"/>
              <w:rPr>
                <w:szCs w:val="22"/>
              </w:rPr>
            </w:pPr>
            <w:r>
              <w:rPr>
                <w:szCs w:val="22"/>
              </w:rPr>
              <w:t>5,405</w:t>
            </w:r>
          </w:p>
        </w:tc>
        <w:tc>
          <w:tcPr>
            <w:tcW w:w="180" w:type="dxa"/>
          </w:tcPr>
          <w:p w14:paraId="12CA265D" w14:textId="77777777" w:rsidR="00F6477F" w:rsidRPr="00206CA1" w:rsidRDefault="00F6477F" w:rsidP="00F6477F">
            <w:pPr>
              <w:jc w:val="right"/>
              <w:rPr>
                <w:b/>
                <w:bCs/>
                <w:szCs w:val="22"/>
              </w:rPr>
            </w:pPr>
          </w:p>
        </w:tc>
        <w:tc>
          <w:tcPr>
            <w:tcW w:w="1350" w:type="dxa"/>
          </w:tcPr>
          <w:p w14:paraId="6D1066E0" w14:textId="77777777" w:rsidR="00F6477F" w:rsidRDefault="00F6477F" w:rsidP="00F6477F">
            <w:pPr>
              <w:jc w:val="right"/>
              <w:rPr>
                <w:b/>
                <w:bCs/>
                <w:szCs w:val="22"/>
              </w:rPr>
            </w:pPr>
          </w:p>
          <w:p w14:paraId="390E6F7F" w14:textId="5644ECB4" w:rsidR="00F6477F" w:rsidRPr="00206CA1" w:rsidRDefault="00860EA3" w:rsidP="00F6477F">
            <w:pPr>
              <w:jc w:val="right"/>
              <w:rPr>
                <w:b/>
                <w:bCs/>
                <w:szCs w:val="22"/>
              </w:rPr>
            </w:pPr>
            <w:r>
              <w:rPr>
                <w:b/>
                <w:bCs/>
                <w:szCs w:val="22"/>
              </w:rPr>
              <w:t>64,238</w:t>
            </w:r>
          </w:p>
        </w:tc>
      </w:tr>
      <w:tr w:rsidR="00A938AB" w:rsidRPr="00206CA1" w14:paraId="0C608ACB" w14:textId="117D5203" w:rsidTr="00A53475">
        <w:trPr>
          <w:cantSplit/>
          <w:trHeight w:val="270"/>
        </w:trPr>
        <w:tc>
          <w:tcPr>
            <w:tcW w:w="3690" w:type="dxa"/>
          </w:tcPr>
          <w:p w14:paraId="49F08A83" w14:textId="27BC2961" w:rsidR="00A938AB" w:rsidRPr="00206CA1" w:rsidRDefault="00A938AB" w:rsidP="00A938AB">
            <w:pPr>
              <w:pStyle w:val="acctfourfigures"/>
              <w:spacing w:line="240" w:lineRule="atLeast"/>
              <w:ind w:left="191" w:hanging="180"/>
              <w:rPr>
                <w:szCs w:val="22"/>
              </w:rPr>
            </w:pPr>
            <w:r w:rsidRPr="00206CA1">
              <w:rPr>
                <w:szCs w:val="22"/>
              </w:rPr>
              <w:t>Other comprehensive income allocated to non-controlling interest</w:t>
            </w:r>
          </w:p>
        </w:tc>
        <w:tc>
          <w:tcPr>
            <w:tcW w:w="180" w:type="dxa"/>
          </w:tcPr>
          <w:p w14:paraId="2BFEA320" w14:textId="77777777" w:rsidR="00A938AB" w:rsidRPr="00206CA1" w:rsidRDefault="00A938AB" w:rsidP="00A938AB">
            <w:pPr>
              <w:spacing w:line="240" w:lineRule="atLeast"/>
              <w:jc w:val="center"/>
              <w:rPr>
                <w:szCs w:val="22"/>
              </w:rPr>
            </w:pPr>
          </w:p>
        </w:tc>
        <w:tc>
          <w:tcPr>
            <w:tcW w:w="1260" w:type="dxa"/>
            <w:tcBorders>
              <w:top w:val="double" w:sz="4" w:space="0" w:color="auto"/>
              <w:bottom w:val="double" w:sz="4" w:space="0" w:color="auto"/>
            </w:tcBorders>
          </w:tcPr>
          <w:p w14:paraId="4E02869D" w14:textId="77777777" w:rsidR="00A938AB" w:rsidRDefault="00A938AB" w:rsidP="00A938AB">
            <w:pPr>
              <w:jc w:val="right"/>
              <w:rPr>
                <w:szCs w:val="22"/>
                <w:lang w:bidi="th-TH"/>
              </w:rPr>
            </w:pPr>
          </w:p>
          <w:p w14:paraId="7332A8B1" w14:textId="77777777" w:rsidR="0050355F" w:rsidRDefault="0050355F" w:rsidP="00A938AB">
            <w:pPr>
              <w:jc w:val="right"/>
              <w:rPr>
                <w:szCs w:val="22"/>
                <w:lang w:bidi="th-TH"/>
              </w:rPr>
            </w:pPr>
          </w:p>
          <w:p w14:paraId="32F1CDEF" w14:textId="797E8DFA" w:rsidR="00A938AB" w:rsidRPr="00206CA1" w:rsidRDefault="0050355F" w:rsidP="00A938AB">
            <w:pPr>
              <w:jc w:val="right"/>
              <w:rPr>
                <w:szCs w:val="22"/>
                <w:lang w:bidi="th-TH"/>
              </w:rPr>
            </w:pPr>
            <w:r>
              <w:rPr>
                <w:szCs w:val="22"/>
                <w:lang w:bidi="th-TH"/>
              </w:rPr>
              <w:t>-</w:t>
            </w:r>
          </w:p>
        </w:tc>
        <w:tc>
          <w:tcPr>
            <w:tcW w:w="180" w:type="dxa"/>
          </w:tcPr>
          <w:p w14:paraId="01760E2A" w14:textId="77777777" w:rsidR="00A938AB" w:rsidRPr="00206CA1" w:rsidRDefault="00A938AB" w:rsidP="00A938AB">
            <w:pPr>
              <w:spacing w:line="240" w:lineRule="atLeast"/>
              <w:jc w:val="right"/>
              <w:rPr>
                <w:szCs w:val="22"/>
              </w:rPr>
            </w:pPr>
          </w:p>
        </w:tc>
        <w:tc>
          <w:tcPr>
            <w:tcW w:w="1170" w:type="dxa"/>
            <w:tcBorders>
              <w:top w:val="double" w:sz="4" w:space="0" w:color="auto"/>
              <w:bottom w:val="double" w:sz="4" w:space="0" w:color="auto"/>
            </w:tcBorders>
          </w:tcPr>
          <w:p w14:paraId="7CB9C7FF" w14:textId="77777777" w:rsidR="00A938AB" w:rsidRDefault="00A938AB" w:rsidP="00A938AB">
            <w:pPr>
              <w:jc w:val="right"/>
            </w:pPr>
          </w:p>
          <w:p w14:paraId="247D1379" w14:textId="77777777" w:rsidR="0050355F" w:rsidRDefault="0050355F" w:rsidP="00A938AB">
            <w:pPr>
              <w:jc w:val="right"/>
            </w:pPr>
          </w:p>
          <w:p w14:paraId="00D058BC" w14:textId="6D60DA1A" w:rsidR="00A938AB" w:rsidRPr="00206CA1" w:rsidRDefault="0050355F" w:rsidP="00A938AB">
            <w:pPr>
              <w:jc w:val="right"/>
            </w:pPr>
            <w:r>
              <w:t>-</w:t>
            </w:r>
          </w:p>
        </w:tc>
        <w:tc>
          <w:tcPr>
            <w:tcW w:w="180" w:type="dxa"/>
          </w:tcPr>
          <w:p w14:paraId="53E8DF3A" w14:textId="77777777" w:rsidR="00A938AB" w:rsidRPr="00206CA1" w:rsidRDefault="00A938AB" w:rsidP="00A938AB">
            <w:pPr>
              <w:pStyle w:val="acctfourfigures"/>
              <w:tabs>
                <w:tab w:val="clear" w:pos="765"/>
              </w:tabs>
              <w:spacing w:line="240" w:lineRule="atLeast"/>
              <w:ind w:right="11"/>
              <w:jc w:val="right"/>
              <w:rPr>
                <w:szCs w:val="22"/>
              </w:rPr>
            </w:pPr>
          </w:p>
        </w:tc>
        <w:tc>
          <w:tcPr>
            <w:tcW w:w="1260" w:type="dxa"/>
          </w:tcPr>
          <w:p w14:paraId="560B58F5" w14:textId="286EAE2C" w:rsidR="00A938AB" w:rsidRPr="00206CA1" w:rsidRDefault="00A938AB" w:rsidP="00A938AB">
            <w:pPr>
              <w:pStyle w:val="acctfourfigures"/>
              <w:spacing w:line="240" w:lineRule="atLeast"/>
              <w:jc w:val="right"/>
              <w:rPr>
                <w:szCs w:val="22"/>
              </w:rPr>
            </w:pPr>
          </w:p>
        </w:tc>
        <w:tc>
          <w:tcPr>
            <w:tcW w:w="180" w:type="dxa"/>
          </w:tcPr>
          <w:p w14:paraId="6CE82415" w14:textId="77777777" w:rsidR="00A938AB" w:rsidRPr="00206CA1" w:rsidRDefault="00A938AB" w:rsidP="00A938AB">
            <w:pPr>
              <w:pStyle w:val="acctfourfigures"/>
              <w:spacing w:line="240" w:lineRule="atLeast"/>
              <w:jc w:val="right"/>
              <w:rPr>
                <w:b/>
                <w:bCs/>
                <w:szCs w:val="22"/>
              </w:rPr>
            </w:pPr>
          </w:p>
        </w:tc>
        <w:tc>
          <w:tcPr>
            <w:tcW w:w="1350" w:type="dxa"/>
          </w:tcPr>
          <w:p w14:paraId="645D5229" w14:textId="49965CB0" w:rsidR="00A938AB" w:rsidRPr="00206CA1" w:rsidRDefault="00A938AB" w:rsidP="00A938AB">
            <w:pPr>
              <w:pStyle w:val="acctfourfigures"/>
              <w:spacing w:line="240" w:lineRule="atLeast"/>
              <w:jc w:val="right"/>
              <w:rPr>
                <w:szCs w:val="22"/>
              </w:rPr>
            </w:pPr>
          </w:p>
        </w:tc>
      </w:tr>
      <w:tr w:rsidR="006468BE" w:rsidRPr="00206CA1" w14:paraId="47EF0975" w14:textId="77777777" w:rsidTr="00A53475">
        <w:trPr>
          <w:cantSplit/>
          <w:trHeight w:val="270"/>
        </w:trPr>
        <w:tc>
          <w:tcPr>
            <w:tcW w:w="3690" w:type="dxa"/>
          </w:tcPr>
          <w:p w14:paraId="376F28C8" w14:textId="77777777" w:rsidR="006468BE" w:rsidRPr="00206CA1" w:rsidRDefault="006468BE" w:rsidP="000725A3">
            <w:pPr>
              <w:pStyle w:val="acctfourfigures"/>
              <w:spacing w:line="240" w:lineRule="atLeast"/>
              <w:ind w:left="191" w:hanging="180"/>
              <w:rPr>
                <w:szCs w:val="22"/>
              </w:rPr>
            </w:pPr>
          </w:p>
        </w:tc>
        <w:tc>
          <w:tcPr>
            <w:tcW w:w="180" w:type="dxa"/>
          </w:tcPr>
          <w:p w14:paraId="3E7C3F26" w14:textId="77777777" w:rsidR="006468BE" w:rsidRPr="00206CA1" w:rsidRDefault="006468BE" w:rsidP="000725A3">
            <w:pPr>
              <w:spacing w:line="240" w:lineRule="atLeast"/>
              <w:jc w:val="center"/>
              <w:rPr>
                <w:szCs w:val="22"/>
              </w:rPr>
            </w:pPr>
          </w:p>
        </w:tc>
        <w:tc>
          <w:tcPr>
            <w:tcW w:w="1260" w:type="dxa"/>
          </w:tcPr>
          <w:p w14:paraId="3F8F5B03" w14:textId="77777777" w:rsidR="006468BE" w:rsidRPr="00206CA1" w:rsidRDefault="006468BE" w:rsidP="000725A3">
            <w:pPr>
              <w:pStyle w:val="acctfourfigures"/>
              <w:tabs>
                <w:tab w:val="clear" w:pos="765"/>
                <w:tab w:val="decimal" w:pos="1181"/>
              </w:tabs>
              <w:spacing w:line="240" w:lineRule="atLeast"/>
              <w:ind w:right="11"/>
              <w:rPr>
                <w:szCs w:val="22"/>
                <w:lang w:val="en-US" w:bidi="th-TH"/>
              </w:rPr>
            </w:pPr>
          </w:p>
        </w:tc>
        <w:tc>
          <w:tcPr>
            <w:tcW w:w="180" w:type="dxa"/>
          </w:tcPr>
          <w:p w14:paraId="79A3637E" w14:textId="77777777" w:rsidR="006468BE" w:rsidRPr="00206CA1" w:rsidRDefault="006468BE" w:rsidP="000725A3">
            <w:pPr>
              <w:spacing w:line="240" w:lineRule="atLeast"/>
              <w:jc w:val="right"/>
              <w:rPr>
                <w:szCs w:val="22"/>
              </w:rPr>
            </w:pPr>
          </w:p>
        </w:tc>
        <w:tc>
          <w:tcPr>
            <w:tcW w:w="1170" w:type="dxa"/>
          </w:tcPr>
          <w:p w14:paraId="0C2CDE13" w14:textId="77777777" w:rsidR="006468BE" w:rsidRPr="00206CA1" w:rsidRDefault="006468BE" w:rsidP="000725A3">
            <w:pPr>
              <w:spacing w:line="240" w:lineRule="atLeast"/>
              <w:jc w:val="right"/>
              <w:rPr>
                <w:szCs w:val="22"/>
              </w:rPr>
            </w:pPr>
          </w:p>
        </w:tc>
        <w:tc>
          <w:tcPr>
            <w:tcW w:w="180" w:type="dxa"/>
          </w:tcPr>
          <w:p w14:paraId="305037C6" w14:textId="77777777" w:rsidR="006468BE" w:rsidRPr="00206CA1" w:rsidRDefault="006468BE" w:rsidP="000725A3">
            <w:pPr>
              <w:pStyle w:val="acctfourfigures"/>
              <w:tabs>
                <w:tab w:val="clear" w:pos="765"/>
              </w:tabs>
              <w:spacing w:line="240" w:lineRule="atLeast"/>
              <w:ind w:right="11"/>
              <w:jc w:val="right"/>
              <w:rPr>
                <w:szCs w:val="22"/>
              </w:rPr>
            </w:pPr>
          </w:p>
        </w:tc>
        <w:tc>
          <w:tcPr>
            <w:tcW w:w="1260" w:type="dxa"/>
          </w:tcPr>
          <w:p w14:paraId="10787B9A" w14:textId="77777777" w:rsidR="006468BE" w:rsidRPr="00206CA1" w:rsidRDefault="006468BE" w:rsidP="000725A3">
            <w:pPr>
              <w:pStyle w:val="acctfourfigures"/>
              <w:spacing w:line="240" w:lineRule="atLeast"/>
              <w:jc w:val="right"/>
              <w:rPr>
                <w:szCs w:val="22"/>
              </w:rPr>
            </w:pPr>
          </w:p>
        </w:tc>
        <w:tc>
          <w:tcPr>
            <w:tcW w:w="180" w:type="dxa"/>
          </w:tcPr>
          <w:p w14:paraId="792A8029" w14:textId="77777777" w:rsidR="006468BE" w:rsidRPr="00206CA1" w:rsidRDefault="006468BE" w:rsidP="000725A3">
            <w:pPr>
              <w:pStyle w:val="acctfourfigures"/>
              <w:spacing w:line="240" w:lineRule="atLeast"/>
              <w:jc w:val="right"/>
              <w:rPr>
                <w:szCs w:val="22"/>
              </w:rPr>
            </w:pPr>
          </w:p>
        </w:tc>
        <w:tc>
          <w:tcPr>
            <w:tcW w:w="1350" w:type="dxa"/>
          </w:tcPr>
          <w:p w14:paraId="6E838E17" w14:textId="77777777" w:rsidR="006468BE" w:rsidRPr="00206CA1" w:rsidRDefault="006468BE" w:rsidP="000725A3">
            <w:pPr>
              <w:pStyle w:val="acctfourfigures"/>
              <w:spacing w:line="240" w:lineRule="atLeast"/>
              <w:jc w:val="right"/>
              <w:rPr>
                <w:szCs w:val="22"/>
              </w:rPr>
            </w:pPr>
          </w:p>
        </w:tc>
      </w:tr>
      <w:tr w:rsidR="00CE70C5" w:rsidRPr="00206CA1" w14:paraId="5CD8C290" w14:textId="626731CF" w:rsidTr="00A53475">
        <w:trPr>
          <w:cantSplit/>
          <w:trHeight w:val="270"/>
        </w:trPr>
        <w:tc>
          <w:tcPr>
            <w:tcW w:w="3690" w:type="dxa"/>
            <w:vAlign w:val="bottom"/>
          </w:tcPr>
          <w:p w14:paraId="4530EAA9" w14:textId="11B4C866" w:rsidR="00CE70C5" w:rsidRPr="00206CA1" w:rsidRDefault="00CE70C5" w:rsidP="00CE70C5">
            <w:pPr>
              <w:pStyle w:val="acctfourfigures"/>
              <w:spacing w:line="240" w:lineRule="atLeast"/>
              <w:ind w:left="191" w:hanging="180"/>
              <w:rPr>
                <w:szCs w:val="22"/>
              </w:rPr>
            </w:pPr>
            <w:r w:rsidRPr="00206CA1">
              <w:rPr>
                <w:szCs w:val="22"/>
              </w:rPr>
              <w:t xml:space="preserve">Net cash from </w:t>
            </w:r>
            <w:r w:rsidR="008428B7">
              <w:rPr>
                <w:szCs w:val="22"/>
              </w:rPr>
              <w:t xml:space="preserve">(used in) </w:t>
            </w:r>
            <w:r w:rsidRPr="00206CA1">
              <w:rPr>
                <w:szCs w:val="22"/>
              </w:rPr>
              <w:t>operating activities</w:t>
            </w:r>
          </w:p>
        </w:tc>
        <w:tc>
          <w:tcPr>
            <w:tcW w:w="180" w:type="dxa"/>
          </w:tcPr>
          <w:p w14:paraId="00A72A84" w14:textId="77777777" w:rsidR="00CE70C5" w:rsidRPr="00206CA1" w:rsidRDefault="00CE70C5" w:rsidP="00CE70C5">
            <w:pPr>
              <w:spacing w:line="240" w:lineRule="atLeast"/>
              <w:jc w:val="center"/>
              <w:rPr>
                <w:szCs w:val="22"/>
              </w:rPr>
            </w:pPr>
          </w:p>
        </w:tc>
        <w:tc>
          <w:tcPr>
            <w:tcW w:w="1260" w:type="dxa"/>
          </w:tcPr>
          <w:p w14:paraId="08E5E8F4" w14:textId="77777777" w:rsidR="00CE70C5" w:rsidRDefault="00CE70C5" w:rsidP="00CE70C5">
            <w:pPr>
              <w:jc w:val="right"/>
            </w:pPr>
          </w:p>
          <w:p w14:paraId="2816CA9E" w14:textId="6177532D" w:rsidR="00CE70C5" w:rsidRPr="00206CA1" w:rsidRDefault="00A7199F" w:rsidP="00CE70C5">
            <w:pPr>
              <w:jc w:val="right"/>
            </w:pPr>
            <w:r>
              <w:t>1,353,029</w:t>
            </w:r>
          </w:p>
        </w:tc>
        <w:tc>
          <w:tcPr>
            <w:tcW w:w="180" w:type="dxa"/>
          </w:tcPr>
          <w:p w14:paraId="0D67DFE0" w14:textId="77777777" w:rsidR="00CE70C5" w:rsidRPr="00206CA1" w:rsidRDefault="00CE70C5" w:rsidP="00CE70C5">
            <w:pPr>
              <w:spacing w:line="240" w:lineRule="atLeast"/>
              <w:jc w:val="right"/>
              <w:rPr>
                <w:szCs w:val="22"/>
              </w:rPr>
            </w:pPr>
          </w:p>
        </w:tc>
        <w:tc>
          <w:tcPr>
            <w:tcW w:w="1170" w:type="dxa"/>
          </w:tcPr>
          <w:p w14:paraId="48277A50" w14:textId="77777777" w:rsidR="00CE70C5" w:rsidRDefault="00CE70C5" w:rsidP="00E3744D">
            <w:pPr>
              <w:tabs>
                <w:tab w:val="decimal" w:pos="1001"/>
              </w:tabs>
              <w:ind w:right="-80"/>
              <w:jc w:val="right"/>
              <w:rPr>
                <w:szCs w:val="22"/>
              </w:rPr>
            </w:pPr>
          </w:p>
          <w:p w14:paraId="6504567F" w14:textId="73654846" w:rsidR="00CE70C5" w:rsidRPr="00206CA1" w:rsidRDefault="002D0E2D" w:rsidP="00E3744D">
            <w:pPr>
              <w:tabs>
                <w:tab w:val="decimal" w:pos="1001"/>
              </w:tabs>
              <w:ind w:right="-80"/>
              <w:jc w:val="right"/>
              <w:rPr>
                <w:szCs w:val="22"/>
              </w:rPr>
            </w:pPr>
            <w:r>
              <w:rPr>
                <w:szCs w:val="22"/>
              </w:rPr>
              <w:t>(127,</w:t>
            </w:r>
            <w:r w:rsidR="003E0496">
              <w:rPr>
                <w:szCs w:val="22"/>
              </w:rPr>
              <w:t>175)</w:t>
            </w:r>
          </w:p>
        </w:tc>
        <w:tc>
          <w:tcPr>
            <w:tcW w:w="180" w:type="dxa"/>
          </w:tcPr>
          <w:p w14:paraId="72773E95" w14:textId="77777777" w:rsidR="00CE70C5" w:rsidRPr="00206CA1" w:rsidRDefault="00CE70C5" w:rsidP="00CE70C5">
            <w:pPr>
              <w:pStyle w:val="acctfourfigures"/>
              <w:tabs>
                <w:tab w:val="clear" w:pos="765"/>
              </w:tabs>
              <w:spacing w:line="240" w:lineRule="atLeast"/>
              <w:ind w:right="11"/>
              <w:jc w:val="right"/>
              <w:rPr>
                <w:szCs w:val="22"/>
              </w:rPr>
            </w:pPr>
          </w:p>
        </w:tc>
        <w:tc>
          <w:tcPr>
            <w:tcW w:w="1260" w:type="dxa"/>
          </w:tcPr>
          <w:p w14:paraId="63A8C6A0" w14:textId="77777777" w:rsidR="00CE70C5" w:rsidRPr="00206CA1" w:rsidRDefault="00CE70C5" w:rsidP="00CE70C5">
            <w:pPr>
              <w:pStyle w:val="acctfourfigures"/>
              <w:spacing w:line="240" w:lineRule="atLeast"/>
              <w:jc w:val="right"/>
              <w:rPr>
                <w:szCs w:val="22"/>
              </w:rPr>
            </w:pPr>
          </w:p>
        </w:tc>
        <w:tc>
          <w:tcPr>
            <w:tcW w:w="180" w:type="dxa"/>
          </w:tcPr>
          <w:p w14:paraId="188F2491" w14:textId="77777777" w:rsidR="00CE70C5" w:rsidRPr="00206CA1" w:rsidRDefault="00CE70C5" w:rsidP="00CE70C5">
            <w:pPr>
              <w:pStyle w:val="acctfourfigures"/>
              <w:spacing w:line="240" w:lineRule="atLeast"/>
              <w:jc w:val="right"/>
              <w:rPr>
                <w:szCs w:val="22"/>
              </w:rPr>
            </w:pPr>
          </w:p>
        </w:tc>
        <w:tc>
          <w:tcPr>
            <w:tcW w:w="1350" w:type="dxa"/>
          </w:tcPr>
          <w:p w14:paraId="6F09CC3A" w14:textId="0E70CDAD" w:rsidR="00CE70C5" w:rsidRPr="00206CA1" w:rsidRDefault="00CE70C5" w:rsidP="00CE70C5">
            <w:pPr>
              <w:pStyle w:val="acctfourfigures"/>
              <w:spacing w:line="240" w:lineRule="atLeast"/>
              <w:jc w:val="right"/>
              <w:rPr>
                <w:szCs w:val="22"/>
              </w:rPr>
            </w:pPr>
          </w:p>
        </w:tc>
      </w:tr>
      <w:tr w:rsidR="00CE70C5" w:rsidRPr="00206CA1" w14:paraId="43AD9D6E" w14:textId="133FCB6A" w:rsidTr="00A53475">
        <w:trPr>
          <w:cantSplit/>
          <w:trHeight w:val="270"/>
        </w:trPr>
        <w:tc>
          <w:tcPr>
            <w:tcW w:w="3690" w:type="dxa"/>
            <w:vAlign w:val="bottom"/>
          </w:tcPr>
          <w:p w14:paraId="02ACF15F" w14:textId="7B13D964" w:rsidR="00CE70C5" w:rsidRPr="00206CA1" w:rsidRDefault="00CE70C5" w:rsidP="00CE70C5">
            <w:pPr>
              <w:pStyle w:val="acctfourfigures"/>
              <w:spacing w:line="240" w:lineRule="atLeast"/>
              <w:ind w:left="191" w:hanging="180"/>
              <w:rPr>
                <w:szCs w:val="22"/>
              </w:rPr>
            </w:pPr>
            <w:r w:rsidRPr="00206CA1">
              <w:rPr>
                <w:szCs w:val="22"/>
              </w:rPr>
              <w:t xml:space="preserve">Net cash </w:t>
            </w:r>
            <w:r w:rsidR="008C268D">
              <w:rPr>
                <w:szCs w:val="22"/>
              </w:rPr>
              <w:t>from (</w:t>
            </w:r>
            <w:r w:rsidR="00B742FA">
              <w:rPr>
                <w:szCs w:val="22"/>
              </w:rPr>
              <w:t>used in</w:t>
            </w:r>
            <w:r w:rsidR="008C268D">
              <w:rPr>
                <w:szCs w:val="22"/>
              </w:rPr>
              <w:t>)</w:t>
            </w:r>
            <w:r w:rsidRPr="00206CA1">
              <w:rPr>
                <w:szCs w:val="22"/>
              </w:rPr>
              <w:t xml:space="preserve"> investing activities</w:t>
            </w:r>
          </w:p>
        </w:tc>
        <w:tc>
          <w:tcPr>
            <w:tcW w:w="180" w:type="dxa"/>
          </w:tcPr>
          <w:p w14:paraId="3FB481EF" w14:textId="77777777" w:rsidR="00CE70C5" w:rsidRPr="00206CA1" w:rsidRDefault="00CE70C5" w:rsidP="00CE70C5">
            <w:pPr>
              <w:spacing w:line="240" w:lineRule="atLeast"/>
              <w:jc w:val="center"/>
              <w:rPr>
                <w:szCs w:val="22"/>
              </w:rPr>
            </w:pPr>
          </w:p>
        </w:tc>
        <w:tc>
          <w:tcPr>
            <w:tcW w:w="1260" w:type="dxa"/>
          </w:tcPr>
          <w:p w14:paraId="3E413B0B" w14:textId="77777777" w:rsidR="006E3D20" w:rsidRDefault="006E3D20" w:rsidP="000C6335">
            <w:pPr>
              <w:tabs>
                <w:tab w:val="decimal" w:pos="1091"/>
              </w:tabs>
              <w:ind w:right="-79"/>
              <w:jc w:val="center"/>
              <w:rPr>
                <w:szCs w:val="22"/>
              </w:rPr>
            </w:pPr>
          </w:p>
          <w:p w14:paraId="0AE97F0D" w14:textId="13910A34" w:rsidR="00CE70C5" w:rsidRPr="00206CA1" w:rsidRDefault="00E41949" w:rsidP="000C6335">
            <w:pPr>
              <w:tabs>
                <w:tab w:val="decimal" w:pos="1091"/>
              </w:tabs>
              <w:ind w:right="-79"/>
              <w:jc w:val="center"/>
              <w:rPr>
                <w:szCs w:val="22"/>
              </w:rPr>
            </w:pPr>
            <w:r>
              <w:rPr>
                <w:szCs w:val="22"/>
              </w:rPr>
              <w:t>23,540</w:t>
            </w:r>
          </w:p>
        </w:tc>
        <w:tc>
          <w:tcPr>
            <w:tcW w:w="180" w:type="dxa"/>
          </w:tcPr>
          <w:p w14:paraId="3ABBDC4E" w14:textId="77777777" w:rsidR="00CE70C5" w:rsidRPr="00206CA1" w:rsidRDefault="00CE70C5" w:rsidP="00CE70C5">
            <w:pPr>
              <w:spacing w:line="240" w:lineRule="atLeast"/>
              <w:jc w:val="right"/>
              <w:rPr>
                <w:szCs w:val="22"/>
              </w:rPr>
            </w:pPr>
          </w:p>
        </w:tc>
        <w:tc>
          <w:tcPr>
            <w:tcW w:w="1170" w:type="dxa"/>
          </w:tcPr>
          <w:p w14:paraId="21E99DC2" w14:textId="77777777" w:rsidR="006E3D20" w:rsidRDefault="006E3D20" w:rsidP="00E3744D">
            <w:pPr>
              <w:ind w:right="-80"/>
              <w:jc w:val="right"/>
              <w:rPr>
                <w:szCs w:val="22"/>
              </w:rPr>
            </w:pPr>
          </w:p>
          <w:p w14:paraId="53FF7A38" w14:textId="6782D9C7" w:rsidR="00CE70C5" w:rsidRPr="00206CA1" w:rsidRDefault="00D62E99" w:rsidP="00E3744D">
            <w:pPr>
              <w:ind w:right="-80"/>
              <w:jc w:val="right"/>
              <w:rPr>
                <w:szCs w:val="22"/>
              </w:rPr>
            </w:pPr>
            <w:r>
              <w:rPr>
                <w:szCs w:val="22"/>
              </w:rPr>
              <w:t>(398,730)</w:t>
            </w:r>
          </w:p>
        </w:tc>
        <w:tc>
          <w:tcPr>
            <w:tcW w:w="180" w:type="dxa"/>
          </w:tcPr>
          <w:p w14:paraId="0B00A70A" w14:textId="77777777" w:rsidR="00CE70C5" w:rsidRPr="00206CA1" w:rsidRDefault="00CE70C5" w:rsidP="00CE70C5">
            <w:pPr>
              <w:pStyle w:val="acctfourfigures"/>
              <w:tabs>
                <w:tab w:val="clear" w:pos="765"/>
              </w:tabs>
              <w:spacing w:line="240" w:lineRule="atLeast"/>
              <w:ind w:right="11"/>
              <w:jc w:val="right"/>
              <w:rPr>
                <w:szCs w:val="22"/>
              </w:rPr>
            </w:pPr>
          </w:p>
        </w:tc>
        <w:tc>
          <w:tcPr>
            <w:tcW w:w="1260" w:type="dxa"/>
          </w:tcPr>
          <w:p w14:paraId="3314E54E" w14:textId="77777777" w:rsidR="00CE70C5" w:rsidRPr="00206CA1" w:rsidRDefault="00CE70C5" w:rsidP="00CE70C5">
            <w:pPr>
              <w:pStyle w:val="acctfourfigures"/>
              <w:spacing w:line="240" w:lineRule="atLeast"/>
              <w:jc w:val="right"/>
              <w:rPr>
                <w:szCs w:val="22"/>
              </w:rPr>
            </w:pPr>
          </w:p>
        </w:tc>
        <w:tc>
          <w:tcPr>
            <w:tcW w:w="180" w:type="dxa"/>
          </w:tcPr>
          <w:p w14:paraId="3E7691CF" w14:textId="77777777" w:rsidR="00CE70C5" w:rsidRPr="00206CA1" w:rsidRDefault="00CE70C5" w:rsidP="00CE70C5">
            <w:pPr>
              <w:pStyle w:val="acctfourfigures"/>
              <w:spacing w:line="240" w:lineRule="atLeast"/>
              <w:jc w:val="right"/>
              <w:rPr>
                <w:szCs w:val="22"/>
              </w:rPr>
            </w:pPr>
          </w:p>
        </w:tc>
        <w:tc>
          <w:tcPr>
            <w:tcW w:w="1350" w:type="dxa"/>
          </w:tcPr>
          <w:p w14:paraId="6ED88EAB" w14:textId="4EE190A3" w:rsidR="00CE70C5" w:rsidRPr="00206CA1" w:rsidRDefault="00CE70C5" w:rsidP="00CE70C5">
            <w:pPr>
              <w:pStyle w:val="acctfourfigures"/>
              <w:spacing w:line="240" w:lineRule="atLeast"/>
              <w:jc w:val="right"/>
              <w:rPr>
                <w:szCs w:val="22"/>
              </w:rPr>
            </w:pPr>
          </w:p>
        </w:tc>
      </w:tr>
      <w:tr w:rsidR="00CE70C5" w:rsidRPr="00206CA1" w14:paraId="51D015FC" w14:textId="07BE9B3A" w:rsidTr="00A53475">
        <w:trPr>
          <w:cantSplit/>
          <w:trHeight w:val="270"/>
        </w:trPr>
        <w:tc>
          <w:tcPr>
            <w:tcW w:w="3690" w:type="dxa"/>
          </w:tcPr>
          <w:p w14:paraId="767D525C" w14:textId="54210573" w:rsidR="00CE70C5" w:rsidRPr="00206CA1" w:rsidRDefault="00CE70C5" w:rsidP="00CE70C5">
            <w:pPr>
              <w:pStyle w:val="acctfourfigures"/>
              <w:tabs>
                <w:tab w:val="clear" w:pos="765"/>
                <w:tab w:val="decimal" w:pos="191"/>
              </w:tabs>
              <w:spacing w:line="240" w:lineRule="atLeast"/>
              <w:ind w:left="191" w:hanging="180"/>
              <w:rPr>
                <w:szCs w:val="22"/>
              </w:rPr>
            </w:pPr>
            <w:r w:rsidRPr="00206CA1">
              <w:rPr>
                <w:szCs w:val="22"/>
              </w:rPr>
              <w:t xml:space="preserve">Net cash used in financing activities </w:t>
            </w:r>
          </w:p>
        </w:tc>
        <w:tc>
          <w:tcPr>
            <w:tcW w:w="180" w:type="dxa"/>
          </w:tcPr>
          <w:p w14:paraId="40CD859D" w14:textId="77777777" w:rsidR="00CE70C5" w:rsidRPr="00206CA1" w:rsidRDefault="00CE70C5" w:rsidP="00CE70C5">
            <w:pPr>
              <w:spacing w:line="240" w:lineRule="atLeast"/>
              <w:jc w:val="center"/>
              <w:rPr>
                <w:szCs w:val="22"/>
              </w:rPr>
            </w:pPr>
          </w:p>
        </w:tc>
        <w:tc>
          <w:tcPr>
            <w:tcW w:w="1260" w:type="dxa"/>
          </w:tcPr>
          <w:p w14:paraId="278BAAFC" w14:textId="34132D57" w:rsidR="00CE70C5" w:rsidRPr="00206CA1" w:rsidRDefault="00D43A1F" w:rsidP="007B0F9A">
            <w:pPr>
              <w:tabs>
                <w:tab w:val="decimal" w:pos="1091"/>
              </w:tabs>
              <w:ind w:right="-79"/>
              <w:jc w:val="right"/>
              <w:rPr>
                <w:szCs w:val="22"/>
              </w:rPr>
            </w:pPr>
            <w:r>
              <w:rPr>
                <w:szCs w:val="22"/>
              </w:rPr>
              <w:t>(1,363,</w:t>
            </w:r>
            <w:r w:rsidR="00120A9C">
              <w:rPr>
                <w:szCs w:val="22"/>
              </w:rPr>
              <w:t>608)</w:t>
            </w:r>
          </w:p>
        </w:tc>
        <w:tc>
          <w:tcPr>
            <w:tcW w:w="180" w:type="dxa"/>
          </w:tcPr>
          <w:p w14:paraId="342B3BF2" w14:textId="77777777" w:rsidR="00CE70C5" w:rsidRPr="00206CA1" w:rsidRDefault="00CE70C5" w:rsidP="00CE70C5">
            <w:pPr>
              <w:spacing w:line="240" w:lineRule="atLeast"/>
              <w:jc w:val="right"/>
              <w:rPr>
                <w:szCs w:val="22"/>
              </w:rPr>
            </w:pPr>
          </w:p>
        </w:tc>
        <w:tc>
          <w:tcPr>
            <w:tcW w:w="1170" w:type="dxa"/>
          </w:tcPr>
          <w:p w14:paraId="79A787CE" w14:textId="6416D312" w:rsidR="00CE70C5" w:rsidRPr="00206CA1" w:rsidRDefault="00D51CC2" w:rsidP="00CE70C5">
            <w:pPr>
              <w:spacing w:line="240" w:lineRule="atLeast"/>
              <w:jc w:val="right"/>
              <w:rPr>
                <w:szCs w:val="22"/>
              </w:rPr>
            </w:pPr>
            <w:r>
              <w:rPr>
                <w:szCs w:val="22"/>
              </w:rPr>
              <w:t>-</w:t>
            </w:r>
          </w:p>
        </w:tc>
        <w:tc>
          <w:tcPr>
            <w:tcW w:w="180" w:type="dxa"/>
          </w:tcPr>
          <w:p w14:paraId="2B11E252" w14:textId="77777777" w:rsidR="00CE70C5" w:rsidRPr="00206CA1" w:rsidRDefault="00CE70C5" w:rsidP="00CE70C5">
            <w:pPr>
              <w:pStyle w:val="acctfourfigures"/>
              <w:tabs>
                <w:tab w:val="clear" w:pos="765"/>
              </w:tabs>
              <w:spacing w:line="240" w:lineRule="atLeast"/>
              <w:ind w:right="11"/>
              <w:jc w:val="right"/>
              <w:rPr>
                <w:szCs w:val="22"/>
              </w:rPr>
            </w:pPr>
          </w:p>
        </w:tc>
        <w:tc>
          <w:tcPr>
            <w:tcW w:w="1260" w:type="dxa"/>
          </w:tcPr>
          <w:p w14:paraId="682440A0" w14:textId="77777777" w:rsidR="00CE70C5" w:rsidRPr="00206CA1" w:rsidRDefault="00CE70C5" w:rsidP="00CE70C5">
            <w:pPr>
              <w:pStyle w:val="acctfourfigures"/>
              <w:spacing w:line="240" w:lineRule="atLeast"/>
              <w:jc w:val="right"/>
              <w:rPr>
                <w:szCs w:val="22"/>
              </w:rPr>
            </w:pPr>
          </w:p>
        </w:tc>
        <w:tc>
          <w:tcPr>
            <w:tcW w:w="180" w:type="dxa"/>
          </w:tcPr>
          <w:p w14:paraId="3EB15F4C" w14:textId="77777777" w:rsidR="00CE70C5" w:rsidRPr="00206CA1" w:rsidRDefault="00CE70C5" w:rsidP="00CE70C5">
            <w:pPr>
              <w:pStyle w:val="acctfourfigures"/>
              <w:spacing w:line="240" w:lineRule="atLeast"/>
              <w:jc w:val="right"/>
              <w:rPr>
                <w:szCs w:val="22"/>
              </w:rPr>
            </w:pPr>
          </w:p>
        </w:tc>
        <w:tc>
          <w:tcPr>
            <w:tcW w:w="1350" w:type="dxa"/>
          </w:tcPr>
          <w:p w14:paraId="5F4742C2" w14:textId="762D30AD" w:rsidR="00CE70C5" w:rsidRPr="00206CA1" w:rsidRDefault="00CE70C5" w:rsidP="00CE70C5">
            <w:pPr>
              <w:pStyle w:val="acctfourfigures"/>
              <w:spacing w:line="240" w:lineRule="atLeast"/>
              <w:jc w:val="right"/>
              <w:rPr>
                <w:szCs w:val="22"/>
              </w:rPr>
            </w:pPr>
          </w:p>
        </w:tc>
      </w:tr>
    </w:tbl>
    <w:p w14:paraId="02A22AAF" w14:textId="755E0367" w:rsidR="0049461A" w:rsidRPr="00206CA1" w:rsidRDefault="0049461A" w:rsidP="00A70FFD">
      <w:pPr>
        <w:spacing w:line="240" w:lineRule="auto"/>
        <w:ind w:left="547"/>
        <w:jc w:val="both"/>
        <w:rPr>
          <w:szCs w:val="22"/>
        </w:rPr>
      </w:pPr>
    </w:p>
    <w:p w14:paraId="64641CF0" w14:textId="79102C8F" w:rsidR="00B74592" w:rsidRPr="00206CA1" w:rsidRDefault="00B74592" w:rsidP="00B74592">
      <w:pPr>
        <w:spacing w:line="240" w:lineRule="atLeast"/>
        <w:ind w:left="540"/>
        <w:jc w:val="both"/>
        <w:rPr>
          <w:szCs w:val="22"/>
        </w:rPr>
      </w:pPr>
    </w:p>
    <w:p w14:paraId="7C8A66C7" w14:textId="6495D1CF" w:rsidR="005C1932" w:rsidRPr="00206CA1" w:rsidRDefault="005C1932" w:rsidP="00B74592">
      <w:pPr>
        <w:spacing w:line="240" w:lineRule="atLeast"/>
        <w:ind w:left="540"/>
        <w:jc w:val="both"/>
        <w:rPr>
          <w:szCs w:val="22"/>
        </w:rPr>
      </w:pPr>
    </w:p>
    <w:p w14:paraId="629ED33B" w14:textId="021A60E5" w:rsidR="005C1932" w:rsidRPr="00206CA1" w:rsidRDefault="005C1932" w:rsidP="00B74592">
      <w:pPr>
        <w:spacing w:line="240" w:lineRule="atLeast"/>
        <w:ind w:left="540"/>
        <w:jc w:val="both"/>
        <w:rPr>
          <w:szCs w:val="22"/>
        </w:rPr>
      </w:pPr>
    </w:p>
    <w:p w14:paraId="4903D83B" w14:textId="338B1B44" w:rsidR="005C1932" w:rsidRPr="00206CA1" w:rsidRDefault="005C1932" w:rsidP="00B74592">
      <w:pPr>
        <w:spacing w:line="240" w:lineRule="atLeast"/>
        <w:ind w:left="540"/>
        <w:jc w:val="both"/>
        <w:rPr>
          <w:szCs w:val="22"/>
        </w:rPr>
      </w:pPr>
    </w:p>
    <w:p w14:paraId="7AA1C349" w14:textId="2ACDC194" w:rsidR="005C1932" w:rsidRPr="00206CA1" w:rsidRDefault="005C1932" w:rsidP="00B74592">
      <w:pPr>
        <w:spacing w:line="240" w:lineRule="atLeast"/>
        <w:ind w:left="540"/>
        <w:jc w:val="both"/>
        <w:rPr>
          <w:szCs w:val="22"/>
        </w:rPr>
      </w:pPr>
    </w:p>
    <w:p w14:paraId="3288208F" w14:textId="2B55E6F7" w:rsidR="005C1932" w:rsidRPr="00206CA1" w:rsidRDefault="005C1932" w:rsidP="00B74592">
      <w:pPr>
        <w:spacing w:line="240" w:lineRule="atLeast"/>
        <w:ind w:left="540"/>
        <w:jc w:val="both"/>
        <w:rPr>
          <w:szCs w:val="22"/>
        </w:rPr>
      </w:pPr>
    </w:p>
    <w:p w14:paraId="198A637B" w14:textId="6D171FAD" w:rsidR="005C1932" w:rsidRPr="00206CA1" w:rsidRDefault="005C1932" w:rsidP="00B74592">
      <w:pPr>
        <w:spacing w:line="240" w:lineRule="atLeast"/>
        <w:ind w:left="540"/>
        <w:jc w:val="both"/>
        <w:rPr>
          <w:szCs w:val="22"/>
        </w:rPr>
      </w:pPr>
    </w:p>
    <w:p w14:paraId="2B272051" w14:textId="170F8FA1" w:rsidR="005C1932" w:rsidRPr="00206CA1" w:rsidRDefault="005C1932" w:rsidP="00B74592">
      <w:pPr>
        <w:spacing w:line="240" w:lineRule="atLeast"/>
        <w:ind w:left="540"/>
        <w:jc w:val="both"/>
        <w:rPr>
          <w:szCs w:val="22"/>
        </w:rPr>
      </w:pPr>
    </w:p>
    <w:p w14:paraId="4B05E2E9" w14:textId="3BDEF32A" w:rsidR="005C1932" w:rsidRPr="00206CA1" w:rsidRDefault="005C1932" w:rsidP="00B74592">
      <w:pPr>
        <w:spacing w:line="240" w:lineRule="atLeast"/>
        <w:ind w:left="540"/>
        <w:jc w:val="both"/>
        <w:rPr>
          <w:szCs w:val="22"/>
        </w:rPr>
      </w:pPr>
    </w:p>
    <w:p w14:paraId="73236906" w14:textId="3080F20F" w:rsidR="005C1932" w:rsidRPr="00206CA1" w:rsidRDefault="005C1932" w:rsidP="00B74592">
      <w:pPr>
        <w:spacing w:line="240" w:lineRule="atLeast"/>
        <w:ind w:left="540"/>
        <w:jc w:val="both"/>
        <w:rPr>
          <w:szCs w:val="22"/>
        </w:rPr>
      </w:pPr>
    </w:p>
    <w:p w14:paraId="5DD2EC0F" w14:textId="7FB6E7A4" w:rsidR="005C1932" w:rsidRPr="00206CA1" w:rsidRDefault="005C1932" w:rsidP="00B74592">
      <w:pPr>
        <w:spacing w:line="240" w:lineRule="atLeast"/>
        <w:ind w:left="540"/>
        <w:jc w:val="both"/>
        <w:rPr>
          <w:szCs w:val="22"/>
        </w:rPr>
      </w:pPr>
    </w:p>
    <w:p w14:paraId="26E189DF" w14:textId="3572FD44" w:rsidR="005C1932" w:rsidRPr="00206CA1" w:rsidRDefault="005C1932" w:rsidP="00B74592">
      <w:pPr>
        <w:spacing w:line="240" w:lineRule="atLeast"/>
        <w:ind w:left="540"/>
        <w:jc w:val="both"/>
        <w:rPr>
          <w:szCs w:val="22"/>
        </w:rPr>
      </w:pPr>
    </w:p>
    <w:p w14:paraId="6DB81ACA" w14:textId="337F1BE5" w:rsidR="005C1932" w:rsidRPr="00206CA1" w:rsidRDefault="005C1932" w:rsidP="00B74592">
      <w:pPr>
        <w:spacing w:line="240" w:lineRule="atLeast"/>
        <w:ind w:left="540"/>
        <w:jc w:val="both"/>
        <w:rPr>
          <w:szCs w:val="22"/>
        </w:rPr>
      </w:pPr>
    </w:p>
    <w:p w14:paraId="2E5DE14E" w14:textId="62994141" w:rsidR="008A1476" w:rsidRPr="00206CA1" w:rsidRDefault="008A1476" w:rsidP="00B74592">
      <w:pPr>
        <w:spacing w:line="240" w:lineRule="atLeast"/>
        <w:ind w:left="540"/>
        <w:jc w:val="both"/>
        <w:rPr>
          <w:szCs w:val="22"/>
        </w:rPr>
      </w:pPr>
    </w:p>
    <w:p w14:paraId="2C69453D" w14:textId="5D91FAD8" w:rsidR="008A1476" w:rsidRPr="00206CA1" w:rsidRDefault="008A1476" w:rsidP="00B74592">
      <w:pPr>
        <w:spacing w:line="240" w:lineRule="atLeast"/>
        <w:ind w:left="540"/>
        <w:jc w:val="both"/>
        <w:rPr>
          <w:szCs w:val="22"/>
        </w:rPr>
      </w:pPr>
    </w:p>
    <w:p w14:paraId="44510776" w14:textId="582CC58F" w:rsidR="008A1476" w:rsidRPr="00206CA1" w:rsidRDefault="008A1476" w:rsidP="00B74592">
      <w:pPr>
        <w:spacing w:line="240" w:lineRule="atLeast"/>
        <w:ind w:left="540"/>
        <w:jc w:val="both"/>
        <w:rPr>
          <w:szCs w:val="22"/>
        </w:rPr>
      </w:pPr>
    </w:p>
    <w:p w14:paraId="48A3E347" w14:textId="5252FCF3" w:rsidR="008A1476" w:rsidRPr="00206CA1" w:rsidRDefault="008A1476" w:rsidP="00B74592">
      <w:pPr>
        <w:spacing w:line="240" w:lineRule="atLeast"/>
        <w:ind w:left="540"/>
        <w:jc w:val="both"/>
        <w:rPr>
          <w:szCs w:val="22"/>
        </w:rPr>
      </w:pPr>
    </w:p>
    <w:p w14:paraId="54BECE2B" w14:textId="36F823EF" w:rsidR="008A1476" w:rsidRPr="00206CA1" w:rsidRDefault="008A1476" w:rsidP="00B74592">
      <w:pPr>
        <w:spacing w:line="240" w:lineRule="atLeast"/>
        <w:ind w:left="540"/>
        <w:jc w:val="both"/>
        <w:rPr>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420"/>
        <w:gridCol w:w="180"/>
        <w:gridCol w:w="1260"/>
        <w:gridCol w:w="180"/>
        <w:gridCol w:w="1170"/>
        <w:gridCol w:w="180"/>
        <w:gridCol w:w="1260"/>
        <w:gridCol w:w="180"/>
        <w:gridCol w:w="1350"/>
      </w:tblGrid>
      <w:tr w:rsidR="003B1E75" w:rsidRPr="00206CA1" w14:paraId="1679E5A1" w14:textId="77777777">
        <w:trPr>
          <w:cantSplit/>
          <w:tblHeader/>
        </w:trPr>
        <w:tc>
          <w:tcPr>
            <w:tcW w:w="3420" w:type="dxa"/>
          </w:tcPr>
          <w:p w14:paraId="73C2F1A7" w14:textId="77777777" w:rsidR="003B1E75" w:rsidRPr="00206CA1" w:rsidRDefault="003B1E75">
            <w:pPr>
              <w:pStyle w:val="acctfourfigures"/>
              <w:spacing w:line="240" w:lineRule="atLeast"/>
              <w:jc w:val="center"/>
              <w:rPr>
                <w:szCs w:val="22"/>
              </w:rPr>
            </w:pPr>
          </w:p>
        </w:tc>
        <w:tc>
          <w:tcPr>
            <w:tcW w:w="180" w:type="dxa"/>
          </w:tcPr>
          <w:p w14:paraId="18BD954C" w14:textId="77777777" w:rsidR="003B1E75" w:rsidRPr="00206CA1" w:rsidRDefault="003B1E75">
            <w:pPr>
              <w:pStyle w:val="acctmergecolhdg"/>
              <w:spacing w:line="240" w:lineRule="atLeast"/>
              <w:rPr>
                <w:b w:val="0"/>
                <w:bCs/>
                <w:szCs w:val="22"/>
              </w:rPr>
            </w:pPr>
          </w:p>
        </w:tc>
        <w:tc>
          <w:tcPr>
            <w:tcW w:w="5580" w:type="dxa"/>
            <w:gridSpan w:val="7"/>
            <w:vAlign w:val="bottom"/>
          </w:tcPr>
          <w:p w14:paraId="3C154160" w14:textId="77777777" w:rsidR="003B1E75" w:rsidRPr="00206CA1" w:rsidRDefault="003B1E75">
            <w:pPr>
              <w:pStyle w:val="acctmergecolhdg"/>
              <w:spacing w:line="240" w:lineRule="atLeast"/>
              <w:rPr>
                <w:szCs w:val="22"/>
                <w:lang w:val="en-US"/>
              </w:rPr>
            </w:pPr>
            <w:r w:rsidRPr="00206CA1">
              <w:rPr>
                <w:szCs w:val="22"/>
                <w:lang w:val="en-US"/>
              </w:rPr>
              <w:t>31</w:t>
            </w:r>
            <w:r w:rsidRPr="00206CA1">
              <w:rPr>
                <w:szCs w:val="22"/>
              </w:rPr>
              <w:t xml:space="preserve"> December </w:t>
            </w:r>
            <w:r w:rsidRPr="00206CA1">
              <w:rPr>
                <w:szCs w:val="22"/>
                <w:lang w:val="en-US"/>
              </w:rPr>
              <w:t>2023</w:t>
            </w:r>
          </w:p>
        </w:tc>
      </w:tr>
      <w:tr w:rsidR="003B1E75" w:rsidRPr="00206CA1" w14:paraId="18886B89" w14:textId="77777777">
        <w:trPr>
          <w:cantSplit/>
          <w:tblHeader/>
        </w:trPr>
        <w:tc>
          <w:tcPr>
            <w:tcW w:w="3420" w:type="dxa"/>
          </w:tcPr>
          <w:p w14:paraId="5D6B1E97" w14:textId="77777777" w:rsidR="003B1E75" w:rsidRPr="00206CA1" w:rsidRDefault="003B1E75">
            <w:pPr>
              <w:pStyle w:val="acctfourfigures"/>
              <w:spacing w:line="240" w:lineRule="atLeast"/>
              <w:jc w:val="center"/>
              <w:rPr>
                <w:szCs w:val="22"/>
              </w:rPr>
            </w:pPr>
          </w:p>
        </w:tc>
        <w:tc>
          <w:tcPr>
            <w:tcW w:w="180" w:type="dxa"/>
          </w:tcPr>
          <w:p w14:paraId="71815D2C" w14:textId="77777777" w:rsidR="003B1E75" w:rsidRPr="00206CA1" w:rsidRDefault="003B1E75">
            <w:pPr>
              <w:pStyle w:val="acctmergecolhdg"/>
              <w:spacing w:line="240" w:lineRule="atLeast"/>
              <w:rPr>
                <w:b w:val="0"/>
                <w:bCs/>
                <w:szCs w:val="22"/>
              </w:rPr>
            </w:pPr>
          </w:p>
        </w:tc>
        <w:tc>
          <w:tcPr>
            <w:tcW w:w="1260" w:type="dxa"/>
            <w:vAlign w:val="bottom"/>
          </w:tcPr>
          <w:p w14:paraId="0AE0446B" w14:textId="77777777" w:rsidR="003B1E75" w:rsidRPr="00206CA1" w:rsidRDefault="003B1E75">
            <w:pPr>
              <w:pStyle w:val="acctmergecolhdg"/>
              <w:spacing w:line="240" w:lineRule="atLeast"/>
              <w:ind w:left="-79" w:right="-79"/>
              <w:rPr>
                <w:b w:val="0"/>
                <w:bCs/>
                <w:szCs w:val="22"/>
              </w:rPr>
            </w:pPr>
            <w:r w:rsidRPr="00206CA1">
              <w:rPr>
                <w:b w:val="0"/>
                <w:bCs/>
                <w:szCs w:val="22"/>
              </w:rPr>
              <w:t>Solar Power Group Company</w:t>
            </w:r>
          </w:p>
        </w:tc>
        <w:tc>
          <w:tcPr>
            <w:tcW w:w="180" w:type="dxa"/>
            <w:vAlign w:val="bottom"/>
          </w:tcPr>
          <w:p w14:paraId="58AD71D8" w14:textId="77777777" w:rsidR="003B1E75" w:rsidRPr="00206CA1" w:rsidRDefault="003B1E75">
            <w:pPr>
              <w:pStyle w:val="acctmergecolhdg"/>
              <w:spacing w:line="240" w:lineRule="atLeast"/>
              <w:rPr>
                <w:b w:val="0"/>
                <w:bCs/>
                <w:szCs w:val="22"/>
              </w:rPr>
            </w:pPr>
          </w:p>
        </w:tc>
        <w:tc>
          <w:tcPr>
            <w:tcW w:w="1170" w:type="dxa"/>
            <w:vAlign w:val="bottom"/>
          </w:tcPr>
          <w:p w14:paraId="10F5556C" w14:textId="77777777" w:rsidR="003B1E75" w:rsidRPr="00206CA1" w:rsidRDefault="003B1E75">
            <w:pPr>
              <w:pStyle w:val="acctmergecolhdg"/>
              <w:spacing w:line="240" w:lineRule="atLeast"/>
              <w:ind w:left="-79" w:right="-79"/>
              <w:rPr>
                <w:b w:val="0"/>
                <w:bCs/>
                <w:szCs w:val="22"/>
              </w:rPr>
            </w:pPr>
            <w:r w:rsidRPr="00206CA1">
              <w:rPr>
                <w:b w:val="0"/>
                <w:bCs/>
                <w:szCs w:val="22"/>
              </w:rPr>
              <w:t>Set Energy Company Limited</w:t>
            </w:r>
          </w:p>
        </w:tc>
        <w:tc>
          <w:tcPr>
            <w:tcW w:w="180" w:type="dxa"/>
            <w:vAlign w:val="bottom"/>
          </w:tcPr>
          <w:p w14:paraId="2EDABD91" w14:textId="77777777" w:rsidR="003B1E75" w:rsidRPr="00206CA1" w:rsidRDefault="003B1E75">
            <w:pPr>
              <w:pStyle w:val="acctmergecolhdg"/>
              <w:spacing w:line="240" w:lineRule="atLeast"/>
              <w:rPr>
                <w:b w:val="0"/>
                <w:bCs/>
                <w:szCs w:val="22"/>
              </w:rPr>
            </w:pPr>
          </w:p>
        </w:tc>
        <w:tc>
          <w:tcPr>
            <w:tcW w:w="1260" w:type="dxa"/>
          </w:tcPr>
          <w:p w14:paraId="18A73965" w14:textId="77777777" w:rsidR="003B1E75" w:rsidRPr="00206CA1" w:rsidRDefault="003B1E75">
            <w:pPr>
              <w:pStyle w:val="acctmergecolhdg"/>
              <w:spacing w:line="240" w:lineRule="atLeast"/>
              <w:rPr>
                <w:b w:val="0"/>
                <w:bCs/>
                <w:szCs w:val="22"/>
              </w:rPr>
            </w:pPr>
            <w:r w:rsidRPr="00206CA1">
              <w:rPr>
                <w:b w:val="0"/>
                <w:bCs/>
              </w:rPr>
              <w:t>Other individually immaterial subsidiaries</w:t>
            </w:r>
          </w:p>
        </w:tc>
        <w:tc>
          <w:tcPr>
            <w:tcW w:w="180" w:type="dxa"/>
          </w:tcPr>
          <w:p w14:paraId="6251A9BC" w14:textId="77777777" w:rsidR="003B1E75" w:rsidRPr="00206CA1" w:rsidRDefault="003B1E75">
            <w:pPr>
              <w:pStyle w:val="acctmergecolhdg"/>
              <w:spacing w:line="240" w:lineRule="atLeast"/>
              <w:rPr>
                <w:szCs w:val="22"/>
              </w:rPr>
            </w:pPr>
          </w:p>
        </w:tc>
        <w:tc>
          <w:tcPr>
            <w:tcW w:w="1350" w:type="dxa"/>
          </w:tcPr>
          <w:p w14:paraId="71E98D86" w14:textId="77777777" w:rsidR="003B1E75" w:rsidRPr="00206CA1" w:rsidRDefault="003B1E75">
            <w:pPr>
              <w:pStyle w:val="acctmergecolhdg"/>
              <w:spacing w:line="240" w:lineRule="atLeast"/>
            </w:pPr>
          </w:p>
          <w:p w14:paraId="27E75407" w14:textId="77777777" w:rsidR="003B1E75" w:rsidRPr="00206CA1" w:rsidRDefault="003B1E75">
            <w:pPr>
              <w:pStyle w:val="acctmergecolhdg"/>
              <w:spacing w:line="240" w:lineRule="atLeast"/>
            </w:pPr>
          </w:p>
          <w:p w14:paraId="708F5E3E" w14:textId="77777777" w:rsidR="003B1E75" w:rsidRPr="00206CA1" w:rsidRDefault="003B1E75">
            <w:pPr>
              <w:pStyle w:val="acctmergecolhdg"/>
              <w:spacing w:line="240" w:lineRule="atLeast"/>
            </w:pPr>
          </w:p>
          <w:p w14:paraId="471F5839" w14:textId="77777777" w:rsidR="003B1E75" w:rsidRPr="00206CA1" w:rsidRDefault="003B1E75">
            <w:pPr>
              <w:pStyle w:val="acctmergecolhdg"/>
              <w:spacing w:line="240" w:lineRule="atLeast"/>
              <w:rPr>
                <w:szCs w:val="22"/>
              </w:rPr>
            </w:pPr>
            <w:r w:rsidRPr="00206CA1">
              <w:t>Total</w:t>
            </w:r>
          </w:p>
        </w:tc>
      </w:tr>
      <w:tr w:rsidR="003B1E75" w:rsidRPr="00206CA1" w14:paraId="2A0C72CC" w14:textId="77777777">
        <w:trPr>
          <w:cantSplit/>
          <w:tblHeader/>
        </w:trPr>
        <w:tc>
          <w:tcPr>
            <w:tcW w:w="3420" w:type="dxa"/>
          </w:tcPr>
          <w:p w14:paraId="44921EAB" w14:textId="77777777" w:rsidR="003B1E75" w:rsidRPr="00206CA1" w:rsidRDefault="003B1E75">
            <w:pPr>
              <w:pStyle w:val="acctfourfigures"/>
              <w:spacing w:line="240" w:lineRule="atLeast"/>
              <w:jc w:val="center"/>
              <w:rPr>
                <w:szCs w:val="22"/>
              </w:rPr>
            </w:pPr>
          </w:p>
        </w:tc>
        <w:tc>
          <w:tcPr>
            <w:tcW w:w="180" w:type="dxa"/>
          </w:tcPr>
          <w:p w14:paraId="34AF4CEE" w14:textId="77777777" w:rsidR="003B1E75" w:rsidRPr="00206CA1" w:rsidRDefault="003B1E75">
            <w:pPr>
              <w:pStyle w:val="acctmergecolhdg"/>
              <w:spacing w:line="240" w:lineRule="atLeast"/>
              <w:rPr>
                <w:b w:val="0"/>
                <w:bCs/>
                <w:szCs w:val="22"/>
              </w:rPr>
            </w:pPr>
          </w:p>
        </w:tc>
        <w:tc>
          <w:tcPr>
            <w:tcW w:w="5580" w:type="dxa"/>
            <w:gridSpan w:val="7"/>
            <w:vAlign w:val="bottom"/>
          </w:tcPr>
          <w:p w14:paraId="442712E3" w14:textId="77777777" w:rsidR="003B1E75" w:rsidRPr="00206CA1" w:rsidRDefault="003B1E75">
            <w:pPr>
              <w:pStyle w:val="acctmergecolhdg"/>
              <w:spacing w:line="240" w:lineRule="atLeast"/>
              <w:rPr>
                <w:b w:val="0"/>
                <w:bCs/>
                <w:i/>
                <w:iCs/>
                <w:szCs w:val="22"/>
              </w:rPr>
            </w:pPr>
            <w:r w:rsidRPr="00206CA1">
              <w:rPr>
                <w:b w:val="0"/>
                <w:bCs/>
                <w:i/>
                <w:iCs/>
                <w:szCs w:val="22"/>
              </w:rPr>
              <w:t>(in thousand Baht)</w:t>
            </w:r>
          </w:p>
        </w:tc>
      </w:tr>
      <w:tr w:rsidR="003B1E75" w:rsidRPr="00206CA1" w14:paraId="0320C9B1" w14:textId="77777777">
        <w:trPr>
          <w:cantSplit/>
        </w:trPr>
        <w:tc>
          <w:tcPr>
            <w:tcW w:w="3420" w:type="dxa"/>
          </w:tcPr>
          <w:p w14:paraId="3A9CB7E7" w14:textId="77777777" w:rsidR="003B1E75" w:rsidRPr="00206CA1" w:rsidRDefault="003B1E75">
            <w:pPr>
              <w:pStyle w:val="acctfourfigures"/>
              <w:spacing w:line="240" w:lineRule="atLeast"/>
              <w:ind w:left="191" w:hanging="180"/>
              <w:rPr>
                <w:szCs w:val="22"/>
              </w:rPr>
            </w:pPr>
            <w:r w:rsidRPr="00206CA1">
              <w:rPr>
                <w:szCs w:val="22"/>
              </w:rPr>
              <w:t>Current assets</w:t>
            </w:r>
          </w:p>
        </w:tc>
        <w:tc>
          <w:tcPr>
            <w:tcW w:w="180" w:type="dxa"/>
          </w:tcPr>
          <w:p w14:paraId="2947F0D0" w14:textId="77777777" w:rsidR="003B1E75" w:rsidRPr="00206CA1" w:rsidRDefault="003B1E75">
            <w:pPr>
              <w:pStyle w:val="acctmergecolhdg"/>
              <w:spacing w:line="240" w:lineRule="atLeast"/>
              <w:rPr>
                <w:b w:val="0"/>
                <w:bCs/>
                <w:szCs w:val="22"/>
              </w:rPr>
            </w:pPr>
          </w:p>
        </w:tc>
        <w:tc>
          <w:tcPr>
            <w:tcW w:w="1260" w:type="dxa"/>
          </w:tcPr>
          <w:p w14:paraId="47EE1183" w14:textId="77777777" w:rsidR="003B1E75" w:rsidRPr="00206CA1" w:rsidRDefault="003B1E75">
            <w:pPr>
              <w:jc w:val="right"/>
              <w:rPr>
                <w:szCs w:val="22"/>
              </w:rPr>
            </w:pPr>
            <w:r w:rsidRPr="00206CA1">
              <w:t>538,007</w:t>
            </w:r>
          </w:p>
        </w:tc>
        <w:tc>
          <w:tcPr>
            <w:tcW w:w="180" w:type="dxa"/>
          </w:tcPr>
          <w:p w14:paraId="1322A00A" w14:textId="77777777" w:rsidR="003B1E75" w:rsidRPr="00206CA1" w:rsidRDefault="003B1E75">
            <w:pPr>
              <w:jc w:val="right"/>
              <w:rPr>
                <w:szCs w:val="22"/>
              </w:rPr>
            </w:pPr>
          </w:p>
        </w:tc>
        <w:tc>
          <w:tcPr>
            <w:tcW w:w="1170" w:type="dxa"/>
          </w:tcPr>
          <w:p w14:paraId="3262641E" w14:textId="77777777" w:rsidR="003B1E75" w:rsidRPr="00206CA1" w:rsidRDefault="003B1E75">
            <w:pPr>
              <w:jc w:val="right"/>
              <w:rPr>
                <w:szCs w:val="22"/>
              </w:rPr>
            </w:pPr>
            <w:r w:rsidRPr="00206CA1">
              <w:t>437,639</w:t>
            </w:r>
          </w:p>
        </w:tc>
        <w:tc>
          <w:tcPr>
            <w:tcW w:w="180" w:type="dxa"/>
          </w:tcPr>
          <w:p w14:paraId="03A7AD7E" w14:textId="77777777" w:rsidR="003B1E75" w:rsidRPr="00206CA1" w:rsidRDefault="003B1E75">
            <w:pPr>
              <w:jc w:val="right"/>
              <w:rPr>
                <w:szCs w:val="22"/>
              </w:rPr>
            </w:pPr>
          </w:p>
        </w:tc>
        <w:tc>
          <w:tcPr>
            <w:tcW w:w="1260" w:type="dxa"/>
          </w:tcPr>
          <w:p w14:paraId="52B75F0A" w14:textId="77777777" w:rsidR="003B1E75" w:rsidRPr="00206CA1" w:rsidRDefault="003B1E75">
            <w:pPr>
              <w:jc w:val="right"/>
              <w:rPr>
                <w:szCs w:val="22"/>
              </w:rPr>
            </w:pPr>
          </w:p>
        </w:tc>
        <w:tc>
          <w:tcPr>
            <w:tcW w:w="180" w:type="dxa"/>
          </w:tcPr>
          <w:p w14:paraId="5FC5D92C" w14:textId="77777777" w:rsidR="003B1E75" w:rsidRPr="00206CA1" w:rsidRDefault="003B1E75">
            <w:pPr>
              <w:jc w:val="right"/>
              <w:rPr>
                <w:szCs w:val="22"/>
              </w:rPr>
            </w:pPr>
          </w:p>
        </w:tc>
        <w:tc>
          <w:tcPr>
            <w:tcW w:w="1350" w:type="dxa"/>
          </w:tcPr>
          <w:p w14:paraId="44296552" w14:textId="77777777" w:rsidR="003B1E75" w:rsidRPr="00206CA1" w:rsidRDefault="003B1E75">
            <w:pPr>
              <w:jc w:val="right"/>
              <w:rPr>
                <w:szCs w:val="22"/>
              </w:rPr>
            </w:pPr>
          </w:p>
        </w:tc>
      </w:tr>
      <w:tr w:rsidR="003B1E75" w:rsidRPr="00206CA1" w14:paraId="118BB340" w14:textId="77777777">
        <w:trPr>
          <w:cantSplit/>
        </w:trPr>
        <w:tc>
          <w:tcPr>
            <w:tcW w:w="3420" w:type="dxa"/>
          </w:tcPr>
          <w:p w14:paraId="1BE6490B" w14:textId="77777777" w:rsidR="003B1E75" w:rsidRPr="00206CA1" w:rsidRDefault="003B1E75">
            <w:pPr>
              <w:pStyle w:val="acctfourfigures"/>
              <w:spacing w:line="240" w:lineRule="atLeast"/>
              <w:ind w:left="191" w:hanging="180"/>
              <w:rPr>
                <w:szCs w:val="22"/>
              </w:rPr>
            </w:pPr>
            <w:r w:rsidRPr="00206CA1">
              <w:rPr>
                <w:szCs w:val="22"/>
              </w:rPr>
              <w:t>Non-current assets</w:t>
            </w:r>
          </w:p>
        </w:tc>
        <w:tc>
          <w:tcPr>
            <w:tcW w:w="180" w:type="dxa"/>
          </w:tcPr>
          <w:p w14:paraId="6C8CF83F" w14:textId="77777777" w:rsidR="003B1E75" w:rsidRPr="00206CA1" w:rsidRDefault="003B1E75">
            <w:pPr>
              <w:pStyle w:val="acctmergecolhdg"/>
              <w:spacing w:line="240" w:lineRule="atLeast"/>
              <w:rPr>
                <w:b w:val="0"/>
                <w:bCs/>
                <w:szCs w:val="22"/>
              </w:rPr>
            </w:pPr>
          </w:p>
        </w:tc>
        <w:tc>
          <w:tcPr>
            <w:tcW w:w="1260" w:type="dxa"/>
          </w:tcPr>
          <w:p w14:paraId="771C8424" w14:textId="77777777" w:rsidR="003B1E75" w:rsidRPr="00206CA1" w:rsidRDefault="003B1E75">
            <w:pPr>
              <w:jc w:val="right"/>
              <w:rPr>
                <w:szCs w:val="22"/>
              </w:rPr>
            </w:pPr>
            <w:r w:rsidRPr="00206CA1">
              <w:t>13,497,922</w:t>
            </w:r>
          </w:p>
        </w:tc>
        <w:tc>
          <w:tcPr>
            <w:tcW w:w="180" w:type="dxa"/>
          </w:tcPr>
          <w:p w14:paraId="1C0651A4" w14:textId="77777777" w:rsidR="003B1E75" w:rsidRPr="00206CA1" w:rsidRDefault="003B1E75">
            <w:pPr>
              <w:jc w:val="right"/>
              <w:rPr>
                <w:szCs w:val="22"/>
              </w:rPr>
            </w:pPr>
          </w:p>
        </w:tc>
        <w:tc>
          <w:tcPr>
            <w:tcW w:w="1170" w:type="dxa"/>
          </w:tcPr>
          <w:p w14:paraId="3976BE18" w14:textId="77777777" w:rsidR="003B1E75" w:rsidRPr="00206CA1" w:rsidRDefault="003B1E75">
            <w:pPr>
              <w:jc w:val="right"/>
              <w:rPr>
                <w:szCs w:val="22"/>
              </w:rPr>
            </w:pPr>
            <w:r w:rsidRPr="00206CA1">
              <w:t>2,925,439</w:t>
            </w:r>
          </w:p>
        </w:tc>
        <w:tc>
          <w:tcPr>
            <w:tcW w:w="180" w:type="dxa"/>
          </w:tcPr>
          <w:p w14:paraId="1B677D6E" w14:textId="77777777" w:rsidR="003B1E75" w:rsidRPr="00206CA1" w:rsidRDefault="003B1E75">
            <w:pPr>
              <w:jc w:val="right"/>
              <w:rPr>
                <w:szCs w:val="22"/>
              </w:rPr>
            </w:pPr>
          </w:p>
        </w:tc>
        <w:tc>
          <w:tcPr>
            <w:tcW w:w="1260" w:type="dxa"/>
          </w:tcPr>
          <w:p w14:paraId="6C43AF36" w14:textId="77777777" w:rsidR="003B1E75" w:rsidRPr="00206CA1" w:rsidRDefault="003B1E75">
            <w:pPr>
              <w:jc w:val="right"/>
              <w:rPr>
                <w:szCs w:val="22"/>
              </w:rPr>
            </w:pPr>
          </w:p>
        </w:tc>
        <w:tc>
          <w:tcPr>
            <w:tcW w:w="180" w:type="dxa"/>
          </w:tcPr>
          <w:p w14:paraId="7BA5AB0A" w14:textId="77777777" w:rsidR="003B1E75" w:rsidRPr="00206CA1" w:rsidRDefault="003B1E75">
            <w:pPr>
              <w:jc w:val="right"/>
              <w:rPr>
                <w:szCs w:val="22"/>
              </w:rPr>
            </w:pPr>
          </w:p>
        </w:tc>
        <w:tc>
          <w:tcPr>
            <w:tcW w:w="1350" w:type="dxa"/>
          </w:tcPr>
          <w:p w14:paraId="1D9FABBA" w14:textId="77777777" w:rsidR="003B1E75" w:rsidRPr="00206CA1" w:rsidRDefault="003B1E75">
            <w:pPr>
              <w:jc w:val="right"/>
              <w:rPr>
                <w:szCs w:val="22"/>
              </w:rPr>
            </w:pPr>
          </w:p>
        </w:tc>
      </w:tr>
      <w:tr w:rsidR="003B1E75" w:rsidRPr="00206CA1" w14:paraId="7487F497" w14:textId="77777777">
        <w:trPr>
          <w:cantSplit/>
        </w:trPr>
        <w:tc>
          <w:tcPr>
            <w:tcW w:w="3420" w:type="dxa"/>
          </w:tcPr>
          <w:p w14:paraId="376845F6" w14:textId="77777777" w:rsidR="003B1E75" w:rsidRPr="00206CA1" w:rsidRDefault="003B1E75">
            <w:pPr>
              <w:pStyle w:val="acctfourfigures"/>
              <w:spacing w:line="240" w:lineRule="atLeast"/>
              <w:ind w:left="191" w:hanging="180"/>
              <w:rPr>
                <w:szCs w:val="22"/>
              </w:rPr>
            </w:pPr>
            <w:r w:rsidRPr="00206CA1">
              <w:rPr>
                <w:szCs w:val="22"/>
              </w:rPr>
              <w:t>Current liabilities</w:t>
            </w:r>
          </w:p>
        </w:tc>
        <w:tc>
          <w:tcPr>
            <w:tcW w:w="180" w:type="dxa"/>
          </w:tcPr>
          <w:p w14:paraId="3650D28C" w14:textId="77777777" w:rsidR="003B1E75" w:rsidRPr="00206CA1" w:rsidRDefault="003B1E75">
            <w:pPr>
              <w:pStyle w:val="acctmergecolhdg"/>
              <w:spacing w:line="240" w:lineRule="atLeast"/>
              <w:rPr>
                <w:b w:val="0"/>
                <w:bCs/>
                <w:szCs w:val="22"/>
              </w:rPr>
            </w:pPr>
          </w:p>
        </w:tc>
        <w:tc>
          <w:tcPr>
            <w:tcW w:w="1260" w:type="dxa"/>
          </w:tcPr>
          <w:p w14:paraId="55AA1914" w14:textId="77777777" w:rsidR="003B1E75" w:rsidRPr="00206CA1" w:rsidRDefault="003B1E75">
            <w:pPr>
              <w:jc w:val="right"/>
              <w:rPr>
                <w:szCs w:val="22"/>
              </w:rPr>
            </w:pPr>
            <w:r w:rsidRPr="00206CA1">
              <w:t>150,171</w:t>
            </w:r>
          </w:p>
        </w:tc>
        <w:tc>
          <w:tcPr>
            <w:tcW w:w="180" w:type="dxa"/>
          </w:tcPr>
          <w:p w14:paraId="7990F465" w14:textId="77777777" w:rsidR="003B1E75" w:rsidRPr="00206CA1" w:rsidRDefault="003B1E75">
            <w:pPr>
              <w:jc w:val="right"/>
              <w:rPr>
                <w:szCs w:val="22"/>
              </w:rPr>
            </w:pPr>
          </w:p>
        </w:tc>
        <w:tc>
          <w:tcPr>
            <w:tcW w:w="1170" w:type="dxa"/>
          </w:tcPr>
          <w:p w14:paraId="48FCC89E" w14:textId="77777777" w:rsidR="003B1E75" w:rsidRPr="00206CA1" w:rsidRDefault="003B1E75">
            <w:pPr>
              <w:jc w:val="right"/>
              <w:rPr>
                <w:szCs w:val="22"/>
              </w:rPr>
            </w:pPr>
            <w:r w:rsidRPr="00206CA1">
              <w:t>45,143</w:t>
            </w:r>
          </w:p>
        </w:tc>
        <w:tc>
          <w:tcPr>
            <w:tcW w:w="180" w:type="dxa"/>
          </w:tcPr>
          <w:p w14:paraId="24A92E0A" w14:textId="77777777" w:rsidR="003B1E75" w:rsidRPr="00206CA1" w:rsidRDefault="003B1E75">
            <w:pPr>
              <w:jc w:val="right"/>
              <w:rPr>
                <w:szCs w:val="22"/>
              </w:rPr>
            </w:pPr>
          </w:p>
        </w:tc>
        <w:tc>
          <w:tcPr>
            <w:tcW w:w="1260" w:type="dxa"/>
          </w:tcPr>
          <w:p w14:paraId="09580AE8" w14:textId="77777777" w:rsidR="003B1E75" w:rsidRPr="00206CA1" w:rsidRDefault="003B1E75">
            <w:pPr>
              <w:jc w:val="right"/>
              <w:rPr>
                <w:szCs w:val="22"/>
              </w:rPr>
            </w:pPr>
          </w:p>
        </w:tc>
        <w:tc>
          <w:tcPr>
            <w:tcW w:w="180" w:type="dxa"/>
          </w:tcPr>
          <w:p w14:paraId="11A70E85" w14:textId="77777777" w:rsidR="003B1E75" w:rsidRPr="00206CA1" w:rsidRDefault="003B1E75">
            <w:pPr>
              <w:jc w:val="right"/>
              <w:rPr>
                <w:szCs w:val="22"/>
              </w:rPr>
            </w:pPr>
          </w:p>
        </w:tc>
        <w:tc>
          <w:tcPr>
            <w:tcW w:w="1350" w:type="dxa"/>
          </w:tcPr>
          <w:p w14:paraId="50E4CC8C" w14:textId="77777777" w:rsidR="003B1E75" w:rsidRPr="00206CA1" w:rsidRDefault="003B1E75">
            <w:pPr>
              <w:jc w:val="right"/>
              <w:rPr>
                <w:szCs w:val="22"/>
              </w:rPr>
            </w:pPr>
          </w:p>
        </w:tc>
      </w:tr>
      <w:tr w:rsidR="003B1E75" w:rsidRPr="00206CA1" w14:paraId="384ECD2C" w14:textId="77777777">
        <w:trPr>
          <w:cantSplit/>
        </w:trPr>
        <w:tc>
          <w:tcPr>
            <w:tcW w:w="3420" w:type="dxa"/>
          </w:tcPr>
          <w:p w14:paraId="1EBF4DFA" w14:textId="77777777" w:rsidR="003B1E75" w:rsidRPr="00206CA1" w:rsidRDefault="003B1E75">
            <w:pPr>
              <w:pStyle w:val="acctfourfigures"/>
              <w:spacing w:line="240" w:lineRule="atLeast"/>
              <w:ind w:left="191" w:hanging="180"/>
              <w:rPr>
                <w:szCs w:val="22"/>
              </w:rPr>
            </w:pPr>
            <w:r w:rsidRPr="00206CA1">
              <w:rPr>
                <w:szCs w:val="22"/>
              </w:rPr>
              <w:t>Non-current liabilities</w:t>
            </w:r>
          </w:p>
        </w:tc>
        <w:tc>
          <w:tcPr>
            <w:tcW w:w="180" w:type="dxa"/>
          </w:tcPr>
          <w:p w14:paraId="2C1F32E2" w14:textId="77777777" w:rsidR="003B1E75" w:rsidRPr="00206CA1" w:rsidRDefault="003B1E75">
            <w:pPr>
              <w:pStyle w:val="acctmergecolhdg"/>
              <w:spacing w:line="240" w:lineRule="atLeast"/>
              <w:rPr>
                <w:b w:val="0"/>
                <w:bCs/>
                <w:szCs w:val="22"/>
              </w:rPr>
            </w:pPr>
          </w:p>
        </w:tc>
        <w:tc>
          <w:tcPr>
            <w:tcW w:w="1260" w:type="dxa"/>
            <w:tcBorders>
              <w:bottom w:val="single" w:sz="4" w:space="0" w:color="auto"/>
            </w:tcBorders>
          </w:tcPr>
          <w:p w14:paraId="43EFD162" w14:textId="77777777" w:rsidR="003B1E75" w:rsidRPr="00206CA1" w:rsidRDefault="003B1E75">
            <w:pPr>
              <w:jc w:val="right"/>
              <w:rPr>
                <w:szCs w:val="22"/>
              </w:rPr>
            </w:pPr>
            <w:r w:rsidRPr="00206CA1">
              <w:t>5,293</w:t>
            </w:r>
          </w:p>
        </w:tc>
        <w:tc>
          <w:tcPr>
            <w:tcW w:w="180" w:type="dxa"/>
          </w:tcPr>
          <w:p w14:paraId="624068CD" w14:textId="77777777" w:rsidR="003B1E75" w:rsidRPr="00206CA1" w:rsidRDefault="003B1E75">
            <w:pPr>
              <w:jc w:val="right"/>
              <w:rPr>
                <w:szCs w:val="22"/>
              </w:rPr>
            </w:pPr>
          </w:p>
        </w:tc>
        <w:tc>
          <w:tcPr>
            <w:tcW w:w="1170" w:type="dxa"/>
            <w:tcBorders>
              <w:bottom w:val="single" w:sz="4" w:space="0" w:color="auto"/>
            </w:tcBorders>
          </w:tcPr>
          <w:p w14:paraId="5C017642" w14:textId="77777777" w:rsidR="003B1E75" w:rsidRPr="00206CA1" w:rsidRDefault="003B1E75">
            <w:pPr>
              <w:jc w:val="right"/>
              <w:rPr>
                <w:szCs w:val="22"/>
              </w:rPr>
            </w:pPr>
            <w:r w:rsidRPr="00206CA1">
              <w:t>-</w:t>
            </w:r>
          </w:p>
        </w:tc>
        <w:tc>
          <w:tcPr>
            <w:tcW w:w="180" w:type="dxa"/>
          </w:tcPr>
          <w:p w14:paraId="3F22B07F" w14:textId="77777777" w:rsidR="003B1E75" w:rsidRPr="00206CA1" w:rsidRDefault="003B1E75">
            <w:pPr>
              <w:jc w:val="right"/>
              <w:rPr>
                <w:szCs w:val="22"/>
              </w:rPr>
            </w:pPr>
          </w:p>
        </w:tc>
        <w:tc>
          <w:tcPr>
            <w:tcW w:w="1260" w:type="dxa"/>
          </w:tcPr>
          <w:p w14:paraId="30D9CEE8" w14:textId="77777777" w:rsidR="003B1E75" w:rsidRPr="00206CA1" w:rsidRDefault="003B1E75">
            <w:pPr>
              <w:jc w:val="right"/>
              <w:rPr>
                <w:szCs w:val="22"/>
              </w:rPr>
            </w:pPr>
          </w:p>
        </w:tc>
        <w:tc>
          <w:tcPr>
            <w:tcW w:w="180" w:type="dxa"/>
          </w:tcPr>
          <w:p w14:paraId="2EE35ACC" w14:textId="77777777" w:rsidR="003B1E75" w:rsidRPr="00206CA1" w:rsidRDefault="003B1E75">
            <w:pPr>
              <w:jc w:val="right"/>
              <w:rPr>
                <w:szCs w:val="22"/>
              </w:rPr>
            </w:pPr>
          </w:p>
        </w:tc>
        <w:tc>
          <w:tcPr>
            <w:tcW w:w="1350" w:type="dxa"/>
          </w:tcPr>
          <w:p w14:paraId="631F06A5" w14:textId="77777777" w:rsidR="003B1E75" w:rsidRPr="00206CA1" w:rsidRDefault="003B1E75">
            <w:pPr>
              <w:jc w:val="right"/>
              <w:rPr>
                <w:szCs w:val="22"/>
              </w:rPr>
            </w:pPr>
          </w:p>
        </w:tc>
      </w:tr>
      <w:tr w:rsidR="003B1E75" w:rsidRPr="00206CA1" w14:paraId="041E76CE" w14:textId="77777777">
        <w:trPr>
          <w:cantSplit/>
        </w:trPr>
        <w:tc>
          <w:tcPr>
            <w:tcW w:w="3420" w:type="dxa"/>
          </w:tcPr>
          <w:p w14:paraId="4221D3AC" w14:textId="77777777" w:rsidR="003B1E75" w:rsidRPr="00206CA1" w:rsidRDefault="003B1E75">
            <w:pPr>
              <w:pStyle w:val="acctfourfigures"/>
              <w:spacing w:line="240" w:lineRule="atLeast"/>
              <w:ind w:left="191" w:hanging="180"/>
              <w:rPr>
                <w:b/>
                <w:bCs/>
                <w:szCs w:val="22"/>
              </w:rPr>
            </w:pPr>
            <w:r w:rsidRPr="00206CA1">
              <w:rPr>
                <w:b/>
                <w:bCs/>
                <w:szCs w:val="22"/>
              </w:rPr>
              <w:t>Net assets</w:t>
            </w:r>
          </w:p>
        </w:tc>
        <w:tc>
          <w:tcPr>
            <w:tcW w:w="180" w:type="dxa"/>
          </w:tcPr>
          <w:p w14:paraId="26C23A4A" w14:textId="77777777" w:rsidR="003B1E75" w:rsidRPr="00206CA1" w:rsidRDefault="003B1E75">
            <w:pPr>
              <w:pStyle w:val="acctmergecolhdg"/>
              <w:spacing w:line="240" w:lineRule="atLeast"/>
              <w:rPr>
                <w:b w:val="0"/>
                <w:bCs/>
                <w:szCs w:val="22"/>
              </w:rPr>
            </w:pPr>
          </w:p>
        </w:tc>
        <w:tc>
          <w:tcPr>
            <w:tcW w:w="1260" w:type="dxa"/>
            <w:tcBorders>
              <w:top w:val="single" w:sz="4" w:space="0" w:color="auto"/>
              <w:bottom w:val="single" w:sz="4" w:space="0" w:color="auto"/>
            </w:tcBorders>
          </w:tcPr>
          <w:p w14:paraId="0442E355" w14:textId="77777777" w:rsidR="003B1E75" w:rsidRPr="00206CA1" w:rsidRDefault="003B1E75">
            <w:pPr>
              <w:jc w:val="right"/>
              <w:rPr>
                <w:b/>
                <w:bCs/>
                <w:szCs w:val="22"/>
              </w:rPr>
            </w:pPr>
            <w:r w:rsidRPr="00206CA1">
              <w:rPr>
                <w:b/>
                <w:bCs/>
              </w:rPr>
              <w:t>13,880,465</w:t>
            </w:r>
          </w:p>
        </w:tc>
        <w:tc>
          <w:tcPr>
            <w:tcW w:w="180" w:type="dxa"/>
          </w:tcPr>
          <w:p w14:paraId="1517DB12" w14:textId="77777777" w:rsidR="003B1E75" w:rsidRPr="00206CA1" w:rsidRDefault="003B1E75">
            <w:pPr>
              <w:jc w:val="right"/>
              <w:rPr>
                <w:b/>
                <w:bCs/>
                <w:szCs w:val="22"/>
              </w:rPr>
            </w:pPr>
          </w:p>
        </w:tc>
        <w:tc>
          <w:tcPr>
            <w:tcW w:w="1170" w:type="dxa"/>
            <w:tcBorders>
              <w:top w:val="single" w:sz="4" w:space="0" w:color="auto"/>
              <w:bottom w:val="single" w:sz="4" w:space="0" w:color="auto"/>
            </w:tcBorders>
          </w:tcPr>
          <w:p w14:paraId="4F3BF4F0" w14:textId="77777777" w:rsidR="003B1E75" w:rsidRPr="00206CA1" w:rsidRDefault="003B1E75">
            <w:pPr>
              <w:jc w:val="right"/>
              <w:rPr>
                <w:b/>
                <w:bCs/>
              </w:rPr>
            </w:pPr>
            <w:r w:rsidRPr="00206CA1">
              <w:rPr>
                <w:b/>
                <w:bCs/>
              </w:rPr>
              <w:t>3,317,935</w:t>
            </w:r>
          </w:p>
        </w:tc>
        <w:tc>
          <w:tcPr>
            <w:tcW w:w="180" w:type="dxa"/>
          </w:tcPr>
          <w:p w14:paraId="4A308C41" w14:textId="77777777" w:rsidR="003B1E75" w:rsidRPr="00206CA1" w:rsidRDefault="003B1E75">
            <w:pPr>
              <w:jc w:val="right"/>
              <w:rPr>
                <w:szCs w:val="22"/>
              </w:rPr>
            </w:pPr>
          </w:p>
        </w:tc>
        <w:tc>
          <w:tcPr>
            <w:tcW w:w="1260" w:type="dxa"/>
          </w:tcPr>
          <w:p w14:paraId="43817720" w14:textId="77777777" w:rsidR="003B1E75" w:rsidRPr="00206CA1" w:rsidRDefault="003B1E75">
            <w:pPr>
              <w:jc w:val="right"/>
              <w:rPr>
                <w:szCs w:val="22"/>
              </w:rPr>
            </w:pPr>
          </w:p>
        </w:tc>
        <w:tc>
          <w:tcPr>
            <w:tcW w:w="180" w:type="dxa"/>
          </w:tcPr>
          <w:p w14:paraId="58C3D479" w14:textId="77777777" w:rsidR="003B1E75" w:rsidRPr="00206CA1" w:rsidRDefault="003B1E75">
            <w:pPr>
              <w:jc w:val="right"/>
              <w:rPr>
                <w:szCs w:val="22"/>
              </w:rPr>
            </w:pPr>
          </w:p>
        </w:tc>
        <w:tc>
          <w:tcPr>
            <w:tcW w:w="1350" w:type="dxa"/>
          </w:tcPr>
          <w:p w14:paraId="6BBB1B98" w14:textId="77777777" w:rsidR="003B1E75" w:rsidRPr="00206CA1" w:rsidRDefault="003B1E75">
            <w:pPr>
              <w:jc w:val="right"/>
              <w:rPr>
                <w:szCs w:val="22"/>
              </w:rPr>
            </w:pPr>
          </w:p>
        </w:tc>
      </w:tr>
      <w:tr w:rsidR="003B1E75" w:rsidRPr="00206CA1" w14:paraId="715958D2" w14:textId="77777777">
        <w:trPr>
          <w:cantSplit/>
          <w:trHeight w:val="70"/>
        </w:trPr>
        <w:tc>
          <w:tcPr>
            <w:tcW w:w="3420" w:type="dxa"/>
          </w:tcPr>
          <w:p w14:paraId="1FC0758F" w14:textId="77777777" w:rsidR="003B1E75" w:rsidRPr="00206CA1" w:rsidRDefault="003B1E75">
            <w:pPr>
              <w:pStyle w:val="acctfourfigures"/>
              <w:spacing w:line="240" w:lineRule="atLeast"/>
              <w:ind w:left="191" w:hanging="180"/>
              <w:rPr>
                <w:szCs w:val="22"/>
              </w:rPr>
            </w:pPr>
            <w:r w:rsidRPr="00206CA1">
              <w:rPr>
                <w:szCs w:val="22"/>
              </w:rPr>
              <w:t>Carrying amount of non-controlling</w:t>
            </w:r>
          </w:p>
          <w:p w14:paraId="356AB5AF" w14:textId="77777777" w:rsidR="003B1E75" w:rsidRPr="00206CA1" w:rsidRDefault="003B1E75">
            <w:pPr>
              <w:pStyle w:val="acctfourfigures"/>
              <w:spacing w:line="240" w:lineRule="atLeast"/>
              <w:ind w:left="191" w:hanging="180"/>
              <w:rPr>
                <w:szCs w:val="22"/>
              </w:rPr>
            </w:pPr>
            <w:r w:rsidRPr="00206CA1">
              <w:rPr>
                <w:szCs w:val="22"/>
              </w:rPr>
              <w:t xml:space="preserve">   interest</w:t>
            </w:r>
          </w:p>
        </w:tc>
        <w:tc>
          <w:tcPr>
            <w:tcW w:w="180" w:type="dxa"/>
          </w:tcPr>
          <w:p w14:paraId="59C8C008" w14:textId="77777777" w:rsidR="003B1E75" w:rsidRPr="00206CA1" w:rsidRDefault="003B1E75">
            <w:pPr>
              <w:pStyle w:val="acctmergecolhdg"/>
              <w:spacing w:line="240" w:lineRule="atLeast"/>
              <w:rPr>
                <w:b w:val="0"/>
                <w:bCs/>
                <w:szCs w:val="22"/>
              </w:rPr>
            </w:pPr>
          </w:p>
        </w:tc>
        <w:tc>
          <w:tcPr>
            <w:tcW w:w="1260" w:type="dxa"/>
            <w:tcBorders>
              <w:top w:val="single" w:sz="4" w:space="0" w:color="auto"/>
              <w:bottom w:val="double" w:sz="4" w:space="0" w:color="auto"/>
            </w:tcBorders>
          </w:tcPr>
          <w:p w14:paraId="057BDB5C" w14:textId="77777777" w:rsidR="003B1E75" w:rsidRPr="00206CA1" w:rsidRDefault="003B1E75">
            <w:pPr>
              <w:jc w:val="right"/>
            </w:pPr>
          </w:p>
          <w:p w14:paraId="7B9B13D6" w14:textId="77777777" w:rsidR="003B1E75" w:rsidRPr="00206CA1" w:rsidRDefault="003B1E75">
            <w:pPr>
              <w:jc w:val="right"/>
              <w:rPr>
                <w:szCs w:val="22"/>
              </w:rPr>
            </w:pPr>
            <w:r w:rsidRPr="00206CA1">
              <w:t>1,832,512</w:t>
            </w:r>
          </w:p>
        </w:tc>
        <w:tc>
          <w:tcPr>
            <w:tcW w:w="180" w:type="dxa"/>
          </w:tcPr>
          <w:p w14:paraId="0754FA86" w14:textId="77777777" w:rsidR="003B1E75" w:rsidRPr="00206CA1" w:rsidRDefault="003B1E75">
            <w:pPr>
              <w:jc w:val="right"/>
              <w:rPr>
                <w:szCs w:val="22"/>
              </w:rPr>
            </w:pPr>
          </w:p>
        </w:tc>
        <w:tc>
          <w:tcPr>
            <w:tcW w:w="1170" w:type="dxa"/>
            <w:tcBorders>
              <w:top w:val="single" w:sz="4" w:space="0" w:color="auto"/>
              <w:bottom w:val="double" w:sz="4" w:space="0" w:color="auto"/>
            </w:tcBorders>
          </w:tcPr>
          <w:p w14:paraId="621B8ADE" w14:textId="77777777" w:rsidR="003B1E75" w:rsidRPr="00206CA1" w:rsidRDefault="003B1E75">
            <w:pPr>
              <w:jc w:val="right"/>
            </w:pPr>
          </w:p>
          <w:p w14:paraId="55AB5C96" w14:textId="77777777" w:rsidR="003B1E75" w:rsidRPr="00206CA1" w:rsidRDefault="003B1E75">
            <w:pPr>
              <w:jc w:val="right"/>
            </w:pPr>
            <w:r w:rsidRPr="00206CA1">
              <w:t>825,180</w:t>
            </w:r>
          </w:p>
        </w:tc>
        <w:tc>
          <w:tcPr>
            <w:tcW w:w="180" w:type="dxa"/>
          </w:tcPr>
          <w:p w14:paraId="2A0BBC96" w14:textId="77777777" w:rsidR="003B1E75" w:rsidRPr="00206CA1" w:rsidRDefault="003B1E75">
            <w:pPr>
              <w:jc w:val="right"/>
              <w:rPr>
                <w:szCs w:val="22"/>
              </w:rPr>
            </w:pPr>
          </w:p>
        </w:tc>
        <w:tc>
          <w:tcPr>
            <w:tcW w:w="1260" w:type="dxa"/>
          </w:tcPr>
          <w:p w14:paraId="1F4E9505" w14:textId="77777777" w:rsidR="003B1E75" w:rsidRPr="00206CA1" w:rsidRDefault="003B1E75">
            <w:pPr>
              <w:tabs>
                <w:tab w:val="left" w:pos="1080"/>
              </w:tabs>
              <w:jc w:val="right"/>
            </w:pPr>
          </w:p>
          <w:p w14:paraId="24B7A215" w14:textId="77777777" w:rsidR="003B1E75" w:rsidRPr="00206CA1" w:rsidRDefault="003B1E75">
            <w:pPr>
              <w:tabs>
                <w:tab w:val="left" w:pos="1080"/>
              </w:tabs>
              <w:jc w:val="right"/>
              <w:rPr>
                <w:szCs w:val="22"/>
              </w:rPr>
            </w:pPr>
            <w:r w:rsidRPr="00206CA1">
              <w:t>54,705</w:t>
            </w:r>
          </w:p>
        </w:tc>
        <w:tc>
          <w:tcPr>
            <w:tcW w:w="180" w:type="dxa"/>
          </w:tcPr>
          <w:p w14:paraId="33D1BB1F" w14:textId="77777777" w:rsidR="003B1E75" w:rsidRPr="00206CA1" w:rsidRDefault="003B1E75">
            <w:pPr>
              <w:jc w:val="right"/>
              <w:rPr>
                <w:b/>
                <w:bCs/>
                <w:szCs w:val="22"/>
              </w:rPr>
            </w:pPr>
          </w:p>
        </w:tc>
        <w:tc>
          <w:tcPr>
            <w:tcW w:w="1350" w:type="dxa"/>
          </w:tcPr>
          <w:p w14:paraId="100476A5" w14:textId="77777777" w:rsidR="003B1E75" w:rsidRPr="00206CA1" w:rsidRDefault="003B1E75">
            <w:pPr>
              <w:jc w:val="right"/>
            </w:pPr>
          </w:p>
          <w:p w14:paraId="16485E60" w14:textId="77777777" w:rsidR="003B1E75" w:rsidRPr="00206CA1" w:rsidRDefault="003B1E75">
            <w:pPr>
              <w:jc w:val="right"/>
              <w:rPr>
                <w:b/>
                <w:bCs/>
                <w:szCs w:val="22"/>
              </w:rPr>
            </w:pPr>
            <w:r w:rsidRPr="00206CA1">
              <w:rPr>
                <w:b/>
                <w:bCs/>
              </w:rPr>
              <w:t>2,712,397</w:t>
            </w:r>
          </w:p>
        </w:tc>
      </w:tr>
      <w:tr w:rsidR="003B1E75" w:rsidRPr="00206CA1" w14:paraId="1AE863AF" w14:textId="77777777">
        <w:trPr>
          <w:cantSplit/>
          <w:trHeight w:val="70"/>
        </w:trPr>
        <w:tc>
          <w:tcPr>
            <w:tcW w:w="3420" w:type="dxa"/>
          </w:tcPr>
          <w:p w14:paraId="0BB1693A" w14:textId="77777777" w:rsidR="003B1E75" w:rsidRPr="00206CA1" w:rsidRDefault="003B1E75">
            <w:pPr>
              <w:pStyle w:val="acctfourfigures"/>
              <w:spacing w:line="240" w:lineRule="atLeast"/>
              <w:ind w:left="191" w:hanging="180"/>
              <w:rPr>
                <w:szCs w:val="22"/>
              </w:rPr>
            </w:pPr>
          </w:p>
        </w:tc>
        <w:tc>
          <w:tcPr>
            <w:tcW w:w="180" w:type="dxa"/>
          </w:tcPr>
          <w:p w14:paraId="301E9024" w14:textId="77777777" w:rsidR="003B1E75" w:rsidRPr="00206CA1" w:rsidRDefault="003B1E75">
            <w:pPr>
              <w:pStyle w:val="acctmergecolhdg"/>
              <w:spacing w:line="240" w:lineRule="atLeast"/>
              <w:rPr>
                <w:b w:val="0"/>
                <w:bCs/>
                <w:szCs w:val="22"/>
              </w:rPr>
            </w:pPr>
          </w:p>
        </w:tc>
        <w:tc>
          <w:tcPr>
            <w:tcW w:w="1260" w:type="dxa"/>
            <w:tcBorders>
              <w:top w:val="double" w:sz="4" w:space="0" w:color="auto"/>
            </w:tcBorders>
          </w:tcPr>
          <w:p w14:paraId="1F8C8627" w14:textId="77777777" w:rsidR="003B1E75" w:rsidRPr="00206CA1" w:rsidRDefault="003B1E75">
            <w:pPr>
              <w:jc w:val="right"/>
            </w:pPr>
          </w:p>
        </w:tc>
        <w:tc>
          <w:tcPr>
            <w:tcW w:w="180" w:type="dxa"/>
          </w:tcPr>
          <w:p w14:paraId="6D034E2C" w14:textId="77777777" w:rsidR="003B1E75" w:rsidRPr="00206CA1" w:rsidRDefault="003B1E75">
            <w:pPr>
              <w:jc w:val="right"/>
              <w:rPr>
                <w:szCs w:val="22"/>
              </w:rPr>
            </w:pPr>
          </w:p>
        </w:tc>
        <w:tc>
          <w:tcPr>
            <w:tcW w:w="1170" w:type="dxa"/>
            <w:tcBorders>
              <w:top w:val="double" w:sz="4" w:space="0" w:color="auto"/>
            </w:tcBorders>
          </w:tcPr>
          <w:p w14:paraId="32DADD2E" w14:textId="77777777" w:rsidR="003B1E75" w:rsidRPr="00206CA1" w:rsidRDefault="003B1E75">
            <w:pPr>
              <w:jc w:val="right"/>
            </w:pPr>
          </w:p>
        </w:tc>
        <w:tc>
          <w:tcPr>
            <w:tcW w:w="180" w:type="dxa"/>
          </w:tcPr>
          <w:p w14:paraId="1163F678" w14:textId="77777777" w:rsidR="003B1E75" w:rsidRPr="00206CA1" w:rsidRDefault="003B1E75">
            <w:pPr>
              <w:jc w:val="right"/>
              <w:rPr>
                <w:szCs w:val="22"/>
              </w:rPr>
            </w:pPr>
          </w:p>
        </w:tc>
        <w:tc>
          <w:tcPr>
            <w:tcW w:w="1260" w:type="dxa"/>
          </w:tcPr>
          <w:p w14:paraId="42F31B62" w14:textId="77777777" w:rsidR="003B1E75" w:rsidRPr="00206CA1" w:rsidRDefault="003B1E75">
            <w:pPr>
              <w:jc w:val="right"/>
            </w:pPr>
          </w:p>
        </w:tc>
        <w:tc>
          <w:tcPr>
            <w:tcW w:w="180" w:type="dxa"/>
          </w:tcPr>
          <w:p w14:paraId="036E4484" w14:textId="77777777" w:rsidR="003B1E75" w:rsidRPr="00206CA1" w:rsidRDefault="003B1E75">
            <w:pPr>
              <w:jc w:val="right"/>
              <w:rPr>
                <w:b/>
                <w:bCs/>
                <w:szCs w:val="22"/>
              </w:rPr>
            </w:pPr>
          </w:p>
        </w:tc>
        <w:tc>
          <w:tcPr>
            <w:tcW w:w="1350" w:type="dxa"/>
          </w:tcPr>
          <w:p w14:paraId="38471B20" w14:textId="77777777" w:rsidR="003B1E75" w:rsidRPr="00206CA1" w:rsidRDefault="003B1E75">
            <w:pPr>
              <w:jc w:val="right"/>
              <w:rPr>
                <w:b/>
                <w:bCs/>
              </w:rPr>
            </w:pPr>
          </w:p>
        </w:tc>
      </w:tr>
      <w:tr w:rsidR="003B1E75" w:rsidRPr="00206CA1" w14:paraId="35B31FB4" w14:textId="77777777">
        <w:trPr>
          <w:cantSplit/>
          <w:trHeight w:val="270"/>
        </w:trPr>
        <w:tc>
          <w:tcPr>
            <w:tcW w:w="3420" w:type="dxa"/>
          </w:tcPr>
          <w:p w14:paraId="6044E7DF" w14:textId="77777777" w:rsidR="003B1E75" w:rsidRPr="00206CA1" w:rsidRDefault="003B1E75">
            <w:pPr>
              <w:pStyle w:val="acctfourfigures"/>
              <w:tabs>
                <w:tab w:val="clear" w:pos="765"/>
                <w:tab w:val="decimal" w:pos="461"/>
              </w:tabs>
              <w:spacing w:line="240" w:lineRule="atLeast"/>
              <w:rPr>
                <w:szCs w:val="22"/>
              </w:rPr>
            </w:pPr>
            <w:r w:rsidRPr="00206CA1">
              <w:rPr>
                <w:szCs w:val="22"/>
              </w:rPr>
              <w:t>Revenue</w:t>
            </w:r>
          </w:p>
        </w:tc>
        <w:tc>
          <w:tcPr>
            <w:tcW w:w="180" w:type="dxa"/>
          </w:tcPr>
          <w:p w14:paraId="4E8031CC" w14:textId="77777777" w:rsidR="003B1E75" w:rsidRPr="00206CA1" w:rsidRDefault="003B1E75">
            <w:pPr>
              <w:spacing w:line="240" w:lineRule="atLeast"/>
              <w:jc w:val="center"/>
              <w:rPr>
                <w:szCs w:val="22"/>
              </w:rPr>
            </w:pPr>
          </w:p>
        </w:tc>
        <w:tc>
          <w:tcPr>
            <w:tcW w:w="1260" w:type="dxa"/>
          </w:tcPr>
          <w:p w14:paraId="27034C82" w14:textId="77777777" w:rsidR="003B1E75" w:rsidRPr="00206CA1" w:rsidRDefault="003B1E75">
            <w:pPr>
              <w:jc w:val="right"/>
              <w:rPr>
                <w:szCs w:val="22"/>
              </w:rPr>
            </w:pPr>
            <w:r w:rsidRPr="00206CA1">
              <w:t>2,892,446</w:t>
            </w:r>
          </w:p>
        </w:tc>
        <w:tc>
          <w:tcPr>
            <w:tcW w:w="180" w:type="dxa"/>
          </w:tcPr>
          <w:p w14:paraId="449AD232" w14:textId="77777777" w:rsidR="003B1E75" w:rsidRPr="00206CA1" w:rsidRDefault="003B1E75">
            <w:pPr>
              <w:spacing w:line="240" w:lineRule="atLeast"/>
              <w:jc w:val="right"/>
              <w:rPr>
                <w:szCs w:val="22"/>
              </w:rPr>
            </w:pPr>
          </w:p>
        </w:tc>
        <w:tc>
          <w:tcPr>
            <w:tcW w:w="1170" w:type="dxa"/>
          </w:tcPr>
          <w:p w14:paraId="027EA022" w14:textId="77777777" w:rsidR="003B1E75" w:rsidRPr="00206CA1" w:rsidRDefault="003B1E75">
            <w:pPr>
              <w:pStyle w:val="acctfourfigures"/>
              <w:tabs>
                <w:tab w:val="clear" w:pos="765"/>
              </w:tabs>
              <w:spacing w:line="240" w:lineRule="atLeast"/>
              <w:ind w:right="11"/>
              <w:jc w:val="right"/>
              <w:rPr>
                <w:szCs w:val="22"/>
              </w:rPr>
            </w:pPr>
            <w:r w:rsidRPr="00206CA1">
              <w:t>-</w:t>
            </w:r>
          </w:p>
        </w:tc>
        <w:tc>
          <w:tcPr>
            <w:tcW w:w="180" w:type="dxa"/>
          </w:tcPr>
          <w:p w14:paraId="4ED1F545" w14:textId="77777777" w:rsidR="003B1E75" w:rsidRPr="00206CA1" w:rsidRDefault="003B1E75">
            <w:pPr>
              <w:pStyle w:val="acctfourfigures"/>
              <w:tabs>
                <w:tab w:val="clear" w:pos="765"/>
              </w:tabs>
              <w:spacing w:line="240" w:lineRule="atLeast"/>
              <w:ind w:right="11"/>
              <w:jc w:val="right"/>
              <w:rPr>
                <w:szCs w:val="22"/>
              </w:rPr>
            </w:pPr>
          </w:p>
        </w:tc>
        <w:tc>
          <w:tcPr>
            <w:tcW w:w="1260" w:type="dxa"/>
          </w:tcPr>
          <w:p w14:paraId="67BB2565" w14:textId="77777777" w:rsidR="003B1E75" w:rsidRPr="00206CA1" w:rsidRDefault="003B1E75">
            <w:pPr>
              <w:pStyle w:val="acctfourfigures"/>
              <w:spacing w:line="240" w:lineRule="atLeast"/>
              <w:jc w:val="right"/>
              <w:rPr>
                <w:szCs w:val="22"/>
              </w:rPr>
            </w:pPr>
          </w:p>
        </w:tc>
        <w:tc>
          <w:tcPr>
            <w:tcW w:w="180" w:type="dxa"/>
          </w:tcPr>
          <w:p w14:paraId="11966F8F" w14:textId="77777777" w:rsidR="003B1E75" w:rsidRPr="00206CA1" w:rsidRDefault="003B1E75">
            <w:pPr>
              <w:pStyle w:val="acctfourfigures"/>
              <w:spacing w:line="240" w:lineRule="atLeast"/>
              <w:jc w:val="right"/>
              <w:rPr>
                <w:szCs w:val="22"/>
              </w:rPr>
            </w:pPr>
          </w:p>
        </w:tc>
        <w:tc>
          <w:tcPr>
            <w:tcW w:w="1350" w:type="dxa"/>
          </w:tcPr>
          <w:p w14:paraId="53426896" w14:textId="77777777" w:rsidR="003B1E75" w:rsidRPr="00206CA1" w:rsidRDefault="003B1E75">
            <w:pPr>
              <w:pStyle w:val="acctfourfigures"/>
              <w:spacing w:line="240" w:lineRule="atLeast"/>
              <w:jc w:val="right"/>
              <w:rPr>
                <w:szCs w:val="22"/>
              </w:rPr>
            </w:pPr>
          </w:p>
        </w:tc>
      </w:tr>
      <w:tr w:rsidR="003B1E75" w:rsidRPr="00206CA1" w14:paraId="607D4970" w14:textId="77777777">
        <w:trPr>
          <w:cantSplit/>
          <w:trHeight w:val="270"/>
        </w:trPr>
        <w:tc>
          <w:tcPr>
            <w:tcW w:w="3420" w:type="dxa"/>
          </w:tcPr>
          <w:p w14:paraId="33D414BB" w14:textId="77777777" w:rsidR="003B1E75" w:rsidRPr="00206CA1" w:rsidRDefault="003B1E75">
            <w:pPr>
              <w:pStyle w:val="acctfourfigures"/>
              <w:tabs>
                <w:tab w:val="clear" w:pos="765"/>
                <w:tab w:val="decimal" w:pos="461"/>
              </w:tabs>
              <w:spacing w:line="240" w:lineRule="atLeast"/>
              <w:rPr>
                <w:szCs w:val="22"/>
              </w:rPr>
            </w:pPr>
            <w:r w:rsidRPr="00206CA1">
              <w:rPr>
                <w:szCs w:val="22"/>
              </w:rPr>
              <w:t>Profit (loss) for the year</w:t>
            </w:r>
          </w:p>
        </w:tc>
        <w:tc>
          <w:tcPr>
            <w:tcW w:w="180" w:type="dxa"/>
          </w:tcPr>
          <w:p w14:paraId="6A2C29B1" w14:textId="77777777" w:rsidR="003B1E75" w:rsidRPr="00206CA1" w:rsidRDefault="003B1E75">
            <w:pPr>
              <w:spacing w:line="240" w:lineRule="atLeast"/>
              <w:jc w:val="center"/>
              <w:rPr>
                <w:szCs w:val="22"/>
              </w:rPr>
            </w:pPr>
          </w:p>
        </w:tc>
        <w:tc>
          <w:tcPr>
            <w:tcW w:w="1260" w:type="dxa"/>
          </w:tcPr>
          <w:p w14:paraId="3B484A63" w14:textId="77777777" w:rsidR="003B1E75" w:rsidRPr="00206CA1" w:rsidRDefault="003B1E75">
            <w:pPr>
              <w:jc w:val="right"/>
              <w:rPr>
                <w:szCs w:val="22"/>
              </w:rPr>
            </w:pPr>
            <w:r w:rsidRPr="00206CA1">
              <w:t>1,775,276</w:t>
            </w:r>
          </w:p>
        </w:tc>
        <w:tc>
          <w:tcPr>
            <w:tcW w:w="180" w:type="dxa"/>
          </w:tcPr>
          <w:p w14:paraId="5F5A7EB2" w14:textId="77777777" w:rsidR="003B1E75" w:rsidRPr="00206CA1" w:rsidRDefault="003B1E75">
            <w:pPr>
              <w:spacing w:line="240" w:lineRule="atLeast"/>
              <w:jc w:val="right"/>
              <w:rPr>
                <w:szCs w:val="22"/>
              </w:rPr>
            </w:pPr>
          </w:p>
        </w:tc>
        <w:tc>
          <w:tcPr>
            <w:tcW w:w="1170" w:type="dxa"/>
          </w:tcPr>
          <w:p w14:paraId="2DBB5E7D" w14:textId="77777777" w:rsidR="003B1E75" w:rsidRPr="00206CA1" w:rsidRDefault="003B1E75">
            <w:pPr>
              <w:pStyle w:val="acctfourfigures"/>
              <w:tabs>
                <w:tab w:val="clear" w:pos="765"/>
              </w:tabs>
              <w:spacing w:line="240" w:lineRule="atLeast"/>
              <w:ind w:right="-78"/>
              <w:jc w:val="right"/>
              <w:rPr>
                <w:szCs w:val="22"/>
              </w:rPr>
            </w:pPr>
            <w:r w:rsidRPr="00206CA1">
              <w:t>(34,135)</w:t>
            </w:r>
          </w:p>
        </w:tc>
        <w:tc>
          <w:tcPr>
            <w:tcW w:w="180" w:type="dxa"/>
          </w:tcPr>
          <w:p w14:paraId="0824A380" w14:textId="77777777" w:rsidR="003B1E75" w:rsidRPr="00206CA1" w:rsidRDefault="003B1E75">
            <w:pPr>
              <w:pStyle w:val="acctfourfigures"/>
              <w:tabs>
                <w:tab w:val="clear" w:pos="765"/>
              </w:tabs>
              <w:spacing w:line="240" w:lineRule="atLeast"/>
              <w:ind w:right="11"/>
              <w:jc w:val="right"/>
              <w:rPr>
                <w:szCs w:val="22"/>
              </w:rPr>
            </w:pPr>
          </w:p>
        </w:tc>
        <w:tc>
          <w:tcPr>
            <w:tcW w:w="1260" w:type="dxa"/>
          </w:tcPr>
          <w:p w14:paraId="00A120EC" w14:textId="77777777" w:rsidR="003B1E75" w:rsidRPr="00206CA1" w:rsidRDefault="003B1E75">
            <w:pPr>
              <w:pStyle w:val="acctfourfigures"/>
              <w:spacing w:line="240" w:lineRule="atLeast"/>
              <w:jc w:val="right"/>
              <w:rPr>
                <w:szCs w:val="22"/>
              </w:rPr>
            </w:pPr>
          </w:p>
        </w:tc>
        <w:tc>
          <w:tcPr>
            <w:tcW w:w="180" w:type="dxa"/>
          </w:tcPr>
          <w:p w14:paraId="4078B2C9" w14:textId="77777777" w:rsidR="003B1E75" w:rsidRPr="00206CA1" w:rsidRDefault="003B1E75">
            <w:pPr>
              <w:pStyle w:val="acctfourfigures"/>
              <w:spacing w:line="240" w:lineRule="atLeast"/>
              <w:jc w:val="right"/>
              <w:rPr>
                <w:szCs w:val="22"/>
              </w:rPr>
            </w:pPr>
          </w:p>
        </w:tc>
        <w:tc>
          <w:tcPr>
            <w:tcW w:w="1350" w:type="dxa"/>
          </w:tcPr>
          <w:p w14:paraId="716F9392" w14:textId="77777777" w:rsidR="003B1E75" w:rsidRPr="00206CA1" w:rsidRDefault="003B1E75">
            <w:pPr>
              <w:pStyle w:val="acctfourfigures"/>
              <w:spacing w:line="240" w:lineRule="atLeast"/>
              <w:jc w:val="right"/>
              <w:rPr>
                <w:szCs w:val="22"/>
              </w:rPr>
            </w:pPr>
          </w:p>
        </w:tc>
      </w:tr>
      <w:tr w:rsidR="003B1E75" w:rsidRPr="00206CA1" w14:paraId="297A22D7" w14:textId="77777777">
        <w:trPr>
          <w:cantSplit/>
          <w:trHeight w:val="270"/>
        </w:trPr>
        <w:tc>
          <w:tcPr>
            <w:tcW w:w="3420" w:type="dxa"/>
          </w:tcPr>
          <w:p w14:paraId="41774234" w14:textId="77777777" w:rsidR="003B1E75" w:rsidRPr="00206CA1" w:rsidRDefault="003B1E75">
            <w:pPr>
              <w:pStyle w:val="acctfourfigures"/>
              <w:spacing w:line="240" w:lineRule="atLeast"/>
              <w:ind w:left="191" w:hanging="180"/>
              <w:rPr>
                <w:szCs w:val="22"/>
              </w:rPr>
            </w:pPr>
            <w:r w:rsidRPr="00206CA1">
              <w:rPr>
                <w:szCs w:val="22"/>
              </w:rPr>
              <w:t xml:space="preserve">Other comprehensive income </w:t>
            </w:r>
          </w:p>
        </w:tc>
        <w:tc>
          <w:tcPr>
            <w:tcW w:w="180" w:type="dxa"/>
          </w:tcPr>
          <w:p w14:paraId="173389AD" w14:textId="77777777" w:rsidR="003B1E75" w:rsidRPr="00206CA1" w:rsidRDefault="003B1E75">
            <w:pPr>
              <w:spacing w:line="240" w:lineRule="atLeast"/>
              <w:jc w:val="center"/>
              <w:rPr>
                <w:szCs w:val="22"/>
              </w:rPr>
            </w:pPr>
          </w:p>
        </w:tc>
        <w:tc>
          <w:tcPr>
            <w:tcW w:w="1260" w:type="dxa"/>
            <w:tcBorders>
              <w:bottom w:val="single" w:sz="4" w:space="0" w:color="auto"/>
            </w:tcBorders>
          </w:tcPr>
          <w:p w14:paraId="2F3581F3" w14:textId="77777777" w:rsidR="003B1E75" w:rsidRPr="00206CA1" w:rsidRDefault="003B1E75">
            <w:pPr>
              <w:jc w:val="right"/>
              <w:rPr>
                <w:szCs w:val="22"/>
              </w:rPr>
            </w:pPr>
            <w:r w:rsidRPr="00206CA1">
              <w:t>-</w:t>
            </w:r>
          </w:p>
        </w:tc>
        <w:tc>
          <w:tcPr>
            <w:tcW w:w="180" w:type="dxa"/>
          </w:tcPr>
          <w:p w14:paraId="32C7016C" w14:textId="77777777" w:rsidR="003B1E75" w:rsidRPr="00206CA1" w:rsidRDefault="003B1E75">
            <w:pPr>
              <w:spacing w:line="240" w:lineRule="atLeast"/>
              <w:jc w:val="right"/>
              <w:rPr>
                <w:szCs w:val="22"/>
              </w:rPr>
            </w:pPr>
          </w:p>
        </w:tc>
        <w:tc>
          <w:tcPr>
            <w:tcW w:w="1170" w:type="dxa"/>
            <w:tcBorders>
              <w:bottom w:val="single" w:sz="4" w:space="0" w:color="auto"/>
            </w:tcBorders>
          </w:tcPr>
          <w:p w14:paraId="178E6447" w14:textId="77777777" w:rsidR="003B1E75" w:rsidRPr="00206CA1" w:rsidRDefault="003B1E75">
            <w:pPr>
              <w:pStyle w:val="acctfourfigures"/>
              <w:tabs>
                <w:tab w:val="clear" w:pos="765"/>
              </w:tabs>
              <w:spacing w:line="240" w:lineRule="atLeast"/>
              <w:ind w:right="11"/>
              <w:jc w:val="right"/>
            </w:pPr>
            <w:r w:rsidRPr="00206CA1">
              <w:t>-</w:t>
            </w:r>
          </w:p>
        </w:tc>
        <w:tc>
          <w:tcPr>
            <w:tcW w:w="180" w:type="dxa"/>
          </w:tcPr>
          <w:p w14:paraId="4CA9BBAD" w14:textId="77777777" w:rsidR="003B1E75" w:rsidRPr="00206CA1" w:rsidRDefault="003B1E75">
            <w:pPr>
              <w:pStyle w:val="acctfourfigures"/>
              <w:tabs>
                <w:tab w:val="clear" w:pos="765"/>
              </w:tabs>
              <w:spacing w:line="240" w:lineRule="atLeast"/>
              <w:ind w:right="11"/>
              <w:jc w:val="right"/>
              <w:rPr>
                <w:szCs w:val="22"/>
              </w:rPr>
            </w:pPr>
          </w:p>
        </w:tc>
        <w:tc>
          <w:tcPr>
            <w:tcW w:w="1260" w:type="dxa"/>
          </w:tcPr>
          <w:p w14:paraId="2691CB6B" w14:textId="77777777" w:rsidR="003B1E75" w:rsidRPr="00206CA1" w:rsidRDefault="003B1E75">
            <w:pPr>
              <w:pStyle w:val="acctfourfigures"/>
              <w:spacing w:line="240" w:lineRule="atLeast"/>
              <w:jc w:val="right"/>
              <w:rPr>
                <w:szCs w:val="22"/>
              </w:rPr>
            </w:pPr>
          </w:p>
        </w:tc>
        <w:tc>
          <w:tcPr>
            <w:tcW w:w="180" w:type="dxa"/>
          </w:tcPr>
          <w:p w14:paraId="42358D1B" w14:textId="77777777" w:rsidR="003B1E75" w:rsidRPr="00206CA1" w:rsidRDefault="003B1E75">
            <w:pPr>
              <w:pStyle w:val="acctfourfigures"/>
              <w:spacing w:line="240" w:lineRule="atLeast"/>
              <w:jc w:val="right"/>
              <w:rPr>
                <w:szCs w:val="22"/>
              </w:rPr>
            </w:pPr>
          </w:p>
        </w:tc>
        <w:tc>
          <w:tcPr>
            <w:tcW w:w="1350" w:type="dxa"/>
          </w:tcPr>
          <w:p w14:paraId="1B73185B" w14:textId="77777777" w:rsidR="003B1E75" w:rsidRPr="00206CA1" w:rsidRDefault="003B1E75">
            <w:pPr>
              <w:pStyle w:val="acctfourfigures"/>
              <w:spacing w:line="240" w:lineRule="atLeast"/>
              <w:jc w:val="right"/>
              <w:rPr>
                <w:szCs w:val="22"/>
              </w:rPr>
            </w:pPr>
          </w:p>
        </w:tc>
      </w:tr>
      <w:tr w:rsidR="003B1E75" w:rsidRPr="00206CA1" w14:paraId="4B3284C4" w14:textId="77777777">
        <w:trPr>
          <w:cantSplit/>
          <w:trHeight w:val="270"/>
        </w:trPr>
        <w:tc>
          <w:tcPr>
            <w:tcW w:w="3420" w:type="dxa"/>
          </w:tcPr>
          <w:p w14:paraId="4D976C65" w14:textId="77777777" w:rsidR="003B1E75" w:rsidRPr="00206CA1" w:rsidRDefault="003B1E75">
            <w:pPr>
              <w:pStyle w:val="acctfourfigures"/>
              <w:spacing w:line="240" w:lineRule="atLeast"/>
              <w:ind w:left="191" w:hanging="180"/>
              <w:rPr>
                <w:b/>
                <w:bCs/>
                <w:szCs w:val="22"/>
              </w:rPr>
            </w:pPr>
            <w:r w:rsidRPr="00206CA1">
              <w:rPr>
                <w:b/>
                <w:bCs/>
                <w:szCs w:val="22"/>
              </w:rPr>
              <w:t>Total comprehensive income</w:t>
            </w:r>
          </w:p>
        </w:tc>
        <w:tc>
          <w:tcPr>
            <w:tcW w:w="180" w:type="dxa"/>
          </w:tcPr>
          <w:p w14:paraId="452633CF" w14:textId="77777777" w:rsidR="003B1E75" w:rsidRPr="00206CA1" w:rsidRDefault="003B1E75">
            <w:pPr>
              <w:spacing w:line="240" w:lineRule="atLeast"/>
              <w:jc w:val="center"/>
              <w:rPr>
                <w:szCs w:val="22"/>
              </w:rPr>
            </w:pPr>
          </w:p>
        </w:tc>
        <w:tc>
          <w:tcPr>
            <w:tcW w:w="1260" w:type="dxa"/>
            <w:tcBorders>
              <w:top w:val="single" w:sz="4" w:space="0" w:color="auto"/>
              <w:bottom w:val="single" w:sz="4" w:space="0" w:color="auto"/>
            </w:tcBorders>
          </w:tcPr>
          <w:p w14:paraId="659E7339" w14:textId="77777777" w:rsidR="003B1E75" w:rsidRPr="00206CA1" w:rsidRDefault="003B1E75">
            <w:pPr>
              <w:jc w:val="right"/>
              <w:rPr>
                <w:b/>
                <w:bCs/>
                <w:szCs w:val="22"/>
              </w:rPr>
            </w:pPr>
            <w:r w:rsidRPr="00206CA1">
              <w:rPr>
                <w:b/>
                <w:bCs/>
              </w:rPr>
              <w:t>1,775,276</w:t>
            </w:r>
          </w:p>
        </w:tc>
        <w:tc>
          <w:tcPr>
            <w:tcW w:w="180" w:type="dxa"/>
          </w:tcPr>
          <w:p w14:paraId="0AB7488C" w14:textId="77777777" w:rsidR="003B1E75" w:rsidRPr="00206CA1" w:rsidRDefault="003B1E75">
            <w:pPr>
              <w:spacing w:line="240" w:lineRule="atLeast"/>
              <w:jc w:val="right"/>
              <w:rPr>
                <w:b/>
                <w:bCs/>
                <w:szCs w:val="22"/>
              </w:rPr>
            </w:pPr>
          </w:p>
        </w:tc>
        <w:tc>
          <w:tcPr>
            <w:tcW w:w="1170" w:type="dxa"/>
            <w:tcBorders>
              <w:top w:val="single" w:sz="4" w:space="0" w:color="auto"/>
              <w:bottom w:val="single" w:sz="4" w:space="0" w:color="auto"/>
            </w:tcBorders>
          </w:tcPr>
          <w:p w14:paraId="3466D97C" w14:textId="77777777" w:rsidR="003B1E75" w:rsidRPr="00206CA1" w:rsidRDefault="003B1E75">
            <w:pPr>
              <w:pStyle w:val="acctfourfigures"/>
              <w:tabs>
                <w:tab w:val="clear" w:pos="765"/>
              </w:tabs>
              <w:spacing w:line="240" w:lineRule="atLeast"/>
              <w:ind w:right="-78"/>
              <w:jc w:val="right"/>
              <w:rPr>
                <w:b/>
                <w:bCs/>
                <w:szCs w:val="22"/>
              </w:rPr>
            </w:pPr>
            <w:r w:rsidRPr="00206CA1">
              <w:rPr>
                <w:b/>
                <w:bCs/>
              </w:rPr>
              <w:t>(34,135)</w:t>
            </w:r>
          </w:p>
        </w:tc>
        <w:tc>
          <w:tcPr>
            <w:tcW w:w="180" w:type="dxa"/>
          </w:tcPr>
          <w:p w14:paraId="68B22D7B" w14:textId="77777777" w:rsidR="003B1E75" w:rsidRPr="00206CA1" w:rsidRDefault="003B1E75">
            <w:pPr>
              <w:pStyle w:val="acctfourfigures"/>
              <w:tabs>
                <w:tab w:val="clear" w:pos="765"/>
              </w:tabs>
              <w:spacing w:line="240" w:lineRule="atLeast"/>
              <w:ind w:right="11"/>
              <w:jc w:val="right"/>
              <w:rPr>
                <w:szCs w:val="22"/>
              </w:rPr>
            </w:pPr>
          </w:p>
        </w:tc>
        <w:tc>
          <w:tcPr>
            <w:tcW w:w="1260" w:type="dxa"/>
          </w:tcPr>
          <w:p w14:paraId="1687B3CF" w14:textId="77777777" w:rsidR="003B1E75" w:rsidRPr="00206CA1" w:rsidRDefault="003B1E75">
            <w:pPr>
              <w:pStyle w:val="acctfourfigures"/>
              <w:spacing w:line="240" w:lineRule="atLeast"/>
              <w:jc w:val="right"/>
              <w:rPr>
                <w:szCs w:val="22"/>
              </w:rPr>
            </w:pPr>
          </w:p>
        </w:tc>
        <w:tc>
          <w:tcPr>
            <w:tcW w:w="180" w:type="dxa"/>
          </w:tcPr>
          <w:p w14:paraId="6F09C3CB" w14:textId="77777777" w:rsidR="003B1E75" w:rsidRPr="00206CA1" w:rsidRDefault="003B1E75">
            <w:pPr>
              <w:pStyle w:val="acctfourfigures"/>
              <w:spacing w:line="240" w:lineRule="atLeast"/>
              <w:jc w:val="right"/>
              <w:rPr>
                <w:szCs w:val="22"/>
              </w:rPr>
            </w:pPr>
          </w:p>
        </w:tc>
        <w:tc>
          <w:tcPr>
            <w:tcW w:w="1350" w:type="dxa"/>
          </w:tcPr>
          <w:p w14:paraId="64A93A68" w14:textId="77777777" w:rsidR="003B1E75" w:rsidRPr="00206CA1" w:rsidRDefault="003B1E75">
            <w:pPr>
              <w:pStyle w:val="acctfourfigures"/>
              <w:spacing w:line="240" w:lineRule="atLeast"/>
              <w:jc w:val="right"/>
              <w:rPr>
                <w:szCs w:val="22"/>
              </w:rPr>
            </w:pPr>
          </w:p>
        </w:tc>
      </w:tr>
      <w:tr w:rsidR="003B1E75" w:rsidRPr="00206CA1" w14:paraId="6E9F2056" w14:textId="77777777">
        <w:trPr>
          <w:cantSplit/>
          <w:trHeight w:val="260"/>
        </w:trPr>
        <w:tc>
          <w:tcPr>
            <w:tcW w:w="3420" w:type="dxa"/>
          </w:tcPr>
          <w:p w14:paraId="6C1C3D00" w14:textId="7FE411BB" w:rsidR="003B1E75" w:rsidRPr="00206CA1" w:rsidRDefault="003B1E75">
            <w:pPr>
              <w:pStyle w:val="acctfourfigures"/>
              <w:spacing w:line="240" w:lineRule="atLeast"/>
              <w:ind w:left="191" w:hanging="180"/>
              <w:rPr>
                <w:szCs w:val="22"/>
              </w:rPr>
            </w:pPr>
            <w:r w:rsidRPr="00206CA1">
              <w:rPr>
                <w:szCs w:val="22"/>
              </w:rPr>
              <w:t xml:space="preserve">Profit </w:t>
            </w:r>
            <w:r w:rsidR="0031263E">
              <w:rPr>
                <w:szCs w:val="22"/>
              </w:rPr>
              <w:t xml:space="preserve">(loss) </w:t>
            </w:r>
            <w:r w:rsidRPr="00206CA1">
              <w:rPr>
                <w:szCs w:val="22"/>
              </w:rPr>
              <w:t>allocated to non-controlling interest</w:t>
            </w:r>
          </w:p>
        </w:tc>
        <w:tc>
          <w:tcPr>
            <w:tcW w:w="180" w:type="dxa"/>
          </w:tcPr>
          <w:p w14:paraId="125D1520" w14:textId="77777777" w:rsidR="003B1E75" w:rsidRPr="00206CA1" w:rsidRDefault="003B1E75">
            <w:pPr>
              <w:spacing w:line="240" w:lineRule="atLeast"/>
              <w:jc w:val="center"/>
              <w:rPr>
                <w:szCs w:val="22"/>
              </w:rPr>
            </w:pPr>
          </w:p>
        </w:tc>
        <w:tc>
          <w:tcPr>
            <w:tcW w:w="1260" w:type="dxa"/>
            <w:tcBorders>
              <w:top w:val="single" w:sz="4" w:space="0" w:color="auto"/>
              <w:bottom w:val="double" w:sz="4" w:space="0" w:color="auto"/>
            </w:tcBorders>
          </w:tcPr>
          <w:p w14:paraId="1800244D" w14:textId="77777777" w:rsidR="003B1E75" w:rsidRPr="00206CA1" w:rsidRDefault="003B1E75">
            <w:pPr>
              <w:jc w:val="right"/>
            </w:pPr>
          </w:p>
          <w:p w14:paraId="587D4FE0" w14:textId="77777777" w:rsidR="003B1E75" w:rsidRPr="00206CA1" w:rsidRDefault="003B1E75">
            <w:pPr>
              <w:jc w:val="right"/>
              <w:rPr>
                <w:szCs w:val="22"/>
              </w:rPr>
            </w:pPr>
            <w:r w:rsidRPr="00206CA1">
              <w:t>123,465</w:t>
            </w:r>
          </w:p>
        </w:tc>
        <w:tc>
          <w:tcPr>
            <w:tcW w:w="180" w:type="dxa"/>
          </w:tcPr>
          <w:p w14:paraId="5A6E1D2A" w14:textId="77777777" w:rsidR="003B1E75" w:rsidRPr="00206CA1" w:rsidRDefault="003B1E75">
            <w:pPr>
              <w:spacing w:line="240" w:lineRule="atLeast"/>
              <w:jc w:val="right"/>
              <w:rPr>
                <w:szCs w:val="22"/>
              </w:rPr>
            </w:pPr>
          </w:p>
        </w:tc>
        <w:tc>
          <w:tcPr>
            <w:tcW w:w="1170" w:type="dxa"/>
            <w:tcBorders>
              <w:top w:val="single" w:sz="4" w:space="0" w:color="auto"/>
              <w:bottom w:val="double" w:sz="4" w:space="0" w:color="auto"/>
            </w:tcBorders>
          </w:tcPr>
          <w:p w14:paraId="4D61B776" w14:textId="77777777" w:rsidR="003B1E75" w:rsidRPr="00206CA1" w:rsidRDefault="003B1E75">
            <w:pPr>
              <w:ind w:right="-78"/>
              <w:jc w:val="right"/>
            </w:pPr>
          </w:p>
          <w:p w14:paraId="38C81697" w14:textId="77777777" w:rsidR="003B1E75" w:rsidRPr="00206CA1" w:rsidRDefault="003B1E75">
            <w:pPr>
              <w:ind w:right="-78"/>
              <w:jc w:val="right"/>
            </w:pPr>
            <w:r w:rsidRPr="00206CA1">
              <w:t>(8,534)</w:t>
            </w:r>
          </w:p>
        </w:tc>
        <w:tc>
          <w:tcPr>
            <w:tcW w:w="180" w:type="dxa"/>
          </w:tcPr>
          <w:p w14:paraId="6F1767D5" w14:textId="77777777" w:rsidR="003B1E75" w:rsidRPr="00206CA1" w:rsidRDefault="003B1E75">
            <w:pPr>
              <w:jc w:val="right"/>
              <w:rPr>
                <w:szCs w:val="22"/>
              </w:rPr>
            </w:pPr>
          </w:p>
        </w:tc>
        <w:tc>
          <w:tcPr>
            <w:tcW w:w="1260" w:type="dxa"/>
          </w:tcPr>
          <w:p w14:paraId="6FF7536E" w14:textId="77777777" w:rsidR="003B1E75" w:rsidRPr="00206CA1" w:rsidRDefault="003B1E75">
            <w:pPr>
              <w:jc w:val="right"/>
            </w:pPr>
          </w:p>
          <w:p w14:paraId="7E48A94E" w14:textId="77777777" w:rsidR="003B1E75" w:rsidRPr="00206CA1" w:rsidRDefault="003B1E75">
            <w:pPr>
              <w:jc w:val="right"/>
              <w:rPr>
                <w:szCs w:val="22"/>
              </w:rPr>
            </w:pPr>
            <w:r w:rsidRPr="00206CA1">
              <w:t>21,026</w:t>
            </w:r>
          </w:p>
        </w:tc>
        <w:tc>
          <w:tcPr>
            <w:tcW w:w="180" w:type="dxa"/>
          </w:tcPr>
          <w:p w14:paraId="44940966" w14:textId="77777777" w:rsidR="003B1E75" w:rsidRPr="00206CA1" w:rsidRDefault="003B1E75">
            <w:pPr>
              <w:jc w:val="right"/>
              <w:rPr>
                <w:b/>
                <w:bCs/>
                <w:szCs w:val="22"/>
              </w:rPr>
            </w:pPr>
          </w:p>
        </w:tc>
        <w:tc>
          <w:tcPr>
            <w:tcW w:w="1350" w:type="dxa"/>
          </w:tcPr>
          <w:p w14:paraId="7E3975D4" w14:textId="77777777" w:rsidR="003B1E75" w:rsidRPr="00206CA1" w:rsidRDefault="003B1E75">
            <w:pPr>
              <w:jc w:val="right"/>
            </w:pPr>
          </w:p>
          <w:p w14:paraId="7D6A35CE" w14:textId="77777777" w:rsidR="003B1E75" w:rsidRPr="00206CA1" w:rsidRDefault="003B1E75">
            <w:pPr>
              <w:jc w:val="right"/>
              <w:rPr>
                <w:b/>
                <w:bCs/>
                <w:szCs w:val="22"/>
              </w:rPr>
            </w:pPr>
            <w:r w:rsidRPr="00206CA1">
              <w:rPr>
                <w:b/>
                <w:bCs/>
              </w:rPr>
              <w:t>135,957</w:t>
            </w:r>
          </w:p>
        </w:tc>
      </w:tr>
      <w:tr w:rsidR="003B1E75" w:rsidRPr="00206CA1" w14:paraId="0B359334" w14:textId="77777777">
        <w:trPr>
          <w:cantSplit/>
          <w:trHeight w:val="270"/>
        </w:trPr>
        <w:tc>
          <w:tcPr>
            <w:tcW w:w="3420" w:type="dxa"/>
          </w:tcPr>
          <w:p w14:paraId="69A870DC" w14:textId="77777777" w:rsidR="003B1E75" w:rsidRPr="00206CA1" w:rsidRDefault="003B1E75">
            <w:pPr>
              <w:pStyle w:val="acctfourfigures"/>
              <w:spacing w:line="240" w:lineRule="atLeast"/>
              <w:ind w:left="191" w:hanging="180"/>
              <w:rPr>
                <w:szCs w:val="22"/>
              </w:rPr>
            </w:pPr>
            <w:r w:rsidRPr="00206CA1">
              <w:rPr>
                <w:szCs w:val="22"/>
              </w:rPr>
              <w:t>Other comprehensive income allocated to non-controlling interest</w:t>
            </w:r>
          </w:p>
        </w:tc>
        <w:tc>
          <w:tcPr>
            <w:tcW w:w="180" w:type="dxa"/>
          </w:tcPr>
          <w:p w14:paraId="7DFE9E3B" w14:textId="77777777" w:rsidR="003B1E75" w:rsidRPr="00206CA1" w:rsidRDefault="003B1E75">
            <w:pPr>
              <w:spacing w:line="240" w:lineRule="atLeast"/>
              <w:jc w:val="center"/>
              <w:rPr>
                <w:szCs w:val="22"/>
              </w:rPr>
            </w:pPr>
          </w:p>
        </w:tc>
        <w:tc>
          <w:tcPr>
            <w:tcW w:w="1260" w:type="dxa"/>
            <w:tcBorders>
              <w:top w:val="double" w:sz="4" w:space="0" w:color="auto"/>
              <w:bottom w:val="double" w:sz="4" w:space="0" w:color="auto"/>
            </w:tcBorders>
          </w:tcPr>
          <w:p w14:paraId="2C09365F" w14:textId="77777777" w:rsidR="003B1E75" w:rsidRPr="00206CA1" w:rsidRDefault="003B1E75">
            <w:pPr>
              <w:tabs>
                <w:tab w:val="left" w:pos="910"/>
              </w:tabs>
              <w:jc w:val="right"/>
            </w:pPr>
          </w:p>
          <w:p w14:paraId="78779494" w14:textId="77777777" w:rsidR="003B1E75" w:rsidRPr="00206CA1" w:rsidRDefault="003B1E75">
            <w:pPr>
              <w:tabs>
                <w:tab w:val="left" w:pos="910"/>
              </w:tabs>
              <w:jc w:val="right"/>
            </w:pPr>
          </w:p>
          <w:p w14:paraId="1E8BE934" w14:textId="77777777" w:rsidR="003B1E75" w:rsidRPr="00206CA1" w:rsidRDefault="003B1E75">
            <w:pPr>
              <w:jc w:val="right"/>
              <w:rPr>
                <w:szCs w:val="22"/>
                <w:lang w:bidi="th-TH"/>
              </w:rPr>
            </w:pPr>
            <w:r w:rsidRPr="00206CA1">
              <w:t>-</w:t>
            </w:r>
          </w:p>
        </w:tc>
        <w:tc>
          <w:tcPr>
            <w:tcW w:w="180" w:type="dxa"/>
          </w:tcPr>
          <w:p w14:paraId="787E380B" w14:textId="77777777" w:rsidR="003B1E75" w:rsidRPr="00206CA1" w:rsidRDefault="003B1E75">
            <w:pPr>
              <w:spacing w:line="240" w:lineRule="atLeast"/>
              <w:jc w:val="right"/>
              <w:rPr>
                <w:szCs w:val="22"/>
              </w:rPr>
            </w:pPr>
          </w:p>
        </w:tc>
        <w:tc>
          <w:tcPr>
            <w:tcW w:w="1170" w:type="dxa"/>
            <w:tcBorders>
              <w:top w:val="double" w:sz="4" w:space="0" w:color="auto"/>
              <w:bottom w:val="double" w:sz="4" w:space="0" w:color="auto"/>
            </w:tcBorders>
          </w:tcPr>
          <w:p w14:paraId="1D38FB21" w14:textId="77777777" w:rsidR="003B1E75" w:rsidRPr="00206CA1" w:rsidRDefault="003B1E75">
            <w:pPr>
              <w:jc w:val="right"/>
            </w:pPr>
          </w:p>
          <w:p w14:paraId="2E06E1A7" w14:textId="77777777" w:rsidR="003B1E75" w:rsidRPr="00206CA1" w:rsidRDefault="003B1E75">
            <w:pPr>
              <w:jc w:val="right"/>
            </w:pPr>
          </w:p>
          <w:p w14:paraId="590B9424" w14:textId="77777777" w:rsidR="003B1E75" w:rsidRPr="00206CA1" w:rsidRDefault="003B1E75">
            <w:pPr>
              <w:jc w:val="right"/>
            </w:pPr>
            <w:r w:rsidRPr="00206CA1">
              <w:t>-</w:t>
            </w:r>
          </w:p>
        </w:tc>
        <w:tc>
          <w:tcPr>
            <w:tcW w:w="180" w:type="dxa"/>
          </w:tcPr>
          <w:p w14:paraId="2C3F0611" w14:textId="77777777" w:rsidR="003B1E75" w:rsidRPr="00206CA1" w:rsidRDefault="003B1E75">
            <w:pPr>
              <w:pStyle w:val="acctfourfigures"/>
              <w:tabs>
                <w:tab w:val="clear" w:pos="765"/>
              </w:tabs>
              <w:spacing w:line="240" w:lineRule="atLeast"/>
              <w:ind w:right="11"/>
              <w:jc w:val="right"/>
              <w:rPr>
                <w:szCs w:val="22"/>
              </w:rPr>
            </w:pPr>
          </w:p>
        </w:tc>
        <w:tc>
          <w:tcPr>
            <w:tcW w:w="1260" w:type="dxa"/>
          </w:tcPr>
          <w:p w14:paraId="08D87D9D" w14:textId="77777777" w:rsidR="003B1E75" w:rsidRPr="00206CA1" w:rsidRDefault="003B1E75">
            <w:pPr>
              <w:pStyle w:val="acctfourfigures"/>
              <w:spacing w:line="240" w:lineRule="atLeast"/>
              <w:jc w:val="right"/>
              <w:rPr>
                <w:szCs w:val="22"/>
              </w:rPr>
            </w:pPr>
          </w:p>
        </w:tc>
        <w:tc>
          <w:tcPr>
            <w:tcW w:w="180" w:type="dxa"/>
          </w:tcPr>
          <w:p w14:paraId="7457B5CA" w14:textId="77777777" w:rsidR="003B1E75" w:rsidRPr="00206CA1" w:rsidRDefault="003B1E75">
            <w:pPr>
              <w:pStyle w:val="acctfourfigures"/>
              <w:spacing w:line="240" w:lineRule="atLeast"/>
              <w:jc w:val="right"/>
              <w:rPr>
                <w:b/>
                <w:bCs/>
                <w:szCs w:val="22"/>
              </w:rPr>
            </w:pPr>
          </w:p>
        </w:tc>
        <w:tc>
          <w:tcPr>
            <w:tcW w:w="1350" w:type="dxa"/>
          </w:tcPr>
          <w:p w14:paraId="63E60AB4" w14:textId="77777777" w:rsidR="003B1E75" w:rsidRPr="00206CA1" w:rsidRDefault="003B1E75">
            <w:pPr>
              <w:pStyle w:val="acctfourfigures"/>
              <w:spacing w:line="240" w:lineRule="atLeast"/>
              <w:jc w:val="right"/>
              <w:rPr>
                <w:szCs w:val="22"/>
              </w:rPr>
            </w:pPr>
          </w:p>
        </w:tc>
      </w:tr>
      <w:tr w:rsidR="003B1E75" w:rsidRPr="00206CA1" w14:paraId="25E8F603" w14:textId="77777777">
        <w:trPr>
          <w:cantSplit/>
          <w:trHeight w:val="270"/>
        </w:trPr>
        <w:tc>
          <w:tcPr>
            <w:tcW w:w="3420" w:type="dxa"/>
          </w:tcPr>
          <w:p w14:paraId="215CF661" w14:textId="77777777" w:rsidR="003B1E75" w:rsidRPr="00206CA1" w:rsidRDefault="003B1E75">
            <w:pPr>
              <w:pStyle w:val="acctfourfigures"/>
              <w:spacing w:line="240" w:lineRule="atLeast"/>
              <w:ind w:left="191" w:hanging="180"/>
              <w:rPr>
                <w:szCs w:val="22"/>
              </w:rPr>
            </w:pPr>
          </w:p>
        </w:tc>
        <w:tc>
          <w:tcPr>
            <w:tcW w:w="180" w:type="dxa"/>
          </w:tcPr>
          <w:p w14:paraId="06649B78" w14:textId="77777777" w:rsidR="003B1E75" w:rsidRPr="00206CA1" w:rsidRDefault="003B1E75">
            <w:pPr>
              <w:spacing w:line="240" w:lineRule="atLeast"/>
              <w:jc w:val="center"/>
              <w:rPr>
                <w:szCs w:val="22"/>
              </w:rPr>
            </w:pPr>
          </w:p>
        </w:tc>
        <w:tc>
          <w:tcPr>
            <w:tcW w:w="1260" w:type="dxa"/>
          </w:tcPr>
          <w:p w14:paraId="5CACEEDC" w14:textId="77777777" w:rsidR="003B1E75" w:rsidRPr="00206CA1" w:rsidRDefault="003B1E75">
            <w:pPr>
              <w:pStyle w:val="acctfourfigures"/>
              <w:tabs>
                <w:tab w:val="clear" w:pos="765"/>
                <w:tab w:val="decimal" w:pos="1181"/>
              </w:tabs>
              <w:spacing w:line="240" w:lineRule="atLeast"/>
              <w:ind w:right="11"/>
              <w:rPr>
                <w:szCs w:val="22"/>
                <w:lang w:val="en-US" w:bidi="th-TH"/>
              </w:rPr>
            </w:pPr>
          </w:p>
        </w:tc>
        <w:tc>
          <w:tcPr>
            <w:tcW w:w="180" w:type="dxa"/>
          </w:tcPr>
          <w:p w14:paraId="71544476" w14:textId="77777777" w:rsidR="003B1E75" w:rsidRPr="00206CA1" w:rsidRDefault="003B1E75">
            <w:pPr>
              <w:spacing w:line="240" w:lineRule="atLeast"/>
              <w:jc w:val="right"/>
              <w:rPr>
                <w:szCs w:val="22"/>
              </w:rPr>
            </w:pPr>
          </w:p>
        </w:tc>
        <w:tc>
          <w:tcPr>
            <w:tcW w:w="1170" w:type="dxa"/>
          </w:tcPr>
          <w:p w14:paraId="48D35B34" w14:textId="77777777" w:rsidR="003B1E75" w:rsidRPr="00206CA1" w:rsidRDefault="003B1E75">
            <w:pPr>
              <w:spacing w:line="240" w:lineRule="atLeast"/>
              <w:jc w:val="right"/>
              <w:rPr>
                <w:szCs w:val="22"/>
              </w:rPr>
            </w:pPr>
          </w:p>
        </w:tc>
        <w:tc>
          <w:tcPr>
            <w:tcW w:w="180" w:type="dxa"/>
          </w:tcPr>
          <w:p w14:paraId="6F5EA8F0" w14:textId="77777777" w:rsidR="003B1E75" w:rsidRPr="00206CA1" w:rsidRDefault="003B1E75">
            <w:pPr>
              <w:pStyle w:val="acctfourfigures"/>
              <w:tabs>
                <w:tab w:val="clear" w:pos="765"/>
              </w:tabs>
              <w:spacing w:line="240" w:lineRule="atLeast"/>
              <w:ind w:right="11"/>
              <w:jc w:val="right"/>
              <w:rPr>
                <w:szCs w:val="22"/>
              </w:rPr>
            </w:pPr>
          </w:p>
        </w:tc>
        <w:tc>
          <w:tcPr>
            <w:tcW w:w="1260" w:type="dxa"/>
          </w:tcPr>
          <w:p w14:paraId="1D83F13B" w14:textId="77777777" w:rsidR="003B1E75" w:rsidRPr="00206CA1" w:rsidRDefault="003B1E75">
            <w:pPr>
              <w:pStyle w:val="acctfourfigures"/>
              <w:spacing w:line="240" w:lineRule="atLeast"/>
              <w:jc w:val="right"/>
              <w:rPr>
                <w:szCs w:val="22"/>
              </w:rPr>
            </w:pPr>
          </w:p>
        </w:tc>
        <w:tc>
          <w:tcPr>
            <w:tcW w:w="180" w:type="dxa"/>
          </w:tcPr>
          <w:p w14:paraId="69CA2997" w14:textId="77777777" w:rsidR="003B1E75" w:rsidRPr="00206CA1" w:rsidRDefault="003B1E75">
            <w:pPr>
              <w:pStyle w:val="acctfourfigures"/>
              <w:spacing w:line="240" w:lineRule="atLeast"/>
              <w:jc w:val="right"/>
              <w:rPr>
                <w:szCs w:val="22"/>
              </w:rPr>
            </w:pPr>
          </w:p>
        </w:tc>
        <w:tc>
          <w:tcPr>
            <w:tcW w:w="1350" w:type="dxa"/>
          </w:tcPr>
          <w:p w14:paraId="0BAA78CD" w14:textId="77777777" w:rsidR="003B1E75" w:rsidRPr="00206CA1" w:rsidRDefault="003B1E75">
            <w:pPr>
              <w:pStyle w:val="acctfourfigures"/>
              <w:spacing w:line="240" w:lineRule="atLeast"/>
              <w:jc w:val="right"/>
              <w:rPr>
                <w:szCs w:val="22"/>
              </w:rPr>
            </w:pPr>
          </w:p>
        </w:tc>
      </w:tr>
      <w:tr w:rsidR="003B1E75" w:rsidRPr="00206CA1" w14:paraId="3CA486E9" w14:textId="77777777">
        <w:trPr>
          <w:cantSplit/>
          <w:trHeight w:val="270"/>
        </w:trPr>
        <w:tc>
          <w:tcPr>
            <w:tcW w:w="3420" w:type="dxa"/>
            <w:vAlign w:val="bottom"/>
          </w:tcPr>
          <w:p w14:paraId="7532AB00" w14:textId="77777777" w:rsidR="003B1E75" w:rsidRPr="00206CA1" w:rsidRDefault="003B1E75">
            <w:pPr>
              <w:pStyle w:val="acctfourfigures"/>
              <w:spacing w:line="240" w:lineRule="atLeast"/>
              <w:ind w:left="191" w:hanging="180"/>
              <w:rPr>
                <w:szCs w:val="22"/>
              </w:rPr>
            </w:pPr>
            <w:r w:rsidRPr="00206CA1">
              <w:rPr>
                <w:szCs w:val="22"/>
              </w:rPr>
              <w:t xml:space="preserve">Net cash from </w:t>
            </w:r>
            <w:r>
              <w:rPr>
                <w:szCs w:val="22"/>
              </w:rPr>
              <w:t xml:space="preserve">(used in) </w:t>
            </w:r>
            <w:r w:rsidRPr="00206CA1">
              <w:rPr>
                <w:szCs w:val="22"/>
              </w:rPr>
              <w:t>operating activities</w:t>
            </w:r>
          </w:p>
        </w:tc>
        <w:tc>
          <w:tcPr>
            <w:tcW w:w="180" w:type="dxa"/>
          </w:tcPr>
          <w:p w14:paraId="33D71E01" w14:textId="77777777" w:rsidR="003B1E75" w:rsidRPr="00206CA1" w:rsidRDefault="003B1E75">
            <w:pPr>
              <w:spacing w:line="240" w:lineRule="atLeast"/>
              <w:jc w:val="center"/>
              <w:rPr>
                <w:szCs w:val="22"/>
              </w:rPr>
            </w:pPr>
          </w:p>
        </w:tc>
        <w:tc>
          <w:tcPr>
            <w:tcW w:w="1260" w:type="dxa"/>
          </w:tcPr>
          <w:p w14:paraId="5EA6E1B4" w14:textId="77777777" w:rsidR="003B1E75" w:rsidRDefault="003B1E75">
            <w:pPr>
              <w:jc w:val="right"/>
            </w:pPr>
          </w:p>
          <w:p w14:paraId="432DB252" w14:textId="77777777" w:rsidR="003B1E75" w:rsidRPr="00206CA1" w:rsidRDefault="003B1E75">
            <w:pPr>
              <w:jc w:val="right"/>
            </w:pPr>
            <w:r w:rsidRPr="00206CA1">
              <w:t>2,465,987</w:t>
            </w:r>
          </w:p>
        </w:tc>
        <w:tc>
          <w:tcPr>
            <w:tcW w:w="180" w:type="dxa"/>
          </w:tcPr>
          <w:p w14:paraId="4B1EDE43" w14:textId="77777777" w:rsidR="003B1E75" w:rsidRPr="00206CA1" w:rsidRDefault="003B1E75">
            <w:pPr>
              <w:spacing w:line="240" w:lineRule="atLeast"/>
              <w:jc w:val="right"/>
              <w:rPr>
                <w:szCs w:val="22"/>
              </w:rPr>
            </w:pPr>
          </w:p>
        </w:tc>
        <w:tc>
          <w:tcPr>
            <w:tcW w:w="1170" w:type="dxa"/>
          </w:tcPr>
          <w:p w14:paraId="7A418E72" w14:textId="77777777" w:rsidR="003B1E75" w:rsidRDefault="003B1E75">
            <w:pPr>
              <w:tabs>
                <w:tab w:val="decimal" w:pos="1001"/>
              </w:tabs>
              <w:ind w:right="-80"/>
              <w:jc w:val="right"/>
            </w:pPr>
          </w:p>
          <w:p w14:paraId="4002B103" w14:textId="77777777" w:rsidR="003B1E75" w:rsidRPr="00206CA1" w:rsidRDefault="003B1E75">
            <w:pPr>
              <w:tabs>
                <w:tab w:val="decimal" w:pos="1001"/>
              </w:tabs>
              <w:ind w:right="-80"/>
              <w:jc w:val="right"/>
              <w:rPr>
                <w:szCs w:val="22"/>
              </w:rPr>
            </w:pPr>
            <w:r w:rsidRPr="00206CA1">
              <w:t>(37,124)</w:t>
            </w:r>
          </w:p>
        </w:tc>
        <w:tc>
          <w:tcPr>
            <w:tcW w:w="180" w:type="dxa"/>
          </w:tcPr>
          <w:p w14:paraId="424D94D5" w14:textId="77777777" w:rsidR="003B1E75" w:rsidRPr="00206CA1" w:rsidRDefault="003B1E75">
            <w:pPr>
              <w:pStyle w:val="acctfourfigures"/>
              <w:tabs>
                <w:tab w:val="clear" w:pos="765"/>
              </w:tabs>
              <w:spacing w:line="240" w:lineRule="atLeast"/>
              <w:ind w:right="11"/>
              <w:jc w:val="right"/>
              <w:rPr>
                <w:szCs w:val="22"/>
              </w:rPr>
            </w:pPr>
          </w:p>
        </w:tc>
        <w:tc>
          <w:tcPr>
            <w:tcW w:w="1260" w:type="dxa"/>
          </w:tcPr>
          <w:p w14:paraId="355399EE" w14:textId="77777777" w:rsidR="003B1E75" w:rsidRPr="00206CA1" w:rsidRDefault="003B1E75">
            <w:pPr>
              <w:pStyle w:val="acctfourfigures"/>
              <w:spacing w:line="240" w:lineRule="atLeast"/>
              <w:jc w:val="right"/>
              <w:rPr>
                <w:szCs w:val="22"/>
              </w:rPr>
            </w:pPr>
          </w:p>
        </w:tc>
        <w:tc>
          <w:tcPr>
            <w:tcW w:w="180" w:type="dxa"/>
          </w:tcPr>
          <w:p w14:paraId="6344FE2D" w14:textId="77777777" w:rsidR="003B1E75" w:rsidRPr="00206CA1" w:rsidRDefault="003B1E75">
            <w:pPr>
              <w:pStyle w:val="acctfourfigures"/>
              <w:spacing w:line="240" w:lineRule="atLeast"/>
              <w:jc w:val="right"/>
              <w:rPr>
                <w:szCs w:val="22"/>
              </w:rPr>
            </w:pPr>
          </w:p>
        </w:tc>
        <w:tc>
          <w:tcPr>
            <w:tcW w:w="1350" w:type="dxa"/>
          </w:tcPr>
          <w:p w14:paraId="68D7DF75" w14:textId="77777777" w:rsidR="003B1E75" w:rsidRPr="00206CA1" w:rsidRDefault="003B1E75">
            <w:pPr>
              <w:pStyle w:val="acctfourfigures"/>
              <w:spacing w:line="240" w:lineRule="atLeast"/>
              <w:jc w:val="right"/>
              <w:rPr>
                <w:szCs w:val="22"/>
              </w:rPr>
            </w:pPr>
          </w:p>
        </w:tc>
      </w:tr>
      <w:tr w:rsidR="003B1E75" w:rsidRPr="00206CA1" w14:paraId="03A0D56C" w14:textId="77777777">
        <w:trPr>
          <w:cantSplit/>
          <w:trHeight w:val="270"/>
        </w:trPr>
        <w:tc>
          <w:tcPr>
            <w:tcW w:w="3420" w:type="dxa"/>
            <w:vAlign w:val="bottom"/>
          </w:tcPr>
          <w:p w14:paraId="0ED878B5" w14:textId="77777777" w:rsidR="003B1E75" w:rsidRPr="00206CA1" w:rsidRDefault="003B1E75">
            <w:pPr>
              <w:pStyle w:val="acctfourfigures"/>
              <w:spacing w:line="240" w:lineRule="atLeast"/>
              <w:ind w:left="191" w:hanging="180"/>
              <w:rPr>
                <w:szCs w:val="22"/>
              </w:rPr>
            </w:pPr>
            <w:r w:rsidRPr="00206CA1">
              <w:rPr>
                <w:szCs w:val="22"/>
              </w:rPr>
              <w:t xml:space="preserve">Net cash </w:t>
            </w:r>
            <w:r>
              <w:rPr>
                <w:szCs w:val="22"/>
              </w:rPr>
              <w:t>used in</w:t>
            </w:r>
            <w:r w:rsidRPr="00206CA1">
              <w:rPr>
                <w:szCs w:val="22"/>
              </w:rPr>
              <w:t xml:space="preserve"> investing activities</w:t>
            </w:r>
          </w:p>
        </w:tc>
        <w:tc>
          <w:tcPr>
            <w:tcW w:w="180" w:type="dxa"/>
          </w:tcPr>
          <w:p w14:paraId="219B65FD" w14:textId="77777777" w:rsidR="003B1E75" w:rsidRPr="00206CA1" w:rsidRDefault="003B1E75">
            <w:pPr>
              <w:spacing w:line="240" w:lineRule="atLeast"/>
              <w:jc w:val="center"/>
              <w:rPr>
                <w:szCs w:val="22"/>
              </w:rPr>
            </w:pPr>
          </w:p>
        </w:tc>
        <w:tc>
          <w:tcPr>
            <w:tcW w:w="1260" w:type="dxa"/>
          </w:tcPr>
          <w:p w14:paraId="61A45128" w14:textId="77777777" w:rsidR="003B1E75" w:rsidRPr="00206CA1" w:rsidRDefault="003B1E75">
            <w:pPr>
              <w:tabs>
                <w:tab w:val="decimal" w:pos="1091"/>
              </w:tabs>
              <w:ind w:right="-79"/>
              <w:jc w:val="right"/>
              <w:rPr>
                <w:szCs w:val="22"/>
              </w:rPr>
            </w:pPr>
            <w:r w:rsidRPr="00206CA1">
              <w:t>(8,509)</w:t>
            </w:r>
          </w:p>
        </w:tc>
        <w:tc>
          <w:tcPr>
            <w:tcW w:w="180" w:type="dxa"/>
          </w:tcPr>
          <w:p w14:paraId="77CA58D9" w14:textId="77777777" w:rsidR="003B1E75" w:rsidRPr="00206CA1" w:rsidRDefault="003B1E75">
            <w:pPr>
              <w:spacing w:line="240" w:lineRule="atLeast"/>
              <w:jc w:val="right"/>
              <w:rPr>
                <w:szCs w:val="22"/>
              </w:rPr>
            </w:pPr>
          </w:p>
        </w:tc>
        <w:tc>
          <w:tcPr>
            <w:tcW w:w="1170" w:type="dxa"/>
          </w:tcPr>
          <w:p w14:paraId="28BF7D90" w14:textId="77777777" w:rsidR="003B1E75" w:rsidRPr="00206CA1" w:rsidRDefault="003B1E75">
            <w:pPr>
              <w:ind w:right="-80"/>
              <w:jc w:val="right"/>
              <w:rPr>
                <w:szCs w:val="22"/>
              </w:rPr>
            </w:pPr>
            <w:r w:rsidRPr="00206CA1">
              <w:t>(80,081)</w:t>
            </w:r>
          </w:p>
        </w:tc>
        <w:tc>
          <w:tcPr>
            <w:tcW w:w="180" w:type="dxa"/>
          </w:tcPr>
          <w:p w14:paraId="5540B32F" w14:textId="77777777" w:rsidR="003B1E75" w:rsidRPr="00206CA1" w:rsidRDefault="003B1E75">
            <w:pPr>
              <w:pStyle w:val="acctfourfigures"/>
              <w:tabs>
                <w:tab w:val="clear" w:pos="765"/>
              </w:tabs>
              <w:spacing w:line="240" w:lineRule="atLeast"/>
              <w:ind w:right="11"/>
              <w:jc w:val="right"/>
              <w:rPr>
                <w:szCs w:val="22"/>
              </w:rPr>
            </w:pPr>
          </w:p>
        </w:tc>
        <w:tc>
          <w:tcPr>
            <w:tcW w:w="1260" w:type="dxa"/>
          </w:tcPr>
          <w:p w14:paraId="2E2702EB" w14:textId="77777777" w:rsidR="003B1E75" w:rsidRPr="00206CA1" w:rsidRDefault="003B1E75">
            <w:pPr>
              <w:pStyle w:val="acctfourfigures"/>
              <w:spacing w:line="240" w:lineRule="atLeast"/>
              <w:jc w:val="right"/>
              <w:rPr>
                <w:szCs w:val="22"/>
              </w:rPr>
            </w:pPr>
          </w:p>
        </w:tc>
        <w:tc>
          <w:tcPr>
            <w:tcW w:w="180" w:type="dxa"/>
          </w:tcPr>
          <w:p w14:paraId="29A7B9FA" w14:textId="77777777" w:rsidR="003B1E75" w:rsidRPr="00206CA1" w:rsidRDefault="003B1E75">
            <w:pPr>
              <w:pStyle w:val="acctfourfigures"/>
              <w:spacing w:line="240" w:lineRule="atLeast"/>
              <w:jc w:val="right"/>
              <w:rPr>
                <w:szCs w:val="22"/>
              </w:rPr>
            </w:pPr>
          </w:p>
        </w:tc>
        <w:tc>
          <w:tcPr>
            <w:tcW w:w="1350" w:type="dxa"/>
          </w:tcPr>
          <w:p w14:paraId="22968609" w14:textId="77777777" w:rsidR="003B1E75" w:rsidRPr="00206CA1" w:rsidRDefault="003B1E75">
            <w:pPr>
              <w:pStyle w:val="acctfourfigures"/>
              <w:spacing w:line="240" w:lineRule="atLeast"/>
              <w:jc w:val="right"/>
              <w:rPr>
                <w:szCs w:val="22"/>
              </w:rPr>
            </w:pPr>
          </w:p>
        </w:tc>
      </w:tr>
      <w:tr w:rsidR="003B1E75" w:rsidRPr="00206CA1" w14:paraId="2330967F" w14:textId="77777777">
        <w:trPr>
          <w:cantSplit/>
          <w:trHeight w:val="270"/>
        </w:trPr>
        <w:tc>
          <w:tcPr>
            <w:tcW w:w="3420" w:type="dxa"/>
          </w:tcPr>
          <w:p w14:paraId="4C285505" w14:textId="77777777" w:rsidR="003B1E75" w:rsidRPr="00206CA1" w:rsidRDefault="003B1E75">
            <w:pPr>
              <w:pStyle w:val="acctfourfigures"/>
              <w:tabs>
                <w:tab w:val="clear" w:pos="765"/>
                <w:tab w:val="decimal" w:pos="191"/>
              </w:tabs>
              <w:spacing w:line="240" w:lineRule="atLeast"/>
              <w:ind w:left="191" w:hanging="180"/>
              <w:rPr>
                <w:szCs w:val="22"/>
              </w:rPr>
            </w:pPr>
            <w:r w:rsidRPr="00206CA1">
              <w:rPr>
                <w:szCs w:val="22"/>
              </w:rPr>
              <w:t xml:space="preserve">Net cash used in financing activities </w:t>
            </w:r>
          </w:p>
        </w:tc>
        <w:tc>
          <w:tcPr>
            <w:tcW w:w="180" w:type="dxa"/>
          </w:tcPr>
          <w:p w14:paraId="425270EA" w14:textId="77777777" w:rsidR="003B1E75" w:rsidRPr="00206CA1" w:rsidRDefault="003B1E75">
            <w:pPr>
              <w:spacing w:line="240" w:lineRule="atLeast"/>
              <w:jc w:val="center"/>
              <w:rPr>
                <w:szCs w:val="22"/>
              </w:rPr>
            </w:pPr>
          </w:p>
        </w:tc>
        <w:tc>
          <w:tcPr>
            <w:tcW w:w="1260" w:type="dxa"/>
          </w:tcPr>
          <w:p w14:paraId="6FC2A183" w14:textId="77777777" w:rsidR="003B1E75" w:rsidRPr="00206CA1" w:rsidRDefault="003B1E75">
            <w:pPr>
              <w:tabs>
                <w:tab w:val="decimal" w:pos="1091"/>
              </w:tabs>
              <w:ind w:right="-79"/>
              <w:jc w:val="right"/>
              <w:rPr>
                <w:szCs w:val="22"/>
              </w:rPr>
            </w:pPr>
            <w:r w:rsidRPr="00206CA1">
              <w:t>(2,459,179)</w:t>
            </w:r>
          </w:p>
        </w:tc>
        <w:tc>
          <w:tcPr>
            <w:tcW w:w="180" w:type="dxa"/>
          </w:tcPr>
          <w:p w14:paraId="18BB1CFF" w14:textId="77777777" w:rsidR="003B1E75" w:rsidRPr="00206CA1" w:rsidRDefault="003B1E75">
            <w:pPr>
              <w:spacing w:line="240" w:lineRule="atLeast"/>
              <w:jc w:val="right"/>
              <w:rPr>
                <w:szCs w:val="22"/>
              </w:rPr>
            </w:pPr>
          </w:p>
        </w:tc>
        <w:tc>
          <w:tcPr>
            <w:tcW w:w="1170" w:type="dxa"/>
          </w:tcPr>
          <w:p w14:paraId="5D542698" w14:textId="77777777" w:rsidR="003B1E75" w:rsidRPr="00206CA1" w:rsidRDefault="003B1E75">
            <w:pPr>
              <w:spacing w:line="240" w:lineRule="atLeast"/>
              <w:jc w:val="right"/>
              <w:rPr>
                <w:szCs w:val="22"/>
              </w:rPr>
            </w:pPr>
            <w:r w:rsidRPr="00206CA1">
              <w:t>-</w:t>
            </w:r>
          </w:p>
        </w:tc>
        <w:tc>
          <w:tcPr>
            <w:tcW w:w="180" w:type="dxa"/>
          </w:tcPr>
          <w:p w14:paraId="00598BC2" w14:textId="77777777" w:rsidR="003B1E75" w:rsidRPr="00206CA1" w:rsidRDefault="003B1E75">
            <w:pPr>
              <w:pStyle w:val="acctfourfigures"/>
              <w:tabs>
                <w:tab w:val="clear" w:pos="765"/>
              </w:tabs>
              <w:spacing w:line="240" w:lineRule="atLeast"/>
              <w:ind w:right="11"/>
              <w:jc w:val="right"/>
              <w:rPr>
                <w:szCs w:val="22"/>
              </w:rPr>
            </w:pPr>
          </w:p>
        </w:tc>
        <w:tc>
          <w:tcPr>
            <w:tcW w:w="1260" w:type="dxa"/>
          </w:tcPr>
          <w:p w14:paraId="06535298" w14:textId="77777777" w:rsidR="003B1E75" w:rsidRPr="00206CA1" w:rsidRDefault="003B1E75">
            <w:pPr>
              <w:pStyle w:val="acctfourfigures"/>
              <w:spacing w:line="240" w:lineRule="atLeast"/>
              <w:jc w:val="right"/>
              <w:rPr>
                <w:szCs w:val="22"/>
              </w:rPr>
            </w:pPr>
          </w:p>
        </w:tc>
        <w:tc>
          <w:tcPr>
            <w:tcW w:w="180" w:type="dxa"/>
          </w:tcPr>
          <w:p w14:paraId="45943EC7" w14:textId="77777777" w:rsidR="003B1E75" w:rsidRPr="00206CA1" w:rsidRDefault="003B1E75">
            <w:pPr>
              <w:pStyle w:val="acctfourfigures"/>
              <w:spacing w:line="240" w:lineRule="atLeast"/>
              <w:jc w:val="right"/>
              <w:rPr>
                <w:szCs w:val="22"/>
              </w:rPr>
            </w:pPr>
          </w:p>
        </w:tc>
        <w:tc>
          <w:tcPr>
            <w:tcW w:w="1350" w:type="dxa"/>
          </w:tcPr>
          <w:p w14:paraId="63392AEC" w14:textId="77777777" w:rsidR="003B1E75" w:rsidRPr="00206CA1" w:rsidRDefault="003B1E75">
            <w:pPr>
              <w:pStyle w:val="acctfourfigures"/>
              <w:spacing w:line="240" w:lineRule="atLeast"/>
              <w:jc w:val="right"/>
              <w:rPr>
                <w:szCs w:val="22"/>
              </w:rPr>
            </w:pPr>
          </w:p>
        </w:tc>
      </w:tr>
    </w:tbl>
    <w:p w14:paraId="44D3C5A6" w14:textId="77777777" w:rsidR="00A70FFD" w:rsidRPr="00206CA1" w:rsidRDefault="00A70FFD" w:rsidP="008A1476">
      <w:pPr>
        <w:spacing w:line="240" w:lineRule="auto"/>
        <w:jc w:val="both"/>
        <w:rPr>
          <w:szCs w:val="22"/>
        </w:rPr>
      </w:pPr>
    </w:p>
    <w:p w14:paraId="14845245" w14:textId="77777777" w:rsidR="00764091" w:rsidRPr="00206CA1" w:rsidRDefault="00366083" w:rsidP="00764091">
      <w:pPr>
        <w:spacing w:line="240" w:lineRule="auto"/>
        <w:ind w:left="547"/>
        <w:jc w:val="both"/>
        <w:rPr>
          <w:szCs w:val="22"/>
        </w:rPr>
      </w:pPr>
      <w:r w:rsidRPr="00206CA1">
        <w:rPr>
          <w:szCs w:val="22"/>
          <w:lang w:val="en-US" w:bidi="th-TH"/>
        </w:rPr>
        <w:tab/>
      </w:r>
      <w:r w:rsidR="00764091" w:rsidRPr="00206CA1">
        <w:rPr>
          <w:szCs w:val="22"/>
        </w:rPr>
        <w:t>Percentage of non-controlling interest in</w:t>
      </w:r>
      <w:r w:rsidR="00764091" w:rsidRPr="00206CA1">
        <w:rPr>
          <w:szCs w:val="22"/>
          <w:lang w:eastAsia="x-none"/>
        </w:rPr>
        <w:t xml:space="preserve"> Solar Power Group Company and SET Energy Company Limited are disclosed in note 1.</w:t>
      </w:r>
    </w:p>
    <w:p w14:paraId="658ED164" w14:textId="3354DFB5" w:rsidR="0049461A" w:rsidRPr="00206CA1" w:rsidRDefault="0049461A" w:rsidP="00B74592">
      <w:pPr>
        <w:spacing w:line="240" w:lineRule="auto"/>
        <w:ind w:left="547"/>
        <w:jc w:val="both"/>
        <w:rPr>
          <w:szCs w:val="22"/>
          <w:lang w:val="en-US" w:bidi="th-TH"/>
        </w:rPr>
      </w:pPr>
      <w:r w:rsidRPr="00206CA1">
        <w:rPr>
          <w:szCs w:val="22"/>
          <w:lang w:val="en-US" w:bidi="th-TH"/>
        </w:rPr>
        <w:br w:type="page"/>
      </w:r>
    </w:p>
    <w:p w14:paraId="18D34790" w14:textId="77777777" w:rsidR="00E05C6E" w:rsidRPr="00206CA1" w:rsidRDefault="00E05C6E" w:rsidP="00E05C6E">
      <w:pPr>
        <w:tabs>
          <w:tab w:val="left" w:pos="804"/>
        </w:tabs>
        <w:rPr>
          <w:szCs w:val="22"/>
          <w:lang w:val="en-US" w:bidi="th-TH"/>
        </w:rPr>
        <w:sectPr w:rsidR="00E05C6E" w:rsidRPr="00206CA1" w:rsidSect="00550255">
          <w:headerReference w:type="even" r:id="rId18"/>
          <w:headerReference w:type="default" r:id="rId19"/>
          <w:footerReference w:type="even" r:id="rId20"/>
          <w:footerReference w:type="default" r:id="rId21"/>
          <w:headerReference w:type="first" r:id="rId22"/>
          <w:pgSz w:w="11907" w:h="16839" w:code="9"/>
          <w:pgMar w:top="691" w:right="1152" w:bottom="576" w:left="1152" w:header="720" w:footer="720" w:gutter="0"/>
          <w:pgNumType w:start="34"/>
          <w:cols w:space="720"/>
          <w:docGrid w:linePitch="326"/>
        </w:sectPr>
      </w:pPr>
    </w:p>
    <w:p w14:paraId="3303D5E6" w14:textId="00B1D86C" w:rsidR="00492D78" w:rsidRPr="00206CA1" w:rsidRDefault="00215F1F" w:rsidP="00573450">
      <w:pPr>
        <w:pStyle w:val="Heading1"/>
      </w:pPr>
      <w:r w:rsidRPr="00206CA1">
        <w:lastRenderedPageBreak/>
        <w:t>1</w:t>
      </w:r>
      <w:r w:rsidR="00395927">
        <w:t>1</w:t>
      </w:r>
      <w:r w:rsidR="00492D78" w:rsidRPr="00206CA1">
        <w:tab/>
      </w:r>
      <w:r w:rsidR="00C20243" w:rsidRPr="00206CA1">
        <w:t xml:space="preserve"> </w:t>
      </w:r>
      <w:r w:rsidR="00492D78" w:rsidRPr="00206CA1">
        <w:t>Property, plant and equipment</w:t>
      </w:r>
    </w:p>
    <w:p w14:paraId="3531B9F6" w14:textId="77777777" w:rsidR="00492D78" w:rsidRPr="00206CA1" w:rsidRDefault="00492D78" w:rsidP="00492D78">
      <w:pPr>
        <w:shd w:val="clear" w:color="auto" w:fill="FFFFFF"/>
        <w:spacing w:line="240" w:lineRule="atLeast"/>
        <w:ind w:right="-86"/>
        <w:jc w:val="both"/>
        <w:rPr>
          <w:szCs w:val="22"/>
        </w:rPr>
      </w:pPr>
    </w:p>
    <w:tbl>
      <w:tblPr>
        <w:tblW w:w="14310" w:type="dxa"/>
        <w:tblInd w:w="529" w:type="dxa"/>
        <w:tblLayout w:type="fixed"/>
        <w:tblCellMar>
          <w:left w:w="79" w:type="dxa"/>
          <w:right w:w="79" w:type="dxa"/>
        </w:tblCellMar>
        <w:tblLook w:val="0000" w:firstRow="0" w:lastRow="0" w:firstColumn="0" w:lastColumn="0" w:noHBand="0" w:noVBand="0"/>
      </w:tblPr>
      <w:tblGrid>
        <w:gridCol w:w="4230"/>
        <w:gridCol w:w="1361"/>
        <w:gridCol w:w="180"/>
        <w:gridCol w:w="1249"/>
        <w:gridCol w:w="180"/>
        <w:gridCol w:w="1350"/>
        <w:gridCol w:w="180"/>
        <w:gridCol w:w="1260"/>
        <w:gridCol w:w="180"/>
        <w:gridCol w:w="1260"/>
        <w:gridCol w:w="180"/>
        <w:gridCol w:w="1260"/>
        <w:gridCol w:w="180"/>
        <w:gridCol w:w="1260"/>
      </w:tblGrid>
      <w:tr w:rsidR="00492D78" w:rsidRPr="00206CA1" w14:paraId="45DF440D" w14:textId="77777777" w:rsidTr="002F08B6">
        <w:trPr>
          <w:cantSplit/>
          <w:trHeight w:val="281"/>
          <w:tblHeader/>
        </w:trPr>
        <w:tc>
          <w:tcPr>
            <w:tcW w:w="4230" w:type="dxa"/>
            <w:shd w:val="clear" w:color="auto" w:fill="auto"/>
            <w:vAlign w:val="bottom"/>
          </w:tcPr>
          <w:p w14:paraId="4FB7F14D" w14:textId="77777777" w:rsidR="00492D78" w:rsidRPr="00206CA1" w:rsidRDefault="00492D78" w:rsidP="00492D78">
            <w:pPr>
              <w:spacing w:line="240" w:lineRule="atLeast"/>
              <w:rPr>
                <w:i/>
                <w:iCs/>
                <w:color w:val="0000FF"/>
                <w:szCs w:val="22"/>
                <w:shd w:val="clear" w:color="auto" w:fill="E0E0E0"/>
              </w:rPr>
            </w:pPr>
          </w:p>
        </w:tc>
        <w:tc>
          <w:tcPr>
            <w:tcW w:w="10080" w:type="dxa"/>
            <w:gridSpan w:val="13"/>
          </w:tcPr>
          <w:p w14:paraId="5EB0F621" w14:textId="77777777" w:rsidR="00492D78" w:rsidRPr="00206CA1" w:rsidRDefault="00492D78" w:rsidP="00492D78">
            <w:pPr>
              <w:pStyle w:val="acctcolumnheading"/>
              <w:spacing w:after="0" w:line="240" w:lineRule="atLeast"/>
              <w:ind w:left="-79" w:right="-79"/>
              <w:rPr>
                <w:szCs w:val="22"/>
              </w:rPr>
            </w:pPr>
            <w:r w:rsidRPr="00206CA1">
              <w:rPr>
                <w:b/>
                <w:bCs/>
                <w:szCs w:val="22"/>
              </w:rPr>
              <w:t>Consolidated financial statements</w:t>
            </w:r>
          </w:p>
        </w:tc>
      </w:tr>
      <w:tr w:rsidR="0048083E" w:rsidRPr="00206CA1" w14:paraId="20D11E2F" w14:textId="77777777" w:rsidTr="00C404CD">
        <w:trPr>
          <w:cantSplit/>
          <w:trHeight w:val="899"/>
          <w:tblHeader/>
        </w:trPr>
        <w:tc>
          <w:tcPr>
            <w:tcW w:w="4230" w:type="dxa"/>
            <w:shd w:val="clear" w:color="auto" w:fill="auto"/>
            <w:vAlign w:val="bottom"/>
          </w:tcPr>
          <w:p w14:paraId="21428E6D" w14:textId="77777777" w:rsidR="0048083E" w:rsidRPr="00206CA1" w:rsidRDefault="0048083E" w:rsidP="00492D78">
            <w:pPr>
              <w:spacing w:line="240" w:lineRule="atLeast"/>
              <w:rPr>
                <w:szCs w:val="22"/>
              </w:rPr>
            </w:pPr>
          </w:p>
        </w:tc>
        <w:tc>
          <w:tcPr>
            <w:tcW w:w="1361" w:type="dxa"/>
            <w:vAlign w:val="bottom"/>
          </w:tcPr>
          <w:p w14:paraId="115EAE10" w14:textId="77777777" w:rsidR="0048083E" w:rsidRPr="00206CA1" w:rsidRDefault="0048083E" w:rsidP="00492D78">
            <w:pPr>
              <w:pStyle w:val="acctcolumnheading"/>
              <w:spacing w:after="0" w:line="240" w:lineRule="atLeast"/>
              <w:ind w:left="-79" w:right="-79"/>
              <w:rPr>
                <w:szCs w:val="22"/>
                <w:lang w:bidi="th-TH"/>
              </w:rPr>
            </w:pPr>
            <w:r w:rsidRPr="00206CA1">
              <w:rPr>
                <w:szCs w:val="22"/>
              </w:rPr>
              <w:t>Land</w:t>
            </w:r>
          </w:p>
        </w:tc>
        <w:tc>
          <w:tcPr>
            <w:tcW w:w="1609" w:type="dxa"/>
            <w:gridSpan w:val="3"/>
            <w:vAlign w:val="bottom"/>
          </w:tcPr>
          <w:p w14:paraId="784853B5" w14:textId="77777777" w:rsidR="0048083E" w:rsidRPr="00206CA1" w:rsidRDefault="0048083E" w:rsidP="00492D78">
            <w:pPr>
              <w:pStyle w:val="acctcolumnheading"/>
              <w:spacing w:after="0" w:line="240" w:lineRule="atLeast"/>
              <w:rPr>
                <w:szCs w:val="22"/>
              </w:rPr>
            </w:pPr>
            <w:r w:rsidRPr="00206CA1">
              <w:rPr>
                <w:szCs w:val="22"/>
              </w:rPr>
              <w:t>Buildings, building improvements and infrastructure</w:t>
            </w:r>
          </w:p>
        </w:tc>
        <w:tc>
          <w:tcPr>
            <w:tcW w:w="1350" w:type="dxa"/>
          </w:tcPr>
          <w:p w14:paraId="09C033EE" w14:textId="77777777" w:rsidR="0048083E" w:rsidRPr="00206CA1" w:rsidRDefault="0048083E" w:rsidP="00492D78">
            <w:pPr>
              <w:pStyle w:val="acctcolumnheading"/>
              <w:spacing w:after="0" w:line="240" w:lineRule="atLeast"/>
              <w:ind w:left="-79" w:right="-79"/>
              <w:rPr>
                <w:szCs w:val="22"/>
              </w:rPr>
            </w:pPr>
          </w:p>
          <w:p w14:paraId="2D94D79A" w14:textId="77777777" w:rsidR="0048083E" w:rsidRPr="00206CA1" w:rsidRDefault="0048083E" w:rsidP="00492D78">
            <w:pPr>
              <w:pStyle w:val="acctcolumnheading"/>
              <w:spacing w:after="0" w:line="240" w:lineRule="atLeast"/>
              <w:ind w:left="-79" w:right="-79"/>
              <w:rPr>
                <w:szCs w:val="22"/>
              </w:rPr>
            </w:pPr>
            <w:r w:rsidRPr="00206CA1">
              <w:rPr>
                <w:szCs w:val="22"/>
              </w:rPr>
              <w:t>Solar modules, inverters,</w:t>
            </w:r>
          </w:p>
          <w:p w14:paraId="421FF3E1" w14:textId="77777777" w:rsidR="0048083E" w:rsidRPr="00206CA1" w:rsidRDefault="0048083E" w:rsidP="00492D78">
            <w:pPr>
              <w:pStyle w:val="acctcolumnheading"/>
              <w:spacing w:after="0" w:line="240" w:lineRule="atLeast"/>
              <w:ind w:left="-79" w:right="-79"/>
              <w:rPr>
                <w:szCs w:val="22"/>
              </w:rPr>
            </w:pPr>
            <w:r w:rsidRPr="00206CA1">
              <w:rPr>
                <w:szCs w:val="22"/>
              </w:rPr>
              <w:t>equipment and machinery</w:t>
            </w:r>
          </w:p>
        </w:tc>
        <w:tc>
          <w:tcPr>
            <w:tcW w:w="180" w:type="dxa"/>
            <w:vAlign w:val="bottom"/>
          </w:tcPr>
          <w:p w14:paraId="5EDBDCC6" w14:textId="77777777" w:rsidR="0048083E" w:rsidRPr="00206CA1" w:rsidRDefault="0048083E" w:rsidP="00492D78">
            <w:pPr>
              <w:pStyle w:val="acctcolumnheading"/>
              <w:spacing w:after="0" w:line="240" w:lineRule="atLeast"/>
              <w:rPr>
                <w:szCs w:val="22"/>
              </w:rPr>
            </w:pPr>
          </w:p>
        </w:tc>
        <w:tc>
          <w:tcPr>
            <w:tcW w:w="1260" w:type="dxa"/>
            <w:vAlign w:val="bottom"/>
          </w:tcPr>
          <w:p w14:paraId="33B17032" w14:textId="77777777" w:rsidR="0048083E" w:rsidRPr="00206CA1" w:rsidRDefault="0048083E" w:rsidP="00492D78">
            <w:pPr>
              <w:pStyle w:val="acctcolumnheading"/>
              <w:spacing w:after="0" w:line="240" w:lineRule="atLeast"/>
              <w:ind w:left="-79" w:right="-79"/>
              <w:rPr>
                <w:szCs w:val="22"/>
              </w:rPr>
            </w:pPr>
            <w:r w:rsidRPr="00206CA1">
              <w:rPr>
                <w:szCs w:val="22"/>
              </w:rPr>
              <w:t>Office equipment</w:t>
            </w:r>
          </w:p>
        </w:tc>
        <w:tc>
          <w:tcPr>
            <w:tcW w:w="180" w:type="dxa"/>
            <w:vAlign w:val="bottom"/>
          </w:tcPr>
          <w:p w14:paraId="392A06F4" w14:textId="77777777" w:rsidR="0048083E" w:rsidRPr="00206CA1" w:rsidRDefault="0048083E" w:rsidP="00492D78">
            <w:pPr>
              <w:pStyle w:val="acctcolumnheading"/>
              <w:spacing w:after="0" w:line="240" w:lineRule="atLeast"/>
              <w:rPr>
                <w:szCs w:val="22"/>
              </w:rPr>
            </w:pPr>
          </w:p>
        </w:tc>
        <w:tc>
          <w:tcPr>
            <w:tcW w:w="1260" w:type="dxa"/>
            <w:vAlign w:val="bottom"/>
          </w:tcPr>
          <w:p w14:paraId="1C59A1D9" w14:textId="77777777" w:rsidR="0048083E" w:rsidRPr="00206CA1" w:rsidRDefault="0048083E" w:rsidP="00492D78">
            <w:pPr>
              <w:pStyle w:val="acctcolumnheading"/>
              <w:spacing w:after="0" w:line="240" w:lineRule="atLeast"/>
              <w:ind w:left="-79" w:right="-79"/>
              <w:rPr>
                <w:szCs w:val="22"/>
              </w:rPr>
            </w:pPr>
            <w:r w:rsidRPr="00206CA1">
              <w:rPr>
                <w:szCs w:val="22"/>
              </w:rPr>
              <w:t>Vehicles</w:t>
            </w:r>
          </w:p>
        </w:tc>
        <w:tc>
          <w:tcPr>
            <w:tcW w:w="180" w:type="dxa"/>
            <w:vAlign w:val="bottom"/>
          </w:tcPr>
          <w:p w14:paraId="35A2C831" w14:textId="77777777" w:rsidR="0048083E" w:rsidRPr="00206CA1" w:rsidRDefault="0048083E" w:rsidP="00492D78">
            <w:pPr>
              <w:pStyle w:val="acctcolumnheading"/>
              <w:spacing w:after="0" w:line="240" w:lineRule="atLeast"/>
              <w:rPr>
                <w:szCs w:val="22"/>
              </w:rPr>
            </w:pPr>
          </w:p>
        </w:tc>
        <w:tc>
          <w:tcPr>
            <w:tcW w:w="1260" w:type="dxa"/>
            <w:vAlign w:val="bottom"/>
          </w:tcPr>
          <w:p w14:paraId="40E6C8C8" w14:textId="77777777" w:rsidR="0048083E" w:rsidRPr="00206CA1" w:rsidRDefault="0048083E" w:rsidP="00492D78">
            <w:pPr>
              <w:pStyle w:val="acctcolumnheading"/>
              <w:spacing w:after="0" w:line="240" w:lineRule="atLeast"/>
              <w:ind w:left="-79" w:right="-79"/>
              <w:rPr>
                <w:szCs w:val="22"/>
              </w:rPr>
            </w:pPr>
            <w:r w:rsidRPr="00206CA1">
              <w:rPr>
                <w:szCs w:val="22"/>
              </w:rPr>
              <w:t>Asset under construction</w:t>
            </w:r>
          </w:p>
        </w:tc>
        <w:tc>
          <w:tcPr>
            <w:tcW w:w="180" w:type="dxa"/>
            <w:vAlign w:val="bottom"/>
          </w:tcPr>
          <w:p w14:paraId="70B17758" w14:textId="77777777" w:rsidR="0048083E" w:rsidRPr="00206CA1" w:rsidRDefault="0048083E" w:rsidP="00492D78">
            <w:pPr>
              <w:pStyle w:val="acctcolumnheading"/>
              <w:spacing w:after="0" w:line="240" w:lineRule="atLeast"/>
              <w:rPr>
                <w:szCs w:val="22"/>
              </w:rPr>
            </w:pPr>
          </w:p>
        </w:tc>
        <w:tc>
          <w:tcPr>
            <w:tcW w:w="1260" w:type="dxa"/>
            <w:vAlign w:val="bottom"/>
          </w:tcPr>
          <w:p w14:paraId="633C713D" w14:textId="77777777" w:rsidR="0048083E" w:rsidRPr="00206CA1" w:rsidRDefault="0048083E" w:rsidP="00492D78">
            <w:pPr>
              <w:pStyle w:val="acctcolumnheading"/>
              <w:spacing w:after="0" w:line="240" w:lineRule="atLeast"/>
              <w:ind w:left="-79" w:right="-79"/>
              <w:rPr>
                <w:szCs w:val="22"/>
              </w:rPr>
            </w:pPr>
            <w:r w:rsidRPr="00206CA1">
              <w:rPr>
                <w:szCs w:val="22"/>
              </w:rPr>
              <w:t>Total</w:t>
            </w:r>
          </w:p>
        </w:tc>
      </w:tr>
      <w:tr w:rsidR="00492D78" w:rsidRPr="00206CA1" w14:paraId="282AA683" w14:textId="77777777" w:rsidTr="002F08B6">
        <w:trPr>
          <w:cantSplit/>
          <w:tblHeader/>
        </w:trPr>
        <w:tc>
          <w:tcPr>
            <w:tcW w:w="4230" w:type="dxa"/>
            <w:shd w:val="clear" w:color="auto" w:fill="auto"/>
            <w:vAlign w:val="bottom"/>
          </w:tcPr>
          <w:p w14:paraId="117FAF91" w14:textId="77777777" w:rsidR="00492D78" w:rsidRPr="00206CA1" w:rsidRDefault="00492D78" w:rsidP="00492D78">
            <w:pPr>
              <w:spacing w:line="240" w:lineRule="atLeast"/>
              <w:rPr>
                <w:i/>
                <w:iCs/>
                <w:color w:val="0000FF"/>
                <w:szCs w:val="22"/>
                <w:shd w:val="clear" w:color="auto" w:fill="E0E0E0"/>
              </w:rPr>
            </w:pPr>
          </w:p>
        </w:tc>
        <w:tc>
          <w:tcPr>
            <w:tcW w:w="10080" w:type="dxa"/>
            <w:gridSpan w:val="13"/>
            <w:vAlign w:val="bottom"/>
          </w:tcPr>
          <w:p w14:paraId="6A7F13E2" w14:textId="77777777" w:rsidR="00492D78" w:rsidRPr="00206CA1" w:rsidRDefault="00492D78" w:rsidP="00492D78">
            <w:pPr>
              <w:pStyle w:val="acctcolumnheading"/>
              <w:spacing w:after="0" w:line="240" w:lineRule="atLeast"/>
              <w:ind w:left="-79" w:right="-79"/>
              <w:rPr>
                <w:i/>
                <w:iCs/>
                <w:szCs w:val="22"/>
              </w:rPr>
            </w:pPr>
            <w:r w:rsidRPr="00206CA1">
              <w:rPr>
                <w:i/>
                <w:iCs/>
                <w:szCs w:val="22"/>
              </w:rPr>
              <w:t>(in thousand Baht)</w:t>
            </w:r>
          </w:p>
        </w:tc>
      </w:tr>
      <w:tr w:rsidR="003223A1" w:rsidRPr="00206CA1" w14:paraId="38FE0783" w14:textId="77777777" w:rsidTr="00C404CD">
        <w:trPr>
          <w:cantSplit/>
        </w:trPr>
        <w:tc>
          <w:tcPr>
            <w:tcW w:w="4230" w:type="dxa"/>
            <w:vAlign w:val="bottom"/>
          </w:tcPr>
          <w:p w14:paraId="0742A82A" w14:textId="77777777" w:rsidR="003223A1" w:rsidRPr="00206CA1" w:rsidRDefault="003223A1" w:rsidP="00492D78">
            <w:pPr>
              <w:spacing w:line="240" w:lineRule="atLeast"/>
              <w:rPr>
                <w:b/>
                <w:bCs/>
                <w:i/>
                <w:iCs/>
                <w:szCs w:val="22"/>
              </w:rPr>
            </w:pPr>
            <w:r w:rsidRPr="00206CA1">
              <w:rPr>
                <w:b/>
                <w:bCs/>
                <w:i/>
                <w:iCs/>
                <w:szCs w:val="22"/>
              </w:rPr>
              <w:t>Cost</w:t>
            </w:r>
          </w:p>
        </w:tc>
        <w:tc>
          <w:tcPr>
            <w:tcW w:w="1361" w:type="dxa"/>
            <w:vAlign w:val="bottom"/>
          </w:tcPr>
          <w:p w14:paraId="233A0C0E" w14:textId="77777777" w:rsidR="003223A1" w:rsidRPr="00206CA1" w:rsidRDefault="003223A1" w:rsidP="00492D78">
            <w:pPr>
              <w:pStyle w:val="acctfourfigures"/>
              <w:spacing w:line="240" w:lineRule="atLeast"/>
              <w:jc w:val="center"/>
              <w:rPr>
                <w:szCs w:val="22"/>
              </w:rPr>
            </w:pPr>
          </w:p>
        </w:tc>
        <w:tc>
          <w:tcPr>
            <w:tcW w:w="180" w:type="dxa"/>
            <w:vAlign w:val="bottom"/>
          </w:tcPr>
          <w:p w14:paraId="04ED42CA" w14:textId="77777777" w:rsidR="003223A1" w:rsidRPr="00206CA1" w:rsidRDefault="003223A1" w:rsidP="00492D78">
            <w:pPr>
              <w:pStyle w:val="acctfourfigures"/>
              <w:spacing w:line="240" w:lineRule="atLeast"/>
              <w:jc w:val="center"/>
              <w:rPr>
                <w:szCs w:val="22"/>
              </w:rPr>
            </w:pPr>
          </w:p>
        </w:tc>
        <w:tc>
          <w:tcPr>
            <w:tcW w:w="1249" w:type="dxa"/>
            <w:vAlign w:val="bottom"/>
          </w:tcPr>
          <w:p w14:paraId="1D2800B9" w14:textId="77777777" w:rsidR="003223A1" w:rsidRPr="00206CA1" w:rsidRDefault="003223A1" w:rsidP="00492D78">
            <w:pPr>
              <w:pStyle w:val="acctfourfigures"/>
              <w:spacing w:line="240" w:lineRule="atLeast"/>
              <w:jc w:val="center"/>
              <w:rPr>
                <w:szCs w:val="22"/>
              </w:rPr>
            </w:pPr>
          </w:p>
        </w:tc>
        <w:tc>
          <w:tcPr>
            <w:tcW w:w="180" w:type="dxa"/>
          </w:tcPr>
          <w:p w14:paraId="22B07BAC" w14:textId="77777777" w:rsidR="003223A1" w:rsidRPr="00206CA1" w:rsidRDefault="003223A1" w:rsidP="00492D78">
            <w:pPr>
              <w:pStyle w:val="acctfourfigures"/>
              <w:spacing w:line="240" w:lineRule="atLeast"/>
              <w:jc w:val="center"/>
              <w:rPr>
                <w:szCs w:val="22"/>
              </w:rPr>
            </w:pPr>
          </w:p>
        </w:tc>
        <w:tc>
          <w:tcPr>
            <w:tcW w:w="1350" w:type="dxa"/>
          </w:tcPr>
          <w:p w14:paraId="67852D61" w14:textId="77777777" w:rsidR="003223A1" w:rsidRPr="00206CA1" w:rsidRDefault="003223A1" w:rsidP="00492D78">
            <w:pPr>
              <w:pStyle w:val="acctfourfigures"/>
              <w:spacing w:line="240" w:lineRule="atLeast"/>
              <w:jc w:val="center"/>
              <w:rPr>
                <w:szCs w:val="22"/>
              </w:rPr>
            </w:pPr>
          </w:p>
        </w:tc>
        <w:tc>
          <w:tcPr>
            <w:tcW w:w="180" w:type="dxa"/>
            <w:vAlign w:val="bottom"/>
          </w:tcPr>
          <w:p w14:paraId="7B2ACF68" w14:textId="77777777" w:rsidR="003223A1" w:rsidRPr="00206CA1" w:rsidRDefault="003223A1" w:rsidP="00492D78">
            <w:pPr>
              <w:pStyle w:val="acctfourfigures"/>
              <w:spacing w:line="240" w:lineRule="atLeast"/>
              <w:jc w:val="center"/>
              <w:rPr>
                <w:szCs w:val="22"/>
              </w:rPr>
            </w:pPr>
          </w:p>
        </w:tc>
        <w:tc>
          <w:tcPr>
            <w:tcW w:w="1260" w:type="dxa"/>
            <w:vAlign w:val="bottom"/>
          </w:tcPr>
          <w:p w14:paraId="3463BB93" w14:textId="77777777" w:rsidR="003223A1" w:rsidRPr="00206CA1" w:rsidRDefault="003223A1" w:rsidP="00492D78">
            <w:pPr>
              <w:pStyle w:val="acctfourfigures"/>
              <w:spacing w:line="240" w:lineRule="atLeast"/>
              <w:jc w:val="center"/>
              <w:rPr>
                <w:szCs w:val="22"/>
              </w:rPr>
            </w:pPr>
          </w:p>
        </w:tc>
        <w:tc>
          <w:tcPr>
            <w:tcW w:w="180" w:type="dxa"/>
            <w:vAlign w:val="bottom"/>
          </w:tcPr>
          <w:p w14:paraId="711FB45E" w14:textId="77777777" w:rsidR="003223A1" w:rsidRPr="00206CA1" w:rsidRDefault="003223A1" w:rsidP="00492D78">
            <w:pPr>
              <w:pStyle w:val="acctfourfigures"/>
              <w:spacing w:line="240" w:lineRule="atLeast"/>
              <w:jc w:val="center"/>
              <w:rPr>
                <w:szCs w:val="22"/>
              </w:rPr>
            </w:pPr>
          </w:p>
        </w:tc>
        <w:tc>
          <w:tcPr>
            <w:tcW w:w="1260" w:type="dxa"/>
            <w:vAlign w:val="bottom"/>
          </w:tcPr>
          <w:p w14:paraId="68575C4D" w14:textId="77777777" w:rsidR="003223A1" w:rsidRPr="00206CA1" w:rsidRDefault="003223A1" w:rsidP="00492D78">
            <w:pPr>
              <w:pStyle w:val="acctfourfigures"/>
              <w:spacing w:line="240" w:lineRule="atLeast"/>
              <w:jc w:val="center"/>
              <w:rPr>
                <w:szCs w:val="22"/>
              </w:rPr>
            </w:pPr>
          </w:p>
        </w:tc>
        <w:tc>
          <w:tcPr>
            <w:tcW w:w="180" w:type="dxa"/>
            <w:vAlign w:val="bottom"/>
          </w:tcPr>
          <w:p w14:paraId="7A7CF460" w14:textId="77777777" w:rsidR="003223A1" w:rsidRPr="00206CA1" w:rsidRDefault="003223A1" w:rsidP="00492D78">
            <w:pPr>
              <w:pStyle w:val="acctfourfigures"/>
              <w:spacing w:line="240" w:lineRule="atLeast"/>
              <w:jc w:val="center"/>
              <w:rPr>
                <w:szCs w:val="22"/>
              </w:rPr>
            </w:pPr>
          </w:p>
        </w:tc>
        <w:tc>
          <w:tcPr>
            <w:tcW w:w="1260" w:type="dxa"/>
            <w:vAlign w:val="bottom"/>
          </w:tcPr>
          <w:p w14:paraId="26B7F120" w14:textId="77777777" w:rsidR="003223A1" w:rsidRPr="00206CA1" w:rsidRDefault="003223A1" w:rsidP="00492D78">
            <w:pPr>
              <w:pStyle w:val="acctfourfigures"/>
              <w:spacing w:line="240" w:lineRule="atLeast"/>
              <w:jc w:val="center"/>
              <w:rPr>
                <w:szCs w:val="22"/>
              </w:rPr>
            </w:pPr>
          </w:p>
        </w:tc>
        <w:tc>
          <w:tcPr>
            <w:tcW w:w="180" w:type="dxa"/>
            <w:vAlign w:val="bottom"/>
          </w:tcPr>
          <w:p w14:paraId="79AA21FA" w14:textId="77777777" w:rsidR="003223A1" w:rsidRPr="00206CA1" w:rsidRDefault="003223A1" w:rsidP="00492D78">
            <w:pPr>
              <w:pStyle w:val="acctfourfigures"/>
              <w:spacing w:line="240" w:lineRule="atLeast"/>
              <w:jc w:val="center"/>
              <w:rPr>
                <w:szCs w:val="22"/>
              </w:rPr>
            </w:pPr>
          </w:p>
        </w:tc>
        <w:tc>
          <w:tcPr>
            <w:tcW w:w="1260" w:type="dxa"/>
            <w:vAlign w:val="bottom"/>
          </w:tcPr>
          <w:p w14:paraId="0EE66D5B" w14:textId="77777777" w:rsidR="003223A1" w:rsidRPr="00206CA1" w:rsidRDefault="003223A1" w:rsidP="00492D78">
            <w:pPr>
              <w:pStyle w:val="acctfourfigures"/>
              <w:spacing w:line="240" w:lineRule="atLeast"/>
              <w:jc w:val="center"/>
              <w:rPr>
                <w:szCs w:val="22"/>
              </w:rPr>
            </w:pPr>
          </w:p>
        </w:tc>
      </w:tr>
      <w:tr w:rsidR="003B1E75" w:rsidRPr="00206CA1" w14:paraId="380CE8D6" w14:textId="77777777" w:rsidTr="00C404CD">
        <w:trPr>
          <w:cantSplit/>
        </w:trPr>
        <w:tc>
          <w:tcPr>
            <w:tcW w:w="4230" w:type="dxa"/>
            <w:vAlign w:val="bottom"/>
          </w:tcPr>
          <w:p w14:paraId="04730310" w14:textId="66861FD5" w:rsidR="003B1E75" w:rsidRPr="00206CA1" w:rsidRDefault="003B1E75" w:rsidP="003B1E75">
            <w:pPr>
              <w:spacing w:line="240" w:lineRule="atLeast"/>
              <w:rPr>
                <w:szCs w:val="22"/>
              </w:rPr>
            </w:pPr>
            <w:proofErr w:type="gramStart"/>
            <w:r w:rsidRPr="00206CA1">
              <w:rPr>
                <w:szCs w:val="22"/>
              </w:rPr>
              <w:t>At</w:t>
            </w:r>
            <w:proofErr w:type="gramEnd"/>
            <w:r w:rsidRPr="00206CA1">
              <w:rPr>
                <w:szCs w:val="22"/>
              </w:rPr>
              <w:t xml:space="preserve"> </w:t>
            </w:r>
            <w:r w:rsidRPr="00206CA1">
              <w:rPr>
                <w:szCs w:val="22"/>
                <w:lang w:val="en-US"/>
              </w:rPr>
              <w:t>1</w:t>
            </w:r>
            <w:r w:rsidRPr="00206CA1">
              <w:rPr>
                <w:szCs w:val="22"/>
              </w:rPr>
              <w:t xml:space="preserve"> January </w:t>
            </w:r>
            <w:r w:rsidRPr="00206CA1">
              <w:rPr>
                <w:szCs w:val="22"/>
                <w:lang w:val="en-US"/>
              </w:rPr>
              <w:t>202</w:t>
            </w:r>
            <w:r>
              <w:rPr>
                <w:szCs w:val="22"/>
                <w:lang w:val="en-US"/>
              </w:rPr>
              <w:t>3</w:t>
            </w:r>
          </w:p>
        </w:tc>
        <w:tc>
          <w:tcPr>
            <w:tcW w:w="1361" w:type="dxa"/>
          </w:tcPr>
          <w:p w14:paraId="4B492174" w14:textId="787BE949" w:rsidR="003B1E75" w:rsidRPr="003D787D" w:rsidRDefault="003B1E75" w:rsidP="003B1E75">
            <w:pPr>
              <w:tabs>
                <w:tab w:val="decimal" w:pos="1193"/>
              </w:tabs>
              <w:ind w:right="-80"/>
              <w:rPr>
                <w:szCs w:val="22"/>
              </w:rPr>
            </w:pPr>
            <w:r w:rsidRPr="003D787D">
              <w:t>4,073,975</w:t>
            </w:r>
          </w:p>
        </w:tc>
        <w:tc>
          <w:tcPr>
            <w:tcW w:w="180" w:type="dxa"/>
          </w:tcPr>
          <w:p w14:paraId="4F953229" w14:textId="77777777" w:rsidR="003B1E75" w:rsidRPr="003D787D" w:rsidRDefault="003B1E75" w:rsidP="003B1E75">
            <w:pPr>
              <w:tabs>
                <w:tab w:val="decimal" w:pos="1092"/>
              </w:tabs>
              <w:ind w:right="-80"/>
              <w:rPr>
                <w:szCs w:val="22"/>
              </w:rPr>
            </w:pPr>
          </w:p>
        </w:tc>
        <w:tc>
          <w:tcPr>
            <w:tcW w:w="1249" w:type="dxa"/>
          </w:tcPr>
          <w:p w14:paraId="29B232A0" w14:textId="44B199C5" w:rsidR="003B1E75" w:rsidRPr="003D787D" w:rsidRDefault="003B1E75" w:rsidP="003B1E75">
            <w:pPr>
              <w:tabs>
                <w:tab w:val="decimal" w:pos="1089"/>
              </w:tabs>
              <w:ind w:right="-80"/>
              <w:rPr>
                <w:szCs w:val="22"/>
              </w:rPr>
            </w:pPr>
            <w:r w:rsidRPr="003D787D">
              <w:t>724,486</w:t>
            </w:r>
          </w:p>
        </w:tc>
        <w:tc>
          <w:tcPr>
            <w:tcW w:w="180" w:type="dxa"/>
          </w:tcPr>
          <w:p w14:paraId="344CF4E6" w14:textId="77777777" w:rsidR="003B1E75" w:rsidRPr="003D787D" w:rsidRDefault="003B1E75" w:rsidP="003B1E75">
            <w:pPr>
              <w:tabs>
                <w:tab w:val="decimal" w:pos="1092"/>
              </w:tabs>
              <w:ind w:right="-80"/>
              <w:rPr>
                <w:szCs w:val="22"/>
              </w:rPr>
            </w:pPr>
          </w:p>
        </w:tc>
        <w:tc>
          <w:tcPr>
            <w:tcW w:w="1350" w:type="dxa"/>
          </w:tcPr>
          <w:p w14:paraId="075BEE0E" w14:textId="6C64E4F8" w:rsidR="003B1E75" w:rsidRPr="003D787D" w:rsidRDefault="003B1E75" w:rsidP="003B1E75">
            <w:pPr>
              <w:tabs>
                <w:tab w:val="decimal" w:pos="1191"/>
              </w:tabs>
              <w:ind w:right="-80"/>
              <w:rPr>
                <w:szCs w:val="22"/>
              </w:rPr>
            </w:pPr>
            <w:r w:rsidRPr="003D787D">
              <w:t>17,444,847</w:t>
            </w:r>
          </w:p>
        </w:tc>
        <w:tc>
          <w:tcPr>
            <w:tcW w:w="180" w:type="dxa"/>
          </w:tcPr>
          <w:p w14:paraId="6CC84209" w14:textId="77777777" w:rsidR="003B1E75" w:rsidRPr="003D787D" w:rsidRDefault="003B1E75" w:rsidP="003B1E75">
            <w:pPr>
              <w:tabs>
                <w:tab w:val="decimal" w:pos="1092"/>
              </w:tabs>
              <w:ind w:right="-80"/>
              <w:rPr>
                <w:szCs w:val="22"/>
              </w:rPr>
            </w:pPr>
          </w:p>
        </w:tc>
        <w:tc>
          <w:tcPr>
            <w:tcW w:w="1260" w:type="dxa"/>
          </w:tcPr>
          <w:p w14:paraId="599A40E3" w14:textId="75B0E617" w:rsidR="003B1E75" w:rsidRPr="003D787D" w:rsidRDefault="003B1E75" w:rsidP="003B1E75">
            <w:pPr>
              <w:tabs>
                <w:tab w:val="decimal" w:pos="1092"/>
              </w:tabs>
              <w:ind w:right="-80"/>
              <w:rPr>
                <w:szCs w:val="22"/>
              </w:rPr>
            </w:pPr>
            <w:r w:rsidRPr="003D787D">
              <w:t>22,576</w:t>
            </w:r>
          </w:p>
        </w:tc>
        <w:tc>
          <w:tcPr>
            <w:tcW w:w="180" w:type="dxa"/>
          </w:tcPr>
          <w:p w14:paraId="0DB83AC8" w14:textId="77777777" w:rsidR="003B1E75" w:rsidRPr="003D787D" w:rsidRDefault="003B1E75" w:rsidP="003B1E75">
            <w:pPr>
              <w:tabs>
                <w:tab w:val="decimal" w:pos="1092"/>
              </w:tabs>
              <w:ind w:right="-80"/>
              <w:rPr>
                <w:szCs w:val="22"/>
              </w:rPr>
            </w:pPr>
          </w:p>
        </w:tc>
        <w:tc>
          <w:tcPr>
            <w:tcW w:w="1260" w:type="dxa"/>
          </w:tcPr>
          <w:p w14:paraId="6FB3B6DD" w14:textId="1E78050E" w:rsidR="003B1E75" w:rsidRPr="003D787D" w:rsidRDefault="003B1E75" w:rsidP="003B1E75">
            <w:pPr>
              <w:tabs>
                <w:tab w:val="decimal" w:pos="1100"/>
              </w:tabs>
              <w:ind w:right="-86"/>
              <w:rPr>
                <w:szCs w:val="22"/>
              </w:rPr>
            </w:pPr>
            <w:r w:rsidRPr="003D787D">
              <w:t>16,609</w:t>
            </w:r>
          </w:p>
        </w:tc>
        <w:tc>
          <w:tcPr>
            <w:tcW w:w="180" w:type="dxa"/>
          </w:tcPr>
          <w:p w14:paraId="5C7B1C91" w14:textId="77777777" w:rsidR="003B1E75" w:rsidRPr="003D787D" w:rsidRDefault="003B1E75" w:rsidP="003B1E75">
            <w:pPr>
              <w:tabs>
                <w:tab w:val="decimal" w:pos="1007"/>
              </w:tabs>
              <w:ind w:right="-80"/>
              <w:rPr>
                <w:szCs w:val="22"/>
              </w:rPr>
            </w:pPr>
          </w:p>
        </w:tc>
        <w:tc>
          <w:tcPr>
            <w:tcW w:w="1260" w:type="dxa"/>
          </w:tcPr>
          <w:p w14:paraId="7A03D03F" w14:textId="7D66B7EF" w:rsidR="003B1E75" w:rsidRPr="003D787D" w:rsidRDefault="003B1E75" w:rsidP="003B1E75">
            <w:pPr>
              <w:tabs>
                <w:tab w:val="decimal" w:pos="1100"/>
              </w:tabs>
              <w:ind w:right="-6"/>
              <w:rPr>
                <w:szCs w:val="22"/>
              </w:rPr>
            </w:pPr>
            <w:r w:rsidRPr="003D787D">
              <w:t>694,422</w:t>
            </w:r>
          </w:p>
        </w:tc>
        <w:tc>
          <w:tcPr>
            <w:tcW w:w="180" w:type="dxa"/>
          </w:tcPr>
          <w:p w14:paraId="7F58FE77" w14:textId="77777777" w:rsidR="003B1E75" w:rsidRPr="003D787D" w:rsidRDefault="003B1E75" w:rsidP="003B1E75">
            <w:pPr>
              <w:tabs>
                <w:tab w:val="decimal" w:pos="1007"/>
              </w:tabs>
              <w:ind w:right="-80"/>
              <w:rPr>
                <w:szCs w:val="22"/>
              </w:rPr>
            </w:pPr>
          </w:p>
        </w:tc>
        <w:tc>
          <w:tcPr>
            <w:tcW w:w="1260" w:type="dxa"/>
          </w:tcPr>
          <w:p w14:paraId="1427058F" w14:textId="68AB4176" w:rsidR="003B1E75" w:rsidRPr="003D787D" w:rsidRDefault="003B1E75" w:rsidP="003B1E75">
            <w:pPr>
              <w:tabs>
                <w:tab w:val="decimal" w:pos="1100"/>
              </w:tabs>
              <w:ind w:right="-80"/>
              <w:rPr>
                <w:szCs w:val="22"/>
              </w:rPr>
            </w:pPr>
            <w:r w:rsidRPr="003D787D">
              <w:t>22,976,915</w:t>
            </w:r>
          </w:p>
        </w:tc>
      </w:tr>
      <w:tr w:rsidR="00705DF8" w:rsidRPr="00206CA1" w14:paraId="18D341ED" w14:textId="77777777" w:rsidTr="00C404CD">
        <w:trPr>
          <w:cantSplit/>
        </w:trPr>
        <w:tc>
          <w:tcPr>
            <w:tcW w:w="4230" w:type="dxa"/>
            <w:vAlign w:val="bottom"/>
          </w:tcPr>
          <w:p w14:paraId="1D0488E1" w14:textId="78C92311" w:rsidR="00705DF8" w:rsidRPr="00206CA1" w:rsidRDefault="00705DF8" w:rsidP="00705DF8">
            <w:pPr>
              <w:spacing w:line="240" w:lineRule="atLeast"/>
              <w:rPr>
                <w:szCs w:val="22"/>
              </w:rPr>
            </w:pPr>
            <w:r w:rsidRPr="00206CA1">
              <w:rPr>
                <w:szCs w:val="22"/>
              </w:rPr>
              <w:t>Additions</w:t>
            </w:r>
          </w:p>
        </w:tc>
        <w:tc>
          <w:tcPr>
            <w:tcW w:w="1361" w:type="dxa"/>
          </w:tcPr>
          <w:p w14:paraId="5203E44C" w14:textId="74A8DDD7" w:rsidR="00705DF8" w:rsidRPr="003D787D" w:rsidRDefault="00705DF8" w:rsidP="00705DF8">
            <w:pPr>
              <w:tabs>
                <w:tab w:val="decimal" w:pos="1193"/>
              </w:tabs>
              <w:ind w:right="-80"/>
              <w:rPr>
                <w:szCs w:val="22"/>
              </w:rPr>
            </w:pPr>
            <w:r w:rsidRPr="003D787D">
              <w:t>-</w:t>
            </w:r>
          </w:p>
        </w:tc>
        <w:tc>
          <w:tcPr>
            <w:tcW w:w="180" w:type="dxa"/>
          </w:tcPr>
          <w:p w14:paraId="7A5A192A" w14:textId="77777777" w:rsidR="00705DF8" w:rsidRPr="003D787D" w:rsidRDefault="00705DF8" w:rsidP="00705DF8">
            <w:pPr>
              <w:tabs>
                <w:tab w:val="decimal" w:pos="1092"/>
              </w:tabs>
              <w:ind w:right="-80"/>
              <w:rPr>
                <w:szCs w:val="22"/>
              </w:rPr>
            </w:pPr>
          </w:p>
        </w:tc>
        <w:tc>
          <w:tcPr>
            <w:tcW w:w="1249" w:type="dxa"/>
          </w:tcPr>
          <w:p w14:paraId="6D844D20" w14:textId="7D815526" w:rsidR="00705DF8" w:rsidRPr="003D787D" w:rsidRDefault="00705DF8" w:rsidP="00705DF8">
            <w:pPr>
              <w:tabs>
                <w:tab w:val="decimal" w:pos="1089"/>
              </w:tabs>
              <w:ind w:right="-80"/>
              <w:rPr>
                <w:szCs w:val="22"/>
                <w:lang w:val="en-US"/>
              </w:rPr>
            </w:pPr>
            <w:r w:rsidRPr="003D787D">
              <w:t>20,993</w:t>
            </w:r>
          </w:p>
        </w:tc>
        <w:tc>
          <w:tcPr>
            <w:tcW w:w="180" w:type="dxa"/>
          </w:tcPr>
          <w:p w14:paraId="078FC1FC" w14:textId="77777777" w:rsidR="00705DF8" w:rsidRPr="003D787D" w:rsidRDefault="00705DF8" w:rsidP="00705DF8">
            <w:pPr>
              <w:tabs>
                <w:tab w:val="decimal" w:pos="1092"/>
              </w:tabs>
              <w:ind w:right="-80"/>
              <w:rPr>
                <w:szCs w:val="22"/>
              </w:rPr>
            </w:pPr>
          </w:p>
        </w:tc>
        <w:tc>
          <w:tcPr>
            <w:tcW w:w="1350" w:type="dxa"/>
          </w:tcPr>
          <w:p w14:paraId="31118FAE" w14:textId="6067AFCC" w:rsidR="00705DF8" w:rsidRPr="003D787D" w:rsidRDefault="00705DF8" w:rsidP="00705DF8">
            <w:pPr>
              <w:tabs>
                <w:tab w:val="decimal" w:pos="1191"/>
              </w:tabs>
              <w:ind w:right="-80"/>
              <w:rPr>
                <w:szCs w:val="22"/>
                <w:lang w:val="en-US"/>
              </w:rPr>
            </w:pPr>
            <w:r w:rsidRPr="003D787D">
              <w:t>15,503</w:t>
            </w:r>
          </w:p>
        </w:tc>
        <w:tc>
          <w:tcPr>
            <w:tcW w:w="180" w:type="dxa"/>
          </w:tcPr>
          <w:p w14:paraId="09C1C35B" w14:textId="77777777" w:rsidR="00705DF8" w:rsidRPr="003D787D" w:rsidRDefault="00705DF8" w:rsidP="00705DF8">
            <w:pPr>
              <w:tabs>
                <w:tab w:val="decimal" w:pos="1092"/>
              </w:tabs>
              <w:ind w:right="-80"/>
              <w:rPr>
                <w:szCs w:val="22"/>
              </w:rPr>
            </w:pPr>
          </w:p>
        </w:tc>
        <w:tc>
          <w:tcPr>
            <w:tcW w:w="1260" w:type="dxa"/>
          </w:tcPr>
          <w:p w14:paraId="697035ED" w14:textId="41DC9620" w:rsidR="00705DF8" w:rsidRPr="003D787D" w:rsidRDefault="00705DF8" w:rsidP="00705DF8">
            <w:pPr>
              <w:tabs>
                <w:tab w:val="decimal" w:pos="1092"/>
              </w:tabs>
              <w:ind w:right="-80"/>
              <w:rPr>
                <w:szCs w:val="22"/>
              </w:rPr>
            </w:pPr>
            <w:r w:rsidRPr="003D787D">
              <w:t>2,427</w:t>
            </w:r>
          </w:p>
        </w:tc>
        <w:tc>
          <w:tcPr>
            <w:tcW w:w="180" w:type="dxa"/>
          </w:tcPr>
          <w:p w14:paraId="10D1A3F6" w14:textId="77777777" w:rsidR="00705DF8" w:rsidRPr="003D787D" w:rsidRDefault="00705DF8" w:rsidP="00705DF8">
            <w:pPr>
              <w:tabs>
                <w:tab w:val="decimal" w:pos="1092"/>
              </w:tabs>
              <w:ind w:right="-80"/>
              <w:rPr>
                <w:szCs w:val="22"/>
              </w:rPr>
            </w:pPr>
          </w:p>
        </w:tc>
        <w:tc>
          <w:tcPr>
            <w:tcW w:w="1260" w:type="dxa"/>
          </w:tcPr>
          <w:p w14:paraId="558BC632" w14:textId="3A342519" w:rsidR="00705DF8" w:rsidRPr="003D787D" w:rsidRDefault="00705DF8" w:rsidP="00705DF8">
            <w:pPr>
              <w:tabs>
                <w:tab w:val="decimal" w:pos="1100"/>
              </w:tabs>
              <w:ind w:right="-86"/>
              <w:rPr>
                <w:szCs w:val="22"/>
                <w:lang w:val="en-US"/>
              </w:rPr>
            </w:pPr>
            <w:r w:rsidRPr="003D787D">
              <w:t>14,946</w:t>
            </w:r>
          </w:p>
        </w:tc>
        <w:tc>
          <w:tcPr>
            <w:tcW w:w="180" w:type="dxa"/>
          </w:tcPr>
          <w:p w14:paraId="6E3F3DFC" w14:textId="77777777" w:rsidR="00705DF8" w:rsidRPr="003D787D" w:rsidRDefault="00705DF8" w:rsidP="00705DF8">
            <w:pPr>
              <w:tabs>
                <w:tab w:val="decimal" w:pos="1007"/>
              </w:tabs>
              <w:ind w:right="-80"/>
              <w:rPr>
                <w:szCs w:val="22"/>
              </w:rPr>
            </w:pPr>
          </w:p>
        </w:tc>
        <w:tc>
          <w:tcPr>
            <w:tcW w:w="1260" w:type="dxa"/>
          </w:tcPr>
          <w:p w14:paraId="0B39D3E0" w14:textId="35B36728" w:rsidR="00705DF8" w:rsidRPr="003D787D" w:rsidRDefault="00705DF8" w:rsidP="00705DF8">
            <w:pPr>
              <w:tabs>
                <w:tab w:val="decimal" w:pos="1100"/>
              </w:tabs>
              <w:ind w:right="-6"/>
              <w:rPr>
                <w:szCs w:val="22"/>
                <w:lang w:val="en-US"/>
              </w:rPr>
            </w:pPr>
            <w:r w:rsidRPr="003D787D">
              <w:t>74,978</w:t>
            </w:r>
          </w:p>
        </w:tc>
        <w:tc>
          <w:tcPr>
            <w:tcW w:w="180" w:type="dxa"/>
          </w:tcPr>
          <w:p w14:paraId="4481FE6F" w14:textId="77777777" w:rsidR="00705DF8" w:rsidRPr="003D787D" w:rsidRDefault="00705DF8" w:rsidP="00705DF8">
            <w:pPr>
              <w:tabs>
                <w:tab w:val="decimal" w:pos="1007"/>
              </w:tabs>
              <w:ind w:right="-80"/>
              <w:rPr>
                <w:szCs w:val="22"/>
              </w:rPr>
            </w:pPr>
          </w:p>
        </w:tc>
        <w:tc>
          <w:tcPr>
            <w:tcW w:w="1260" w:type="dxa"/>
          </w:tcPr>
          <w:p w14:paraId="4A0ABBCB" w14:textId="1673833F" w:rsidR="00705DF8" w:rsidRPr="003D787D" w:rsidRDefault="00705DF8" w:rsidP="00705DF8">
            <w:pPr>
              <w:tabs>
                <w:tab w:val="decimal" w:pos="1100"/>
              </w:tabs>
              <w:ind w:right="-80"/>
              <w:rPr>
                <w:szCs w:val="22"/>
                <w:lang w:val="en-US"/>
              </w:rPr>
            </w:pPr>
            <w:r w:rsidRPr="003D787D">
              <w:t>128,847</w:t>
            </w:r>
          </w:p>
        </w:tc>
      </w:tr>
      <w:tr w:rsidR="00705DF8" w:rsidRPr="00206CA1" w14:paraId="39623327" w14:textId="77777777" w:rsidTr="00C404CD">
        <w:trPr>
          <w:cantSplit/>
        </w:trPr>
        <w:tc>
          <w:tcPr>
            <w:tcW w:w="4230" w:type="dxa"/>
            <w:vAlign w:val="bottom"/>
          </w:tcPr>
          <w:p w14:paraId="55D539F5" w14:textId="576BEC4F" w:rsidR="00705DF8" w:rsidRPr="00206CA1" w:rsidRDefault="00705DF8" w:rsidP="00705DF8">
            <w:pPr>
              <w:spacing w:line="240" w:lineRule="atLeast"/>
              <w:rPr>
                <w:szCs w:val="22"/>
              </w:rPr>
            </w:pPr>
            <w:r w:rsidRPr="00206CA1">
              <w:rPr>
                <w:szCs w:val="22"/>
              </w:rPr>
              <w:t>Disposals</w:t>
            </w:r>
          </w:p>
        </w:tc>
        <w:tc>
          <w:tcPr>
            <w:tcW w:w="1361" w:type="dxa"/>
          </w:tcPr>
          <w:p w14:paraId="701D6024" w14:textId="0D537612" w:rsidR="00705DF8" w:rsidRPr="003D787D" w:rsidRDefault="00705DF8" w:rsidP="00705DF8">
            <w:pPr>
              <w:tabs>
                <w:tab w:val="decimal" w:pos="1193"/>
              </w:tabs>
              <w:ind w:right="-80"/>
              <w:rPr>
                <w:szCs w:val="22"/>
              </w:rPr>
            </w:pPr>
            <w:r w:rsidRPr="003D787D">
              <w:t>-</w:t>
            </w:r>
          </w:p>
        </w:tc>
        <w:tc>
          <w:tcPr>
            <w:tcW w:w="180" w:type="dxa"/>
          </w:tcPr>
          <w:p w14:paraId="31FE33C0" w14:textId="77777777" w:rsidR="00705DF8" w:rsidRPr="003D787D" w:rsidRDefault="00705DF8" w:rsidP="00705DF8">
            <w:pPr>
              <w:tabs>
                <w:tab w:val="decimal" w:pos="1092"/>
              </w:tabs>
              <w:ind w:right="-80"/>
              <w:rPr>
                <w:szCs w:val="22"/>
              </w:rPr>
            </w:pPr>
          </w:p>
        </w:tc>
        <w:tc>
          <w:tcPr>
            <w:tcW w:w="1249" w:type="dxa"/>
          </w:tcPr>
          <w:p w14:paraId="00140B2B" w14:textId="65AC94F4" w:rsidR="00705DF8" w:rsidRPr="003D787D" w:rsidRDefault="00705DF8" w:rsidP="00705DF8">
            <w:pPr>
              <w:tabs>
                <w:tab w:val="decimal" w:pos="1089"/>
              </w:tabs>
              <w:ind w:right="-80"/>
              <w:rPr>
                <w:szCs w:val="22"/>
                <w:lang w:val="en-US"/>
              </w:rPr>
            </w:pPr>
            <w:r w:rsidRPr="003D787D">
              <w:t>(1,777)</w:t>
            </w:r>
          </w:p>
        </w:tc>
        <w:tc>
          <w:tcPr>
            <w:tcW w:w="180" w:type="dxa"/>
          </w:tcPr>
          <w:p w14:paraId="1BFD2FDD" w14:textId="77777777" w:rsidR="00705DF8" w:rsidRPr="003D787D" w:rsidRDefault="00705DF8" w:rsidP="00705DF8">
            <w:pPr>
              <w:tabs>
                <w:tab w:val="decimal" w:pos="1092"/>
              </w:tabs>
              <w:ind w:right="-80"/>
              <w:rPr>
                <w:szCs w:val="22"/>
              </w:rPr>
            </w:pPr>
          </w:p>
        </w:tc>
        <w:tc>
          <w:tcPr>
            <w:tcW w:w="1350" w:type="dxa"/>
            <w:tcBorders>
              <w:bottom w:val="single" w:sz="4" w:space="0" w:color="auto"/>
            </w:tcBorders>
          </w:tcPr>
          <w:p w14:paraId="5B21F073" w14:textId="04D00D90" w:rsidR="00705DF8" w:rsidRPr="003D787D" w:rsidRDefault="00705DF8" w:rsidP="00705DF8">
            <w:pPr>
              <w:tabs>
                <w:tab w:val="decimal" w:pos="1191"/>
              </w:tabs>
              <w:ind w:right="-80"/>
              <w:rPr>
                <w:szCs w:val="22"/>
                <w:lang w:val="en-US"/>
              </w:rPr>
            </w:pPr>
            <w:r w:rsidRPr="003D787D">
              <w:t>(5,476)</w:t>
            </w:r>
          </w:p>
        </w:tc>
        <w:tc>
          <w:tcPr>
            <w:tcW w:w="180" w:type="dxa"/>
          </w:tcPr>
          <w:p w14:paraId="401257F9" w14:textId="77777777" w:rsidR="00705DF8" w:rsidRPr="003D787D" w:rsidRDefault="00705DF8" w:rsidP="00705DF8">
            <w:pPr>
              <w:tabs>
                <w:tab w:val="decimal" w:pos="1092"/>
              </w:tabs>
              <w:ind w:right="-80"/>
              <w:rPr>
                <w:szCs w:val="22"/>
              </w:rPr>
            </w:pPr>
          </w:p>
        </w:tc>
        <w:tc>
          <w:tcPr>
            <w:tcW w:w="1260" w:type="dxa"/>
          </w:tcPr>
          <w:p w14:paraId="1AC5D063" w14:textId="46782A5B" w:rsidR="00705DF8" w:rsidRPr="003D787D" w:rsidRDefault="00705DF8" w:rsidP="00705DF8">
            <w:pPr>
              <w:tabs>
                <w:tab w:val="decimal" w:pos="1092"/>
              </w:tabs>
              <w:ind w:right="-80"/>
              <w:rPr>
                <w:szCs w:val="22"/>
              </w:rPr>
            </w:pPr>
            <w:r w:rsidRPr="003D787D">
              <w:t>(1,534)</w:t>
            </w:r>
          </w:p>
        </w:tc>
        <w:tc>
          <w:tcPr>
            <w:tcW w:w="180" w:type="dxa"/>
          </w:tcPr>
          <w:p w14:paraId="31D83324" w14:textId="77777777" w:rsidR="00705DF8" w:rsidRPr="003D787D" w:rsidRDefault="00705DF8" w:rsidP="00705DF8">
            <w:pPr>
              <w:tabs>
                <w:tab w:val="decimal" w:pos="1092"/>
              </w:tabs>
              <w:ind w:right="-80"/>
              <w:rPr>
                <w:szCs w:val="22"/>
              </w:rPr>
            </w:pPr>
          </w:p>
        </w:tc>
        <w:tc>
          <w:tcPr>
            <w:tcW w:w="1260" w:type="dxa"/>
          </w:tcPr>
          <w:p w14:paraId="4E2EC95D" w14:textId="7D7FF876" w:rsidR="00705DF8" w:rsidRPr="003D787D" w:rsidRDefault="00705DF8" w:rsidP="00705DF8">
            <w:pPr>
              <w:tabs>
                <w:tab w:val="decimal" w:pos="1100"/>
              </w:tabs>
              <w:ind w:right="-86"/>
              <w:rPr>
                <w:szCs w:val="22"/>
                <w:lang w:val="en-US"/>
              </w:rPr>
            </w:pPr>
            <w:r w:rsidRPr="003D787D">
              <w:t>(7,767)</w:t>
            </w:r>
          </w:p>
        </w:tc>
        <w:tc>
          <w:tcPr>
            <w:tcW w:w="180" w:type="dxa"/>
          </w:tcPr>
          <w:p w14:paraId="73EFD417" w14:textId="77777777" w:rsidR="00705DF8" w:rsidRPr="003D787D" w:rsidRDefault="00705DF8" w:rsidP="00705DF8">
            <w:pPr>
              <w:tabs>
                <w:tab w:val="decimal" w:pos="1007"/>
              </w:tabs>
              <w:ind w:right="-80"/>
              <w:rPr>
                <w:szCs w:val="22"/>
              </w:rPr>
            </w:pPr>
          </w:p>
        </w:tc>
        <w:tc>
          <w:tcPr>
            <w:tcW w:w="1260" w:type="dxa"/>
          </w:tcPr>
          <w:p w14:paraId="52A8785B" w14:textId="3E89349C" w:rsidR="00705DF8" w:rsidRPr="003D787D" w:rsidRDefault="00705DF8" w:rsidP="00705DF8">
            <w:pPr>
              <w:tabs>
                <w:tab w:val="decimal" w:pos="1100"/>
              </w:tabs>
              <w:ind w:right="-6"/>
              <w:rPr>
                <w:szCs w:val="22"/>
                <w:lang w:val="en-US"/>
              </w:rPr>
            </w:pPr>
            <w:r w:rsidRPr="003D787D">
              <w:t>-</w:t>
            </w:r>
          </w:p>
        </w:tc>
        <w:tc>
          <w:tcPr>
            <w:tcW w:w="180" w:type="dxa"/>
          </w:tcPr>
          <w:p w14:paraId="241E1A98" w14:textId="77777777" w:rsidR="00705DF8" w:rsidRPr="003D787D" w:rsidRDefault="00705DF8" w:rsidP="00705DF8">
            <w:pPr>
              <w:tabs>
                <w:tab w:val="decimal" w:pos="1007"/>
              </w:tabs>
              <w:ind w:right="-80"/>
              <w:rPr>
                <w:szCs w:val="22"/>
              </w:rPr>
            </w:pPr>
          </w:p>
        </w:tc>
        <w:tc>
          <w:tcPr>
            <w:tcW w:w="1260" w:type="dxa"/>
          </w:tcPr>
          <w:p w14:paraId="31EF0366" w14:textId="687ED549" w:rsidR="00705DF8" w:rsidRPr="003D787D" w:rsidRDefault="00705DF8" w:rsidP="00705DF8">
            <w:pPr>
              <w:tabs>
                <w:tab w:val="decimal" w:pos="1100"/>
              </w:tabs>
              <w:ind w:right="-80"/>
              <w:rPr>
                <w:szCs w:val="22"/>
                <w:lang w:val="en-US"/>
              </w:rPr>
            </w:pPr>
            <w:r w:rsidRPr="003D787D">
              <w:t>(16,554)</w:t>
            </w:r>
          </w:p>
        </w:tc>
      </w:tr>
      <w:tr w:rsidR="008A1476" w:rsidRPr="00206CA1" w14:paraId="722E5B6F" w14:textId="77777777" w:rsidTr="00C404CD">
        <w:trPr>
          <w:cantSplit/>
        </w:trPr>
        <w:tc>
          <w:tcPr>
            <w:tcW w:w="4230" w:type="dxa"/>
            <w:vAlign w:val="bottom"/>
          </w:tcPr>
          <w:p w14:paraId="07512382" w14:textId="303C46B9" w:rsidR="008A1476" w:rsidRPr="00206CA1" w:rsidRDefault="008A1476" w:rsidP="008A1476">
            <w:pPr>
              <w:spacing w:line="240" w:lineRule="atLeast"/>
              <w:ind w:left="180" w:hanging="180"/>
              <w:rPr>
                <w:b/>
                <w:bCs/>
                <w:szCs w:val="22"/>
              </w:rPr>
            </w:pPr>
            <w:proofErr w:type="gramStart"/>
            <w:r w:rsidRPr="00206CA1">
              <w:rPr>
                <w:b/>
                <w:bCs/>
                <w:szCs w:val="22"/>
              </w:rPr>
              <w:t>At</w:t>
            </w:r>
            <w:proofErr w:type="gramEnd"/>
            <w:r w:rsidRPr="00206CA1">
              <w:rPr>
                <w:b/>
                <w:bCs/>
                <w:szCs w:val="22"/>
              </w:rPr>
              <w:t xml:space="preserve"> </w:t>
            </w:r>
            <w:r w:rsidRPr="00206CA1">
              <w:rPr>
                <w:b/>
                <w:bCs/>
                <w:szCs w:val="22"/>
                <w:lang w:val="en-US"/>
              </w:rPr>
              <w:t>31</w:t>
            </w:r>
            <w:r w:rsidRPr="00206CA1">
              <w:rPr>
                <w:b/>
                <w:bCs/>
                <w:szCs w:val="22"/>
              </w:rPr>
              <w:t xml:space="preserve"> December </w:t>
            </w:r>
            <w:r w:rsidRPr="00206CA1">
              <w:rPr>
                <w:b/>
                <w:bCs/>
                <w:szCs w:val="22"/>
                <w:lang w:val="en-US"/>
              </w:rPr>
              <w:t>202</w:t>
            </w:r>
            <w:r w:rsidR="003B1E75">
              <w:rPr>
                <w:b/>
                <w:bCs/>
                <w:szCs w:val="22"/>
                <w:lang w:val="en-US"/>
              </w:rPr>
              <w:t>3</w:t>
            </w:r>
            <w:r w:rsidRPr="00206CA1">
              <w:rPr>
                <w:b/>
                <w:bCs/>
                <w:szCs w:val="22"/>
              </w:rPr>
              <w:t xml:space="preserve"> and </w:t>
            </w:r>
            <w:r w:rsidRPr="00206CA1">
              <w:rPr>
                <w:b/>
                <w:bCs/>
                <w:szCs w:val="22"/>
                <w:lang w:val="en-US"/>
              </w:rPr>
              <w:t>1</w:t>
            </w:r>
            <w:r w:rsidRPr="00206CA1">
              <w:rPr>
                <w:b/>
                <w:bCs/>
                <w:szCs w:val="22"/>
              </w:rPr>
              <w:t xml:space="preserve"> January </w:t>
            </w:r>
            <w:r w:rsidRPr="00206CA1">
              <w:rPr>
                <w:b/>
                <w:bCs/>
                <w:szCs w:val="22"/>
                <w:lang w:val="en-US"/>
              </w:rPr>
              <w:t>202</w:t>
            </w:r>
            <w:r w:rsidR="003B1E75">
              <w:rPr>
                <w:b/>
                <w:bCs/>
                <w:szCs w:val="22"/>
                <w:lang w:val="en-US"/>
              </w:rPr>
              <w:t>4</w:t>
            </w:r>
          </w:p>
        </w:tc>
        <w:tc>
          <w:tcPr>
            <w:tcW w:w="1361" w:type="dxa"/>
            <w:tcBorders>
              <w:top w:val="single" w:sz="4" w:space="0" w:color="auto"/>
            </w:tcBorders>
          </w:tcPr>
          <w:p w14:paraId="4ECBD884" w14:textId="4D97C8F4" w:rsidR="008A1476" w:rsidRPr="00206CA1" w:rsidRDefault="008A1476" w:rsidP="008A1476">
            <w:pPr>
              <w:tabs>
                <w:tab w:val="decimal" w:pos="1193"/>
              </w:tabs>
              <w:ind w:right="-80"/>
              <w:rPr>
                <w:b/>
                <w:bCs/>
                <w:szCs w:val="22"/>
              </w:rPr>
            </w:pPr>
            <w:r w:rsidRPr="00206CA1">
              <w:rPr>
                <w:b/>
                <w:bCs/>
                <w:szCs w:val="22"/>
              </w:rPr>
              <w:t>4,073,975</w:t>
            </w:r>
          </w:p>
        </w:tc>
        <w:tc>
          <w:tcPr>
            <w:tcW w:w="180" w:type="dxa"/>
          </w:tcPr>
          <w:p w14:paraId="7D3E12D2" w14:textId="77777777" w:rsidR="008A1476" w:rsidRPr="00206CA1" w:rsidRDefault="008A1476" w:rsidP="008A1476">
            <w:pPr>
              <w:tabs>
                <w:tab w:val="decimal" w:pos="1092"/>
              </w:tabs>
              <w:ind w:right="-80"/>
              <w:rPr>
                <w:b/>
                <w:bCs/>
                <w:szCs w:val="22"/>
              </w:rPr>
            </w:pPr>
          </w:p>
        </w:tc>
        <w:tc>
          <w:tcPr>
            <w:tcW w:w="1249" w:type="dxa"/>
            <w:tcBorders>
              <w:top w:val="single" w:sz="4" w:space="0" w:color="auto"/>
            </w:tcBorders>
          </w:tcPr>
          <w:p w14:paraId="5164FE72" w14:textId="2825C915" w:rsidR="008A1476" w:rsidRPr="00206CA1" w:rsidRDefault="003B1E75" w:rsidP="008A1476">
            <w:pPr>
              <w:tabs>
                <w:tab w:val="decimal" w:pos="1089"/>
              </w:tabs>
              <w:ind w:right="-80"/>
              <w:rPr>
                <w:b/>
                <w:bCs/>
                <w:szCs w:val="22"/>
              </w:rPr>
            </w:pPr>
            <w:r w:rsidRPr="00206CA1">
              <w:rPr>
                <w:b/>
                <w:bCs/>
              </w:rPr>
              <w:t>743,702</w:t>
            </w:r>
          </w:p>
        </w:tc>
        <w:tc>
          <w:tcPr>
            <w:tcW w:w="180" w:type="dxa"/>
          </w:tcPr>
          <w:p w14:paraId="2A823481" w14:textId="77777777" w:rsidR="008A1476" w:rsidRPr="00206CA1" w:rsidRDefault="008A1476" w:rsidP="008A1476">
            <w:pPr>
              <w:tabs>
                <w:tab w:val="decimal" w:pos="1092"/>
              </w:tabs>
              <w:ind w:right="-80"/>
              <w:rPr>
                <w:b/>
                <w:bCs/>
                <w:szCs w:val="22"/>
              </w:rPr>
            </w:pPr>
          </w:p>
        </w:tc>
        <w:tc>
          <w:tcPr>
            <w:tcW w:w="1350" w:type="dxa"/>
            <w:tcBorders>
              <w:top w:val="single" w:sz="4" w:space="0" w:color="auto"/>
            </w:tcBorders>
          </w:tcPr>
          <w:p w14:paraId="60251194" w14:textId="24A2F792" w:rsidR="008A1476" w:rsidRPr="00206CA1" w:rsidRDefault="003B1E75" w:rsidP="008A1476">
            <w:pPr>
              <w:tabs>
                <w:tab w:val="decimal" w:pos="1191"/>
              </w:tabs>
              <w:ind w:right="-80"/>
              <w:rPr>
                <w:b/>
                <w:bCs/>
                <w:szCs w:val="22"/>
              </w:rPr>
            </w:pPr>
            <w:r w:rsidRPr="00206CA1">
              <w:rPr>
                <w:b/>
                <w:bCs/>
              </w:rPr>
              <w:t>17,454,874</w:t>
            </w:r>
          </w:p>
        </w:tc>
        <w:tc>
          <w:tcPr>
            <w:tcW w:w="180" w:type="dxa"/>
          </w:tcPr>
          <w:p w14:paraId="09203702" w14:textId="77777777" w:rsidR="008A1476" w:rsidRPr="00206CA1" w:rsidRDefault="008A1476" w:rsidP="008A1476">
            <w:pPr>
              <w:tabs>
                <w:tab w:val="decimal" w:pos="1092"/>
              </w:tabs>
              <w:ind w:right="-80"/>
              <w:rPr>
                <w:b/>
                <w:bCs/>
                <w:szCs w:val="22"/>
              </w:rPr>
            </w:pPr>
          </w:p>
        </w:tc>
        <w:tc>
          <w:tcPr>
            <w:tcW w:w="1260" w:type="dxa"/>
            <w:tcBorders>
              <w:top w:val="single" w:sz="4" w:space="0" w:color="auto"/>
            </w:tcBorders>
          </w:tcPr>
          <w:p w14:paraId="33EAEBD8" w14:textId="630CD726" w:rsidR="008A1476" w:rsidRPr="00206CA1" w:rsidRDefault="003B1E75" w:rsidP="008A1476">
            <w:pPr>
              <w:tabs>
                <w:tab w:val="decimal" w:pos="1092"/>
              </w:tabs>
              <w:ind w:right="-80"/>
              <w:rPr>
                <w:b/>
                <w:bCs/>
                <w:szCs w:val="22"/>
              </w:rPr>
            </w:pPr>
            <w:r w:rsidRPr="00206CA1">
              <w:rPr>
                <w:b/>
                <w:bCs/>
              </w:rPr>
              <w:t>23,469</w:t>
            </w:r>
          </w:p>
        </w:tc>
        <w:tc>
          <w:tcPr>
            <w:tcW w:w="180" w:type="dxa"/>
          </w:tcPr>
          <w:p w14:paraId="56668613" w14:textId="77777777" w:rsidR="008A1476" w:rsidRPr="00206CA1" w:rsidRDefault="008A1476" w:rsidP="008A1476">
            <w:pPr>
              <w:tabs>
                <w:tab w:val="decimal" w:pos="1092"/>
              </w:tabs>
              <w:ind w:right="-80"/>
              <w:rPr>
                <w:b/>
                <w:bCs/>
                <w:szCs w:val="22"/>
              </w:rPr>
            </w:pPr>
          </w:p>
        </w:tc>
        <w:tc>
          <w:tcPr>
            <w:tcW w:w="1260" w:type="dxa"/>
            <w:tcBorders>
              <w:top w:val="single" w:sz="4" w:space="0" w:color="auto"/>
            </w:tcBorders>
          </w:tcPr>
          <w:p w14:paraId="3632611E" w14:textId="5B24FB40" w:rsidR="008A1476" w:rsidRPr="00206CA1" w:rsidRDefault="003B1E75" w:rsidP="008A1476">
            <w:pPr>
              <w:tabs>
                <w:tab w:val="decimal" w:pos="1100"/>
              </w:tabs>
              <w:ind w:right="-86"/>
              <w:rPr>
                <w:b/>
                <w:bCs/>
                <w:szCs w:val="22"/>
              </w:rPr>
            </w:pPr>
            <w:r w:rsidRPr="00206CA1">
              <w:rPr>
                <w:b/>
                <w:bCs/>
              </w:rPr>
              <w:t>23,788</w:t>
            </w:r>
          </w:p>
        </w:tc>
        <w:tc>
          <w:tcPr>
            <w:tcW w:w="180" w:type="dxa"/>
          </w:tcPr>
          <w:p w14:paraId="45C48A0C" w14:textId="77777777" w:rsidR="008A1476" w:rsidRPr="00206CA1" w:rsidRDefault="008A1476" w:rsidP="008A1476">
            <w:pPr>
              <w:tabs>
                <w:tab w:val="decimal" w:pos="1007"/>
              </w:tabs>
              <w:ind w:right="-80"/>
              <w:rPr>
                <w:b/>
                <w:bCs/>
                <w:szCs w:val="22"/>
              </w:rPr>
            </w:pPr>
          </w:p>
        </w:tc>
        <w:tc>
          <w:tcPr>
            <w:tcW w:w="1260" w:type="dxa"/>
            <w:tcBorders>
              <w:top w:val="single" w:sz="4" w:space="0" w:color="auto"/>
            </w:tcBorders>
          </w:tcPr>
          <w:p w14:paraId="1FF0D982" w14:textId="5E2DD45B" w:rsidR="008A1476" w:rsidRPr="00206CA1" w:rsidRDefault="003B1E75" w:rsidP="008A1476">
            <w:pPr>
              <w:tabs>
                <w:tab w:val="decimal" w:pos="1100"/>
              </w:tabs>
              <w:ind w:right="-80"/>
              <w:rPr>
                <w:b/>
                <w:bCs/>
                <w:szCs w:val="22"/>
              </w:rPr>
            </w:pPr>
            <w:r w:rsidRPr="00206CA1">
              <w:rPr>
                <w:b/>
                <w:bCs/>
              </w:rPr>
              <w:t>769,400</w:t>
            </w:r>
          </w:p>
        </w:tc>
        <w:tc>
          <w:tcPr>
            <w:tcW w:w="180" w:type="dxa"/>
          </w:tcPr>
          <w:p w14:paraId="75D52052" w14:textId="77777777" w:rsidR="008A1476" w:rsidRPr="00206CA1" w:rsidRDefault="008A1476" w:rsidP="008A1476">
            <w:pPr>
              <w:tabs>
                <w:tab w:val="decimal" w:pos="1007"/>
              </w:tabs>
              <w:ind w:right="-80"/>
              <w:rPr>
                <w:b/>
                <w:bCs/>
                <w:szCs w:val="22"/>
              </w:rPr>
            </w:pPr>
          </w:p>
        </w:tc>
        <w:tc>
          <w:tcPr>
            <w:tcW w:w="1260" w:type="dxa"/>
            <w:tcBorders>
              <w:top w:val="single" w:sz="4" w:space="0" w:color="auto"/>
            </w:tcBorders>
          </w:tcPr>
          <w:p w14:paraId="0C45F0AA" w14:textId="347F1EC5" w:rsidR="008A1476" w:rsidRPr="00206CA1" w:rsidRDefault="00705DF8" w:rsidP="008A1476">
            <w:pPr>
              <w:tabs>
                <w:tab w:val="decimal" w:pos="1100"/>
              </w:tabs>
              <w:ind w:right="-80"/>
              <w:rPr>
                <w:b/>
                <w:bCs/>
                <w:szCs w:val="22"/>
              </w:rPr>
            </w:pPr>
            <w:r w:rsidRPr="00206CA1">
              <w:rPr>
                <w:b/>
                <w:bCs/>
              </w:rPr>
              <w:t>23,089,208</w:t>
            </w:r>
          </w:p>
        </w:tc>
      </w:tr>
      <w:tr w:rsidR="006B5A61" w:rsidRPr="00206CA1" w14:paraId="3F0EB74A" w14:textId="77777777" w:rsidTr="00C404CD">
        <w:trPr>
          <w:cantSplit/>
        </w:trPr>
        <w:tc>
          <w:tcPr>
            <w:tcW w:w="4230" w:type="dxa"/>
            <w:vAlign w:val="bottom"/>
          </w:tcPr>
          <w:p w14:paraId="666A3AD1" w14:textId="77777777" w:rsidR="006B5A61" w:rsidRPr="00206CA1" w:rsidRDefault="006B5A61" w:rsidP="006B5A61">
            <w:pPr>
              <w:spacing w:line="240" w:lineRule="atLeast"/>
              <w:rPr>
                <w:szCs w:val="22"/>
              </w:rPr>
            </w:pPr>
            <w:r w:rsidRPr="00206CA1">
              <w:rPr>
                <w:szCs w:val="22"/>
              </w:rPr>
              <w:t>Additions</w:t>
            </w:r>
          </w:p>
        </w:tc>
        <w:tc>
          <w:tcPr>
            <w:tcW w:w="1361" w:type="dxa"/>
          </w:tcPr>
          <w:p w14:paraId="145F5572" w14:textId="2F15B7D0" w:rsidR="006B5A61" w:rsidRPr="003D787D" w:rsidRDefault="00C14E5E" w:rsidP="006B5A61">
            <w:pPr>
              <w:tabs>
                <w:tab w:val="decimal" w:pos="1193"/>
              </w:tabs>
              <w:ind w:right="-80"/>
              <w:rPr>
                <w:szCs w:val="22"/>
                <w:lang w:val="en-US"/>
              </w:rPr>
            </w:pPr>
            <w:r w:rsidRPr="003D787D">
              <w:rPr>
                <w:szCs w:val="22"/>
                <w:lang w:val="en-US"/>
              </w:rPr>
              <w:t>-</w:t>
            </w:r>
          </w:p>
        </w:tc>
        <w:tc>
          <w:tcPr>
            <w:tcW w:w="180" w:type="dxa"/>
          </w:tcPr>
          <w:p w14:paraId="285DB102" w14:textId="77777777" w:rsidR="006B5A61" w:rsidRPr="003D787D" w:rsidRDefault="006B5A61" w:rsidP="006B5A61">
            <w:pPr>
              <w:jc w:val="right"/>
              <w:rPr>
                <w:szCs w:val="22"/>
              </w:rPr>
            </w:pPr>
          </w:p>
        </w:tc>
        <w:tc>
          <w:tcPr>
            <w:tcW w:w="1249" w:type="dxa"/>
          </w:tcPr>
          <w:p w14:paraId="2D5C7537" w14:textId="09DACDE8" w:rsidR="006B5A61" w:rsidRPr="003D787D" w:rsidRDefault="000E546C" w:rsidP="006B5A61">
            <w:pPr>
              <w:tabs>
                <w:tab w:val="decimal" w:pos="1089"/>
              </w:tabs>
              <w:ind w:right="-80"/>
              <w:rPr>
                <w:szCs w:val="22"/>
                <w:lang w:val="en-US"/>
              </w:rPr>
            </w:pPr>
            <w:r w:rsidRPr="003D787D">
              <w:rPr>
                <w:szCs w:val="22"/>
                <w:lang w:val="en-US"/>
              </w:rPr>
              <w:t>-</w:t>
            </w:r>
          </w:p>
        </w:tc>
        <w:tc>
          <w:tcPr>
            <w:tcW w:w="180" w:type="dxa"/>
          </w:tcPr>
          <w:p w14:paraId="4F099080" w14:textId="77777777" w:rsidR="006B5A61" w:rsidRPr="003D787D" w:rsidRDefault="006B5A61" w:rsidP="006B5A61">
            <w:pPr>
              <w:jc w:val="right"/>
              <w:rPr>
                <w:szCs w:val="22"/>
              </w:rPr>
            </w:pPr>
          </w:p>
        </w:tc>
        <w:tc>
          <w:tcPr>
            <w:tcW w:w="1350" w:type="dxa"/>
          </w:tcPr>
          <w:p w14:paraId="3CF97051" w14:textId="2AC36B2B" w:rsidR="006B5A61" w:rsidRPr="003D787D" w:rsidRDefault="000416EB" w:rsidP="006B5A61">
            <w:pPr>
              <w:tabs>
                <w:tab w:val="decimal" w:pos="1191"/>
              </w:tabs>
              <w:ind w:right="-80"/>
              <w:rPr>
                <w:szCs w:val="22"/>
                <w:lang w:val="en-US"/>
              </w:rPr>
            </w:pPr>
            <w:r w:rsidRPr="003D787D">
              <w:rPr>
                <w:szCs w:val="22"/>
                <w:lang w:val="en-US"/>
              </w:rPr>
              <w:t>4,129</w:t>
            </w:r>
          </w:p>
        </w:tc>
        <w:tc>
          <w:tcPr>
            <w:tcW w:w="180" w:type="dxa"/>
          </w:tcPr>
          <w:p w14:paraId="4856A9E5" w14:textId="77777777" w:rsidR="006B5A61" w:rsidRPr="003D787D" w:rsidRDefault="006B5A61" w:rsidP="006B5A61">
            <w:pPr>
              <w:jc w:val="right"/>
              <w:rPr>
                <w:szCs w:val="22"/>
              </w:rPr>
            </w:pPr>
          </w:p>
        </w:tc>
        <w:tc>
          <w:tcPr>
            <w:tcW w:w="1260" w:type="dxa"/>
          </w:tcPr>
          <w:p w14:paraId="3FC08132" w14:textId="0B570437" w:rsidR="006B5A61" w:rsidRPr="003D787D" w:rsidRDefault="00131C81" w:rsidP="006B5A61">
            <w:pPr>
              <w:jc w:val="right"/>
              <w:rPr>
                <w:szCs w:val="22"/>
              </w:rPr>
            </w:pPr>
            <w:r w:rsidRPr="003D787D">
              <w:rPr>
                <w:szCs w:val="22"/>
              </w:rPr>
              <w:t>471</w:t>
            </w:r>
          </w:p>
        </w:tc>
        <w:tc>
          <w:tcPr>
            <w:tcW w:w="180" w:type="dxa"/>
          </w:tcPr>
          <w:p w14:paraId="57292E2F" w14:textId="77777777" w:rsidR="006B5A61" w:rsidRPr="003D787D" w:rsidRDefault="006B5A61" w:rsidP="006B5A61">
            <w:pPr>
              <w:jc w:val="right"/>
              <w:rPr>
                <w:szCs w:val="22"/>
              </w:rPr>
            </w:pPr>
          </w:p>
        </w:tc>
        <w:tc>
          <w:tcPr>
            <w:tcW w:w="1260" w:type="dxa"/>
          </w:tcPr>
          <w:p w14:paraId="61DDA4CD" w14:textId="0223138C" w:rsidR="006B5A61" w:rsidRPr="003D787D" w:rsidRDefault="00D64F4E" w:rsidP="006B5A61">
            <w:pPr>
              <w:tabs>
                <w:tab w:val="decimal" w:pos="1100"/>
              </w:tabs>
              <w:ind w:right="-86"/>
              <w:rPr>
                <w:szCs w:val="22"/>
                <w:lang w:val="en-US"/>
              </w:rPr>
            </w:pPr>
            <w:r w:rsidRPr="003D787D">
              <w:rPr>
                <w:szCs w:val="22"/>
                <w:lang w:val="en-US"/>
              </w:rPr>
              <w:t>6,631</w:t>
            </w:r>
          </w:p>
        </w:tc>
        <w:tc>
          <w:tcPr>
            <w:tcW w:w="180" w:type="dxa"/>
          </w:tcPr>
          <w:p w14:paraId="0F08439D" w14:textId="77777777" w:rsidR="006B5A61" w:rsidRPr="003D787D" w:rsidRDefault="006B5A61" w:rsidP="006B5A61">
            <w:pPr>
              <w:jc w:val="right"/>
              <w:rPr>
                <w:szCs w:val="22"/>
              </w:rPr>
            </w:pPr>
          </w:p>
        </w:tc>
        <w:tc>
          <w:tcPr>
            <w:tcW w:w="1260" w:type="dxa"/>
          </w:tcPr>
          <w:p w14:paraId="4B168A2B" w14:textId="0F919071" w:rsidR="006B5A61" w:rsidRPr="003D787D" w:rsidRDefault="00BB6726" w:rsidP="006B5A61">
            <w:pPr>
              <w:tabs>
                <w:tab w:val="decimal" w:pos="1100"/>
              </w:tabs>
              <w:ind w:right="-6"/>
              <w:rPr>
                <w:szCs w:val="22"/>
                <w:lang w:val="en-US"/>
              </w:rPr>
            </w:pPr>
            <w:r w:rsidRPr="003D787D">
              <w:rPr>
                <w:szCs w:val="22"/>
                <w:lang w:val="en-US"/>
              </w:rPr>
              <w:t>41,</w:t>
            </w:r>
            <w:r w:rsidR="00D97A00" w:rsidRPr="003D787D">
              <w:rPr>
                <w:szCs w:val="22"/>
                <w:lang w:val="en-US"/>
              </w:rPr>
              <w:t>669</w:t>
            </w:r>
          </w:p>
        </w:tc>
        <w:tc>
          <w:tcPr>
            <w:tcW w:w="180" w:type="dxa"/>
          </w:tcPr>
          <w:p w14:paraId="3ABF6CF0" w14:textId="77777777" w:rsidR="006B5A61" w:rsidRPr="003D787D" w:rsidRDefault="006B5A61" w:rsidP="006B5A61">
            <w:pPr>
              <w:jc w:val="right"/>
              <w:rPr>
                <w:szCs w:val="22"/>
              </w:rPr>
            </w:pPr>
          </w:p>
        </w:tc>
        <w:tc>
          <w:tcPr>
            <w:tcW w:w="1260" w:type="dxa"/>
          </w:tcPr>
          <w:p w14:paraId="5CC2FA71" w14:textId="4311D66A" w:rsidR="006B5A61" w:rsidRPr="003D787D" w:rsidRDefault="00DF2F80" w:rsidP="006B5A61">
            <w:pPr>
              <w:tabs>
                <w:tab w:val="decimal" w:pos="1100"/>
              </w:tabs>
              <w:ind w:right="-80"/>
              <w:rPr>
                <w:szCs w:val="22"/>
                <w:lang w:val="en-US"/>
              </w:rPr>
            </w:pPr>
            <w:r w:rsidRPr="003D787D">
              <w:rPr>
                <w:szCs w:val="22"/>
                <w:lang w:val="en-US"/>
              </w:rPr>
              <w:t>52,900</w:t>
            </w:r>
          </w:p>
        </w:tc>
      </w:tr>
      <w:tr w:rsidR="00121A1D" w:rsidRPr="00206CA1" w14:paraId="54CFC7D9" w14:textId="77777777" w:rsidTr="00C404CD">
        <w:trPr>
          <w:cantSplit/>
        </w:trPr>
        <w:tc>
          <w:tcPr>
            <w:tcW w:w="4230" w:type="dxa"/>
            <w:vAlign w:val="bottom"/>
          </w:tcPr>
          <w:p w14:paraId="3ED14808" w14:textId="2BFDD4B9" w:rsidR="00121A1D" w:rsidRPr="00206CA1" w:rsidRDefault="00121A1D" w:rsidP="006B5A61">
            <w:pPr>
              <w:spacing w:line="240" w:lineRule="atLeast"/>
              <w:rPr>
                <w:szCs w:val="22"/>
              </w:rPr>
            </w:pPr>
            <w:r>
              <w:rPr>
                <w:szCs w:val="22"/>
              </w:rPr>
              <w:t>Transfer</w:t>
            </w:r>
            <w:r w:rsidR="007213C2">
              <w:rPr>
                <w:szCs w:val="22"/>
              </w:rPr>
              <w:t>s</w:t>
            </w:r>
            <w:r>
              <w:rPr>
                <w:szCs w:val="22"/>
              </w:rPr>
              <w:t xml:space="preserve"> to </w:t>
            </w:r>
            <w:r w:rsidR="00272D92">
              <w:rPr>
                <w:szCs w:val="22"/>
              </w:rPr>
              <w:t>investment propert</w:t>
            </w:r>
            <w:r w:rsidR="0000433C">
              <w:rPr>
                <w:szCs w:val="22"/>
              </w:rPr>
              <w:t>ies</w:t>
            </w:r>
          </w:p>
        </w:tc>
        <w:tc>
          <w:tcPr>
            <w:tcW w:w="1361" w:type="dxa"/>
          </w:tcPr>
          <w:p w14:paraId="7DC530B2" w14:textId="3F42EFD9" w:rsidR="00121A1D" w:rsidRPr="003D787D" w:rsidRDefault="00272D92" w:rsidP="006B5A61">
            <w:pPr>
              <w:tabs>
                <w:tab w:val="decimal" w:pos="1193"/>
              </w:tabs>
              <w:ind w:right="-80"/>
              <w:rPr>
                <w:szCs w:val="22"/>
                <w:lang w:val="en-US"/>
              </w:rPr>
            </w:pPr>
            <w:r w:rsidRPr="003D787D">
              <w:rPr>
                <w:szCs w:val="22"/>
                <w:lang w:val="en-US"/>
              </w:rPr>
              <w:t>(17,412)</w:t>
            </w:r>
          </w:p>
        </w:tc>
        <w:tc>
          <w:tcPr>
            <w:tcW w:w="180" w:type="dxa"/>
          </w:tcPr>
          <w:p w14:paraId="10EA1C0C" w14:textId="77777777" w:rsidR="00121A1D" w:rsidRPr="003D787D" w:rsidRDefault="00121A1D" w:rsidP="006B5A61">
            <w:pPr>
              <w:jc w:val="right"/>
              <w:rPr>
                <w:szCs w:val="22"/>
              </w:rPr>
            </w:pPr>
          </w:p>
        </w:tc>
        <w:tc>
          <w:tcPr>
            <w:tcW w:w="1249" w:type="dxa"/>
          </w:tcPr>
          <w:p w14:paraId="0042A3BF" w14:textId="46B6685A" w:rsidR="00121A1D" w:rsidRPr="003D787D" w:rsidRDefault="000E546C" w:rsidP="006B5A61">
            <w:pPr>
              <w:tabs>
                <w:tab w:val="decimal" w:pos="1089"/>
              </w:tabs>
              <w:ind w:right="-80"/>
              <w:rPr>
                <w:szCs w:val="22"/>
                <w:lang w:val="en-US"/>
              </w:rPr>
            </w:pPr>
            <w:r w:rsidRPr="003D787D">
              <w:rPr>
                <w:szCs w:val="22"/>
                <w:lang w:val="en-US"/>
              </w:rPr>
              <w:t>(24,</w:t>
            </w:r>
            <w:r w:rsidR="00405D50" w:rsidRPr="003D787D">
              <w:rPr>
                <w:szCs w:val="22"/>
                <w:lang w:val="en-US"/>
              </w:rPr>
              <w:t>382)</w:t>
            </w:r>
          </w:p>
        </w:tc>
        <w:tc>
          <w:tcPr>
            <w:tcW w:w="180" w:type="dxa"/>
          </w:tcPr>
          <w:p w14:paraId="17909062" w14:textId="77777777" w:rsidR="00121A1D" w:rsidRPr="003D787D" w:rsidRDefault="00121A1D" w:rsidP="006B5A61">
            <w:pPr>
              <w:jc w:val="right"/>
              <w:rPr>
                <w:szCs w:val="22"/>
              </w:rPr>
            </w:pPr>
          </w:p>
        </w:tc>
        <w:tc>
          <w:tcPr>
            <w:tcW w:w="1350" w:type="dxa"/>
          </w:tcPr>
          <w:p w14:paraId="1FFFC9B6" w14:textId="25F3261E" w:rsidR="00121A1D" w:rsidRPr="003D787D" w:rsidRDefault="000416EB" w:rsidP="006B5A61">
            <w:pPr>
              <w:tabs>
                <w:tab w:val="decimal" w:pos="1191"/>
              </w:tabs>
              <w:ind w:right="-80"/>
              <w:rPr>
                <w:szCs w:val="22"/>
                <w:lang w:val="en-US"/>
              </w:rPr>
            </w:pPr>
            <w:r w:rsidRPr="003D787D">
              <w:rPr>
                <w:szCs w:val="22"/>
                <w:lang w:val="en-US"/>
              </w:rPr>
              <w:t>-</w:t>
            </w:r>
          </w:p>
        </w:tc>
        <w:tc>
          <w:tcPr>
            <w:tcW w:w="180" w:type="dxa"/>
          </w:tcPr>
          <w:p w14:paraId="32E9FF40" w14:textId="77777777" w:rsidR="00121A1D" w:rsidRPr="003D787D" w:rsidRDefault="00121A1D" w:rsidP="006B5A61">
            <w:pPr>
              <w:jc w:val="right"/>
              <w:rPr>
                <w:szCs w:val="22"/>
              </w:rPr>
            </w:pPr>
          </w:p>
        </w:tc>
        <w:tc>
          <w:tcPr>
            <w:tcW w:w="1260" w:type="dxa"/>
          </w:tcPr>
          <w:p w14:paraId="55F205C7" w14:textId="22489AF7" w:rsidR="00121A1D" w:rsidRPr="003D787D" w:rsidRDefault="002E5376" w:rsidP="006B5A61">
            <w:pPr>
              <w:jc w:val="right"/>
              <w:rPr>
                <w:szCs w:val="22"/>
              </w:rPr>
            </w:pPr>
            <w:r w:rsidRPr="003D787D">
              <w:rPr>
                <w:szCs w:val="22"/>
              </w:rPr>
              <w:t>-</w:t>
            </w:r>
          </w:p>
        </w:tc>
        <w:tc>
          <w:tcPr>
            <w:tcW w:w="180" w:type="dxa"/>
          </w:tcPr>
          <w:p w14:paraId="40D480BB" w14:textId="77777777" w:rsidR="00121A1D" w:rsidRPr="003D787D" w:rsidRDefault="00121A1D" w:rsidP="006B5A61">
            <w:pPr>
              <w:jc w:val="right"/>
              <w:rPr>
                <w:szCs w:val="22"/>
              </w:rPr>
            </w:pPr>
          </w:p>
        </w:tc>
        <w:tc>
          <w:tcPr>
            <w:tcW w:w="1260" w:type="dxa"/>
          </w:tcPr>
          <w:p w14:paraId="335B4CD1" w14:textId="2B466894" w:rsidR="00121A1D" w:rsidRPr="003D787D" w:rsidRDefault="00425B2D" w:rsidP="006B5A61">
            <w:pPr>
              <w:tabs>
                <w:tab w:val="decimal" w:pos="1100"/>
              </w:tabs>
              <w:ind w:right="-86"/>
              <w:rPr>
                <w:szCs w:val="22"/>
                <w:lang w:val="en-US"/>
              </w:rPr>
            </w:pPr>
            <w:r w:rsidRPr="003D787D">
              <w:rPr>
                <w:szCs w:val="22"/>
                <w:lang w:val="en-US"/>
              </w:rPr>
              <w:t>-</w:t>
            </w:r>
          </w:p>
        </w:tc>
        <w:tc>
          <w:tcPr>
            <w:tcW w:w="180" w:type="dxa"/>
          </w:tcPr>
          <w:p w14:paraId="509EC152" w14:textId="77777777" w:rsidR="00121A1D" w:rsidRPr="003D787D" w:rsidRDefault="00121A1D" w:rsidP="006B5A61">
            <w:pPr>
              <w:jc w:val="right"/>
              <w:rPr>
                <w:szCs w:val="22"/>
              </w:rPr>
            </w:pPr>
          </w:p>
        </w:tc>
        <w:tc>
          <w:tcPr>
            <w:tcW w:w="1260" w:type="dxa"/>
          </w:tcPr>
          <w:p w14:paraId="756B46FE" w14:textId="396FC642" w:rsidR="00121A1D" w:rsidRPr="003D787D" w:rsidRDefault="00D71E6F" w:rsidP="006B5A61">
            <w:pPr>
              <w:tabs>
                <w:tab w:val="decimal" w:pos="1100"/>
              </w:tabs>
              <w:ind w:right="-6"/>
              <w:rPr>
                <w:szCs w:val="22"/>
                <w:lang w:val="en-US"/>
              </w:rPr>
            </w:pPr>
            <w:r w:rsidRPr="003D787D">
              <w:rPr>
                <w:szCs w:val="22"/>
                <w:lang w:val="en-US"/>
              </w:rPr>
              <w:t>-</w:t>
            </w:r>
          </w:p>
        </w:tc>
        <w:tc>
          <w:tcPr>
            <w:tcW w:w="180" w:type="dxa"/>
          </w:tcPr>
          <w:p w14:paraId="2F8F872B" w14:textId="77777777" w:rsidR="00121A1D" w:rsidRPr="003D787D" w:rsidRDefault="00121A1D" w:rsidP="006B5A61">
            <w:pPr>
              <w:jc w:val="right"/>
              <w:rPr>
                <w:szCs w:val="22"/>
              </w:rPr>
            </w:pPr>
          </w:p>
        </w:tc>
        <w:tc>
          <w:tcPr>
            <w:tcW w:w="1260" w:type="dxa"/>
          </w:tcPr>
          <w:p w14:paraId="30415111" w14:textId="22FBD72E" w:rsidR="00121A1D" w:rsidRPr="003D787D" w:rsidRDefault="005E2730" w:rsidP="006B5A61">
            <w:pPr>
              <w:tabs>
                <w:tab w:val="decimal" w:pos="1100"/>
              </w:tabs>
              <w:ind w:right="-80"/>
              <w:rPr>
                <w:szCs w:val="22"/>
                <w:lang w:val="en-US"/>
              </w:rPr>
            </w:pPr>
            <w:r w:rsidRPr="003D787D">
              <w:rPr>
                <w:szCs w:val="22"/>
                <w:lang w:val="en-US"/>
              </w:rPr>
              <w:t>(41,</w:t>
            </w:r>
            <w:r w:rsidR="005B3DC5" w:rsidRPr="003D787D">
              <w:rPr>
                <w:szCs w:val="22"/>
                <w:lang w:val="en-US"/>
              </w:rPr>
              <w:t>794)</w:t>
            </w:r>
          </w:p>
        </w:tc>
      </w:tr>
      <w:tr w:rsidR="006B5A61" w:rsidRPr="00206CA1" w14:paraId="7B5B782A" w14:textId="77777777" w:rsidTr="00C404CD">
        <w:trPr>
          <w:cantSplit/>
        </w:trPr>
        <w:tc>
          <w:tcPr>
            <w:tcW w:w="4230" w:type="dxa"/>
            <w:vAlign w:val="bottom"/>
          </w:tcPr>
          <w:p w14:paraId="329A5D7D" w14:textId="77777777" w:rsidR="006B5A61" w:rsidRPr="00206CA1" w:rsidRDefault="006B5A61" w:rsidP="006B5A61">
            <w:pPr>
              <w:spacing w:line="240" w:lineRule="atLeast"/>
              <w:rPr>
                <w:szCs w:val="22"/>
              </w:rPr>
            </w:pPr>
            <w:r w:rsidRPr="00206CA1">
              <w:rPr>
                <w:szCs w:val="22"/>
              </w:rPr>
              <w:t>Disposals</w:t>
            </w:r>
          </w:p>
        </w:tc>
        <w:tc>
          <w:tcPr>
            <w:tcW w:w="1361" w:type="dxa"/>
          </w:tcPr>
          <w:p w14:paraId="67014273" w14:textId="78B9FB7F" w:rsidR="006B5A61" w:rsidRPr="003D787D" w:rsidRDefault="00272D92" w:rsidP="006B5A61">
            <w:pPr>
              <w:tabs>
                <w:tab w:val="decimal" w:pos="1193"/>
              </w:tabs>
              <w:ind w:right="-80"/>
              <w:rPr>
                <w:szCs w:val="22"/>
                <w:lang w:val="en-US"/>
              </w:rPr>
            </w:pPr>
            <w:r w:rsidRPr="003D787D">
              <w:rPr>
                <w:szCs w:val="22"/>
                <w:lang w:val="en-US"/>
              </w:rPr>
              <w:t>-</w:t>
            </w:r>
          </w:p>
        </w:tc>
        <w:tc>
          <w:tcPr>
            <w:tcW w:w="180" w:type="dxa"/>
          </w:tcPr>
          <w:p w14:paraId="365F1EE7" w14:textId="77777777" w:rsidR="006B5A61" w:rsidRPr="003D787D" w:rsidRDefault="006B5A61" w:rsidP="006B5A61">
            <w:pPr>
              <w:jc w:val="right"/>
              <w:rPr>
                <w:szCs w:val="22"/>
              </w:rPr>
            </w:pPr>
          </w:p>
        </w:tc>
        <w:tc>
          <w:tcPr>
            <w:tcW w:w="1249" w:type="dxa"/>
          </w:tcPr>
          <w:p w14:paraId="7A3157AF" w14:textId="1BA92004" w:rsidR="006B5A61" w:rsidRPr="003D787D" w:rsidRDefault="007F119B" w:rsidP="006B5A61">
            <w:pPr>
              <w:tabs>
                <w:tab w:val="decimal" w:pos="1089"/>
              </w:tabs>
              <w:ind w:right="-80"/>
              <w:rPr>
                <w:szCs w:val="22"/>
                <w:lang w:val="en-US"/>
              </w:rPr>
            </w:pPr>
            <w:r w:rsidRPr="003D787D">
              <w:rPr>
                <w:szCs w:val="22"/>
                <w:lang w:val="en-US"/>
              </w:rPr>
              <w:t>-</w:t>
            </w:r>
          </w:p>
        </w:tc>
        <w:tc>
          <w:tcPr>
            <w:tcW w:w="180" w:type="dxa"/>
          </w:tcPr>
          <w:p w14:paraId="51FDD79F" w14:textId="77777777" w:rsidR="006B5A61" w:rsidRPr="003D787D" w:rsidRDefault="006B5A61" w:rsidP="006B5A61">
            <w:pPr>
              <w:jc w:val="right"/>
              <w:rPr>
                <w:szCs w:val="22"/>
              </w:rPr>
            </w:pPr>
          </w:p>
        </w:tc>
        <w:tc>
          <w:tcPr>
            <w:tcW w:w="1350" w:type="dxa"/>
            <w:tcBorders>
              <w:bottom w:val="single" w:sz="4" w:space="0" w:color="auto"/>
            </w:tcBorders>
          </w:tcPr>
          <w:p w14:paraId="1245E321" w14:textId="2A02D7E7" w:rsidR="006B5A61" w:rsidRPr="003D787D" w:rsidRDefault="000B2543" w:rsidP="006B5A61">
            <w:pPr>
              <w:tabs>
                <w:tab w:val="decimal" w:pos="1191"/>
              </w:tabs>
              <w:ind w:right="-80"/>
              <w:rPr>
                <w:szCs w:val="22"/>
                <w:lang w:val="en-US"/>
              </w:rPr>
            </w:pPr>
            <w:r w:rsidRPr="003D787D">
              <w:rPr>
                <w:szCs w:val="22"/>
                <w:lang w:val="en-US"/>
              </w:rPr>
              <w:t>(49,</w:t>
            </w:r>
            <w:r w:rsidR="004032D5" w:rsidRPr="003D787D">
              <w:rPr>
                <w:szCs w:val="22"/>
                <w:lang w:val="en-US"/>
              </w:rPr>
              <w:t>254)</w:t>
            </w:r>
          </w:p>
        </w:tc>
        <w:tc>
          <w:tcPr>
            <w:tcW w:w="180" w:type="dxa"/>
          </w:tcPr>
          <w:p w14:paraId="1E271FD7" w14:textId="77777777" w:rsidR="006B5A61" w:rsidRPr="003D787D" w:rsidRDefault="006B5A61" w:rsidP="006B5A61">
            <w:pPr>
              <w:jc w:val="right"/>
              <w:rPr>
                <w:szCs w:val="22"/>
              </w:rPr>
            </w:pPr>
          </w:p>
        </w:tc>
        <w:tc>
          <w:tcPr>
            <w:tcW w:w="1260" w:type="dxa"/>
          </w:tcPr>
          <w:p w14:paraId="5DFD2D15" w14:textId="10C3E0D1" w:rsidR="006B5A61" w:rsidRPr="003D787D" w:rsidRDefault="002E5376" w:rsidP="006B5A61">
            <w:pPr>
              <w:tabs>
                <w:tab w:val="decimal" w:pos="1092"/>
              </w:tabs>
              <w:ind w:right="-80"/>
              <w:rPr>
                <w:szCs w:val="22"/>
              </w:rPr>
            </w:pPr>
            <w:r w:rsidRPr="003D787D">
              <w:rPr>
                <w:szCs w:val="22"/>
              </w:rPr>
              <w:t>(1,394)</w:t>
            </w:r>
          </w:p>
        </w:tc>
        <w:tc>
          <w:tcPr>
            <w:tcW w:w="180" w:type="dxa"/>
          </w:tcPr>
          <w:p w14:paraId="54B75E63" w14:textId="77777777" w:rsidR="006B5A61" w:rsidRPr="003D787D" w:rsidRDefault="006B5A61" w:rsidP="006B5A61">
            <w:pPr>
              <w:jc w:val="right"/>
              <w:rPr>
                <w:szCs w:val="22"/>
              </w:rPr>
            </w:pPr>
          </w:p>
        </w:tc>
        <w:tc>
          <w:tcPr>
            <w:tcW w:w="1260" w:type="dxa"/>
          </w:tcPr>
          <w:p w14:paraId="19ACDB0D" w14:textId="2EB24B68" w:rsidR="006B5A61" w:rsidRPr="003D787D" w:rsidRDefault="00131468" w:rsidP="006B5A61">
            <w:pPr>
              <w:tabs>
                <w:tab w:val="decimal" w:pos="1100"/>
              </w:tabs>
              <w:ind w:right="-86"/>
              <w:rPr>
                <w:szCs w:val="22"/>
                <w:lang w:val="en-US"/>
              </w:rPr>
            </w:pPr>
            <w:r w:rsidRPr="003D787D">
              <w:rPr>
                <w:szCs w:val="22"/>
                <w:lang w:val="en-US"/>
              </w:rPr>
              <w:t>(3,801)</w:t>
            </w:r>
          </w:p>
        </w:tc>
        <w:tc>
          <w:tcPr>
            <w:tcW w:w="180" w:type="dxa"/>
          </w:tcPr>
          <w:p w14:paraId="175C4875" w14:textId="77777777" w:rsidR="006B5A61" w:rsidRPr="003D787D" w:rsidRDefault="006B5A61" w:rsidP="006B5A61">
            <w:pPr>
              <w:jc w:val="right"/>
              <w:rPr>
                <w:szCs w:val="22"/>
              </w:rPr>
            </w:pPr>
          </w:p>
        </w:tc>
        <w:tc>
          <w:tcPr>
            <w:tcW w:w="1260" w:type="dxa"/>
          </w:tcPr>
          <w:p w14:paraId="4A5475F6" w14:textId="1015B3E9" w:rsidR="006B5A61" w:rsidRPr="003D787D" w:rsidRDefault="00D71E6F" w:rsidP="006B5A61">
            <w:pPr>
              <w:tabs>
                <w:tab w:val="decimal" w:pos="1100"/>
              </w:tabs>
              <w:ind w:right="-6"/>
              <w:rPr>
                <w:szCs w:val="22"/>
                <w:lang w:val="en-US"/>
              </w:rPr>
            </w:pPr>
            <w:r w:rsidRPr="003D787D">
              <w:rPr>
                <w:szCs w:val="22"/>
                <w:lang w:val="en-US"/>
              </w:rPr>
              <w:t>-</w:t>
            </w:r>
          </w:p>
        </w:tc>
        <w:tc>
          <w:tcPr>
            <w:tcW w:w="180" w:type="dxa"/>
          </w:tcPr>
          <w:p w14:paraId="253E46D2" w14:textId="77777777" w:rsidR="006B5A61" w:rsidRPr="003D787D" w:rsidRDefault="006B5A61" w:rsidP="006B5A61">
            <w:pPr>
              <w:jc w:val="right"/>
              <w:rPr>
                <w:szCs w:val="22"/>
              </w:rPr>
            </w:pPr>
          </w:p>
        </w:tc>
        <w:tc>
          <w:tcPr>
            <w:tcW w:w="1260" w:type="dxa"/>
          </w:tcPr>
          <w:p w14:paraId="612FA1B5" w14:textId="0C6758A1" w:rsidR="006B5A61" w:rsidRPr="003D787D" w:rsidRDefault="00DA2CE8" w:rsidP="006B5A61">
            <w:pPr>
              <w:tabs>
                <w:tab w:val="decimal" w:pos="1100"/>
              </w:tabs>
              <w:ind w:right="-80"/>
              <w:rPr>
                <w:szCs w:val="22"/>
                <w:lang w:val="en-US"/>
              </w:rPr>
            </w:pPr>
            <w:r w:rsidRPr="003D787D">
              <w:rPr>
                <w:szCs w:val="22"/>
                <w:lang w:val="en-US"/>
              </w:rPr>
              <w:t>(54,</w:t>
            </w:r>
            <w:r w:rsidR="00322124" w:rsidRPr="003D787D">
              <w:rPr>
                <w:szCs w:val="22"/>
                <w:lang w:val="en-US"/>
              </w:rPr>
              <w:t>449)</w:t>
            </w:r>
          </w:p>
        </w:tc>
      </w:tr>
      <w:tr w:rsidR="006B5A61" w:rsidRPr="00206CA1" w14:paraId="01C775F0" w14:textId="77777777" w:rsidTr="00C404CD">
        <w:trPr>
          <w:cantSplit/>
        </w:trPr>
        <w:tc>
          <w:tcPr>
            <w:tcW w:w="4230" w:type="dxa"/>
            <w:vAlign w:val="bottom"/>
          </w:tcPr>
          <w:p w14:paraId="7F1DD42C" w14:textId="15FB4DEA" w:rsidR="006B5A61" w:rsidRPr="00206CA1" w:rsidRDefault="006B5A61" w:rsidP="006B5A61">
            <w:pPr>
              <w:spacing w:line="240" w:lineRule="atLeast"/>
              <w:rPr>
                <w:b/>
                <w:bCs/>
                <w:szCs w:val="22"/>
              </w:rPr>
            </w:pPr>
            <w:proofErr w:type="gramStart"/>
            <w:r w:rsidRPr="00206CA1">
              <w:rPr>
                <w:b/>
                <w:bCs/>
                <w:szCs w:val="22"/>
              </w:rPr>
              <w:t>At</w:t>
            </w:r>
            <w:proofErr w:type="gramEnd"/>
            <w:r w:rsidRPr="00206CA1">
              <w:rPr>
                <w:b/>
                <w:bCs/>
                <w:szCs w:val="22"/>
              </w:rPr>
              <w:t xml:space="preserve"> </w:t>
            </w:r>
            <w:r w:rsidRPr="00206CA1">
              <w:rPr>
                <w:b/>
                <w:bCs/>
                <w:szCs w:val="22"/>
                <w:lang w:val="en-US"/>
              </w:rPr>
              <w:t>31</w:t>
            </w:r>
            <w:r w:rsidRPr="00206CA1">
              <w:rPr>
                <w:b/>
                <w:bCs/>
                <w:szCs w:val="22"/>
              </w:rPr>
              <w:t xml:space="preserve"> December </w:t>
            </w:r>
            <w:r w:rsidRPr="00206CA1">
              <w:rPr>
                <w:b/>
                <w:bCs/>
                <w:szCs w:val="22"/>
                <w:lang w:val="en-US"/>
              </w:rPr>
              <w:t>202</w:t>
            </w:r>
            <w:r w:rsidR="003B1E75">
              <w:rPr>
                <w:b/>
                <w:bCs/>
                <w:szCs w:val="22"/>
                <w:lang w:val="en-US"/>
              </w:rPr>
              <w:t>4</w:t>
            </w:r>
          </w:p>
        </w:tc>
        <w:tc>
          <w:tcPr>
            <w:tcW w:w="1361" w:type="dxa"/>
            <w:tcBorders>
              <w:top w:val="single" w:sz="4" w:space="0" w:color="auto"/>
              <w:bottom w:val="single" w:sz="4" w:space="0" w:color="auto"/>
            </w:tcBorders>
          </w:tcPr>
          <w:p w14:paraId="366191FF" w14:textId="0240A698" w:rsidR="006B5A61" w:rsidRPr="00206CA1" w:rsidRDefault="000E3232" w:rsidP="006B5A61">
            <w:pPr>
              <w:tabs>
                <w:tab w:val="decimal" w:pos="1193"/>
              </w:tabs>
              <w:ind w:right="-80"/>
              <w:rPr>
                <w:b/>
                <w:bCs/>
                <w:szCs w:val="22"/>
              </w:rPr>
            </w:pPr>
            <w:r>
              <w:rPr>
                <w:b/>
                <w:bCs/>
                <w:szCs w:val="22"/>
              </w:rPr>
              <w:t>4,056,</w:t>
            </w:r>
            <w:r w:rsidR="00886096">
              <w:rPr>
                <w:b/>
                <w:bCs/>
                <w:szCs w:val="22"/>
              </w:rPr>
              <w:t>563</w:t>
            </w:r>
          </w:p>
        </w:tc>
        <w:tc>
          <w:tcPr>
            <w:tcW w:w="180" w:type="dxa"/>
          </w:tcPr>
          <w:p w14:paraId="582AC0C5" w14:textId="77777777" w:rsidR="006B5A61" w:rsidRPr="00206CA1" w:rsidRDefault="006B5A61" w:rsidP="006B5A61">
            <w:pPr>
              <w:jc w:val="right"/>
              <w:rPr>
                <w:b/>
                <w:bCs/>
                <w:szCs w:val="22"/>
              </w:rPr>
            </w:pPr>
          </w:p>
        </w:tc>
        <w:tc>
          <w:tcPr>
            <w:tcW w:w="1249" w:type="dxa"/>
            <w:tcBorders>
              <w:top w:val="single" w:sz="4" w:space="0" w:color="auto"/>
              <w:bottom w:val="single" w:sz="4" w:space="0" w:color="auto"/>
            </w:tcBorders>
          </w:tcPr>
          <w:p w14:paraId="7B323D4C" w14:textId="180F7A51" w:rsidR="006B5A61" w:rsidRPr="00206CA1" w:rsidRDefault="00075C91" w:rsidP="006B5A61">
            <w:pPr>
              <w:tabs>
                <w:tab w:val="decimal" w:pos="1089"/>
              </w:tabs>
              <w:ind w:right="-80"/>
              <w:rPr>
                <w:b/>
                <w:bCs/>
                <w:szCs w:val="22"/>
              </w:rPr>
            </w:pPr>
            <w:r>
              <w:rPr>
                <w:b/>
                <w:bCs/>
                <w:szCs w:val="22"/>
              </w:rPr>
              <w:t>719,</w:t>
            </w:r>
            <w:r w:rsidR="005273DE">
              <w:rPr>
                <w:b/>
                <w:bCs/>
                <w:szCs w:val="22"/>
              </w:rPr>
              <w:t>320</w:t>
            </w:r>
          </w:p>
        </w:tc>
        <w:tc>
          <w:tcPr>
            <w:tcW w:w="180" w:type="dxa"/>
          </w:tcPr>
          <w:p w14:paraId="516696DA" w14:textId="77777777" w:rsidR="006B5A61" w:rsidRPr="00206CA1" w:rsidRDefault="006B5A61" w:rsidP="006B5A61">
            <w:pPr>
              <w:jc w:val="right"/>
              <w:rPr>
                <w:b/>
                <w:bCs/>
                <w:szCs w:val="22"/>
              </w:rPr>
            </w:pPr>
          </w:p>
        </w:tc>
        <w:tc>
          <w:tcPr>
            <w:tcW w:w="1350" w:type="dxa"/>
            <w:tcBorders>
              <w:top w:val="single" w:sz="4" w:space="0" w:color="auto"/>
              <w:bottom w:val="single" w:sz="4" w:space="0" w:color="auto"/>
            </w:tcBorders>
          </w:tcPr>
          <w:p w14:paraId="67B607FA" w14:textId="20A94C6E" w:rsidR="006B5A61" w:rsidRPr="00206CA1" w:rsidRDefault="003950A2" w:rsidP="006B5A61">
            <w:pPr>
              <w:tabs>
                <w:tab w:val="decimal" w:pos="1191"/>
              </w:tabs>
              <w:ind w:right="-80"/>
              <w:rPr>
                <w:b/>
                <w:bCs/>
                <w:szCs w:val="22"/>
              </w:rPr>
            </w:pPr>
            <w:r>
              <w:rPr>
                <w:b/>
                <w:bCs/>
                <w:szCs w:val="22"/>
              </w:rPr>
              <w:t>17,409,</w:t>
            </w:r>
            <w:r w:rsidR="008162CC">
              <w:rPr>
                <w:b/>
                <w:bCs/>
                <w:szCs w:val="22"/>
              </w:rPr>
              <w:t>749</w:t>
            </w:r>
          </w:p>
        </w:tc>
        <w:tc>
          <w:tcPr>
            <w:tcW w:w="180" w:type="dxa"/>
          </w:tcPr>
          <w:p w14:paraId="4D5CF968" w14:textId="77777777" w:rsidR="006B5A61" w:rsidRPr="00206CA1" w:rsidRDefault="006B5A61" w:rsidP="006B5A61">
            <w:pPr>
              <w:jc w:val="right"/>
              <w:rPr>
                <w:b/>
                <w:bCs/>
                <w:szCs w:val="22"/>
              </w:rPr>
            </w:pPr>
          </w:p>
        </w:tc>
        <w:tc>
          <w:tcPr>
            <w:tcW w:w="1260" w:type="dxa"/>
            <w:tcBorders>
              <w:top w:val="single" w:sz="4" w:space="0" w:color="auto"/>
              <w:bottom w:val="single" w:sz="4" w:space="0" w:color="auto"/>
            </w:tcBorders>
          </w:tcPr>
          <w:p w14:paraId="02D8E0BA" w14:textId="6653B9D6" w:rsidR="006B5A61" w:rsidRPr="00206CA1" w:rsidRDefault="00EB626A" w:rsidP="006B5A61">
            <w:pPr>
              <w:jc w:val="right"/>
              <w:rPr>
                <w:b/>
                <w:bCs/>
                <w:szCs w:val="22"/>
              </w:rPr>
            </w:pPr>
            <w:r>
              <w:rPr>
                <w:b/>
                <w:bCs/>
                <w:szCs w:val="22"/>
              </w:rPr>
              <w:t>22,546</w:t>
            </w:r>
          </w:p>
        </w:tc>
        <w:tc>
          <w:tcPr>
            <w:tcW w:w="180" w:type="dxa"/>
          </w:tcPr>
          <w:p w14:paraId="55320028" w14:textId="77777777" w:rsidR="006B5A61" w:rsidRPr="00206CA1" w:rsidRDefault="006B5A61" w:rsidP="006B5A61">
            <w:pPr>
              <w:jc w:val="right"/>
              <w:rPr>
                <w:b/>
                <w:bCs/>
                <w:szCs w:val="22"/>
              </w:rPr>
            </w:pPr>
          </w:p>
        </w:tc>
        <w:tc>
          <w:tcPr>
            <w:tcW w:w="1260" w:type="dxa"/>
            <w:tcBorders>
              <w:top w:val="single" w:sz="4" w:space="0" w:color="auto"/>
              <w:bottom w:val="single" w:sz="4" w:space="0" w:color="auto"/>
            </w:tcBorders>
          </w:tcPr>
          <w:p w14:paraId="7A3CEE66" w14:textId="2A4F0728" w:rsidR="006B5A61" w:rsidRPr="00206CA1" w:rsidRDefault="000576D6" w:rsidP="006B5A61">
            <w:pPr>
              <w:tabs>
                <w:tab w:val="decimal" w:pos="1100"/>
              </w:tabs>
              <w:ind w:right="-86"/>
              <w:rPr>
                <w:b/>
                <w:bCs/>
                <w:szCs w:val="22"/>
              </w:rPr>
            </w:pPr>
            <w:r>
              <w:rPr>
                <w:b/>
                <w:bCs/>
                <w:szCs w:val="22"/>
              </w:rPr>
              <w:t>26,618</w:t>
            </w:r>
          </w:p>
        </w:tc>
        <w:tc>
          <w:tcPr>
            <w:tcW w:w="180" w:type="dxa"/>
          </w:tcPr>
          <w:p w14:paraId="0E92B72B" w14:textId="77777777" w:rsidR="006B5A61" w:rsidRPr="00206CA1" w:rsidRDefault="006B5A61" w:rsidP="006B5A61">
            <w:pPr>
              <w:jc w:val="right"/>
              <w:rPr>
                <w:b/>
                <w:bCs/>
                <w:szCs w:val="22"/>
              </w:rPr>
            </w:pPr>
          </w:p>
        </w:tc>
        <w:tc>
          <w:tcPr>
            <w:tcW w:w="1260" w:type="dxa"/>
            <w:tcBorders>
              <w:top w:val="single" w:sz="4" w:space="0" w:color="auto"/>
              <w:bottom w:val="single" w:sz="4" w:space="0" w:color="auto"/>
            </w:tcBorders>
          </w:tcPr>
          <w:p w14:paraId="2D89A6B1" w14:textId="0D66B301" w:rsidR="006B5A61" w:rsidRPr="00206CA1" w:rsidRDefault="005240F3" w:rsidP="006B5A61">
            <w:pPr>
              <w:tabs>
                <w:tab w:val="decimal" w:pos="1100"/>
              </w:tabs>
              <w:ind w:right="-80"/>
              <w:rPr>
                <w:b/>
                <w:bCs/>
                <w:szCs w:val="22"/>
              </w:rPr>
            </w:pPr>
            <w:r>
              <w:rPr>
                <w:b/>
                <w:bCs/>
                <w:szCs w:val="22"/>
              </w:rPr>
              <w:t>811,069</w:t>
            </w:r>
          </w:p>
        </w:tc>
        <w:tc>
          <w:tcPr>
            <w:tcW w:w="180" w:type="dxa"/>
          </w:tcPr>
          <w:p w14:paraId="14CCA560" w14:textId="77777777" w:rsidR="006B5A61" w:rsidRPr="00206CA1" w:rsidRDefault="006B5A61" w:rsidP="006B5A61">
            <w:pPr>
              <w:jc w:val="right"/>
              <w:rPr>
                <w:b/>
                <w:bCs/>
                <w:szCs w:val="22"/>
              </w:rPr>
            </w:pPr>
          </w:p>
        </w:tc>
        <w:tc>
          <w:tcPr>
            <w:tcW w:w="1260" w:type="dxa"/>
            <w:tcBorders>
              <w:top w:val="single" w:sz="4" w:space="0" w:color="auto"/>
              <w:bottom w:val="single" w:sz="4" w:space="0" w:color="auto"/>
            </w:tcBorders>
          </w:tcPr>
          <w:p w14:paraId="09F11BE2" w14:textId="2E60B657" w:rsidR="006B5A61" w:rsidRPr="00206CA1" w:rsidRDefault="000D164E" w:rsidP="006B5A61">
            <w:pPr>
              <w:tabs>
                <w:tab w:val="decimal" w:pos="1100"/>
              </w:tabs>
              <w:ind w:right="-80"/>
              <w:rPr>
                <w:b/>
                <w:bCs/>
                <w:szCs w:val="22"/>
              </w:rPr>
            </w:pPr>
            <w:r>
              <w:rPr>
                <w:b/>
                <w:bCs/>
                <w:szCs w:val="22"/>
              </w:rPr>
              <w:t>23,</w:t>
            </w:r>
            <w:r w:rsidR="0020208B">
              <w:rPr>
                <w:b/>
                <w:bCs/>
                <w:szCs w:val="22"/>
              </w:rPr>
              <w:t>045,</w:t>
            </w:r>
            <w:r w:rsidR="00371E07">
              <w:rPr>
                <w:b/>
                <w:bCs/>
                <w:szCs w:val="22"/>
              </w:rPr>
              <w:t>865</w:t>
            </w:r>
          </w:p>
        </w:tc>
      </w:tr>
      <w:tr w:rsidR="00B74592" w:rsidRPr="00206CA1" w14:paraId="17F35FD3" w14:textId="77777777" w:rsidTr="00C404CD">
        <w:trPr>
          <w:cantSplit/>
        </w:trPr>
        <w:tc>
          <w:tcPr>
            <w:tcW w:w="4230" w:type="dxa"/>
            <w:vAlign w:val="bottom"/>
          </w:tcPr>
          <w:p w14:paraId="5C041A94" w14:textId="77777777" w:rsidR="00B74592" w:rsidRPr="00206CA1" w:rsidRDefault="00B74592" w:rsidP="00B74592">
            <w:pPr>
              <w:spacing w:line="240" w:lineRule="atLeast"/>
              <w:rPr>
                <w:b/>
                <w:bCs/>
                <w:szCs w:val="22"/>
              </w:rPr>
            </w:pPr>
          </w:p>
        </w:tc>
        <w:tc>
          <w:tcPr>
            <w:tcW w:w="1361" w:type="dxa"/>
            <w:tcBorders>
              <w:top w:val="single" w:sz="4" w:space="0" w:color="auto"/>
            </w:tcBorders>
            <w:vAlign w:val="bottom"/>
          </w:tcPr>
          <w:p w14:paraId="247C87EC" w14:textId="77777777" w:rsidR="00B74592" w:rsidRPr="00206CA1" w:rsidRDefault="00B74592" w:rsidP="00B74592">
            <w:pPr>
              <w:tabs>
                <w:tab w:val="decimal" w:pos="1092"/>
              </w:tabs>
              <w:ind w:right="-80"/>
              <w:rPr>
                <w:szCs w:val="22"/>
              </w:rPr>
            </w:pPr>
          </w:p>
        </w:tc>
        <w:tc>
          <w:tcPr>
            <w:tcW w:w="180" w:type="dxa"/>
            <w:vAlign w:val="bottom"/>
          </w:tcPr>
          <w:p w14:paraId="58771F48" w14:textId="77777777" w:rsidR="00B74592" w:rsidRPr="00206CA1" w:rsidRDefault="00B74592" w:rsidP="00B74592">
            <w:pPr>
              <w:tabs>
                <w:tab w:val="decimal" w:pos="1092"/>
              </w:tabs>
              <w:ind w:right="-80"/>
              <w:rPr>
                <w:szCs w:val="22"/>
              </w:rPr>
            </w:pPr>
          </w:p>
        </w:tc>
        <w:tc>
          <w:tcPr>
            <w:tcW w:w="1249" w:type="dxa"/>
            <w:tcBorders>
              <w:top w:val="single" w:sz="4" w:space="0" w:color="auto"/>
            </w:tcBorders>
            <w:vAlign w:val="bottom"/>
          </w:tcPr>
          <w:p w14:paraId="6CF7EFFC" w14:textId="77777777" w:rsidR="00B74592" w:rsidRPr="00206CA1" w:rsidRDefault="00B74592" w:rsidP="00B74592">
            <w:pPr>
              <w:tabs>
                <w:tab w:val="decimal" w:pos="999"/>
              </w:tabs>
              <w:ind w:right="-80"/>
              <w:rPr>
                <w:szCs w:val="22"/>
              </w:rPr>
            </w:pPr>
          </w:p>
        </w:tc>
        <w:tc>
          <w:tcPr>
            <w:tcW w:w="180" w:type="dxa"/>
          </w:tcPr>
          <w:p w14:paraId="7EBE86C9" w14:textId="77777777" w:rsidR="00B74592" w:rsidRPr="00206CA1" w:rsidRDefault="00B74592" w:rsidP="00B74592">
            <w:pPr>
              <w:tabs>
                <w:tab w:val="decimal" w:pos="1092"/>
              </w:tabs>
              <w:ind w:right="-80"/>
              <w:rPr>
                <w:szCs w:val="22"/>
              </w:rPr>
            </w:pPr>
          </w:p>
        </w:tc>
        <w:tc>
          <w:tcPr>
            <w:tcW w:w="1350" w:type="dxa"/>
            <w:tcBorders>
              <w:top w:val="single" w:sz="4" w:space="0" w:color="auto"/>
            </w:tcBorders>
          </w:tcPr>
          <w:p w14:paraId="6E45D11E" w14:textId="77777777" w:rsidR="00B74592" w:rsidRPr="00206CA1" w:rsidRDefault="00B74592" w:rsidP="00B74592">
            <w:pPr>
              <w:tabs>
                <w:tab w:val="decimal" w:pos="1092"/>
              </w:tabs>
              <w:ind w:right="-80"/>
              <w:rPr>
                <w:szCs w:val="22"/>
              </w:rPr>
            </w:pPr>
          </w:p>
        </w:tc>
        <w:tc>
          <w:tcPr>
            <w:tcW w:w="180" w:type="dxa"/>
            <w:vAlign w:val="bottom"/>
          </w:tcPr>
          <w:p w14:paraId="07744EBC" w14:textId="77777777" w:rsidR="00B74592" w:rsidRPr="00206CA1" w:rsidRDefault="00B74592" w:rsidP="00B74592">
            <w:pPr>
              <w:tabs>
                <w:tab w:val="decimal" w:pos="1092"/>
              </w:tabs>
              <w:ind w:right="-80"/>
              <w:rPr>
                <w:szCs w:val="22"/>
              </w:rPr>
            </w:pPr>
          </w:p>
        </w:tc>
        <w:tc>
          <w:tcPr>
            <w:tcW w:w="1260" w:type="dxa"/>
            <w:tcBorders>
              <w:top w:val="single" w:sz="4" w:space="0" w:color="auto"/>
            </w:tcBorders>
            <w:vAlign w:val="bottom"/>
          </w:tcPr>
          <w:p w14:paraId="13FD25E4" w14:textId="77777777" w:rsidR="00B74592" w:rsidRPr="00206CA1" w:rsidRDefault="00B74592" w:rsidP="00B74592">
            <w:pPr>
              <w:tabs>
                <w:tab w:val="decimal" w:pos="1092"/>
              </w:tabs>
              <w:ind w:right="-80"/>
              <w:rPr>
                <w:szCs w:val="22"/>
              </w:rPr>
            </w:pPr>
          </w:p>
        </w:tc>
        <w:tc>
          <w:tcPr>
            <w:tcW w:w="180" w:type="dxa"/>
            <w:vAlign w:val="bottom"/>
          </w:tcPr>
          <w:p w14:paraId="71A35A04" w14:textId="77777777" w:rsidR="00B74592" w:rsidRPr="00206CA1" w:rsidRDefault="00B74592" w:rsidP="00B74592">
            <w:pPr>
              <w:tabs>
                <w:tab w:val="decimal" w:pos="1092"/>
              </w:tabs>
              <w:ind w:right="-80"/>
              <w:rPr>
                <w:szCs w:val="22"/>
              </w:rPr>
            </w:pPr>
          </w:p>
        </w:tc>
        <w:tc>
          <w:tcPr>
            <w:tcW w:w="1260" w:type="dxa"/>
            <w:tcBorders>
              <w:top w:val="single" w:sz="4" w:space="0" w:color="auto"/>
            </w:tcBorders>
            <w:vAlign w:val="bottom"/>
          </w:tcPr>
          <w:p w14:paraId="22C14284" w14:textId="77777777" w:rsidR="00B74592" w:rsidRPr="00206CA1" w:rsidRDefault="00B74592" w:rsidP="00B74592">
            <w:pPr>
              <w:tabs>
                <w:tab w:val="decimal" w:pos="1010"/>
              </w:tabs>
              <w:ind w:right="-86"/>
              <w:rPr>
                <w:szCs w:val="22"/>
              </w:rPr>
            </w:pPr>
          </w:p>
        </w:tc>
        <w:tc>
          <w:tcPr>
            <w:tcW w:w="180" w:type="dxa"/>
            <w:vAlign w:val="bottom"/>
          </w:tcPr>
          <w:p w14:paraId="6B218D8E" w14:textId="77777777" w:rsidR="00B74592" w:rsidRPr="00206CA1" w:rsidRDefault="00B74592" w:rsidP="00B74592">
            <w:pPr>
              <w:tabs>
                <w:tab w:val="decimal" w:pos="1007"/>
              </w:tabs>
              <w:ind w:right="-80"/>
              <w:rPr>
                <w:szCs w:val="22"/>
              </w:rPr>
            </w:pPr>
          </w:p>
        </w:tc>
        <w:tc>
          <w:tcPr>
            <w:tcW w:w="1260" w:type="dxa"/>
            <w:tcBorders>
              <w:top w:val="single" w:sz="4" w:space="0" w:color="auto"/>
            </w:tcBorders>
            <w:vAlign w:val="bottom"/>
          </w:tcPr>
          <w:p w14:paraId="014064FE" w14:textId="77777777" w:rsidR="00B74592" w:rsidRPr="00206CA1" w:rsidRDefault="00B74592" w:rsidP="00B74592">
            <w:pPr>
              <w:tabs>
                <w:tab w:val="decimal" w:pos="1007"/>
              </w:tabs>
              <w:ind w:right="-80"/>
              <w:rPr>
                <w:szCs w:val="22"/>
              </w:rPr>
            </w:pPr>
          </w:p>
        </w:tc>
        <w:tc>
          <w:tcPr>
            <w:tcW w:w="180" w:type="dxa"/>
            <w:vAlign w:val="bottom"/>
          </w:tcPr>
          <w:p w14:paraId="1E6F2709" w14:textId="77777777" w:rsidR="00B74592" w:rsidRPr="00206CA1" w:rsidRDefault="00B74592" w:rsidP="00B74592">
            <w:pPr>
              <w:tabs>
                <w:tab w:val="decimal" w:pos="1007"/>
              </w:tabs>
              <w:ind w:right="-80"/>
              <w:rPr>
                <w:szCs w:val="22"/>
              </w:rPr>
            </w:pPr>
          </w:p>
        </w:tc>
        <w:tc>
          <w:tcPr>
            <w:tcW w:w="1260" w:type="dxa"/>
            <w:tcBorders>
              <w:top w:val="single" w:sz="4" w:space="0" w:color="auto"/>
            </w:tcBorders>
            <w:vAlign w:val="bottom"/>
          </w:tcPr>
          <w:p w14:paraId="2939580B" w14:textId="77777777" w:rsidR="00B74592" w:rsidRPr="00206CA1" w:rsidRDefault="00B74592" w:rsidP="00B74592">
            <w:pPr>
              <w:tabs>
                <w:tab w:val="decimal" w:pos="1010"/>
              </w:tabs>
              <w:ind w:right="-80"/>
              <w:rPr>
                <w:szCs w:val="22"/>
              </w:rPr>
            </w:pPr>
          </w:p>
        </w:tc>
      </w:tr>
      <w:tr w:rsidR="00B74592" w:rsidRPr="00206CA1" w14:paraId="2A63D332" w14:textId="77777777" w:rsidTr="00C404CD">
        <w:trPr>
          <w:cantSplit/>
        </w:trPr>
        <w:tc>
          <w:tcPr>
            <w:tcW w:w="4230" w:type="dxa"/>
          </w:tcPr>
          <w:p w14:paraId="6EAFD7DC" w14:textId="77777777" w:rsidR="00B74592" w:rsidRPr="00206CA1" w:rsidRDefault="00B74592" w:rsidP="00B74592">
            <w:pPr>
              <w:spacing w:line="240" w:lineRule="atLeast"/>
              <w:ind w:left="191" w:hanging="191"/>
              <w:rPr>
                <w:i/>
                <w:iCs/>
                <w:szCs w:val="22"/>
              </w:rPr>
            </w:pPr>
            <w:r w:rsidRPr="00206CA1">
              <w:rPr>
                <w:b/>
                <w:bCs/>
                <w:i/>
                <w:iCs/>
                <w:szCs w:val="22"/>
              </w:rPr>
              <w:t>Depreciation</w:t>
            </w:r>
          </w:p>
        </w:tc>
        <w:tc>
          <w:tcPr>
            <w:tcW w:w="1361" w:type="dxa"/>
            <w:vAlign w:val="bottom"/>
          </w:tcPr>
          <w:p w14:paraId="6AF90FF0" w14:textId="77777777" w:rsidR="00B74592" w:rsidRPr="00206CA1" w:rsidRDefault="00B74592" w:rsidP="00B74592">
            <w:pPr>
              <w:tabs>
                <w:tab w:val="decimal" w:pos="1092"/>
              </w:tabs>
              <w:ind w:right="-80"/>
              <w:rPr>
                <w:szCs w:val="22"/>
              </w:rPr>
            </w:pPr>
          </w:p>
        </w:tc>
        <w:tc>
          <w:tcPr>
            <w:tcW w:w="180" w:type="dxa"/>
            <w:vAlign w:val="bottom"/>
          </w:tcPr>
          <w:p w14:paraId="6FE559E7" w14:textId="77777777" w:rsidR="00B74592" w:rsidRPr="00206CA1" w:rsidRDefault="00B74592" w:rsidP="00B74592">
            <w:pPr>
              <w:tabs>
                <w:tab w:val="decimal" w:pos="1092"/>
              </w:tabs>
              <w:ind w:right="-80"/>
              <w:rPr>
                <w:szCs w:val="22"/>
              </w:rPr>
            </w:pPr>
          </w:p>
        </w:tc>
        <w:tc>
          <w:tcPr>
            <w:tcW w:w="1249" w:type="dxa"/>
            <w:vAlign w:val="bottom"/>
          </w:tcPr>
          <w:p w14:paraId="4CB6EC87" w14:textId="77777777" w:rsidR="00B74592" w:rsidRPr="00206CA1" w:rsidRDefault="00B74592" w:rsidP="00B74592">
            <w:pPr>
              <w:tabs>
                <w:tab w:val="decimal" w:pos="999"/>
              </w:tabs>
              <w:ind w:right="-80"/>
              <w:rPr>
                <w:szCs w:val="22"/>
              </w:rPr>
            </w:pPr>
          </w:p>
        </w:tc>
        <w:tc>
          <w:tcPr>
            <w:tcW w:w="180" w:type="dxa"/>
          </w:tcPr>
          <w:p w14:paraId="209CC964" w14:textId="77777777" w:rsidR="00B74592" w:rsidRPr="00206CA1" w:rsidRDefault="00B74592" w:rsidP="00B74592">
            <w:pPr>
              <w:tabs>
                <w:tab w:val="decimal" w:pos="1092"/>
              </w:tabs>
              <w:ind w:right="-80"/>
              <w:rPr>
                <w:szCs w:val="22"/>
              </w:rPr>
            </w:pPr>
          </w:p>
        </w:tc>
        <w:tc>
          <w:tcPr>
            <w:tcW w:w="1350" w:type="dxa"/>
          </w:tcPr>
          <w:p w14:paraId="39E6CCB5" w14:textId="77777777" w:rsidR="00B74592" w:rsidRPr="00206CA1" w:rsidRDefault="00B74592" w:rsidP="00B74592">
            <w:pPr>
              <w:tabs>
                <w:tab w:val="decimal" w:pos="1092"/>
              </w:tabs>
              <w:ind w:right="-80"/>
              <w:rPr>
                <w:szCs w:val="22"/>
              </w:rPr>
            </w:pPr>
          </w:p>
        </w:tc>
        <w:tc>
          <w:tcPr>
            <w:tcW w:w="180" w:type="dxa"/>
            <w:vAlign w:val="bottom"/>
          </w:tcPr>
          <w:p w14:paraId="66480B40" w14:textId="77777777" w:rsidR="00B74592" w:rsidRPr="00206CA1" w:rsidRDefault="00B74592" w:rsidP="00B74592">
            <w:pPr>
              <w:tabs>
                <w:tab w:val="decimal" w:pos="1092"/>
              </w:tabs>
              <w:ind w:right="-80"/>
              <w:rPr>
                <w:szCs w:val="22"/>
              </w:rPr>
            </w:pPr>
          </w:p>
        </w:tc>
        <w:tc>
          <w:tcPr>
            <w:tcW w:w="1260" w:type="dxa"/>
            <w:vAlign w:val="bottom"/>
          </w:tcPr>
          <w:p w14:paraId="74E48BBC" w14:textId="77777777" w:rsidR="00B74592" w:rsidRPr="00206CA1" w:rsidRDefault="00B74592" w:rsidP="00B74592">
            <w:pPr>
              <w:tabs>
                <w:tab w:val="decimal" w:pos="1092"/>
              </w:tabs>
              <w:ind w:right="-80"/>
              <w:rPr>
                <w:szCs w:val="22"/>
              </w:rPr>
            </w:pPr>
          </w:p>
        </w:tc>
        <w:tc>
          <w:tcPr>
            <w:tcW w:w="180" w:type="dxa"/>
            <w:vAlign w:val="bottom"/>
          </w:tcPr>
          <w:p w14:paraId="7ED1A44D" w14:textId="77777777" w:rsidR="00B74592" w:rsidRPr="00206CA1" w:rsidRDefault="00B74592" w:rsidP="00B74592">
            <w:pPr>
              <w:tabs>
                <w:tab w:val="decimal" w:pos="1092"/>
              </w:tabs>
              <w:ind w:right="-80"/>
              <w:rPr>
                <w:szCs w:val="22"/>
              </w:rPr>
            </w:pPr>
          </w:p>
        </w:tc>
        <w:tc>
          <w:tcPr>
            <w:tcW w:w="1260" w:type="dxa"/>
            <w:vAlign w:val="bottom"/>
          </w:tcPr>
          <w:p w14:paraId="4B992BA9" w14:textId="77777777" w:rsidR="00B74592" w:rsidRPr="00206CA1" w:rsidRDefault="00B74592" w:rsidP="00B74592">
            <w:pPr>
              <w:tabs>
                <w:tab w:val="decimal" w:pos="1010"/>
              </w:tabs>
              <w:ind w:right="-86"/>
              <w:rPr>
                <w:szCs w:val="22"/>
              </w:rPr>
            </w:pPr>
          </w:p>
        </w:tc>
        <w:tc>
          <w:tcPr>
            <w:tcW w:w="180" w:type="dxa"/>
            <w:vAlign w:val="bottom"/>
          </w:tcPr>
          <w:p w14:paraId="4E2CDED1" w14:textId="77777777" w:rsidR="00B74592" w:rsidRPr="00206CA1" w:rsidRDefault="00B74592" w:rsidP="00B74592">
            <w:pPr>
              <w:tabs>
                <w:tab w:val="decimal" w:pos="1007"/>
              </w:tabs>
              <w:ind w:right="-80"/>
              <w:rPr>
                <w:szCs w:val="22"/>
              </w:rPr>
            </w:pPr>
          </w:p>
        </w:tc>
        <w:tc>
          <w:tcPr>
            <w:tcW w:w="1260" w:type="dxa"/>
            <w:vAlign w:val="bottom"/>
          </w:tcPr>
          <w:p w14:paraId="2A6CCB66" w14:textId="77777777" w:rsidR="00B74592" w:rsidRPr="00206CA1" w:rsidRDefault="00B74592" w:rsidP="00B74592">
            <w:pPr>
              <w:tabs>
                <w:tab w:val="decimal" w:pos="1007"/>
              </w:tabs>
              <w:ind w:right="-80"/>
              <w:rPr>
                <w:szCs w:val="22"/>
              </w:rPr>
            </w:pPr>
          </w:p>
        </w:tc>
        <w:tc>
          <w:tcPr>
            <w:tcW w:w="180" w:type="dxa"/>
            <w:vAlign w:val="bottom"/>
          </w:tcPr>
          <w:p w14:paraId="2AC3C8DF" w14:textId="77777777" w:rsidR="00B74592" w:rsidRPr="00206CA1" w:rsidRDefault="00B74592" w:rsidP="00B74592">
            <w:pPr>
              <w:tabs>
                <w:tab w:val="decimal" w:pos="1007"/>
              </w:tabs>
              <w:ind w:right="-80"/>
              <w:rPr>
                <w:szCs w:val="22"/>
              </w:rPr>
            </w:pPr>
          </w:p>
        </w:tc>
        <w:tc>
          <w:tcPr>
            <w:tcW w:w="1260" w:type="dxa"/>
            <w:vAlign w:val="bottom"/>
          </w:tcPr>
          <w:p w14:paraId="33FDCB0F" w14:textId="77777777" w:rsidR="00B74592" w:rsidRPr="00206CA1" w:rsidRDefault="00B74592" w:rsidP="00B74592">
            <w:pPr>
              <w:tabs>
                <w:tab w:val="decimal" w:pos="1010"/>
              </w:tabs>
              <w:ind w:right="-80"/>
              <w:rPr>
                <w:szCs w:val="22"/>
              </w:rPr>
            </w:pPr>
          </w:p>
        </w:tc>
      </w:tr>
      <w:tr w:rsidR="00705DF8" w:rsidRPr="00206CA1" w14:paraId="16019E42" w14:textId="77777777" w:rsidTr="00060187">
        <w:trPr>
          <w:cantSplit/>
        </w:trPr>
        <w:tc>
          <w:tcPr>
            <w:tcW w:w="4230" w:type="dxa"/>
          </w:tcPr>
          <w:p w14:paraId="52A9E959" w14:textId="1D7D3EA5" w:rsidR="00705DF8" w:rsidRPr="00206CA1" w:rsidRDefault="00705DF8" w:rsidP="00705DF8">
            <w:pPr>
              <w:spacing w:line="240" w:lineRule="atLeast"/>
              <w:rPr>
                <w:szCs w:val="22"/>
              </w:rPr>
            </w:pPr>
            <w:proofErr w:type="gramStart"/>
            <w:r w:rsidRPr="00206CA1">
              <w:rPr>
                <w:szCs w:val="22"/>
              </w:rPr>
              <w:t>At</w:t>
            </w:r>
            <w:proofErr w:type="gramEnd"/>
            <w:r w:rsidRPr="00206CA1">
              <w:rPr>
                <w:szCs w:val="22"/>
              </w:rPr>
              <w:t xml:space="preserve"> </w:t>
            </w:r>
            <w:r w:rsidRPr="00206CA1">
              <w:rPr>
                <w:szCs w:val="22"/>
                <w:lang w:val="en-US"/>
              </w:rPr>
              <w:t>1</w:t>
            </w:r>
            <w:r w:rsidRPr="00206CA1">
              <w:rPr>
                <w:szCs w:val="22"/>
              </w:rPr>
              <w:t xml:space="preserve"> January </w:t>
            </w:r>
            <w:r w:rsidRPr="00206CA1">
              <w:rPr>
                <w:szCs w:val="22"/>
                <w:lang w:val="en-US"/>
              </w:rPr>
              <w:t>202</w:t>
            </w:r>
            <w:r>
              <w:rPr>
                <w:szCs w:val="22"/>
                <w:lang w:val="en-US"/>
              </w:rPr>
              <w:t>3</w:t>
            </w:r>
          </w:p>
        </w:tc>
        <w:tc>
          <w:tcPr>
            <w:tcW w:w="1361" w:type="dxa"/>
          </w:tcPr>
          <w:p w14:paraId="5B69E069" w14:textId="7937784C" w:rsidR="00705DF8" w:rsidRPr="00206CA1" w:rsidRDefault="00705DF8" w:rsidP="00705DF8">
            <w:pPr>
              <w:tabs>
                <w:tab w:val="decimal" w:pos="1193"/>
              </w:tabs>
              <w:ind w:right="-80"/>
              <w:rPr>
                <w:szCs w:val="22"/>
                <w:lang w:val="en-US"/>
              </w:rPr>
            </w:pPr>
            <w:r w:rsidRPr="00206CA1">
              <w:t>-</w:t>
            </w:r>
          </w:p>
        </w:tc>
        <w:tc>
          <w:tcPr>
            <w:tcW w:w="180" w:type="dxa"/>
          </w:tcPr>
          <w:p w14:paraId="07D2F743" w14:textId="77777777" w:rsidR="00705DF8" w:rsidRPr="00206CA1" w:rsidRDefault="00705DF8" w:rsidP="00705DF8">
            <w:pPr>
              <w:tabs>
                <w:tab w:val="decimal" w:pos="1092"/>
              </w:tabs>
              <w:ind w:right="-80"/>
              <w:rPr>
                <w:szCs w:val="22"/>
              </w:rPr>
            </w:pPr>
          </w:p>
        </w:tc>
        <w:tc>
          <w:tcPr>
            <w:tcW w:w="1249" w:type="dxa"/>
          </w:tcPr>
          <w:p w14:paraId="43647405" w14:textId="0D94A43C" w:rsidR="00705DF8" w:rsidRPr="00705DF8" w:rsidRDefault="00705DF8" w:rsidP="00705DF8">
            <w:pPr>
              <w:tabs>
                <w:tab w:val="decimal" w:pos="1089"/>
              </w:tabs>
              <w:ind w:right="-80"/>
              <w:rPr>
                <w:szCs w:val="22"/>
                <w:lang w:val="en-US"/>
              </w:rPr>
            </w:pPr>
            <w:r w:rsidRPr="00705DF8">
              <w:rPr>
                <w:szCs w:val="22"/>
              </w:rPr>
              <w:t>365,944</w:t>
            </w:r>
          </w:p>
        </w:tc>
        <w:tc>
          <w:tcPr>
            <w:tcW w:w="180" w:type="dxa"/>
          </w:tcPr>
          <w:p w14:paraId="7FC3C3DF" w14:textId="77777777" w:rsidR="00705DF8" w:rsidRPr="00206CA1" w:rsidRDefault="00705DF8" w:rsidP="00705DF8">
            <w:pPr>
              <w:tabs>
                <w:tab w:val="decimal" w:pos="1092"/>
              </w:tabs>
              <w:ind w:right="-80"/>
              <w:rPr>
                <w:szCs w:val="22"/>
              </w:rPr>
            </w:pPr>
          </w:p>
        </w:tc>
        <w:tc>
          <w:tcPr>
            <w:tcW w:w="1350" w:type="dxa"/>
          </w:tcPr>
          <w:p w14:paraId="143E3CF9" w14:textId="2E576FB3" w:rsidR="00705DF8" w:rsidRPr="00705DF8" w:rsidRDefault="00705DF8" w:rsidP="00705DF8">
            <w:pPr>
              <w:tabs>
                <w:tab w:val="decimal" w:pos="1191"/>
              </w:tabs>
              <w:ind w:right="-80"/>
              <w:rPr>
                <w:szCs w:val="22"/>
                <w:lang w:val="en-US"/>
              </w:rPr>
            </w:pPr>
            <w:r w:rsidRPr="00705DF8">
              <w:rPr>
                <w:szCs w:val="22"/>
              </w:rPr>
              <w:t>5,828,189</w:t>
            </w:r>
          </w:p>
        </w:tc>
        <w:tc>
          <w:tcPr>
            <w:tcW w:w="180" w:type="dxa"/>
          </w:tcPr>
          <w:p w14:paraId="32B5D2C8" w14:textId="77777777" w:rsidR="00705DF8" w:rsidRPr="00206CA1" w:rsidRDefault="00705DF8" w:rsidP="00705DF8">
            <w:pPr>
              <w:tabs>
                <w:tab w:val="decimal" w:pos="1092"/>
              </w:tabs>
              <w:ind w:right="-80"/>
              <w:rPr>
                <w:szCs w:val="22"/>
              </w:rPr>
            </w:pPr>
          </w:p>
        </w:tc>
        <w:tc>
          <w:tcPr>
            <w:tcW w:w="1260" w:type="dxa"/>
          </w:tcPr>
          <w:p w14:paraId="04641096" w14:textId="2648730C" w:rsidR="00705DF8" w:rsidRPr="00705DF8" w:rsidRDefault="00705DF8" w:rsidP="00705DF8">
            <w:pPr>
              <w:tabs>
                <w:tab w:val="decimal" w:pos="1092"/>
              </w:tabs>
              <w:ind w:right="-80"/>
              <w:rPr>
                <w:szCs w:val="22"/>
              </w:rPr>
            </w:pPr>
            <w:r w:rsidRPr="00705DF8">
              <w:rPr>
                <w:szCs w:val="22"/>
              </w:rPr>
              <w:t>20,298</w:t>
            </w:r>
          </w:p>
        </w:tc>
        <w:tc>
          <w:tcPr>
            <w:tcW w:w="180" w:type="dxa"/>
          </w:tcPr>
          <w:p w14:paraId="0DDCFA60" w14:textId="77777777" w:rsidR="00705DF8" w:rsidRPr="00206CA1" w:rsidRDefault="00705DF8" w:rsidP="00705DF8">
            <w:pPr>
              <w:tabs>
                <w:tab w:val="decimal" w:pos="1092"/>
              </w:tabs>
              <w:ind w:right="-80"/>
              <w:rPr>
                <w:szCs w:val="22"/>
              </w:rPr>
            </w:pPr>
          </w:p>
        </w:tc>
        <w:tc>
          <w:tcPr>
            <w:tcW w:w="1260" w:type="dxa"/>
          </w:tcPr>
          <w:p w14:paraId="717DEAF8" w14:textId="6C559518" w:rsidR="00705DF8" w:rsidRPr="00705DF8" w:rsidRDefault="00705DF8" w:rsidP="00705DF8">
            <w:pPr>
              <w:tabs>
                <w:tab w:val="decimal" w:pos="1100"/>
              </w:tabs>
              <w:ind w:right="-86"/>
              <w:rPr>
                <w:szCs w:val="22"/>
                <w:lang w:val="en-US"/>
              </w:rPr>
            </w:pPr>
            <w:r w:rsidRPr="00705DF8">
              <w:rPr>
                <w:szCs w:val="22"/>
                <w:lang w:val="en-US"/>
              </w:rPr>
              <w:t>15,634</w:t>
            </w:r>
          </w:p>
        </w:tc>
        <w:tc>
          <w:tcPr>
            <w:tcW w:w="180" w:type="dxa"/>
          </w:tcPr>
          <w:p w14:paraId="06AC31D8" w14:textId="77777777" w:rsidR="00705DF8" w:rsidRPr="00206CA1" w:rsidRDefault="00705DF8" w:rsidP="00705DF8">
            <w:pPr>
              <w:tabs>
                <w:tab w:val="decimal" w:pos="1007"/>
              </w:tabs>
              <w:ind w:right="-80"/>
              <w:rPr>
                <w:szCs w:val="22"/>
              </w:rPr>
            </w:pPr>
          </w:p>
        </w:tc>
        <w:tc>
          <w:tcPr>
            <w:tcW w:w="1260" w:type="dxa"/>
          </w:tcPr>
          <w:p w14:paraId="1700E7CA" w14:textId="011586F4" w:rsidR="00705DF8" w:rsidRPr="00206CA1" w:rsidRDefault="00705DF8" w:rsidP="00705DF8">
            <w:pPr>
              <w:tabs>
                <w:tab w:val="decimal" w:pos="1100"/>
              </w:tabs>
              <w:ind w:right="-6"/>
              <w:rPr>
                <w:szCs w:val="22"/>
                <w:lang w:val="en-US"/>
              </w:rPr>
            </w:pPr>
            <w:r w:rsidRPr="00206CA1">
              <w:t>-</w:t>
            </w:r>
          </w:p>
        </w:tc>
        <w:tc>
          <w:tcPr>
            <w:tcW w:w="180" w:type="dxa"/>
          </w:tcPr>
          <w:p w14:paraId="18C8EC54" w14:textId="77777777" w:rsidR="00705DF8" w:rsidRPr="00206CA1" w:rsidRDefault="00705DF8" w:rsidP="00705DF8">
            <w:pPr>
              <w:tabs>
                <w:tab w:val="decimal" w:pos="1007"/>
              </w:tabs>
              <w:ind w:right="-80"/>
              <w:rPr>
                <w:szCs w:val="22"/>
              </w:rPr>
            </w:pPr>
          </w:p>
        </w:tc>
        <w:tc>
          <w:tcPr>
            <w:tcW w:w="1260" w:type="dxa"/>
          </w:tcPr>
          <w:p w14:paraId="6F1F11FA" w14:textId="418CCE83" w:rsidR="00705DF8" w:rsidRPr="00705DF8" w:rsidRDefault="00705DF8" w:rsidP="00705DF8">
            <w:pPr>
              <w:tabs>
                <w:tab w:val="decimal" w:pos="1100"/>
              </w:tabs>
              <w:ind w:right="-80"/>
              <w:rPr>
                <w:szCs w:val="22"/>
                <w:lang w:val="en-US"/>
              </w:rPr>
            </w:pPr>
            <w:r w:rsidRPr="00705DF8">
              <w:rPr>
                <w:szCs w:val="22"/>
              </w:rPr>
              <w:t>6,230,065</w:t>
            </w:r>
          </w:p>
        </w:tc>
      </w:tr>
      <w:tr w:rsidR="00705DF8" w:rsidRPr="00206CA1" w14:paraId="6D7449DF" w14:textId="77777777" w:rsidTr="00060187">
        <w:trPr>
          <w:cantSplit/>
        </w:trPr>
        <w:tc>
          <w:tcPr>
            <w:tcW w:w="4230" w:type="dxa"/>
            <w:vAlign w:val="bottom"/>
          </w:tcPr>
          <w:p w14:paraId="06EC2C06" w14:textId="1F741216" w:rsidR="00705DF8" w:rsidRPr="00206CA1" w:rsidRDefault="00705DF8" w:rsidP="00705DF8">
            <w:pPr>
              <w:spacing w:line="240" w:lineRule="atLeast"/>
              <w:rPr>
                <w:szCs w:val="22"/>
              </w:rPr>
            </w:pPr>
            <w:r w:rsidRPr="00206CA1">
              <w:rPr>
                <w:szCs w:val="22"/>
              </w:rPr>
              <w:t>Depreciation charge for the year</w:t>
            </w:r>
          </w:p>
        </w:tc>
        <w:tc>
          <w:tcPr>
            <w:tcW w:w="1361" w:type="dxa"/>
          </w:tcPr>
          <w:p w14:paraId="2D61846C" w14:textId="24EC0776" w:rsidR="00705DF8" w:rsidRPr="00206CA1" w:rsidRDefault="00705DF8" w:rsidP="00705DF8">
            <w:pPr>
              <w:tabs>
                <w:tab w:val="decimal" w:pos="1193"/>
              </w:tabs>
              <w:ind w:right="-80"/>
              <w:rPr>
                <w:szCs w:val="22"/>
                <w:lang w:val="en-US"/>
              </w:rPr>
            </w:pPr>
            <w:r w:rsidRPr="00206CA1">
              <w:rPr>
                <w:szCs w:val="22"/>
                <w:lang w:val="en-US"/>
              </w:rPr>
              <w:t>-</w:t>
            </w:r>
          </w:p>
        </w:tc>
        <w:tc>
          <w:tcPr>
            <w:tcW w:w="180" w:type="dxa"/>
          </w:tcPr>
          <w:p w14:paraId="1121FD74" w14:textId="77777777" w:rsidR="00705DF8" w:rsidRPr="00206CA1" w:rsidRDefault="00705DF8" w:rsidP="00705DF8">
            <w:pPr>
              <w:tabs>
                <w:tab w:val="decimal" w:pos="1092"/>
              </w:tabs>
              <w:ind w:right="-80"/>
              <w:rPr>
                <w:szCs w:val="22"/>
              </w:rPr>
            </w:pPr>
          </w:p>
        </w:tc>
        <w:tc>
          <w:tcPr>
            <w:tcW w:w="1249" w:type="dxa"/>
          </w:tcPr>
          <w:p w14:paraId="6004F2ED" w14:textId="1A6D4ABF" w:rsidR="00705DF8" w:rsidRPr="00206CA1" w:rsidRDefault="00705DF8" w:rsidP="00705DF8">
            <w:pPr>
              <w:tabs>
                <w:tab w:val="decimal" w:pos="1089"/>
              </w:tabs>
              <w:ind w:right="-80"/>
              <w:rPr>
                <w:szCs w:val="22"/>
                <w:lang w:val="en-US"/>
              </w:rPr>
            </w:pPr>
            <w:r w:rsidRPr="00206CA1">
              <w:t>42,633</w:t>
            </w:r>
          </w:p>
        </w:tc>
        <w:tc>
          <w:tcPr>
            <w:tcW w:w="180" w:type="dxa"/>
          </w:tcPr>
          <w:p w14:paraId="38E8593F" w14:textId="77777777" w:rsidR="00705DF8" w:rsidRPr="00206CA1" w:rsidRDefault="00705DF8" w:rsidP="00705DF8">
            <w:pPr>
              <w:tabs>
                <w:tab w:val="decimal" w:pos="1092"/>
              </w:tabs>
              <w:ind w:right="-80"/>
              <w:rPr>
                <w:szCs w:val="22"/>
              </w:rPr>
            </w:pPr>
          </w:p>
        </w:tc>
        <w:tc>
          <w:tcPr>
            <w:tcW w:w="1350" w:type="dxa"/>
          </w:tcPr>
          <w:p w14:paraId="44B495FC" w14:textId="6B64F260" w:rsidR="00705DF8" w:rsidRPr="00206CA1" w:rsidRDefault="00705DF8" w:rsidP="00705DF8">
            <w:pPr>
              <w:tabs>
                <w:tab w:val="decimal" w:pos="1191"/>
              </w:tabs>
              <w:ind w:right="-80"/>
              <w:rPr>
                <w:szCs w:val="22"/>
                <w:lang w:val="en-US"/>
              </w:rPr>
            </w:pPr>
            <w:r w:rsidRPr="00206CA1">
              <w:t>593,483</w:t>
            </w:r>
          </w:p>
        </w:tc>
        <w:tc>
          <w:tcPr>
            <w:tcW w:w="180" w:type="dxa"/>
          </w:tcPr>
          <w:p w14:paraId="5EEAC50E" w14:textId="77777777" w:rsidR="00705DF8" w:rsidRPr="00206CA1" w:rsidRDefault="00705DF8" w:rsidP="00705DF8">
            <w:pPr>
              <w:tabs>
                <w:tab w:val="decimal" w:pos="1092"/>
              </w:tabs>
              <w:ind w:right="-80"/>
              <w:rPr>
                <w:szCs w:val="22"/>
              </w:rPr>
            </w:pPr>
          </w:p>
        </w:tc>
        <w:tc>
          <w:tcPr>
            <w:tcW w:w="1260" w:type="dxa"/>
          </w:tcPr>
          <w:p w14:paraId="6F968220" w14:textId="44725393" w:rsidR="00705DF8" w:rsidRPr="00206CA1" w:rsidRDefault="00705DF8" w:rsidP="00705DF8">
            <w:pPr>
              <w:tabs>
                <w:tab w:val="decimal" w:pos="1092"/>
              </w:tabs>
              <w:ind w:right="-80"/>
              <w:rPr>
                <w:szCs w:val="22"/>
              </w:rPr>
            </w:pPr>
            <w:r w:rsidRPr="00206CA1">
              <w:t xml:space="preserve">           1,599</w:t>
            </w:r>
          </w:p>
        </w:tc>
        <w:tc>
          <w:tcPr>
            <w:tcW w:w="180" w:type="dxa"/>
          </w:tcPr>
          <w:p w14:paraId="7C0AEFDF" w14:textId="77777777" w:rsidR="00705DF8" w:rsidRPr="00206CA1" w:rsidRDefault="00705DF8" w:rsidP="00705DF8">
            <w:pPr>
              <w:tabs>
                <w:tab w:val="decimal" w:pos="1092"/>
              </w:tabs>
              <w:ind w:right="-80"/>
              <w:rPr>
                <w:szCs w:val="22"/>
              </w:rPr>
            </w:pPr>
          </w:p>
        </w:tc>
        <w:tc>
          <w:tcPr>
            <w:tcW w:w="1260" w:type="dxa"/>
          </w:tcPr>
          <w:p w14:paraId="4AA12DBB" w14:textId="2A45B308" w:rsidR="00705DF8" w:rsidRPr="00206CA1" w:rsidRDefault="00705DF8" w:rsidP="00705DF8">
            <w:pPr>
              <w:tabs>
                <w:tab w:val="decimal" w:pos="1100"/>
              </w:tabs>
              <w:ind w:right="-86"/>
              <w:rPr>
                <w:szCs w:val="22"/>
                <w:lang w:val="en-US"/>
              </w:rPr>
            </w:pPr>
            <w:r w:rsidRPr="00206CA1">
              <w:t>911</w:t>
            </w:r>
          </w:p>
        </w:tc>
        <w:tc>
          <w:tcPr>
            <w:tcW w:w="180" w:type="dxa"/>
          </w:tcPr>
          <w:p w14:paraId="2464322E" w14:textId="77777777" w:rsidR="00705DF8" w:rsidRPr="00206CA1" w:rsidRDefault="00705DF8" w:rsidP="00705DF8">
            <w:pPr>
              <w:tabs>
                <w:tab w:val="decimal" w:pos="1092"/>
              </w:tabs>
              <w:ind w:right="-80"/>
              <w:rPr>
                <w:szCs w:val="22"/>
              </w:rPr>
            </w:pPr>
          </w:p>
        </w:tc>
        <w:tc>
          <w:tcPr>
            <w:tcW w:w="1260" w:type="dxa"/>
          </w:tcPr>
          <w:p w14:paraId="32E5E0FC" w14:textId="31E6EEF8" w:rsidR="00705DF8" w:rsidRPr="00206CA1" w:rsidRDefault="00705DF8" w:rsidP="00705DF8">
            <w:pPr>
              <w:tabs>
                <w:tab w:val="decimal" w:pos="1100"/>
              </w:tabs>
              <w:ind w:right="-6"/>
              <w:rPr>
                <w:b/>
                <w:bCs/>
                <w:szCs w:val="22"/>
                <w:lang w:val="en-US"/>
              </w:rPr>
            </w:pPr>
            <w:r w:rsidRPr="00206CA1">
              <w:t>-</w:t>
            </w:r>
          </w:p>
        </w:tc>
        <w:tc>
          <w:tcPr>
            <w:tcW w:w="180" w:type="dxa"/>
          </w:tcPr>
          <w:p w14:paraId="37F4E7F5" w14:textId="77777777" w:rsidR="00705DF8" w:rsidRPr="00206CA1" w:rsidRDefault="00705DF8" w:rsidP="00705DF8">
            <w:pPr>
              <w:tabs>
                <w:tab w:val="decimal" w:pos="1092"/>
              </w:tabs>
              <w:ind w:right="-80"/>
              <w:rPr>
                <w:szCs w:val="22"/>
              </w:rPr>
            </w:pPr>
          </w:p>
        </w:tc>
        <w:tc>
          <w:tcPr>
            <w:tcW w:w="1260" w:type="dxa"/>
          </w:tcPr>
          <w:p w14:paraId="497375A0" w14:textId="51DB4ECE" w:rsidR="00705DF8" w:rsidRPr="00206CA1" w:rsidRDefault="00705DF8" w:rsidP="00705DF8">
            <w:pPr>
              <w:tabs>
                <w:tab w:val="decimal" w:pos="1100"/>
              </w:tabs>
              <w:ind w:right="-80"/>
              <w:rPr>
                <w:szCs w:val="22"/>
                <w:lang w:val="en-US"/>
              </w:rPr>
            </w:pPr>
            <w:r w:rsidRPr="00206CA1">
              <w:t>638,626</w:t>
            </w:r>
          </w:p>
        </w:tc>
      </w:tr>
      <w:tr w:rsidR="00705DF8" w:rsidRPr="00206CA1" w14:paraId="05AAB3F7" w14:textId="77777777" w:rsidTr="00060187">
        <w:trPr>
          <w:cantSplit/>
        </w:trPr>
        <w:tc>
          <w:tcPr>
            <w:tcW w:w="4230" w:type="dxa"/>
            <w:vAlign w:val="bottom"/>
          </w:tcPr>
          <w:p w14:paraId="6A4162D8" w14:textId="5DB13C18" w:rsidR="00705DF8" w:rsidRPr="00206CA1" w:rsidRDefault="00705DF8" w:rsidP="00705DF8">
            <w:pPr>
              <w:spacing w:line="240" w:lineRule="atLeast"/>
              <w:rPr>
                <w:szCs w:val="22"/>
              </w:rPr>
            </w:pPr>
            <w:r w:rsidRPr="00206CA1">
              <w:rPr>
                <w:szCs w:val="22"/>
              </w:rPr>
              <w:t>Disposals</w:t>
            </w:r>
          </w:p>
        </w:tc>
        <w:tc>
          <w:tcPr>
            <w:tcW w:w="1361" w:type="dxa"/>
            <w:tcBorders>
              <w:bottom w:val="single" w:sz="4" w:space="0" w:color="auto"/>
            </w:tcBorders>
          </w:tcPr>
          <w:p w14:paraId="6979F8F8" w14:textId="0EC3A264" w:rsidR="00705DF8" w:rsidRPr="00206CA1" w:rsidRDefault="00705DF8" w:rsidP="00705DF8">
            <w:pPr>
              <w:tabs>
                <w:tab w:val="decimal" w:pos="1193"/>
              </w:tabs>
              <w:ind w:right="-80"/>
              <w:rPr>
                <w:szCs w:val="22"/>
                <w:lang w:val="en-US"/>
              </w:rPr>
            </w:pPr>
            <w:r w:rsidRPr="00206CA1">
              <w:rPr>
                <w:szCs w:val="22"/>
                <w:lang w:val="en-US"/>
              </w:rPr>
              <w:t>-</w:t>
            </w:r>
          </w:p>
        </w:tc>
        <w:tc>
          <w:tcPr>
            <w:tcW w:w="180" w:type="dxa"/>
          </w:tcPr>
          <w:p w14:paraId="07512FA5" w14:textId="77777777" w:rsidR="00705DF8" w:rsidRPr="00206CA1" w:rsidRDefault="00705DF8" w:rsidP="00705DF8">
            <w:pPr>
              <w:tabs>
                <w:tab w:val="decimal" w:pos="1092"/>
              </w:tabs>
              <w:ind w:right="-80"/>
              <w:rPr>
                <w:szCs w:val="22"/>
              </w:rPr>
            </w:pPr>
          </w:p>
        </w:tc>
        <w:tc>
          <w:tcPr>
            <w:tcW w:w="1249" w:type="dxa"/>
            <w:tcBorders>
              <w:bottom w:val="single" w:sz="4" w:space="0" w:color="auto"/>
            </w:tcBorders>
          </w:tcPr>
          <w:p w14:paraId="509D6F7C" w14:textId="6DD936A9" w:rsidR="00705DF8" w:rsidRPr="00206CA1" w:rsidRDefault="00705DF8" w:rsidP="00705DF8">
            <w:pPr>
              <w:tabs>
                <w:tab w:val="decimal" w:pos="1089"/>
              </w:tabs>
              <w:ind w:right="-80"/>
              <w:rPr>
                <w:szCs w:val="22"/>
                <w:lang w:val="en-US"/>
              </w:rPr>
            </w:pPr>
            <w:r w:rsidRPr="00206CA1">
              <w:t>(1,769)</w:t>
            </w:r>
          </w:p>
        </w:tc>
        <w:tc>
          <w:tcPr>
            <w:tcW w:w="180" w:type="dxa"/>
          </w:tcPr>
          <w:p w14:paraId="42CAB7C5" w14:textId="77777777" w:rsidR="00705DF8" w:rsidRPr="00206CA1" w:rsidRDefault="00705DF8" w:rsidP="00705DF8">
            <w:pPr>
              <w:tabs>
                <w:tab w:val="decimal" w:pos="1092"/>
              </w:tabs>
              <w:ind w:right="-80"/>
              <w:rPr>
                <w:szCs w:val="22"/>
              </w:rPr>
            </w:pPr>
          </w:p>
        </w:tc>
        <w:tc>
          <w:tcPr>
            <w:tcW w:w="1350" w:type="dxa"/>
            <w:tcBorders>
              <w:bottom w:val="single" w:sz="4" w:space="0" w:color="auto"/>
            </w:tcBorders>
          </w:tcPr>
          <w:p w14:paraId="75F8E498" w14:textId="1AB3509A" w:rsidR="00705DF8" w:rsidRPr="00206CA1" w:rsidRDefault="00705DF8" w:rsidP="00705DF8">
            <w:pPr>
              <w:tabs>
                <w:tab w:val="decimal" w:pos="1191"/>
              </w:tabs>
              <w:ind w:right="-80"/>
              <w:rPr>
                <w:szCs w:val="22"/>
                <w:lang w:val="en-US"/>
              </w:rPr>
            </w:pPr>
            <w:r w:rsidRPr="00206CA1">
              <w:t>(34)</w:t>
            </w:r>
          </w:p>
        </w:tc>
        <w:tc>
          <w:tcPr>
            <w:tcW w:w="180" w:type="dxa"/>
          </w:tcPr>
          <w:p w14:paraId="686687DD" w14:textId="77777777" w:rsidR="00705DF8" w:rsidRPr="00206CA1" w:rsidRDefault="00705DF8" w:rsidP="00705DF8">
            <w:pPr>
              <w:tabs>
                <w:tab w:val="decimal" w:pos="1092"/>
              </w:tabs>
              <w:ind w:right="-80"/>
              <w:rPr>
                <w:szCs w:val="22"/>
              </w:rPr>
            </w:pPr>
          </w:p>
        </w:tc>
        <w:tc>
          <w:tcPr>
            <w:tcW w:w="1260" w:type="dxa"/>
            <w:tcBorders>
              <w:bottom w:val="single" w:sz="4" w:space="0" w:color="auto"/>
            </w:tcBorders>
          </w:tcPr>
          <w:p w14:paraId="407711CF" w14:textId="70FCFB6D" w:rsidR="00705DF8" w:rsidRPr="00206CA1" w:rsidRDefault="00705DF8" w:rsidP="00705DF8">
            <w:pPr>
              <w:tabs>
                <w:tab w:val="decimal" w:pos="1092"/>
              </w:tabs>
              <w:ind w:right="-80"/>
              <w:rPr>
                <w:szCs w:val="22"/>
              </w:rPr>
            </w:pPr>
            <w:r w:rsidRPr="00206CA1">
              <w:t>(1,356)</w:t>
            </w:r>
          </w:p>
        </w:tc>
        <w:tc>
          <w:tcPr>
            <w:tcW w:w="180" w:type="dxa"/>
          </w:tcPr>
          <w:p w14:paraId="32F31AF3" w14:textId="77777777" w:rsidR="00705DF8" w:rsidRPr="00206CA1" w:rsidRDefault="00705DF8" w:rsidP="00705DF8">
            <w:pPr>
              <w:tabs>
                <w:tab w:val="decimal" w:pos="1092"/>
              </w:tabs>
              <w:ind w:right="-80"/>
              <w:rPr>
                <w:szCs w:val="22"/>
              </w:rPr>
            </w:pPr>
          </w:p>
        </w:tc>
        <w:tc>
          <w:tcPr>
            <w:tcW w:w="1260" w:type="dxa"/>
            <w:tcBorders>
              <w:bottom w:val="single" w:sz="4" w:space="0" w:color="auto"/>
            </w:tcBorders>
          </w:tcPr>
          <w:p w14:paraId="335DB392" w14:textId="4EF1F061" w:rsidR="00705DF8" w:rsidRPr="00206CA1" w:rsidRDefault="00705DF8" w:rsidP="00705DF8">
            <w:pPr>
              <w:tabs>
                <w:tab w:val="decimal" w:pos="1100"/>
              </w:tabs>
              <w:ind w:right="-86"/>
              <w:rPr>
                <w:szCs w:val="22"/>
                <w:lang w:val="en-US"/>
              </w:rPr>
            </w:pPr>
            <w:r w:rsidRPr="00206CA1">
              <w:t>(7,767)</w:t>
            </w:r>
          </w:p>
        </w:tc>
        <w:tc>
          <w:tcPr>
            <w:tcW w:w="180" w:type="dxa"/>
          </w:tcPr>
          <w:p w14:paraId="2CBEB2F8" w14:textId="77777777" w:rsidR="00705DF8" w:rsidRPr="00206CA1" w:rsidRDefault="00705DF8" w:rsidP="00705DF8">
            <w:pPr>
              <w:tabs>
                <w:tab w:val="decimal" w:pos="1092"/>
              </w:tabs>
              <w:ind w:right="-80"/>
              <w:rPr>
                <w:szCs w:val="22"/>
              </w:rPr>
            </w:pPr>
          </w:p>
        </w:tc>
        <w:tc>
          <w:tcPr>
            <w:tcW w:w="1260" w:type="dxa"/>
            <w:tcBorders>
              <w:bottom w:val="single" w:sz="4" w:space="0" w:color="auto"/>
            </w:tcBorders>
          </w:tcPr>
          <w:p w14:paraId="2AE4A026" w14:textId="036A8002" w:rsidR="00705DF8" w:rsidRPr="00206CA1" w:rsidRDefault="00705DF8" w:rsidP="00705DF8">
            <w:pPr>
              <w:tabs>
                <w:tab w:val="decimal" w:pos="1100"/>
              </w:tabs>
              <w:ind w:right="-6"/>
              <w:rPr>
                <w:b/>
                <w:bCs/>
                <w:szCs w:val="22"/>
                <w:lang w:val="en-US"/>
              </w:rPr>
            </w:pPr>
            <w:r w:rsidRPr="00206CA1">
              <w:t>-</w:t>
            </w:r>
          </w:p>
        </w:tc>
        <w:tc>
          <w:tcPr>
            <w:tcW w:w="180" w:type="dxa"/>
          </w:tcPr>
          <w:p w14:paraId="1FE0934B" w14:textId="77777777" w:rsidR="00705DF8" w:rsidRPr="00206CA1" w:rsidRDefault="00705DF8" w:rsidP="00705DF8">
            <w:pPr>
              <w:tabs>
                <w:tab w:val="decimal" w:pos="1092"/>
              </w:tabs>
              <w:ind w:right="-80"/>
              <w:rPr>
                <w:szCs w:val="22"/>
              </w:rPr>
            </w:pPr>
          </w:p>
        </w:tc>
        <w:tc>
          <w:tcPr>
            <w:tcW w:w="1260" w:type="dxa"/>
            <w:tcBorders>
              <w:bottom w:val="single" w:sz="4" w:space="0" w:color="auto"/>
            </w:tcBorders>
          </w:tcPr>
          <w:p w14:paraId="057F74A6" w14:textId="656B1F28" w:rsidR="00705DF8" w:rsidRPr="00206CA1" w:rsidRDefault="00705DF8" w:rsidP="00705DF8">
            <w:pPr>
              <w:tabs>
                <w:tab w:val="decimal" w:pos="1100"/>
              </w:tabs>
              <w:ind w:right="-80"/>
              <w:rPr>
                <w:szCs w:val="22"/>
                <w:lang w:val="en-US"/>
              </w:rPr>
            </w:pPr>
            <w:r w:rsidRPr="00206CA1">
              <w:t>(10,926)</w:t>
            </w:r>
          </w:p>
        </w:tc>
      </w:tr>
      <w:tr w:rsidR="00801D84" w:rsidRPr="00206CA1" w14:paraId="01AF10BF" w14:textId="77777777" w:rsidTr="00C404CD">
        <w:trPr>
          <w:cantSplit/>
        </w:trPr>
        <w:tc>
          <w:tcPr>
            <w:tcW w:w="4230" w:type="dxa"/>
          </w:tcPr>
          <w:p w14:paraId="00C6ABEE" w14:textId="79AA8B07" w:rsidR="00801D84" w:rsidRPr="00206CA1" w:rsidRDefault="00801D84" w:rsidP="00801D84">
            <w:pPr>
              <w:spacing w:line="240" w:lineRule="atLeast"/>
              <w:rPr>
                <w:b/>
                <w:bCs/>
                <w:szCs w:val="22"/>
              </w:rPr>
            </w:pPr>
            <w:proofErr w:type="gramStart"/>
            <w:r w:rsidRPr="00206CA1">
              <w:rPr>
                <w:b/>
                <w:bCs/>
                <w:szCs w:val="22"/>
              </w:rPr>
              <w:t>At</w:t>
            </w:r>
            <w:proofErr w:type="gramEnd"/>
            <w:r w:rsidRPr="00206CA1">
              <w:rPr>
                <w:b/>
                <w:bCs/>
                <w:szCs w:val="22"/>
              </w:rPr>
              <w:t xml:space="preserve"> </w:t>
            </w:r>
            <w:r w:rsidRPr="00206CA1">
              <w:rPr>
                <w:b/>
                <w:bCs/>
                <w:szCs w:val="22"/>
                <w:lang w:val="en-US"/>
              </w:rPr>
              <w:t>31</w:t>
            </w:r>
            <w:r w:rsidRPr="00206CA1">
              <w:rPr>
                <w:b/>
                <w:bCs/>
                <w:szCs w:val="22"/>
              </w:rPr>
              <w:t xml:space="preserve"> December </w:t>
            </w:r>
            <w:r w:rsidRPr="00206CA1">
              <w:rPr>
                <w:b/>
                <w:bCs/>
                <w:szCs w:val="22"/>
                <w:lang w:val="en-US"/>
              </w:rPr>
              <w:t>202</w:t>
            </w:r>
            <w:r w:rsidR="00705DF8">
              <w:rPr>
                <w:b/>
                <w:bCs/>
                <w:szCs w:val="22"/>
                <w:lang w:val="en-US"/>
              </w:rPr>
              <w:t>3</w:t>
            </w:r>
            <w:r w:rsidRPr="00206CA1">
              <w:rPr>
                <w:b/>
                <w:bCs/>
                <w:szCs w:val="22"/>
              </w:rPr>
              <w:t xml:space="preserve"> and </w:t>
            </w:r>
            <w:r w:rsidRPr="00206CA1">
              <w:rPr>
                <w:b/>
                <w:bCs/>
                <w:szCs w:val="22"/>
                <w:lang w:val="en-US"/>
              </w:rPr>
              <w:t>1</w:t>
            </w:r>
            <w:r w:rsidRPr="00206CA1">
              <w:rPr>
                <w:b/>
                <w:bCs/>
                <w:szCs w:val="22"/>
              </w:rPr>
              <w:t xml:space="preserve"> January </w:t>
            </w:r>
            <w:r w:rsidRPr="00206CA1">
              <w:rPr>
                <w:b/>
                <w:bCs/>
                <w:szCs w:val="22"/>
                <w:lang w:val="en-US"/>
              </w:rPr>
              <w:t>202</w:t>
            </w:r>
            <w:r w:rsidR="00705DF8">
              <w:rPr>
                <w:b/>
                <w:bCs/>
                <w:szCs w:val="22"/>
                <w:lang w:val="en-US"/>
              </w:rPr>
              <w:t>4</w:t>
            </w:r>
          </w:p>
        </w:tc>
        <w:tc>
          <w:tcPr>
            <w:tcW w:w="1361" w:type="dxa"/>
            <w:tcBorders>
              <w:top w:val="single" w:sz="4" w:space="0" w:color="auto"/>
            </w:tcBorders>
          </w:tcPr>
          <w:p w14:paraId="60BE687B" w14:textId="171FAA42" w:rsidR="00801D84" w:rsidRPr="00206CA1" w:rsidRDefault="00801D84" w:rsidP="00801D84">
            <w:pPr>
              <w:tabs>
                <w:tab w:val="decimal" w:pos="1193"/>
              </w:tabs>
              <w:ind w:right="-80"/>
              <w:rPr>
                <w:b/>
                <w:bCs/>
                <w:szCs w:val="22"/>
              </w:rPr>
            </w:pPr>
            <w:r w:rsidRPr="00206CA1">
              <w:rPr>
                <w:b/>
                <w:bCs/>
                <w:szCs w:val="22"/>
                <w:lang w:val="en-US"/>
              </w:rPr>
              <w:t>-</w:t>
            </w:r>
          </w:p>
        </w:tc>
        <w:tc>
          <w:tcPr>
            <w:tcW w:w="180" w:type="dxa"/>
          </w:tcPr>
          <w:p w14:paraId="03BB182C" w14:textId="77777777" w:rsidR="00801D84" w:rsidRPr="00206CA1" w:rsidRDefault="00801D84" w:rsidP="00801D84">
            <w:pPr>
              <w:tabs>
                <w:tab w:val="decimal" w:pos="1092"/>
              </w:tabs>
              <w:ind w:right="-80"/>
              <w:rPr>
                <w:b/>
                <w:bCs/>
                <w:szCs w:val="22"/>
              </w:rPr>
            </w:pPr>
          </w:p>
        </w:tc>
        <w:tc>
          <w:tcPr>
            <w:tcW w:w="1249" w:type="dxa"/>
            <w:tcBorders>
              <w:top w:val="single" w:sz="4" w:space="0" w:color="auto"/>
            </w:tcBorders>
          </w:tcPr>
          <w:p w14:paraId="3B9AF4A0" w14:textId="5D4C5E27" w:rsidR="00801D84" w:rsidRPr="00206CA1" w:rsidRDefault="00705DF8" w:rsidP="00801D84">
            <w:pPr>
              <w:tabs>
                <w:tab w:val="decimal" w:pos="1089"/>
              </w:tabs>
              <w:ind w:right="-80"/>
              <w:rPr>
                <w:b/>
                <w:bCs/>
                <w:szCs w:val="22"/>
              </w:rPr>
            </w:pPr>
            <w:r w:rsidRPr="00206CA1">
              <w:rPr>
                <w:b/>
                <w:bCs/>
              </w:rPr>
              <w:t>406,808</w:t>
            </w:r>
          </w:p>
        </w:tc>
        <w:tc>
          <w:tcPr>
            <w:tcW w:w="180" w:type="dxa"/>
          </w:tcPr>
          <w:p w14:paraId="42A77125" w14:textId="77777777" w:rsidR="00801D84" w:rsidRPr="00206CA1" w:rsidRDefault="00801D84" w:rsidP="00801D84">
            <w:pPr>
              <w:tabs>
                <w:tab w:val="decimal" w:pos="1092"/>
              </w:tabs>
              <w:ind w:right="-80"/>
              <w:rPr>
                <w:b/>
                <w:bCs/>
                <w:szCs w:val="22"/>
              </w:rPr>
            </w:pPr>
          </w:p>
        </w:tc>
        <w:tc>
          <w:tcPr>
            <w:tcW w:w="1350" w:type="dxa"/>
            <w:tcBorders>
              <w:top w:val="single" w:sz="4" w:space="0" w:color="auto"/>
            </w:tcBorders>
          </w:tcPr>
          <w:p w14:paraId="2CAC7C2C" w14:textId="4419C4A0" w:rsidR="00801D84" w:rsidRPr="00206CA1" w:rsidRDefault="00705DF8" w:rsidP="00801D84">
            <w:pPr>
              <w:tabs>
                <w:tab w:val="decimal" w:pos="1191"/>
              </w:tabs>
              <w:ind w:right="-80"/>
              <w:rPr>
                <w:b/>
                <w:bCs/>
                <w:szCs w:val="22"/>
              </w:rPr>
            </w:pPr>
            <w:r w:rsidRPr="00206CA1">
              <w:rPr>
                <w:b/>
                <w:bCs/>
              </w:rPr>
              <w:t>6,421,638</w:t>
            </w:r>
          </w:p>
        </w:tc>
        <w:tc>
          <w:tcPr>
            <w:tcW w:w="180" w:type="dxa"/>
          </w:tcPr>
          <w:p w14:paraId="702474C1" w14:textId="77777777" w:rsidR="00801D84" w:rsidRPr="00206CA1" w:rsidRDefault="00801D84" w:rsidP="00801D84">
            <w:pPr>
              <w:tabs>
                <w:tab w:val="decimal" w:pos="1092"/>
              </w:tabs>
              <w:ind w:right="-80"/>
              <w:rPr>
                <w:b/>
                <w:bCs/>
                <w:szCs w:val="22"/>
              </w:rPr>
            </w:pPr>
          </w:p>
        </w:tc>
        <w:tc>
          <w:tcPr>
            <w:tcW w:w="1260" w:type="dxa"/>
            <w:tcBorders>
              <w:top w:val="single" w:sz="4" w:space="0" w:color="auto"/>
            </w:tcBorders>
          </w:tcPr>
          <w:p w14:paraId="41A008F9" w14:textId="69774E10" w:rsidR="00801D84" w:rsidRPr="00206CA1" w:rsidRDefault="00705DF8" w:rsidP="00801D84">
            <w:pPr>
              <w:tabs>
                <w:tab w:val="decimal" w:pos="1092"/>
              </w:tabs>
              <w:ind w:right="-80"/>
              <w:rPr>
                <w:b/>
                <w:bCs/>
                <w:szCs w:val="22"/>
              </w:rPr>
            </w:pPr>
            <w:r w:rsidRPr="00206CA1">
              <w:rPr>
                <w:b/>
                <w:bCs/>
              </w:rPr>
              <w:t>20,541</w:t>
            </w:r>
          </w:p>
        </w:tc>
        <w:tc>
          <w:tcPr>
            <w:tcW w:w="180" w:type="dxa"/>
          </w:tcPr>
          <w:p w14:paraId="338511D9" w14:textId="77777777" w:rsidR="00801D84" w:rsidRPr="00206CA1" w:rsidRDefault="00801D84" w:rsidP="00801D84">
            <w:pPr>
              <w:tabs>
                <w:tab w:val="decimal" w:pos="1092"/>
              </w:tabs>
              <w:ind w:right="-80"/>
              <w:rPr>
                <w:b/>
                <w:bCs/>
                <w:szCs w:val="22"/>
              </w:rPr>
            </w:pPr>
          </w:p>
        </w:tc>
        <w:tc>
          <w:tcPr>
            <w:tcW w:w="1260" w:type="dxa"/>
            <w:tcBorders>
              <w:top w:val="single" w:sz="4" w:space="0" w:color="auto"/>
            </w:tcBorders>
          </w:tcPr>
          <w:p w14:paraId="130A800F" w14:textId="3B5EFED5" w:rsidR="00801D84" w:rsidRPr="00206CA1" w:rsidRDefault="00705DF8" w:rsidP="00801D84">
            <w:pPr>
              <w:tabs>
                <w:tab w:val="decimal" w:pos="1100"/>
              </w:tabs>
              <w:ind w:right="-86"/>
              <w:rPr>
                <w:b/>
                <w:bCs/>
                <w:szCs w:val="22"/>
              </w:rPr>
            </w:pPr>
            <w:r w:rsidRPr="00206CA1">
              <w:rPr>
                <w:b/>
                <w:bCs/>
              </w:rPr>
              <w:t>8,778</w:t>
            </w:r>
          </w:p>
        </w:tc>
        <w:tc>
          <w:tcPr>
            <w:tcW w:w="180" w:type="dxa"/>
          </w:tcPr>
          <w:p w14:paraId="14DF8B34" w14:textId="77777777" w:rsidR="00801D84" w:rsidRPr="00206CA1" w:rsidRDefault="00801D84" w:rsidP="00801D84">
            <w:pPr>
              <w:tabs>
                <w:tab w:val="decimal" w:pos="1007"/>
              </w:tabs>
              <w:ind w:right="-80"/>
              <w:rPr>
                <w:b/>
                <w:bCs/>
                <w:szCs w:val="22"/>
              </w:rPr>
            </w:pPr>
          </w:p>
        </w:tc>
        <w:tc>
          <w:tcPr>
            <w:tcW w:w="1260" w:type="dxa"/>
            <w:tcBorders>
              <w:top w:val="single" w:sz="4" w:space="0" w:color="auto"/>
            </w:tcBorders>
          </w:tcPr>
          <w:p w14:paraId="5EEC15DE" w14:textId="3E568554" w:rsidR="00801D84" w:rsidRPr="00206CA1" w:rsidRDefault="00801D84" w:rsidP="00801D84">
            <w:pPr>
              <w:tabs>
                <w:tab w:val="decimal" w:pos="1100"/>
              </w:tabs>
              <w:ind w:right="-80"/>
              <w:rPr>
                <w:b/>
                <w:bCs/>
                <w:szCs w:val="22"/>
              </w:rPr>
            </w:pPr>
            <w:r w:rsidRPr="00206CA1">
              <w:rPr>
                <w:b/>
                <w:bCs/>
                <w:szCs w:val="22"/>
                <w:lang w:val="en-US"/>
              </w:rPr>
              <w:t>-</w:t>
            </w:r>
          </w:p>
        </w:tc>
        <w:tc>
          <w:tcPr>
            <w:tcW w:w="180" w:type="dxa"/>
          </w:tcPr>
          <w:p w14:paraId="220FC688" w14:textId="77777777" w:rsidR="00801D84" w:rsidRPr="00206CA1" w:rsidRDefault="00801D84" w:rsidP="00801D84">
            <w:pPr>
              <w:tabs>
                <w:tab w:val="decimal" w:pos="1007"/>
              </w:tabs>
              <w:ind w:right="-80"/>
              <w:rPr>
                <w:b/>
                <w:bCs/>
                <w:szCs w:val="22"/>
              </w:rPr>
            </w:pPr>
          </w:p>
        </w:tc>
        <w:tc>
          <w:tcPr>
            <w:tcW w:w="1260" w:type="dxa"/>
            <w:tcBorders>
              <w:top w:val="single" w:sz="4" w:space="0" w:color="auto"/>
            </w:tcBorders>
          </w:tcPr>
          <w:p w14:paraId="524023ED" w14:textId="7EE79996" w:rsidR="00801D84" w:rsidRPr="00206CA1" w:rsidRDefault="00705DF8" w:rsidP="00801D84">
            <w:pPr>
              <w:tabs>
                <w:tab w:val="decimal" w:pos="1100"/>
              </w:tabs>
              <w:ind w:right="-80"/>
              <w:rPr>
                <w:b/>
                <w:bCs/>
                <w:szCs w:val="22"/>
              </w:rPr>
            </w:pPr>
            <w:r w:rsidRPr="00206CA1">
              <w:rPr>
                <w:b/>
                <w:bCs/>
              </w:rPr>
              <w:t>6,857,765</w:t>
            </w:r>
          </w:p>
        </w:tc>
      </w:tr>
      <w:tr w:rsidR="0093306C" w:rsidRPr="00206CA1" w14:paraId="7F1E872E" w14:textId="77777777" w:rsidTr="00060187">
        <w:trPr>
          <w:cantSplit/>
        </w:trPr>
        <w:tc>
          <w:tcPr>
            <w:tcW w:w="4230" w:type="dxa"/>
            <w:vAlign w:val="bottom"/>
          </w:tcPr>
          <w:p w14:paraId="3422141A" w14:textId="0EB695B7" w:rsidR="0093306C" w:rsidRPr="00206CA1" w:rsidRDefault="0093306C" w:rsidP="0093306C">
            <w:pPr>
              <w:spacing w:line="240" w:lineRule="atLeast"/>
              <w:ind w:left="180" w:hanging="180"/>
              <w:rPr>
                <w:szCs w:val="22"/>
              </w:rPr>
            </w:pPr>
            <w:r w:rsidRPr="00206CA1">
              <w:rPr>
                <w:szCs w:val="22"/>
              </w:rPr>
              <w:t>Depreciation charge for the year</w:t>
            </w:r>
          </w:p>
        </w:tc>
        <w:tc>
          <w:tcPr>
            <w:tcW w:w="1361" w:type="dxa"/>
          </w:tcPr>
          <w:p w14:paraId="1A6A0370" w14:textId="16BC5D33" w:rsidR="0093306C" w:rsidRPr="00206CA1" w:rsidRDefault="00D22E1F" w:rsidP="0093306C">
            <w:pPr>
              <w:tabs>
                <w:tab w:val="decimal" w:pos="1193"/>
              </w:tabs>
              <w:ind w:right="-80"/>
              <w:rPr>
                <w:szCs w:val="22"/>
                <w:lang w:val="en-US"/>
              </w:rPr>
            </w:pPr>
            <w:r>
              <w:rPr>
                <w:szCs w:val="22"/>
                <w:lang w:val="en-US"/>
              </w:rPr>
              <w:t>-</w:t>
            </w:r>
          </w:p>
        </w:tc>
        <w:tc>
          <w:tcPr>
            <w:tcW w:w="180" w:type="dxa"/>
          </w:tcPr>
          <w:p w14:paraId="7012AFEF" w14:textId="77777777" w:rsidR="0093306C" w:rsidRPr="00206CA1" w:rsidRDefault="0093306C" w:rsidP="0093306C">
            <w:pPr>
              <w:jc w:val="right"/>
              <w:rPr>
                <w:szCs w:val="22"/>
              </w:rPr>
            </w:pPr>
          </w:p>
        </w:tc>
        <w:tc>
          <w:tcPr>
            <w:tcW w:w="1249" w:type="dxa"/>
            <w:shd w:val="clear" w:color="auto" w:fill="auto"/>
          </w:tcPr>
          <w:p w14:paraId="17F45245" w14:textId="35419A4F" w:rsidR="0093306C" w:rsidRPr="00206CA1" w:rsidRDefault="005D334E" w:rsidP="0093306C">
            <w:pPr>
              <w:tabs>
                <w:tab w:val="decimal" w:pos="1089"/>
              </w:tabs>
              <w:ind w:right="-80"/>
              <w:rPr>
                <w:szCs w:val="22"/>
                <w:lang w:val="en-US"/>
              </w:rPr>
            </w:pPr>
            <w:r>
              <w:rPr>
                <w:szCs w:val="22"/>
                <w:lang w:val="en-US"/>
              </w:rPr>
              <w:t>41,901</w:t>
            </w:r>
          </w:p>
        </w:tc>
        <w:tc>
          <w:tcPr>
            <w:tcW w:w="180" w:type="dxa"/>
          </w:tcPr>
          <w:p w14:paraId="1304F105" w14:textId="77777777" w:rsidR="0093306C" w:rsidRPr="00206CA1" w:rsidRDefault="0093306C" w:rsidP="0093306C">
            <w:pPr>
              <w:jc w:val="right"/>
              <w:rPr>
                <w:szCs w:val="22"/>
              </w:rPr>
            </w:pPr>
          </w:p>
        </w:tc>
        <w:tc>
          <w:tcPr>
            <w:tcW w:w="1350" w:type="dxa"/>
          </w:tcPr>
          <w:p w14:paraId="3F9EF906" w14:textId="4FFFF36C" w:rsidR="0093306C" w:rsidRPr="00206CA1" w:rsidRDefault="002D786D" w:rsidP="0093306C">
            <w:pPr>
              <w:tabs>
                <w:tab w:val="decimal" w:pos="1191"/>
              </w:tabs>
              <w:ind w:right="-80"/>
              <w:rPr>
                <w:szCs w:val="22"/>
                <w:lang w:val="en-US"/>
              </w:rPr>
            </w:pPr>
            <w:r>
              <w:rPr>
                <w:szCs w:val="22"/>
                <w:lang w:val="en-US"/>
              </w:rPr>
              <w:t>594,</w:t>
            </w:r>
            <w:r w:rsidR="005B1CE8">
              <w:rPr>
                <w:szCs w:val="22"/>
                <w:lang w:val="en-US"/>
              </w:rPr>
              <w:t>387</w:t>
            </w:r>
          </w:p>
        </w:tc>
        <w:tc>
          <w:tcPr>
            <w:tcW w:w="180" w:type="dxa"/>
          </w:tcPr>
          <w:p w14:paraId="50C43B76" w14:textId="77777777" w:rsidR="0093306C" w:rsidRPr="00206CA1" w:rsidRDefault="0093306C" w:rsidP="0093306C">
            <w:pPr>
              <w:jc w:val="right"/>
              <w:rPr>
                <w:szCs w:val="22"/>
              </w:rPr>
            </w:pPr>
          </w:p>
        </w:tc>
        <w:tc>
          <w:tcPr>
            <w:tcW w:w="1260" w:type="dxa"/>
            <w:shd w:val="clear" w:color="auto" w:fill="auto"/>
          </w:tcPr>
          <w:p w14:paraId="132A075F" w14:textId="1BAB4214" w:rsidR="0093306C" w:rsidRPr="00206CA1" w:rsidRDefault="002E0BAC" w:rsidP="0021456D">
            <w:pPr>
              <w:tabs>
                <w:tab w:val="decimal" w:pos="1092"/>
              </w:tabs>
              <w:ind w:right="-80"/>
              <w:rPr>
                <w:szCs w:val="22"/>
              </w:rPr>
            </w:pPr>
            <w:r>
              <w:rPr>
                <w:szCs w:val="22"/>
              </w:rPr>
              <w:t>1,269</w:t>
            </w:r>
          </w:p>
        </w:tc>
        <w:tc>
          <w:tcPr>
            <w:tcW w:w="180" w:type="dxa"/>
          </w:tcPr>
          <w:p w14:paraId="4E697165" w14:textId="77777777" w:rsidR="0093306C" w:rsidRPr="00206CA1" w:rsidRDefault="0093306C" w:rsidP="0093306C">
            <w:pPr>
              <w:jc w:val="right"/>
              <w:rPr>
                <w:szCs w:val="22"/>
              </w:rPr>
            </w:pPr>
          </w:p>
        </w:tc>
        <w:tc>
          <w:tcPr>
            <w:tcW w:w="1260" w:type="dxa"/>
            <w:shd w:val="clear" w:color="auto" w:fill="auto"/>
          </w:tcPr>
          <w:p w14:paraId="3E301E23" w14:textId="186AA3CA" w:rsidR="0093306C" w:rsidRPr="00206CA1" w:rsidRDefault="00554DF0" w:rsidP="0093306C">
            <w:pPr>
              <w:tabs>
                <w:tab w:val="decimal" w:pos="1100"/>
              </w:tabs>
              <w:ind w:right="-86"/>
              <w:rPr>
                <w:szCs w:val="22"/>
                <w:lang w:val="en-US"/>
              </w:rPr>
            </w:pPr>
            <w:r>
              <w:rPr>
                <w:szCs w:val="22"/>
                <w:lang w:val="en-US"/>
              </w:rPr>
              <w:t>4,112</w:t>
            </w:r>
          </w:p>
        </w:tc>
        <w:tc>
          <w:tcPr>
            <w:tcW w:w="180" w:type="dxa"/>
          </w:tcPr>
          <w:p w14:paraId="5700F483" w14:textId="77777777" w:rsidR="0093306C" w:rsidRPr="00206CA1" w:rsidRDefault="0093306C" w:rsidP="0093306C">
            <w:pPr>
              <w:jc w:val="right"/>
              <w:rPr>
                <w:szCs w:val="22"/>
              </w:rPr>
            </w:pPr>
          </w:p>
        </w:tc>
        <w:tc>
          <w:tcPr>
            <w:tcW w:w="1260" w:type="dxa"/>
          </w:tcPr>
          <w:p w14:paraId="5AB13096" w14:textId="2389D401" w:rsidR="0093306C" w:rsidRPr="00206CA1" w:rsidRDefault="00C130AB" w:rsidP="0093306C">
            <w:pPr>
              <w:tabs>
                <w:tab w:val="decimal" w:pos="1100"/>
              </w:tabs>
              <w:ind w:right="-6"/>
              <w:rPr>
                <w:szCs w:val="22"/>
                <w:lang w:val="en-US"/>
              </w:rPr>
            </w:pPr>
            <w:r>
              <w:rPr>
                <w:szCs w:val="22"/>
                <w:lang w:val="en-US"/>
              </w:rPr>
              <w:t>-</w:t>
            </w:r>
          </w:p>
        </w:tc>
        <w:tc>
          <w:tcPr>
            <w:tcW w:w="180" w:type="dxa"/>
          </w:tcPr>
          <w:p w14:paraId="5AA1D304" w14:textId="77777777" w:rsidR="0093306C" w:rsidRPr="00206CA1" w:rsidRDefault="0093306C" w:rsidP="0093306C">
            <w:pPr>
              <w:jc w:val="right"/>
              <w:rPr>
                <w:szCs w:val="22"/>
              </w:rPr>
            </w:pPr>
          </w:p>
        </w:tc>
        <w:tc>
          <w:tcPr>
            <w:tcW w:w="1260" w:type="dxa"/>
          </w:tcPr>
          <w:p w14:paraId="0D292935" w14:textId="0DEABE17" w:rsidR="0093306C" w:rsidRPr="00206CA1" w:rsidRDefault="00726F0C" w:rsidP="0093306C">
            <w:pPr>
              <w:tabs>
                <w:tab w:val="decimal" w:pos="1100"/>
              </w:tabs>
              <w:ind w:right="-80"/>
              <w:rPr>
                <w:szCs w:val="22"/>
                <w:lang w:val="en-US"/>
              </w:rPr>
            </w:pPr>
            <w:r>
              <w:rPr>
                <w:szCs w:val="22"/>
                <w:lang w:val="en-US"/>
              </w:rPr>
              <w:t>641,669</w:t>
            </w:r>
          </w:p>
        </w:tc>
      </w:tr>
      <w:tr w:rsidR="00C57FBE" w:rsidRPr="00206CA1" w14:paraId="6CBB9B5E" w14:textId="77777777" w:rsidTr="00060187">
        <w:trPr>
          <w:cantSplit/>
        </w:trPr>
        <w:tc>
          <w:tcPr>
            <w:tcW w:w="4230" w:type="dxa"/>
            <w:vAlign w:val="bottom"/>
          </w:tcPr>
          <w:p w14:paraId="2C358F1F" w14:textId="43D699D2" w:rsidR="00C57FBE" w:rsidRPr="00206CA1" w:rsidRDefault="00C57FBE" w:rsidP="0093306C">
            <w:pPr>
              <w:spacing w:line="240" w:lineRule="atLeast"/>
              <w:ind w:left="180" w:hanging="180"/>
              <w:rPr>
                <w:szCs w:val="22"/>
              </w:rPr>
            </w:pPr>
            <w:r>
              <w:rPr>
                <w:szCs w:val="22"/>
              </w:rPr>
              <w:t>Transfer</w:t>
            </w:r>
            <w:r w:rsidR="007213C2">
              <w:rPr>
                <w:szCs w:val="22"/>
              </w:rPr>
              <w:t>s</w:t>
            </w:r>
            <w:r>
              <w:rPr>
                <w:szCs w:val="22"/>
              </w:rPr>
              <w:t xml:space="preserve"> to investment propert</w:t>
            </w:r>
            <w:r w:rsidR="0000433C">
              <w:rPr>
                <w:szCs w:val="22"/>
              </w:rPr>
              <w:t>ies</w:t>
            </w:r>
          </w:p>
        </w:tc>
        <w:tc>
          <w:tcPr>
            <w:tcW w:w="1361" w:type="dxa"/>
          </w:tcPr>
          <w:p w14:paraId="1DC0510F" w14:textId="084C9AFC" w:rsidR="00C57FBE" w:rsidRDefault="00B62510" w:rsidP="0093306C">
            <w:pPr>
              <w:tabs>
                <w:tab w:val="decimal" w:pos="1193"/>
              </w:tabs>
              <w:ind w:right="-80"/>
              <w:rPr>
                <w:szCs w:val="22"/>
                <w:lang w:val="en-US"/>
              </w:rPr>
            </w:pPr>
            <w:r>
              <w:rPr>
                <w:szCs w:val="22"/>
                <w:lang w:val="en-US"/>
              </w:rPr>
              <w:t>-</w:t>
            </w:r>
          </w:p>
        </w:tc>
        <w:tc>
          <w:tcPr>
            <w:tcW w:w="180" w:type="dxa"/>
          </w:tcPr>
          <w:p w14:paraId="75F27A26" w14:textId="77777777" w:rsidR="00C57FBE" w:rsidRPr="00206CA1" w:rsidRDefault="00C57FBE" w:rsidP="0093306C">
            <w:pPr>
              <w:jc w:val="right"/>
              <w:rPr>
                <w:szCs w:val="22"/>
              </w:rPr>
            </w:pPr>
          </w:p>
        </w:tc>
        <w:tc>
          <w:tcPr>
            <w:tcW w:w="1249" w:type="dxa"/>
            <w:shd w:val="clear" w:color="auto" w:fill="auto"/>
          </w:tcPr>
          <w:p w14:paraId="7244EB81" w14:textId="3E23C2D2" w:rsidR="00C57FBE" w:rsidRDefault="009D1792" w:rsidP="0093306C">
            <w:pPr>
              <w:tabs>
                <w:tab w:val="decimal" w:pos="1089"/>
              </w:tabs>
              <w:ind w:right="-80"/>
              <w:rPr>
                <w:szCs w:val="22"/>
                <w:lang w:val="en-US"/>
              </w:rPr>
            </w:pPr>
            <w:r>
              <w:rPr>
                <w:szCs w:val="22"/>
                <w:lang w:val="en-US"/>
              </w:rPr>
              <w:t>(20,833)</w:t>
            </w:r>
          </w:p>
        </w:tc>
        <w:tc>
          <w:tcPr>
            <w:tcW w:w="180" w:type="dxa"/>
          </w:tcPr>
          <w:p w14:paraId="590B9CB0" w14:textId="77777777" w:rsidR="00C57FBE" w:rsidRPr="00206CA1" w:rsidRDefault="00C57FBE" w:rsidP="0093306C">
            <w:pPr>
              <w:jc w:val="right"/>
              <w:rPr>
                <w:szCs w:val="22"/>
              </w:rPr>
            </w:pPr>
          </w:p>
        </w:tc>
        <w:tc>
          <w:tcPr>
            <w:tcW w:w="1350" w:type="dxa"/>
          </w:tcPr>
          <w:p w14:paraId="2D86EA46" w14:textId="70D19746" w:rsidR="00C57FBE" w:rsidRPr="00206CA1" w:rsidRDefault="00A66AB8" w:rsidP="0093306C">
            <w:pPr>
              <w:tabs>
                <w:tab w:val="decimal" w:pos="1191"/>
              </w:tabs>
              <w:ind w:right="-80"/>
              <w:rPr>
                <w:szCs w:val="22"/>
                <w:lang w:val="en-US"/>
              </w:rPr>
            </w:pPr>
            <w:r>
              <w:rPr>
                <w:szCs w:val="22"/>
                <w:lang w:val="en-US"/>
              </w:rPr>
              <w:t>-</w:t>
            </w:r>
          </w:p>
        </w:tc>
        <w:tc>
          <w:tcPr>
            <w:tcW w:w="180" w:type="dxa"/>
          </w:tcPr>
          <w:p w14:paraId="2BD64D35" w14:textId="77777777" w:rsidR="00C57FBE" w:rsidRPr="00206CA1" w:rsidRDefault="00C57FBE" w:rsidP="0093306C">
            <w:pPr>
              <w:jc w:val="right"/>
              <w:rPr>
                <w:szCs w:val="22"/>
              </w:rPr>
            </w:pPr>
          </w:p>
        </w:tc>
        <w:tc>
          <w:tcPr>
            <w:tcW w:w="1260" w:type="dxa"/>
            <w:shd w:val="clear" w:color="auto" w:fill="auto"/>
          </w:tcPr>
          <w:p w14:paraId="575CB28F" w14:textId="0843834C" w:rsidR="00C57FBE" w:rsidRPr="00206CA1" w:rsidRDefault="00F06671" w:rsidP="0021456D">
            <w:pPr>
              <w:tabs>
                <w:tab w:val="decimal" w:pos="1092"/>
              </w:tabs>
              <w:ind w:right="-80"/>
              <w:rPr>
                <w:szCs w:val="22"/>
              </w:rPr>
            </w:pPr>
            <w:r>
              <w:rPr>
                <w:szCs w:val="22"/>
              </w:rPr>
              <w:t>-</w:t>
            </w:r>
          </w:p>
        </w:tc>
        <w:tc>
          <w:tcPr>
            <w:tcW w:w="180" w:type="dxa"/>
          </w:tcPr>
          <w:p w14:paraId="1A3AFCA8" w14:textId="77777777" w:rsidR="00C57FBE" w:rsidRPr="00206CA1" w:rsidRDefault="00C57FBE" w:rsidP="0093306C">
            <w:pPr>
              <w:jc w:val="right"/>
              <w:rPr>
                <w:szCs w:val="22"/>
              </w:rPr>
            </w:pPr>
          </w:p>
        </w:tc>
        <w:tc>
          <w:tcPr>
            <w:tcW w:w="1260" w:type="dxa"/>
            <w:shd w:val="clear" w:color="auto" w:fill="auto"/>
          </w:tcPr>
          <w:p w14:paraId="63FB714D" w14:textId="45F29BB6" w:rsidR="00C57FBE" w:rsidRPr="00206CA1" w:rsidRDefault="00F327CB" w:rsidP="0093306C">
            <w:pPr>
              <w:tabs>
                <w:tab w:val="decimal" w:pos="1100"/>
              </w:tabs>
              <w:ind w:right="-86"/>
              <w:rPr>
                <w:szCs w:val="22"/>
                <w:lang w:val="en-US"/>
              </w:rPr>
            </w:pPr>
            <w:r>
              <w:rPr>
                <w:szCs w:val="22"/>
                <w:lang w:val="en-US"/>
              </w:rPr>
              <w:t>-</w:t>
            </w:r>
          </w:p>
        </w:tc>
        <w:tc>
          <w:tcPr>
            <w:tcW w:w="180" w:type="dxa"/>
          </w:tcPr>
          <w:p w14:paraId="4036809F" w14:textId="77777777" w:rsidR="00C57FBE" w:rsidRPr="00206CA1" w:rsidRDefault="00C57FBE" w:rsidP="0093306C">
            <w:pPr>
              <w:jc w:val="right"/>
              <w:rPr>
                <w:szCs w:val="22"/>
              </w:rPr>
            </w:pPr>
          </w:p>
        </w:tc>
        <w:tc>
          <w:tcPr>
            <w:tcW w:w="1260" w:type="dxa"/>
          </w:tcPr>
          <w:p w14:paraId="05F131F3" w14:textId="2BF190F8" w:rsidR="00C57FBE" w:rsidRPr="00206CA1" w:rsidRDefault="00C130AB" w:rsidP="0093306C">
            <w:pPr>
              <w:tabs>
                <w:tab w:val="decimal" w:pos="1100"/>
              </w:tabs>
              <w:ind w:right="-6"/>
              <w:rPr>
                <w:szCs w:val="22"/>
                <w:lang w:val="en-US"/>
              </w:rPr>
            </w:pPr>
            <w:r>
              <w:rPr>
                <w:szCs w:val="22"/>
                <w:lang w:val="en-US"/>
              </w:rPr>
              <w:t>-</w:t>
            </w:r>
          </w:p>
        </w:tc>
        <w:tc>
          <w:tcPr>
            <w:tcW w:w="180" w:type="dxa"/>
          </w:tcPr>
          <w:p w14:paraId="1115F71F" w14:textId="77777777" w:rsidR="00C57FBE" w:rsidRPr="00206CA1" w:rsidRDefault="00C57FBE" w:rsidP="0093306C">
            <w:pPr>
              <w:jc w:val="right"/>
              <w:rPr>
                <w:szCs w:val="22"/>
              </w:rPr>
            </w:pPr>
          </w:p>
        </w:tc>
        <w:tc>
          <w:tcPr>
            <w:tcW w:w="1260" w:type="dxa"/>
          </w:tcPr>
          <w:p w14:paraId="12B60A73" w14:textId="482F3FD7" w:rsidR="00C57FBE" w:rsidRPr="00206CA1" w:rsidRDefault="00D353D9" w:rsidP="0093306C">
            <w:pPr>
              <w:tabs>
                <w:tab w:val="decimal" w:pos="1100"/>
              </w:tabs>
              <w:ind w:right="-80"/>
              <w:rPr>
                <w:szCs w:val="22"/>
                <w:lang w:val="en-US"/>
              </w:rPr>
            </w:pPr>
            <w:r>
              <w:rPr>
                <w:szCs w:val="22"/>
                <w:lang w:val="en-US"/>
              </w:rPr>
              <w:t>(20,833)</w:t>
            </w:r>
          </w:p>
        </w:tc>
      </w:tr>
      <w:tr w:rsidR="0093306C" w:rsidRPr="00206CA1" w14:paraId="07C7E1E3" w14:textId="77777777" w:rsidTr="00060187">
        <w:trPr>
          <w:cantSplit/>
          <w:trHeight w:val="261"/>
        </w:trPr>
        <w:tc>
          <w:tcPr>
            <w:tcW w:w="4230" w:type="dxa"/>
            <w:vAlign w:val="bottom"/>
          </w:tcPr>
          <w:p w14:paraId="5134E100" w14:textId="32B44F8D" w:rsidR="0093306C" w:rsidRPr="00206CA1" w:rsidRDefault="0093306C" w:rsidP="0093306C">
            <w:pPr>
              <w:spacing w:line="240" w:lineRule="atLeast"/>
              <w:rPr>
                <w:szCs w:val="22"/>
              </w:rPr>
            </w:pPr>
            <w:r w:rsidRPr="00206CA1">
              <w:rPr>
                <w:szCs w:val="22"/>
              </w:rPr>
              <w:t>Disposals</w:t>
            </w:r>
          </w:p>
        </w:tc>
        <w:tc>
          <w:tcPr>
            <w:tcW w:w="1361" w:type="dxa"/>
            <w:tcBorders>
              <w:bottom w:val="single" w:sz="4" w:space="0" w:color="auto"/>
            </w:tcBorders>
          </w:tcPr>
          <w:p w14:paraId="74A8AF6A" w14:textId="53503934" w:rsidR="0093306C" w:rsidRPr="00206CA1" w:rsidRDefault="00D22E1F" w:rsidP="0093306C">
            <w:pPr>
              <w:tabs>
                <w:tab w:val="decimal" w:pos="1193"/>
              </w:tabs>
              <w:ind w:right="-80"/>
              <w:rPr>
                <w:szCs w:val="22"/>
                <w:lang w:val="en-US"/>
              </w:rPr>
            </w:pPr>
            <w:r>
              <w:rPr>
                <w:szCs w:val="22"/>
                <w:lang w:val="en-US"/>
              </w:rPr>
              <w:t>-</w:t>
            </w:r>
          </w:p>
        </w:tc>
        <w:tc>
          <w:tcPr>
            <w:tcW w:w="180" w:type="dxa"/>
          </w:tcPr>
          <w:p w14:paraId="065E5D5D" w14:textId="77777777" w:rsidR="0093306C" w:rsidRPr="00206CA1" w:rsidRDefault="0093306C" w:rsidP="0093306C">
            <w:pPr>
              <w:jc w:val="right"/>
              <w:rPr>
                <w:szCs w:val="22"/>
              </w:rPr>
            </w:pPr>
          </w:p>
        </w:tc>
        <w:tc>
          <w:tcPr>
            <w:tcW w:w="1249" w:type="dxa"/>
            <w:tcBorders>
              <w:bottom w:val="single" w:sz="4" w:space="0" w:color="auto"/>
            </w:tcBorders>
            <w:shd w:val="clear" w:color="auto" w:fill="auto"/>
          </w:tcPr>
          <w:p w14:paraId="6D3062F8" w14:textId="232F65FE" w:rsidR="0093306C" w:rsidRPr="00206CA1" w:rsidRDefault="006C1876" w:rsidP="0093306C">
            <w:pPr>
              <w:tabs>
                <w:tab w:val="decimal" w:pos="1089"/>
              </w:tabs>
              <w:ind w:right="-80"/>
              <w:rPr>
                <w:szCs w:val="22"/>
              </w:rPr>
            </w:pPr>
            <w:r>
              <w:rPr>
                <w:szCs w:val="22"/>
              </w:rPr>
              <w:t>-</w:t>
            </w:r>
          </w:p>
        </w:tc>
        <w:tc>
          <w:tcPr>
            <w:tcW w:w="180" w:type="dxa"/>
          </w:tcPr>
          <w:p w14:paraId="7451A80C" w14:textId="77777777" w:rsidR="0093306C" w:rsidRPr="00206CA1" w:rsidRDefault="0093306C" w:rsidP="0093306C">
            <w:pPr>
              <w:jc w:val="right"/>
              <w:rPr>
                <w:szCs w:val="22"/>
              </w:rPr>
            </w:pPr>
          </w:p>
        </w:tc>
        <w:tc>
          <w:tcPr>
            <w:tcW w:w="1350" w:type="dxa"/>
            <w:tcBorders>
              <w:bottom w:val="single" w:sz="4" w:space="0" w:color="auto"/>
            </w:tcBorders>
          </w:tcPr>
          <w:p w14:paraId="7BA8BA2F" w14:textId="55A64838" w:rsidR="0093306C" w:rsidRPr="00206CA1" w:rsidRDefault="00F630E8" w:rsidP="0093306C">
            <w:pPr>
              <w:tabs>
                <w:tab w:val="decimal" w:pos="1191"/>
              </w:tabs>
              <w:ind w:right="-80"/>
              <w:rPr>
                <w:szCs w:val="22"/>
                <w:lang w:val="en-US"/>
              </w:rPr>
            </w:pPr>
            <w:r>
              <w:rPr>
                <w:szCs w:val="22"/>
                <w:lang w:val="en-US"/>
              </w:rPr>
              <w:t>(17,7</w:t>
            </w:r>
            <w:r w:rsidR="00AF6047">
              <w:rPr>
                <w:szCs w:val="22"/>
                <w:lang w:val="en-US"/>
              </w:rPr>
              <w:t>18)</w:t>
            </w:r>
          </w:p>
        </w:tc>
        <w:tc>
          <w:tcPr>
            <w:tcW w:w="180" w:type="dxa"/>
          </w:tcPr>
          <w:p w14:paraId="12FB9796" w14:textId="77777777" w:rsidR="0093306C" w:rsidRPr="00206CA1" w:rsidRDefault="0093306C" w:rsidP="0093306C">
            <w:pPr>
              <w:jc w:val="right"/>
              <w:rPr>
                <w:szCs w:val="22"/>
              </w:rPr>
            </w:pPr>
          </w:p>
        </w:tc>
        <w:tc>
          <w:tcPr>
            <w:tcW w:w="1260" w:type="dxa"/>
            <w:tcBorders>
              <w:bottom w:val="single" w:sz="4" w:space="0" w:color="auto"/>
            </w:tcBorders>
            <w:shd w:val="clear" w:color="auto" w:fill="auto"/>
          </w:tcPr>
          <w:p w14:paraId="58F3085E" w14:textId="36C83CD2" w:rsidR="0093306C" w:rsidRPr="00206CA1" w:rsidRDefault="0066256D" w:rsidP="0093306C">
            <w:pPr>
              <w:tabs>
                <w:tab w:val="decimal" w:pos="1092"/>
              </w:tabs>
              <w:ind w:right="-80"/>
              <w:rPr>
                <w:szCs w:val="22"/>
              </w:rPr>
            </w:pPr>
            <w:r>
              <w:rPr>
                <w:szCs w:val="22"/>
              </w:rPr>
              <w:t>(1,349)</w:t>
            </w:r>
          </w:p>
        </w:tc>
        <w:tc>
          <w:tcPr>
            <w:tcW w:w="180" w:type="dxa"/>
          </w:tcPr>
          <w:p w14:paraId="7E94E4CC" w14:textId="77777777" w:rsidR="0093306C" w:rsidRPr="00206CA1" w:rsidRDefault="0093306C" w:rsidP="0093306C">
            <w:pPr>
              <w:jc w:val="right"/>
              <w:rPr>
                <w:szCs w:val="22"/>
              </w:rPr>
            </w:pPr>
          </w:p>
        </w:tc>
        <w:tc>
          <w:tcPr>
            <w:tcW w:w="1260" w:type="dxa"/>
            <w:tcBorders>
              <w:bottom w:val="single" w:sz="4" w:space="0" w:color="auto"/>
            </w:tcBorders>
            <w:shd w:val="clear" w:color="auto" w:fill="auto"/>
          </w:tcPr>
          <w:p w14:paraId="311A6078" w14:textId="0D56B2F6" w:rsidR="0093306C" w:rsidRPr="00206CA1" w:rsidRDefault="001D7FE4" w:rsidP="0093306C">
            <w:pPr>
              <w:tabs>
                <w:tab w:val="decimal" w:pos="1100"/>
              </w:tabs>
              <w:ind w:right="-86"/>
              <w:rPr>
                <w:szCs w:val="22"/>
                <w:lang w:val="en-US"/>
              </w:rPr>
            </w:pPr>
            <w:r>
              <w:rPr>
                <w:szCs w:val="22"/>
                <w:lang w:val="en-US"/>
              </w:rPr>
              <w:t>(3,7</w:t>
            </w:r>
            <w:r w:rsidR="00164F12">
              <w:rPr>
                <w:szCs w:val="22"/>
                <w:lang w:val="en-US"/>
              </w:rPr>
              <w:t>35)</w:t>
            </w:r>
          </w:p>
        </w:tc>
        <w:tc>
          <w:tcPr>
            <w:tcW w:w="180" w:type="dxa"/>
          </w:tcPr>
          <w:p w14:paraId="5BF3A6E5" w14:textId="77777777" w:rsidR="0093306C" w:rsidRPr="00206CA1" w:rsidRDefault="0093306C" w:rsidP="0093306C">
            <w:pPr>
              <w:jc w:val="right"/>
              <w:rPr>
                <w:szCs w:val="22"/>
              </w:rPr>
            </w:pPr>
          </w:p>
        </w:tc>
        <w:tc>
          <w:tcPr>
            <w:tcW w:w="1260" w:type="dxa"/>
            <w:tcBorders>
              <w:bottom w:val="single" w:sz="4" w:space="0" w:color="auto"/>
            </w:tcBorders>
          </w:tcPr>
          <w:p w14:paraId="2D568E16" w14:textId="6D534026" w:rsidR="0093306C" w:rsidRPr="00206CA1" w:rsidRDefault="00C130AB" w:rsidP="0093306C">
            <w:pPr>
              <w:tabs>
                <w:tab w:val="decimal" w:pos="1100"/>
              </w:tabs>
              <w:ind w:right="-6"/>
              <w:rPr>
                <w:szCs w:val="22"/>
                <w:lang w:val="en-US"/>
              </w:rPr>
            </w:pPr>
            <w:r>
              <w:rPr>
                <w:szCs w:val="22"/>
                <w:lang w:val="en-US"/>
              </w:rPr>
              <w:t>-</w:t>
            </w:r>
          </w:p>
        </w:tc>
        <w:tc>
          <w:tcPr>
            <w:tcW w:w="180" w:type="dxa"/>
          </w:tcPr>
          <w:p w14:paraId="6C95B53C" w14:textId="77777777" w:rsidR="0093306C" w:rsidRPr="00206CA1" w:rsidRDefault="0093306C" w:rsidP="0093306C">
            <w:pPr>
              <w:jc w:val="right"/>
              <w:rPr>
                <w:szCs w:val="22"/>
              </w:rPr>
            </w:pPr>
          </w:p>
        </w:tc>
        <w:tc>
          <w:tcPr>
            <w:tcW w:w="1260" w:type="dxa"/>
            <w:tcBorders>
              <w:bottom w:val="single" w:sz="4" w:space="0" w:color="auto"/>
            </w:tcBorders>
            <w:shd w:val="clear" w:color="auto" w:fill="auto"/>
          </w:tcPr>
          <w:p w14:paraId="4656B76E" w14:textId="701001DF" w:rsidR="0093306C" w:rsidRPr="00206CA1" w:rsidRDefault="00263E83" w:rsidP="0093306C">
            <w:pPr>
              <w:tabs>
                <w:tab w:val="decimal" w:pos="1100"/>
              </w:tabs>
              <w:ind w:right="-80"/>
              <w:rPr>
                <w:szCs w:val="22"/>
                <w:lang w:val="en-US"/>
              </w:rPr>
            </w:pPr>
            <w:r>
              <w:rPr>
                <w:szCs w:val="22"/>
                <w:lang w:val="en-US"/>
              </w:rPr>
              <w:t>(22,802)</w:t>
            </w:r>
          </w:p>
        </w:tc>
      </w:tr>
      <w:tr w:rsidR="0093306C" w:rsidRPr="00206CA1" w14:paraId="3ED0049D" w14:textId="77777777" w:rsidTr="00C404CD">
        <w:trPr>
          <w:cantSplit/>
        </w:trPr>
        <w:tc>
          <w:tcPr>
            <w:tcW w:w="4230" w:type="dxa"/>
          </w:tcPr>
          <w:p w14:paraId="1A317CA9" w14:textId="29BFEE11" w:rsidR="0093306C" w:rsidRPr="00206CA1" w:rsidRDefault="0093306C" w:rsidP="0093306C">
            <w:pPr>
              <w:spacing w:line="240" w:lineRule="atLeast"/>
              <w:rPr>
                <w:b/>
                <w:bCs/>
                <w:szCs w:val="22"/>
              </w:rPr>
            </w:pPr>
            <w:proofErr w:type="gramStart"/>
            <w:r w:rsidRPr="00206CA1">
              <w:rPr>
                <w:b/>
                <w:bCs/>
                <w:szCs w:val="22"/>
              </w:rPr>
              <w:t>At</w:t>
            </w:r>
            <w:proofErr w:type="gramEnd"/>
            <w:r w:rsidRPr="00206CA1">
              <w:rPr>
                <w:b/>
                <w:bCs/>
                <w:szCs w:val="22"/>
              </w:rPr>
              <w:t xml:space="preserve"> </w:t>
            </w:r>
            <w:r w:rsidRPr="00206CA1">
              <w:rPr>
                <w:b/>
                <w:bCs/>
                <w:szCs w:val="22"/>
                <w:lang w:val="en-US"/>
              </w:rPr>
              <w:t>31</w:t>
            </w:r>
            <w:r w:rsidRPr="00206CA1">
              <w:rPr>
                <w:b/>
                <w:bCs/>
                <w:szCs w:val="22"/>
              </w:rPr>
              <w:t xml:space="preserve"> December </w:t>
            </w:r>
            <w:r w:rsidRPr="00206CA1">
              <w:rPr>
                <w:b/>
                <w:bCs/>
                <w:szCs w:val="22"/>
                <w:lang w:val="en-US"/>
              </w:rPr>
              <w:t>202</w:t>
            </w:r>
            <w:r w:rsidR="00705DF8">
              <w:rPr>
                <w:b/>
                <w:bCs/>
                <w:szCs w:val="22"/>
                <w:lang w:val="en-US"/>
              </w:rPr>
              <w:t>4</w:t>
            </w:r>
          </w:p>
        </w:tc>
        <w:tc>
          <w:tcPr>
            <w:tcW w:w="1361" w:type="dxa"/>
            <w:tcBorders>
              <w:top w:val="single" w:sz="4" w:space="0" w:color="auto"/>
              <w:bottom w:val="single" w:sz="4" w:space="0" w:color="auto"/>
            </w:tcBorders>
          </w:tcPr>
          <w:p w14:paraId="778825E6" w14:textId="47AF6B43" w:rsidR="0093306C" w:rsidRPr="00206CA1" w:rsidRDefault="00D22E1F" w:rsidP="0093306C">
            <w:pPr>
              <w:tabs>
                <w:tab w:val="decimal" w:pos="1193"/>
              </w:tabs>
              <w:ind w:right="-80"/>
              <w:rPr>
                <w:b/>
                <w:bCs/>
                <w:szCs w:val="22"/>
              </w:rPr>
            </w:pPr>
            <w:r>
              <w:rPr>
                <w:b/>
                <w:bCs/>
                <w:szCs w:val="22"/>
              </w:rPr>
              <w:t>-</w:t>
            </w:r>
          </w:p>
        </w:tc>
        <w:tc>
          <w:tcPr>
            <w:tcW w:w="180" w:type="dxa"/>
          </w:tcPr>
          <w:p w14:paraId="3D22E5D6" w14:textId="77777777" w:rsidR="0093306C" w:rsidRPr="00206CA1" w:rsidRDefault="0093306C" w:rsidP="0093306C">
            <w:pPr>
              <w:jc w:val="right"/>
              <w:rPr>
                <w:b/>
                <w:bCs/>
                <w:szCs w:val="22"/>
              </w:rPr>
            </w:pPr>
          </w:p>
        </w:tc>
        <w:tc>
          <w:tcPr>
            <w:tcW w:w="1249" w:type="dxa"/>
            <w:tcBorders>
              <w:top w:val="single" w:sz="4" w:space="0" w:color="auto"/>
              <w:bottom w:val="single" w:sz="4" w:space="0" w:color="auto"/>
            </w:tcBorders>
          </w:tcPr>
          <w:p w14:paraId="7ED81130" w14:textId="10D4664C" w:rsidR="0093306C" w:rsidRPr="00206CA1" w:rsidRDefault="00177151" w:rsidP="0093306C">
            <w:pPr>
              <w:tabs>
                <w:tab w:val="decimal" w:pos="1089"/>
              </w:tabs>
              <w:ind w:right="-80"/>
              <w:rPr>
                <w:b/>
                <w:bCs/>
                <w:szCs w:val="22"/>
              </w:rPr>
            </w:pPr>
            <w:r>
              <w:rPr>
                <w:b/>
                <w:bCs/>
                <w:szCs w:val="22"/>
              </w:rPr>
              <w:t>427,</w:t>
            </w:r>
            <w:r w:rsidR="00AD30B0">
              <w:rPr>
                <w:b/>
                <w:bCs/>
                <w:szCs w:val="22"/>
              </w:rPr>
              <w:t>876</w:t>
            </w:r>
          </w:p>
        </w:tc>
        <w:tc>
          <w:tcPr>
            <w:tcW w:w="180" w:type="dxa"/>
          </w:tcPr>
          <w:p w14:paraId="42186575" w14:textId="77777777" w:rsidR="0093306C" w:rsidRPr="00206CA1" w:rsidRDefault="0093306C" w:rsidP="0093306C">
            <w:pPr>
              <w:jc w:val="right"/>
              <w:rPr>
                <w:b/>
                <w:bCs/>
                <w:szCs w:val="22"/>
              </w:rPr>
            </w:pPr>
          </w:p>
        </w:tc>
        <w:tc>
          <w:tcPr>
            <w:tcW w:w="1350" w:type="dxa"/>
            <w:tcBorders>
              <w:top w:val="single" w:sz="4" w:space="0" w:color="auto"/>
              <w:bottom w:val="single" w:sz="4" w:space="0" w:color="auto"/>
            </w:tcBorders>
          </w:tcPr>
          <w:p w14:paraId="3CF91FA2" w14:textId="26E7E7CB" w:rsidR="0093306C" w:rsidRPr="00206CA1" w:rsidRDefault="009427A1" w:rsidP="0093306C">
            <w:pPr>
              <w:tabs>
                <w:tab w:val="decimal" w:pos="1191"/>
              </w:tabs>
              <w:ind w:right="-80"/>
              <w:rPr>
                <w:b/>
                <w:bCs/>
                <w:szCs w:val="22"/>
              </w:rPr>
            </w:pPr>
            <w:r>
              <w:rPr>
                <w:b/>
                <w:bCs/>
                <w:szCs w:val="22"/>
              </w:rPr>
              <w:t>6,998,</w:t>
            </w:r>
            <w:r w:rsidR="002E0BAC">
              <w:rPr>
                <w:b/>
                <w:bCs/>
                <w:szCs w:val="22"/>
              </w:rPr>
              <w:t>307</w:t>
            </w:r>
          </w:p>
        </w:tc>
        <w:tc>
          <w:tcPr>
            <w:tcW w:w="180" w:type="dxa"/>
          </w:tcPr>
          <w:p w14:paraId="3C3F536F" w14:textId="77777777" w:rsidR="0093306C" w:rsidRPr="00206CA1" w:rsidRDefault="0093306C" w:rsidP="0093306C">
            <w:pPr>
              <w:jc w:val="right"/>
              <w:rPr>
                <w:b/>
                <w:bCs/>
                <w:szCs w:val="22"/>
              </w:rPr>
            </w:pPr>
          </w:p>
        </w:tc>
        <w:tc>
          <w:tcPr>
            <w:tcW w:w="1260" w:type="dxa"/>
            <w:tcBorders>
              <w:top w:val="single" w:sz="4" w:space="0" w:color="auto"/>
              <w:bottom w:val="single" w:sz="4" w:space="0" w:color="auto"/>
            </w:tcBorders>
          </w:tcPr>
          <w:p w14:paraId="64708B09" w14:textId="2F454F69" w:rsidR="0093306C" w:rsidRPr="00206CA1" w:rsidRDefault="00EE0D44" w:rsidP="0093306C">
            <w:pPr>
              <w:tabs>
                <w:tab w:val="decimal" w:pos="1092"/>
              </w:tabs>
              <w:ind w:right="-80"/>
              <w:rPr>
                <w:b/>
                <w:bCs/>
                <w:szCs w:val="22"/>
              </w:rPr>
            </w:pPr>
            <w:r>
              <w:rPr>
                <w:b/>
                <w:bCs/>
                <w:szCs w:val="22"/>
              </w:rPr>
              <w:t>20,</w:t>
            </w:r>
            <w:r w:rsidR="005B3143">
              <w:rPr>
                <w:b/>
                <w:bCs/>
                <w:szCs w:val="22"/>
              </w:rPr>
              <w:t>461</w:t>
            </w:r>
          </w:p>
        </w:tc>
        <w:tc>
          <w:tcPr>
            <w:tcW w:w="180" w:type="dxa"/>
          </w:tcPr>
          <w:p w14:paraId="4C92BD92" w14:textId="77777777" w:rsidR="0093306C" w:rsidRPr="00206CA1" w:rsidRDefault="0093306C" w:rsidP="0093306C">
            <w:pPr>
              <w:jc w:val="right"/>
              <w:rPr>
                <w:b/>
                <w:bCs/>
                <w:szCs w:val="22"/>
              </w:rPr>
            </w:pPr>
          </w:p>
        </w:tc>
        <w:tc>
          <w:tcPr>
            <w:tcW w:w="1260" w:type="dxa"/>
            <w:tcBorders>
              <w:top w:val="single" w:sz="4" w:space="0" w:color="auto"/>
              <w:bottom w:val="single" w:sz="4" w:space="0" w:color="auto"/>
            </w:tcBorders>
          </w:tcPr>
          <w:p w14:paraId="347F7A0F" w14:textId="4EAE5F2D" w:rsidR="0093306C" w:rsidRPr="00206CA1" w:rsidRDefault="00C130AB" w:rsidP="0093306C">
            <w:pPr>
              <w:tabs>
                <w:tab w:val="decimal" w:pos="1100"/>
              </w:tabs>
              <w:ind w:right="-86"/>
              <w:rPr>
                <w:b/>
                <w:bCs/>
                <w:szCs w:val="22"/>
                <w:lang w:val="en-US"/>
              </w:rPr>
            </w:pPr>
            <w:r>
              <w:rPr>
                <w:b/>
                <w:bCs/>
                <w:szCs w:val="22"/>
                <w:lang w:val="en-US"/>
              </w:rPr>
              <w:t>9,155</w:t>
            </w:r>
          </w:p>
        </w:tc>
        <w:tc>
          <w:tcPr>
            <w:tcW w:w="180" w:type="dxa"/>
          </w:tcPr>
          <w:p w14:paraId="197A5A22" w14:textId="77777777" w:rsidR="0093306C" w:rsidRPr="00206CA1" w:rsidRDefault="0093306C" w:rsidP="0093306C">
            <w:pPr>
              <w:jc w:val="right"/>
              <w:rPr>
                <w:b/>
                <w:bCs/>
                <w:szCs w:val="22"/>
              </w:rPr>
            </w:pPr>
          </w:p>
        </w:tc>
        <w:tc>
          <w:tcPr>
            <w:tcW w:w="1260" w:type="dxa"/>
            <w:tcBorders>
              <w:top w:val="single" w:sz="4" w:space="0" w:color="auto"/>
              <w:bottom w:val="single" w:sz="4" w:space="0" w:color="auto"/>
            </w:tcBorders>
          </w:tcPr>
          <w:p w14:paraId="05E0852D" w14:textId="2DD0EBA4" w:rsidR="0093306C" w:rsidRPr="00206CA1" w:rsidRDefault="00C130AB" w:rsidP="0093306C">
            <w:pPr>
              <w:tabs>
                <w:tab w:val="decimal" w:pos="1100"/>
              </w:tabs>
              <w:ind w:right="-80"/>
              <w:rPr>
                <w:b/>
                <w:bCs/>
                <w:szCs w:val="22"/>
              </w:rPr>
            </w:pPr>
            <w:r>
              <w:rPr>
                <w:b/>
                <w:bCs/>
                <w:szCs w:val="22"/>
              </w:rPr>
              <w:t>-</w:t>
            </w:r>
          </w:p>
        </w:tc>
        <w:tc>
          <w:tcPr>
            <w:tcW w:w="180" w:type="dxa"/>
          </w:tcPr>
          <w:p w14:paraId="1161B304" w14:textId="77777777" w:rsidR="0093306C" w:rsidRPr="00206CA1" w:rsidRDefault="0093306C" w:rsidP="0093306C">
            <w:pPr>
              <w:jc w:val="right"/>
              <w:rPr>
                <w:b/>
                <w:bCs/>
                <w:szCs w:val="22"/>
              </w:rPr>
            </w:pPr>
          </w:p>
        </w:tc>
        <w:tc>
          <w:tcPr>
            <w:tcW w:w="1260" w:type="dxa"/>
            <w:tcBorders>
              <w:top w:val="single" w:sz="4" w:space="0" w:color="auto"/>
              <w:bottom w:val="single" w:sz="4" w:space="0" w:color="auto"/>
            </w:tcBorders>
            <w:shd w:val="clear" w:color="auto" w:fill="auto"/>
          </w:tcPr>
          <w:p w14:paraId="6C1D659C" w14:textId="7CE60904" w:rsidR="0093306C" w:rsidRPr="00206CA1" w:rsidRDefault="00B92E87" w:rsidP="0093306C">
            <w:pPr>
              <w:tabs>
                <w:tab w:val="decimal" w:pos="1100"/>
              </w:tabs>
              <w:ind w:right="-80"/>
              <w:rPr>
                <w:b/>
                <w:bCs/>
                <w:szCs w:val="22"/>
              </w:rPr>
            </w:pPr>
            <w:r>
              <w:rPr>
                <w:b/>
                <w:bCs/>
                <w:szCs w:val="22"/>
              </w:rPr>
              <w:t>7,455,</w:t>
            </w:r>
            <w:r w:rsidR="009A7E29">
              <w:rPr>
                <w:b/>
                <w:bCs/>
                <w:szCs w:val="22"/>
              </w:rPr>
              <w:t>799</w:t>
            </w:r>
          </w:p>
        </w:tc>
      </w:tr>
    </w:tbl>
    <w:p w14:paraId="4D4DC716" w14:textId="77777777" w:rsidR="00492D78" w:rsidRPr="00206CA1" w:rsidRDefault="00492D78" w:rsidP="00492D78">
      <w:pPr>
        <w:shd w:val="clear" w:color="auto" w:fill="FFFFFF"/>
        <w:spacing w:line="240" w:lineRule="atLeast"/>
        <w:ind w:right="-86"/>
        <w:jc w:val="both"/>
        <w:rPr>
          <w:szCs w:val="22"/>
        </w:rPr>
      </w:pPr>
    </w:p>
    <w:tbl>
      <w:tblPr>
        <w:tblW w:w="14310" w:type="dxa"/>
        <w:tblInd w:w="529" w:type="dxa"/>
        <w:tblLayout w:type="fixed"/>
        <w:tblCellMar>
          <w:left w:w="79" w:type="dxa"/>
          <w:right w:w="79" w:type="dxa"/>
        </w:tblCellMar>
        <w:tblLook w:val="0000" w:firstRow="0" w:lastRow="0" w:firstColumn="0" w:lastColumn="0" w:noHBand="0" w:noVBand="0"/>
      </w:tblPr>
      <w:tblGrid>
        <w:gridCol w:w="4230"/>
        <w:gridCol w:w="1260"/>
        <w:gridCol w:w="180"/>
        <w:gridCol w:w="1350"/>
        <w:gridCol w:w="180"/>
        <w:gridCol w:w="1350"/>
        <w:gridCol w:w="180"/>
        <w:gridCol w:w="1260"/>
        <w:gridCol w:w="180"/>
        <w:gridCol w:w="1260"/>
        <w:gridCol w:w="180"/>
        <w:gridCol w:w="1260"/>
        <w:gridCol w:w="180"/>
        <w:gridCol w:w="1260"/>
      </w:tblGrid>
      <w:tr w:rsidR="00492D78" w:rsidRPr="00206CA1" w14:paraId="3CC7BEAB" w14:textId="77777777" w:rsidTr="002F08B6">
        <w:trPr>
          <w:cantSplit/>
          <w:trHeight w:val="281"/>
          <w:tblHeader/>
        </w:trPr>
        <w:tc>
          <w:tcPr>
            <w:tcW w:w="4230" w:type="dxa"/>
            <w:shd w:val="clear" w:color="auto" w:fill="auto"/>
            <w:vAlign w:val="bottom"/>
          </w:tcPr>
          <w:p w14:paraId="3BDB7ED8" w14:textId="77777777" w:rsidR="00492D78" w:rsidRPr="00206CA1" w:rsidRDefault="00492D78" w:rsidP="00492D78">
            <w:pPr>
              <w:spacing w:line="240" w:lineRule="atLeast"/>
              <w:rPr>
                <w:i/>
                <w:iCs/>
                <w:color w:val="0000FF"/>
                <w:szCs w:val="22"/>
                <w:shd w:val="clear" w:color="auto" w:fill="E0E0E0"/>
              </w:rPr>
            </w:pPr>
            <w:r w:rsidRPr="00206CA1">
              <w:rPr>
                <w:szCs w:val="22"/>
              </w:rPr>
              <w:lastRenderedPageBreak/>
              <w:br w:type="page"/>
            </w:r>
          </w:p>
        </w:tc>
        <w:tc>
          <w:tcPr>
            <w:tcW w:w="10080" w:type="dxa"/>
            <w:gridSpan w:val="13"/>
          </w:tcPr>
          <w:p w14:paraId="6E9DF4DD" w14:textId="77777777" w:rsidR="00492D78" w:rsidRPr="00206CA1" w:rsidRDefault="00492D78" w:rsidP="00492D78">
            <w:pPr>
              <w:pStyle w:val="acctcolumnheading"/>
              <w:spacing w:after="0" w:line="240" w:lineRule="atLeast"/>
              <w:ind w:left="-79" w:right="-79"/>
              <w:rPr>
                <w:szCs w:val="22"/>
              </w:rPr>
            </w:pPr>
            <w:r w:rsidRPr="00206CA1">
              <w:rPr>
                <w:b/>
                <w:bCs/>
                <w:szCs w:val="22"/>
              </w:rPr>
              <w:t>Consolidated financial statements</w:t>
            </w:r>
          </w:p>
        </w:tc>
      </w:tr>
      <w:tr w:rsidR="002F08B6" w:rsidRPr="00206CA1" w14:paraId="367002B8" w14:textId="77777777" w:rsidTr="006779BB">
        <w:trPr>
          <w:cantSplit/>
          <w:trHeight w:val="899"/>
          <w:tblHeader/>
        </w:trPr>
        <w:tc>
          <w:tcPr>
            <w:tcW w:w="4230" w:type="dxa"/>
            <w:shd w:val="clear" w:color="auto" w:fill="auto"/>
            <w:vAlign w:val="bottom"/>
          </w:tcPr>
          <w:p w14:paraId="55EA6DAD" w14:textId="77777777" w:rsidR="002F08B6" w:rsidRPr="00206CA1" w:rsidRDefault="002F08B6" w:rsidP="006779BB">
            <w:pPr>
              <w:spacing w:line="240" w:lineRule="atLeast"/>
              <w:rPr>
                <w:szCs w:val="22"/>
              </w:rPr>
            </w:pPr>
          </w:p>
        </w:tc>
        <w:tc>
          <w:tcPr>
            <w:tcW w:w="1260" w:type="dxa"/>
            <w:vAlign w:val="bottom"/>
          </w:tcPr>
          <w:p w14:paraId="1D7E7199" w14:textId="77777777" w:rsidR="002F08B6" w:rsidRPr="00206CA1" w:rsidRDefault="002F08B6" w:rsidP="006779BB">
            <w:pPr>
              <w:pStyle w:val="acctcolumnheading"/>
              <w:spacing w:after="0" w:line="240" w:lineRule="atLeast"/>
              <w:ind w:left="-79" w:right="-79"/>
              <w:rPr>
                <w:szCs w:val="22"/>
                <w:lang w:bidi="th-TH"/>
              </w:rPr>
            </w:pPr>
            <w:r w:rsidRPr="00206CA1">
              <w:rPr>
                <w:szCs w:val="22"/>
              </w:rPr>
              <w:t>Land</w:t>
            </w:r>
          </w:p>
        </w:tc>
        <w:tc>
          <w:tcPr>
            <w:tcW w:w="1710" w:type="dxa"/>
            <w:gridSpan w:val="3"/>
            <w:vAlign w:val="bottom"/>
          </w:tcPr>
          <w:p w14:paraId="16D8B5B4" w14:textId="77777777" w:rsidR="002F08B6" w:rsidRPr="00206CA1" w:rsidRDefault="002F08B6" w:rsidP="006779BB">
            <w:pPr>
              <w:pStyle w:val="acctcolumnheading"/>
              <w:spacing w:after="0" w:line="240" w:lineRule="atLeast"/>
              <w:rPr>
                <w:szCs w:val="22"/>
              </w:rPr>
            </w:pPr>
            <w:r w:rsidRPr="00206CA1">
              <w:rPr>
                <w:szCs w:val="22"/>
              </w:rPr>
              <w:t>Buildings, building improvements and infrastructure</w:t>
            </w:r>
          </w:p>
        </w:tc>
        <w:tc>
          <w:tcPr>
            <w:tcW w:w="1350" w:type="dxa"/>
          </w:tcPr>
          <w:p w14:paraId="12BF79EF" w14:textId="77777777" w:rsidR="002F08B6" w:rsidRPr="00206CA1" w:rsidRDefault="002F08B6" w:rsidP="006779BB">
            <w:pPr>
              <w:pStyle w:val="acctcolumnheading"/>
              <w:spacing w:after="0" w:line="240" w:lineRule="atLeast"/>
              <w:ind w:left="-79" w:right="-79"/>
              <w:rPr>
                <w:szCs w:val="22"/>
              </w:rPr>
            </w:pPr>
          </w:p>
          <w:p w14:paraId="56B57A7F" w14:textId="77777777" w:rsidR="002F08B6" w:rsidRPr="00206CA1" w:rsidRDefault="002F08B6" w:rsidP="006779BB">
            <w:pPr>
              <w:pStyle w:val="acctcolumnheading"/>
              <w:spacing w:after="0" w:line="240" w:lineRule="atLeast"/>
              <w:ind w:left="-79" w:right="-79"/>
              <w:rPr>
                <w:szCs w:val="22"/>
              </w:rPr>
            </w:pPr>
            <w:r w:rsidRPr="00206CA1">
              <w:rPr>
                <w:szCs w:val="22"/>
              </w:rPr>
              <w:t>Solar modules, inverters,</w:t>
            </w:r>
          </w:p>
          <w:p w14:paraId="0B294E94" w14:textId="77777777" w:rsidR="002F08B6" w:rsidRPr="00206CA1" w:rsidRDefault="002F08B6" w:rsidP="006779BB">
            <w:pPr>
              <w:pStyle w:val="acctcolumnheading"/>
              <w:spacing w:after="0" w:line="240" w:lineRule="atLeast"/>
              <w:ind w:left="-79" w:right="-79"/>
              <w:rPr>
                <w:szCs w:val="22"/>
              </w:rPr>
            </w:pPr>
            <w:r w:rsidRPr="00206CA1">
              <w:rPr>
                <w:szCs w:val="22"/>
              </w:rPr>
              <w:t>equipment and machinery</w:t>
            </w:r>
          </w:p>
        </w:tc>
        <w:tc>
          <w:tcPr>
            <w:tcW w:w="180" w:type="dxa"/>
            <w:vAlign w:val="bottom"/>
          </w:tcPr>
          <w:p w14:paraId="4AB84195" w14:textId="77777777" w:rsidR="002F08B6" w:rsidRPr="00206CA1" w:rsidRDefault="002F08B6" w:rsidP="006779BB">
            <w:pPr>
              <w:pStyle w:val="acctcolumnheading"/>
              <w:spacing w:after="0" w:line="240" w:lineRule="atLeast"/>
              <w:rPr>
                <w:szCs w:val="22"/>
              </w:rPr>
            </w:pPr>
          </w:p>
        </w:tc>
        <w:tc>
          <w:tcPr>
            <w:tcW w:w="1260" w:type="dxa"/>
            <w:vAlign w:val="bottom"/>
          </w:tcPr>
          <w:p w14:paraId="19B8C55A" w14:textId="77777777" w:rsidR="002F08B6" w:rsidRPr="00206CA1" w:rsidRDefault="002F08B6" w:rsidP="006779BB">
            <w:pPr>
              <w:pStyle w:val="acctcolumnheading"/>
              <w:spacing w:after="0" w:line="240" w:lineRule="atLeast"/>
              <w:ind w:left="-79" w:right="-79"/>
              <w:rPr>
                <w:szCs w:val="22"/>
              </w:rPr>
            </w:pPr>
            <w:r w:rsidRPr="00206CA1">
              <w:rPr>
                <w:szCs w:val="22"/>
              </w:rPr>
              <w:t>Office equipment</w:t>
            </w:r>
          </w:p>
        </w:tc>
        <w:tc>
          <w:tcPr>
            <w:tcW w:w="180" w:type="dxa"/>
            <w:vAlign w:val="bottom"/>
          </w:tcPr>
          <w:p w14:paraId="6077C777" w14:textId="77777777" w:rsidR="002F08B6" w:rsidRPr="00206CA1" w:rsidRDefault="002F08B6" w:rsidP="006779BB">
            <w:pPr>
              <w:pStyle w:val="acctcolumnheading"/>
              <w:spacing w:after="0" w:line="240" w:lineRule="atLeast"/>
              <w:rPr>
                <w:szCs w:val="22"/>
              </w:rPr>
            </w:pPr>
          </w:p>
        </w:tc>
        <w:tc>
          <w:tcPr>
            <w:tcW w:w="1260" w:type="dxa"/>
            <w:vAlign w:val="bottom"/>
          </w:tcPr>
          <w:p w14:paraId="6E2BFBCA" w14:textId="77777777" w:rsidR="002F08B6" w:rsidRPr="00206CA1" w:rsidRDefault="002F08B6" w:rsidP="006779BB">
            <w:pPr>
              <w:pStyle w:val="acctcolumnheading"/>
              <w:spacing w:after="0" w:line="240" w:lineRule="atLeast"/>
              <w:ind w:left="-79" w:right="-79"/>
              <w:rPr>
                <w:szCs w:val="22"/>
              </w:rPr>
            </w:pPr>
            <w:r w:rsidRPr="00206CA1">
              <w:rPr>
                <w:szCs w:val="22"/>
              </w:rPr>
              <w:t>Vehicles</w:t>
            </w:r>
          </w:p>
        </w:tc>
        <w:tc>
          <w:tcPr>
            <w:tcW w:w="180" w:type="dxa"/>
            <w:vAlign w:val="bottom"/>
          </w:tcPr>
          <w:p w14:paraId="2867733D" w14:textId="77777777" w:rsidR="002F08B6" w:rsidRPr="00206CA1" w:rsidRDefault="002F08B6" w:rsidP="006779BB">
            <w:pPr>
              <w:pStyle w:val="acctcolumnheading"/>
              <w:spacing w:after="0" w:line="240" w:lineRule="atLeast"/>
              <w:rPr>
                <w:szCs w:val="22"/>
              </w:rPr>
            </w:pPr>
          </w:p>
        </w:tc>
        <w:tc>
          <w:tcPr>
            <w:tcW w:w="1260" w:type="dxa"/>
            <w:vAlign w:val="bottom"/>
          </w:tcPr>
          <w:p w14:paraId="23BCB292" w14:textId="77777777" w:rsidR="002F08B6" w:rsidRPr="00206CA1" w:rsidRDefault="002F08B6" w:rsidP="006779BB">
            <w:pPr>
              <w:pStyle w:val="acctcolumnheading"/>
              <w:spacing w:after="0" w:line="240" w:lineRule="atLeast"/>
              <w:ind w:left="-79" w:right="-79"/>
              <w:rPr>
                <w:szCs w:val="22"/>
              </w:rPr>
            </w:pPr>
            <w:r w:rsidRPr="00206CA1">
              <w:rPr>
                <w:szCs w:val="22"/>
              </w:rPr>
              <w:t>Asset under construction</w:t>
            </w:r>
          </w:p>
        </w:tc>
        <w:tc>
          <w:tcPr>
            <w:tcW w:w="180" w:type="dxa"/>
            <w:vAlign w:val="bottom"/>
          </w:tcPr>
          <w:p w14:paraId="191B427D" w14:textId="77777777" w:rsidR="002F08B6" w:rsidRPr="00206CA1" w:rsidRDefault="002F08B6" w:rsidP="006779BB">
            <w:pPr>
              <w:pStyle w:val="acctcolumnheading"/>
              <w:spacing w:after="0" w:line="240" w:lineRule="atLeast"/>
              <w:rPr>
                <w:szCs w:val="22"/>
              </w:rPr>
            </w:pPr>
          </w:p>
        </w:tc>
        <w:tc>
          <w:tcPr>
            <w:tcW w:w="1260" w:type="dxa"/>
            <w:vAlign w:val="bottom"/>
          </w:tcPr>
          <w:p w14:paraId="45D278C5" w14:textId="77777777" w:rsidR="002F08B6" w:rsidRPr="00206CA1" w:rsidRDefault="002F08B6" w:rsidP="006779BB">
            <w:pPr>
              <w:pStyle w:val="acctcolumnheading"/>
              <w:spacing w:after="0" w:line="240" w:lineRule="atLeast"/>
              <w:ind w:left="-79" w:right="-79"/>
              <w:rPr>
                <w:szCs w:val="22"/>
              </w:rPr>
            </w:pPr>
            <w:r w:rsidRPr="00206CA1">
              <w:rPr>
                <w:szCs w:val="22"/>
              </w:rPr>
              <w:t>Total</w:t>
            </w:r>
          </w:p>
        </w:tc>
      </w:tr>
      <w:tr w:rsidR="00492D78" w:rsidRPr="00206CA1" w14:paraId="1C619F41" w14:textId="77777777" w:rsidTr="002F08B6">
        <w:trPr>
          <w:cantSplit/>
        </w:trPr>
        <w:tc>
          <w:tcPr>
            <w:tcW w:w="4230" w:type="dxa"/>
          </w:tcPr>
          <w:p w14:paraId="02252EEE" w14:textId="77777777" w:rsidR="00492D78" w:rsidRPr="00206CA1" w:rsidRDefault="00492D78" w:rsidP="00492D78">
            <w:pPr>
              <w:spacing w:line="240" w:lineRule="atLeast"/>
              <w:rPr>
                <w:b/>
                <w:bCs/>
                <w:i/>
                <w:iCs/>
                <w:szCs w:val="22"/>
              </w:rPr>
            </w:pPr>
          </w:p>
        </w:tc>
        <w:tc>
          <w:tcPr>
            <w:tcW w:w="10080" w:type="dxa"/>
            <w:gridSpan w:val="13"/>
            <w:vAlign w:val="bottom"/>
          </w:tcPr>
          <w:p w14:paraId="67860B05" w14:textId="77777777" w:rsidR="00492D78" w:rsidRPr="00206CA1" w:rsidRDefault="00492D78" w:rsidP="00492D78">
            <w:pPr>
              <w:pStyle w:val="acctfourfigures"/>
              <w:tabs>
                <w:tab w:val="clear" w:pos="765"/>
              </w:tabs>
              <w:spacing w:line="240" w:lineRule="atLeast"/>
              <w:jc w:val="center"/>
              <w:rPr>
                <w:szCs w:val="22"/>
              </w:rPr>
            </w:pPr>
            <w:r w:rsidRPr="00206CA1">
              <w:rPr>
                <w:i/>
                <w:iCs/>
                <w:szCs w:val="22"/>
              </w:rPr>
              <w:t>(in thousand Baht)</w:t>
            </w:r>
          </w:p>
        </w:tc>
      </w:tr>
      <w:tr w:rsidR="003223A1" w:rsidRPr="00206CA1" w14:paraId="73D31F04" w14:textId="77777777" w:rsidTr="002F08B6">
        <w:trPr>
          <w:cantSplit/>
        </w:trPr>
        <w:tc>
          <w:tcPr>
            <w:tcW w:w="4230" w:type="dxa"/>
          </w:tcPr>
          <w:p w14:paraId="68274253" w14:textId="77777777" w:rsidR="003223A1" w:rsidRPr="00206CA1" w:rsidRDefault="003223A1" w:rsidP="00492D78">
            <w:pPr>
              <w:spacing w:line="240" w:lineRule="atLeast"/>
              <w:rPr>
                <w:b/>
                <w:bCs/>
                <w:i/>
                <w:iCs/>
                <w:szCs w:val="22"/>
              </w:rPr>
            </w:pPr>
            <w:r w:rsidRPr="00206CA1">
              <w:rPr>
                <w:b/>
                <w:bCs/>
                <w:i/>
                <w:iCs/>
                <w:szCs w:val="22"/>
              </w:rPr>
              <w:t>Net book value</w:t>
            </w:r>
          </w:p>
        </w:tc>
        <w:tc>
          <w:tcPr>
            <w:tcW w:w="1260" w:type="dxa"/>
            <w:vAlign w:val="bottom"/>
          </w:tcPr>
          <w:p w14:paraId="45284F75" w14:textId="77777777" w:rsidR="003223A1" w:rsidRPr="00206CA1" w:rsidRDefault="003223A1" w:rsidP="00492D78">
            <w:pPr>
              <w:pStyle w:val="acctfourfigures"/>
              <w:spacing w:line="240" w:lineRule="atLeast"/>
              <w:jc w:val="center"/>
              <w:rPr>
                <w:szCs w:val="22"/>
              </w:rPr>
            </w:pPr>
          </w:p>
        </w:tc>
        <w:tc>
          <w:tcPr>
            <w:tcW w:w="180" w:type="dxa"/>
            <w:vAlign w:val="bottom"/>
          </w:tcPr>
          <w:p w14:paraId="367D0529" w14:textId="77777777" w:rsidR="003223A1" w:rsidRPr="00206CA1" w:rsidRDefault="003223A1" w:rsidP="00492D78">
            <w:pPr>
              <w:pStyle w:val="acctfourfigures"/>
              <w:spacing w:line="240" w:lineRule="atLeast"/>
              <w:jc w:val="center"/>
              <w:rPr>
                <w:szCs w:val="22"/>
              </w:rPr>
            </w:pPr>
          </w:p>
        </w:tc>
        <w:tc>
          <w:tcPr>
            <w:tcW w:w="1350" w:type="dxa"/>
            <w:vAlign w:val="bottom"/>
          </w:tcPr>
          <w:p w14:paraId="753BBE92" w14:textId="77777777" w:rsidR="003223A1" w:rsidRPr="00206CA1" w:rsidRDefault="003223A1" w:rsidP="00492D78">
            <w:pPr>
              <w:pStyle w:val="acctfourfigures"/>
              <w:spacing w:line="240" w:lineRule="atLeast"/>
              <w:jc w:val="center"/>
              <w:rPr>
                <w:szCs w:val="22"/>
              </w:rPr>
            </w:pPr>
          </w:p>
        </w:tc>
        <w:tc>
          <w:tcPr>
            <w:tcW w:w="180" w:type="dxa"/>
          </w:tcPr>
          <w:p w14:paraId="100AEE96" w14:textId="77777777" w:rsidR="003223A1" w:rsidRPr="00206CA1" w:rsidRDefault="003223A1" w:rsidP="00492D78">
            <w:pPr>
              <w:pStyle w:val="acctfourfigures"/>
              <w:spacing w:line="240" w:lineRule="atLeast"/>
              <w:jc w:val="center"/>
              <w:rPr>
                <w:szCs w:val="22"/>
              </w:rPr>
            </w:pPr>
          </w:p>
        </w:tc>
        <w:tc>
          <w:tcPr>
            <w:tcW w:w="1350" w:type="dxa"/>
          </w:tcPr>
          <w:p w14:paraId="0E6FBA9A" w14:textId="77777777" w:rsidR="003223A1" w:rsidRPr="00206CA1" w:rsidRDefault="003223A1" w:rsidP="00492D78">
            <w:pPr>
              <w:pStyle w:val="acctfourfigures"/>
              <w:spacing w:line="240" w:lineRule="atLeast"/>
              <w:jc w:val="center"/>
              <w:rPr>
                <w:szCs w:val="22"/>
              </w:rPr>
            </w:pPr>
          </w:p>
        </w:tc>
        <w:tc>
          <w:tcPr>
            <w:tcW w:w="180" w:type="dxa"/>
            <w:vAlign w:val="bottom"/>
          </w:tcPr>
          <w:p w14:paraId="6F564BB5" w14:textId="77777777" w:rsidR="003223A1" w:rsidRPr="00206CA1" w:rsidRDefault="003223A1" w:rsidP="00492D78">
            <w:pPr>
              <w:pStyle w:val="acctfourfigures"/>
              <w:spacing w:line="240" w:lineRule="atLeast"/>
              <w:jc w:val="center"/>
              <w:rPr>
                <w:szCs w:val="22"/>
              </w:rPr>
            </w:pPr>
          </w:p>
        </w:tc>
        <w:tc>
          <w:tcPr>
            <w:tcW w:w="1260" w:type="dxa"/>
            <w:vAlign w:val="bottom"/>
          </w:tcPr>
          <w:p w14:paraId="5CA34D92" w14:textId="77777777" w:rsidR="003223A1" w:rsidRPr="00206CA1" w:rsidRDefault="003223A1" w:rsidP="00492D78">
            <w:pPr>
              <w:pStyle w:val="acctfourfigures"/>
              <w:spacing w:line="240" w:lineRule="atLeast"/>
              <w:jc w:val="center"/>
              <w:rPr>
                <w:szCs w:val="22"/>
              </w:rPr>
            </w:pPr>
          </w:p>
        </w:tc>
        <w:tc>
          <w:tcPr>
            <w:tcW w:w="180" w:type="dxa"/>
            <w:vAlign w:val="bottom"/>
          </w:tcPr>
          <w:p w14:paraId="7FE3CCC0" w14:textId="77777777" w:rsidR="003223A1" w:rsidRPr="00206CA1" w:rsidRDefault="003223A1" w:rsidP="00492D78">
            <w:pPr>
              <w:pStyle w:val="acctfourfigures"/>
              <w:spacing w:line="240" w:lineRule="atLeast"/>
              <w:jc w:val="center"/>
              <w:rPr>
                <w:szCs w:val="22"/>
              </w:rPr>
            </w:pPr>
          </w:p>
        </w:tc>
        <w:tc>
          <w:tcPr>
            <w:tcW w:w="1260" w:type="dxa"/>
            <w:vAlign w:val="bottom"/>
          </w:tcPr>
          <w:p w14:paraId="6132E579" w14:textId="77777777" w:rsidR="003223A1" w:rsidRPr="00206CA1" w:rsidRDefault="003223A1" w:rsidP="00492D78">
            <w:pPr>
              <w:pStyle w:val="acctfourfigures"/>
              <w:spacing w:line="240" w:lineRule="atLeast"/>
              <w:jc w:val="center"/>
              <w:rPr>
                <w:szCs w:val="22"/>
              </w:rPr>
            </w:pPr>
          </w:p>
        </w:tc>
        <w:tc>
          <w:tcPr>
            <w:tcW w:w="180" w:type="dxa"/>
            <w:vAlign w:val="bottom"/>
          </w:tcPr>
          <w:p w14:paraId="789A3962" w14:textId="77777777" w:rsidR="003223A1" w:rsidRPr="00206CA1" w:rsidRDefault="003223A1" w:rsidP="00492D78">
            <w:pPr>
              <w:pStyle w:val="acctfourfigures"/>
              <w:spacing w:line="240" w:lineRule="atLeast"/>
              <w:jc w:val="center"/>
              <w:rPr>
                <w:szCs w:val="22"/>
              </w:rPr>
            </w:pPr>
          </w:p>
        </w:tc>
        <w:tc>
          <w:tcPr>
            <w:tcW w:w="1260" w:type="dxa"/>
          </w:tcPr>
          <w:p w14:paraId="4F984A0E" w14:textId="77777777" w:rsidR="003223A1" w:rsidRPr="00206CA1" w:rsidRDefault="003223A1" w:rsidP="00492D78">
            <w:pPr>
              <w:pStyle w:val="acctfourfigures"/>
              <w:spacing w:line="240" w:lineRule="atLeast"/>
              <w:jc w:val="center"/>
              <w:rPr>
                <w:szCs w:val="22"/>
              </w:rPr>
            </w:pPr>
          </w:p>
        </w:tc>
        <w:tc>
          <w:tcPr>
            <w:tcW w:w="180" w:type="dxa"/>
          </w:tcPr>
          <w:p w14:paraId="205DD2D4" w14:textId="77777777" w:rsidR="003223A1" w:rsidRPr="00206CA1" w:rsidRDefault="003223A1" w:rsidP="00492D78">
            <w:pPr>
              <w:pStyle w:val="acctfourfigures"/>
              <w:spacing w:line="240" w:lineRule="atLeast"/>
              <w:jc w:val="center"/>
              <w:rPr>
                <w:szCs w:val="22"/>
              </w:rPr>
            </w:pPr>
          </w:p>
        </w:tc>
        <w:tc>
          <w:tcPr>
            <w:tcW w:w="1260" w:type="dxa"/>
            <w:vAlign w:val="bottom"/>
          </w:tcPr>
          <w:p w14:paraId="4A6DDD64" w14:textId="77777777" w:rsidR="003223A1" w:rsidRPr="00206CA1" w:rsidRDefault="003223A1" w:rsidP="00492D78">
            <w:pPr>
              <w:pStyle w:val="acctfourfigures"/>
              <w:spacing w:line="240" w:lineRule="atLeast"/>
              <w:jc w:val="center"/>
              <w:rPr>
                <w:szCs w:val="22"/>
              </w:rPr>
            </w:pPr>
          </w:p>
        </w:tc>
      </w:tr>
      <w:tr w:rsidR="00D46DA4" w:rsidRPr="00206CA1" w14:paraId="67358DA6" w14:textId="77777777" w:rsidTr="002F08B6">
        <w:trPr>
          <w:cantSplit/>
        </w:trPr>
        <w:tc>
          <w:tcPr>
            <w:tcW w:w="4230" w:type="dxa"/>
          </w:tcPr>
          <w:p w14:paraId="0559C68E" w14:textId="0B0D82B2" w:rsidR="00D46DA4" w:rsidRPr="00206CA1" w:rsidRDefault="00D46DA4" w:rsidP="00D46DA4">
            <w:pPr>
              <w:spacing w:line="240" w:lineRule="atLeast"/>
              <w:rPr>
                <w:b/>
                <w:bCs/>
                <w:szCs w:val="22"/>
              </w:rPr>
            </w:pPr>
            <w:proofErr w:type="gramStart"/>
            <w:r w:rsidRPr="00206CA1">
              <w:rPr>
                <w:b/>
                <w:bCs/>
                <w:szCs w:val="22"/>
              </w:rPr>
              <w:t>At</w:t>
            </w:r>
            <w:proofErr w:type="gramEnd"/>
            <w:r w:rsidRPr="00206CA1">
              <w:rPr>
                <w:b/>
                <w:bCs/>
                <w:szCs w:val="22"/>
              </w:rPr>
              <w:t xml:space="preserve"> </w:t>
            </w:r>
            <w:r w:rsidRPr="00206CA1">
              <w:rPr>
                <w:b/>
                <w:bCs/>
                <w:szCs w:val="22"/>
                <w:lang w:val="en-US"/>
              </w:rPr>
              <w:t>31</w:t>
            </w:r>
            <w:r w:rsidRPr="00206CA1">
              <w:rPr>
                <w:b/>
                <w:bCs/>
                <w:szCs w:val="22"/>
              </w:rPr>
              <w:t xml:space="preserve"> December </w:t>
            </w:r>
            <w:r w:rsidRPr="00206CA1">
              <w:rPr>
                <w:b/>
                <w:bCs/>
                <w:szCs w:val="22"/>
                <w:lang w:val="en-US"/>
              </w:rPr>
              <w:t>202</w:t>
            </w:r>
            <w:r w:rsidR="00705DF8">
              <w:rPr>
                <w:b/>
                <w:bCs/>
                <w:szCs w:val="22"/>
                <w:lang w:val="en-US"/>
              </w:rPr>
              <w:t>3</w:t>
            </w:r>
          </w:p>
        </w:tc>
        <w:tc>
          <w:tcPr>
            <w:tcW w:w="1260" w:type="dxa"/>
            <w:vAlign w:val="bottom"/>
          </w:tcPr>
          <w:p w14:paraId="6022F0DA" w14:textId="77777777" w:rsidR="00D46DA4" w:rsidRPr="00206CA1" w:rsidRDefault="00D46DA4" w:rsidP="00D46DA4">
            <w:pPr>
              <w:tabs>
                <w:tab w:val="decimal" w:pos="1092"/>
              </w:tabs>
              <w:ind w:right="-80"/>
              <w:rPr>
                <w:szCs w:val="22"/>
              </w:rPr>
            </w:pPr>
          </w:p>
        </w:tc>
        <w:tc>
          <w:tcPr>
            <w:tcW w:w="180" w:type="dxa"/>
            <w:vAlign w:val="bottom"/>
          </w:tcPr>
          <w:p w14:paraId="377ECF09" w14:textId="77777777" w:rsidR="00D46DA4" w:rsidRPr="00206CA1" w:rsidRDefault="00D46DA4" w:rsidP="00D46DA4">
            <w:pPr>
              <w:tabs>
                <w:tab w:val="decimal" w:pos="1092"/>
              </w:tabs>
              <w:ind w:right="-80"/>
              <w:rPr>
                <w:szCs w:val="22"/>
              </w:rPr>
            </w:pPr>
          </w:p>
        </w:tc>
        <w:tc>
          <w:tcPr>
            <w:tcW w:w="1350" w:type="dxa"/>
            <w:vAlign w:val="bottom"/>
          </w:tcPr>
          <w:p w14:paraId="16D95F11" w14:textId="77777777" w:rsidR="00D46DA4" w:rsidRPr="00206CA1" w:rsidRDefault="00D46DA4" w:rsidP="00D46DA4">
            <w:pPr>
              <w:tabs>
                <w:tab w:val="decimal" w:pos="1092"/>
              </w:tabs>
              <w:ind w:right="-80"/>
              <w:rPr>
                <w:szCs w:val="22"/>
              </w:rPr>
            </w:pPr>
          </w:p>
        </w:tc>
        <w:tc>
          <w:tcPr>
            <w:tcW w:w="180" w:type="dxa"/>
          </w:tcPr>
          <w:p w14:paraId="2C20DE00" w14:textId="77777777" w:rsidR="00D46DA4" w:rsidRPr="00206CA1" w:rsidRDefault="00D46DA4" w:rsidP="00D46DA4">
            <w:pPr>
              <w:tabs>
                <w:tab w:val="decimal" w:pos="1092"/>
              </w:tabs>
              <w:ind w:right="-80"/>
              <w:rPr>
                <w:szCs w:val="22"/>
              </w:rPr>
            </w:pPr>
          </w:p>
        </w:tc>
        <w:tc>
          <w:tcPr>
            <w:tcW w:w="1350" w:type="dxa"/>
            <w:vAlign w:val="bottom"/>
          </w:tcPr>
          <w:p w14:paraId="03F18324" w14:textId="77777777" w:rsidR="00D46DA4" w:rsidRPr="00206CA1" w:rsidRDefault="00D46DA4" w:rsidP="00D46DA4">
            <w:pPr>
              <w:tabs>
                <w:tab w:val="decimal" w:pos="1092"/>
              </w:tabs>
              <w:ind w:right="-80"/>
              <w:rPr>
                <w:szCs w:val="22"/>
              </w:rPr>
            </w:pPr>
          </w:p>
        </w:tc>
        <w:tc>
          <w:tcPr>
            <w:tcW w:w="180" w:type="dxa"/>
            <w:vAlign w:val="bottom"/>
          </w:tcPr>
          <w:p w14:paraId="6340A716" w14:textId="77777777" w:rsidR="00D46DA4" w:rsidRPr="00206CA1" w:rsidRDefault="00D46DA4" w:rsidP="00D46DA4">
            <w:pPr>
              <w:tabs>
                <w:tab w:val="decimal" w:pos="1092"/>
              </w:tabs>
              <w:ind w:right="-80"/>
              <w:rPr>
                <w:szCs w:val="22"/>
              </w:rPr>
            </w:pPr>
          </w:p>
        </w:tc>
        <w:tc>
          <w:tcPr>
            <w:tcW w:w="1260" w:type="dxa"/>
            <w:vAlign w:val="bottom"/>
          </w:tcPr>
          <w:p w14:paraId="4256DADF" w14:textId="77777777" w:rsidR="00D46DA4" w:rsidRPr="00206CA1" w:rsidRDefault="00D46DA4" w:rsidP="00D46DA4">
            <w:pPr>
              <w:tabs>
                <w:tab w:val="decimal" w:pos="1092"/>
              </w:tabs>
              <w:ind w:right="-80"/>
              <w:rPr>
                <w:szCs w:val="22"/>
              </w:rPr>
            </w:pPr>
          </w:p>
        </w:tc>
        <w:tc>
          <w:tcPr>
            <w:tcW w:w="180" w:type="dxa"/>
            <w:vAlign w:val="bottom"/>
          </w:tcPr>
          <w:p w14:paraId="19177BB9" w14:textId="77777777" w:rsidR="00D46DA4" w:rsidRPr="00206CA1" w:rsidRDefault="00D46DA4" w:rsidP="00D46DA4">
            <w:pPr>
              <w:tabs>
                <w:tab w:val="decimal" w:pos="1092"/>
              </w:tabs>
              <w:ind w:right="-80"/>
              <w:rPr>
                <w:szCs w:val="22"/>
              </w:rPr>
            </w:pPr>
          </w:p>
        </w:tc>
        <w:tc>
          <w:tcPr>
            <w:tcW w:w="1260" w:type="dxa"/>
            <w:vAlign w:val="bottom"/>
          </w:tcPr>
          <w:p w14:paraId="34F23276" w14:textId="77777777" w:rsidR="00D46DA4" w:rsidRPr="00206CA1" w:rsidRDefault="00D46DA4" w:rsidP="00D46DA4">
            <w:pPr>
              <w:tabs>
                <w:tab w:val="decimal" w:pos="1092"/>
              </w:tabs>
              <w:ind w:right="-80"/>
              <w:rPr>
                <w:szCs w:val="22"/>
              </w:rPr>
            </w:pPr>
          </w:p>
        </w:tc>
        <w:tc>
          <w:tcPr>
            <w:tcW w:w="180" w:type="dxa"/>
            <w:vAlign w:val="bottom"/>
          </w:tcPr>
          <w:p w14:paraId="4A86B2EE" w14:textId="77777777" w:rsidR="00D46DA4" w:rsidRPr="00206CA1" w:rsidRDefault="00D46DA4" w:rsidP="00D46DA4">
            <w:pPr>
              <w:tabs>
                <w:tab w:val="decimal" w:pos="1092"/>
              </w:tabs>
              <w:ind w:right="-80"/>
              <w:rPr>
                <w:szCs w:val="22"/>
              </w:rPr>
            </w:pPr>
          </w:p>
        </w:tc>
        <w:tc>
          <w:tcPr>
            <w:tcW w:w="1260" w:type="dxa"/>
            <w:vAlign w:val="bottom"/>
          </w:tcPr>
          <w:p w14:paraId="2C8B3B0A" w14:textId="77777777" w:rsidR="00D46DA4" w:rsidRPr="00206CA1" w:rsidRDefault="00D46DA4" w:rsidP="00D46DA4">
            <w:pPr>
              <w:tabs>
                <w:tab w:val="decimal" w:pos="1092"/>
              </w:tabs>
              <w:ind w:right="-80"/>
              <w:rPr>
                <w:szCs w:val="22"/>
              </w:rPr>
            </w:pPr>
          </w:p>
        </w:tc>
        <w:tc>
          <w:tcPr>
            <w:tcW w:w="180" w:type="dxa"/>
          </w:tcPr>
          <w:p w14:paraId="7464BBA8" w14:textId="77777777" w:rsidR="00D46DA4" w:rsidRPr="00206CA1" w:rsidRDefault="00D46DA4" w:rsidP="00D46DA4">
            <w:pPr>
              <w:tabs>
                <w:tab w:val="decimal" w:pos="1092"/>
              </w:tabs>
              <w:ind w:right="-80"/>
              <w:rPr>
                <w:szCs w:val="22"/>
              </w:rPr>
            </w:pPr>
          </w:p>
        </w:tc>
        <w:tc>
          <w:tcPr>
            <w:tcW w:w="1260" w:type="dxa"/>
            <w:vAlign w:val="bottom"/>
          </w:tcPr>
          <w:p w14:paraId="578011BE" w14:textId="77777777" w:rsidR="00D46DA4" w:rsidRPr="00206CA1" w:rsidRDefault="00D46DA4" w:rsidP="00D46DA4">
            <w:pPr>
              <w:tabs>
                <w:tab w:val="decimal" w:pos="1092"/>
              </w:tabs>
              <w:ind w:right="-80"/>
              <w:rPr>
                <w:szCs w:val="22"/>
              </w:rPr>
            </w:pPr>
          </w:p>
        </w:tc>
      </w:tr>
      <w:tr w:rsidR="00705DF8" w:rsidRPr="00206CA1" w14:paraId="564D3C39" w14:textId="77777777" w:rsidTr="00153214">
        <w:trPr>
          <w:cantSplit/>
        </w:trPr>
        <w:tc>
          <w:tcPr>
            <w:tcW w:w="4230" w:type="dxa"/>
          </w:tcPr>
          <w:p w14:paraId="0C87FB2A" w14:textId="0F6C4EF9" w:rsidR="00705DF8" w:rsidRPr="00206CA1" w:rsidRDefault="00705DF8" w:rsidP="00705DF8">
            <w:pPr>
              <w:spacing w:line="240" w:lineRule="atLeast"/>
              <w:rPr>
                <w:szCs w:val="22"/>
              </w:rPr>
            </w:pPr>
            <w:r w:rsidRPr="00206CA1">
              <w:rPr>
                <w:szCs w:val="22"/>
              </w:rPr>
              <w:t>Owned assets</w:t>
            </w:r>
          </w:p>
        </w:tc>
        <w:tc>
          <w:tcPr>
            <w:tcW w:w="1260" w:type="dxa"/>
          </w:tcPr>
          <w:p w14:paraId="57BB3646" w14:textId="3D71ACA9" w:rsidR="00705DF8" w:rsidRPr="00206CA1" w:rsidRDefault="00705DF8" w:rsidP="00705DF8">
            <w:pPr>
              <w:tabs>
                <w:tab w:val="decimal" w:pos="1092"/>
              </w:tabs>
              <w:ind w:right="-80"/>
              <w:rPr>
                <w:szCs w:val="22"/>
              </w:rPr>
            </w:pPr>
            <w:r w:rsidRPr="00206CA1">
              <w:t>4,073,975</w:t>
            </w:r>
          </w:p>
        </w:tc>
        <w:tc>
          <w:tcPr>
            <w:tcW w:w="180" w:type="dxa"/>
          </w:tcPr>
          <w:p w14:paraId="441E083A" w14:textId="77777777" w:rsidR="00705DF8" w:rsidRPr="00206CA1" w:rsidRDefault="00705DF8" w:rsidP="00705DF8">
            <w:pPr>
              <w:tabs>
                <w:tab w:val="decimal" w:pos="1092"/>
              </w:tabs>
              <w:ind w:right="-80"/>
              <w:rPr>
                <w:szCs w:val="22"/>
              </w:rPr>
            </w:pPr>
          </w:p>
        </w:tc>
        <w:tc>
          <w:tcPr>
            <w:tcW w:w="1350" w:type="dxa"/>
          </w:tcPr>
          <w:p w14:paraId="4F2E6905" w14:textId="4CF99B39" w:rsidR="00705DF8" w:rsidRPr="00206CA1" w:rsidRDefault="00705DF8" w:rsidP="00705DF8">
            <w:pPr>
              <w:tabs>
                <w:tab w:val="decimal" w:pos="1092"/>
              </w:tabs>
              <w:ind w:right="-80"/>
              <w:rPr>
                <w:szCs w:val="22"/>
              </w:rPr>
            </w:pPr>
            <w:r w:rsidRPr="00206CA1">
              <w:t>292,164</w:t>
            </w:r>
          </w:p>
        </w:tc>
        <w:tc>
          <w:tcPr>
            <w:tcW w:w="180" w:type="dxa"/>
          </w:tcPr>
          <w:p w14:paraId="427FB763" w14:textId="77777777" w:rsidR="00705DF8" w:rsidRPr="00206CA1" w:rsidRDefault="00705DF8" w:rsidP="00705DF8">
            <w:pPr>
              <w:tabs>
                <w:tab w:val="decimal" w:pos="1092"/>
              </w:tabs>
              <w:ind w:right="-80"/>
              <w:rPr>
                <w:szCs w:val="22"/>
              </w:rPr>
            </w:pPr>
          </w:p>
        </w:tc>
        <w:tc>
          <w:tcPr>
            <w:tcW w:w="1350" w:type="dxa"/>
          </w:tcPr>
          <w:p w14:paraId="38AB3140" w14:textId="1EC4ACA8" w:rsidR="00705DF8" w:rsidRPr="00206CA1" w:rsidRDefault="00705DF8" w:rsidP="00705DF8">
            <w:pPr>
              <w:tabs>
                <w:tab w:val="decimal" w:pos="1092"/>
              </w:tabs>
              <w:ind w:right="-80"/>
              <w:rPr>
                <w:szCs w:val="22"/>
              </w:rPr>
            </w:pPr>
            <w:r w:rsidRPr="00206CA1">
              <w:t>11,033,236</w:t>
            </w:r>
          </w:p>
        </w:tc>
        <w:tc>
          <w:tcPr>
            <w:tcW w:w="180" w:type="dxa"/>
          </w:tcPr>
          <w:p w14:paraId="1A8D2763" w14:textId="77777777" w:rsidR="00705DF8" w:rsidRPr="00206CA1" w:rsidRDefault="00705DF8" w:rsidP="00705DF8">
            <w:pPr>
              <w:tabs>
                <w:tab w:val="decimal" w:pos="1092"/>
              </w:tabs>
              <w:ind w:right="-80"/>
              <w:rPr>
                <w:szCs w:val="22"/>
              </w:rPr>
            </w:pPr>
          </w:p>
        </w:tc>
        <w:tc>
          <w:tcPr>
            <w:tcW w:w="1260" w:type="dxa"/>
          </w:tcPr>
          <w:p w14:paraId="342CD137" w14:textId="7A205F6D" w:rsidR="00705DF8" w:rsidRPr="00206CA1" w:rsidRDefault="00705DF8" w:rsidP="00705DF8">
            <w:pPr>
              <w:tabs>
                <w:tab w:val="decimal" w:pos="1092"/>
              </w:tabs>
              <w:ind w:right="-80"/>
              <w:rPr>
                <w:szCs w:val="22"/>
              </w:rPr>
            </w:pPr>
            <w:r w:rsidRPr="00206CA1">
              <w:t>2,761</w:t>
            </w:r>
          </w:p>
        </w:tc>
        <w:tc>
          <w:tcPr>
            <w:tcW w:w="180" w:type="dxa"/>
          </w:tcPr>
          <w:p w14:paraId="3662F310" w14:textId="77777777" w:rsidR="00705DF8" w:rsidRPr="00206CA1" w:rsidRDefault="00705DF8" w:rsidP="00705DF8">
            <w:pPr>
              <w:tabs>
                <w:tab w:val="decimal" w:pos="1092"/>
              </w:tabs>
              <w:ind w:right="-80"/>
              <w:rPr>
                <w:szCs w:val="22"/>
              </w:rPr>
            </w:pPr>
          </w:p>
        </w:tc>
        <w:tc>
          <w:tcPr>
            <w:tcW w:w="1260" w:type="dxa"/>
          </w:tcPr>
          <w:p w14:paraId="0D137C9D" w14:textId="46F9D3DB" w:rsidR="00705DF8" w:rsidRPr="00206CA1" w:rsidRDefault="00705DF8" w:rsidP="00705DF8">
            <w:pPr>
              <w:tabs>
                <w:tab w:val="decimal" w:pos="1092"/>
              </w:tabs>
              <w:ind w:right="-80"/>
              <w:rPr>
                <w:szCs w:val="22"/>
              </w:rPr>
            </w:pPr>
            <w:r w:rsidRPr="00206CA1">
              <w:t>-</w:t>
            </w:r>
          </w:p>
        </w:tc>
        <w:tc>
          <w:tcPr>
            <w:tcW w:w="180" w:type="dxa"/>
          </w:tcPr>
          <w:p w14:paraId="3FA057AB" w14:textId="77777777" w:rsidR="00705DF8" w:rsidRPr="00206CA1" w:rsidRDefault="00705DF8" w:rsidP="00705DF8">
            <w:pPr>
              <w:tabs>
                <w:tab w:val="decimal" w:pos="1092"/>
              </w:tabs>
              <w:ind w:right="-80"/>
              <w:rPr>
                <w:szCs w:val="22"/>
              </w:rPr>
            </w:pPr>
          </w:p>
        </w:tc>
        <w:tc>
          <w:tcPr>
            <w:tcW w:w="1260" w:type="dxa"/>
          </w:tcPr>
          <w:p w14:paraId="055023A6" w14:textId="79414AC0" w:rsidR="00705DF8" w:rsidRPr="00206CA1" w:rsidRDefault="00705DF8" w:rsidP="00705DF8">
            <w:pPr>
              <w:tabs>
                <w:tab w:val="decimal" w:pos="1092"/>
              </w:tabs>
              <w:ind w:right="-80"/>
              <w:rPr>
                <w:szCs w:val="22"/>
              </w:rPr>
            </w:pPr>
            <w:r w:rsidRPr="00206CA1">
              <w:t>769,400</w:t>
            </w:r>
          </w:p>
        </w:tc>
        <w:tc>
          <w:tcPr>
            <w:tcW w:w="180" w:type="dxa"/>
          </w:tcPr>
          <w:p w14:paraId="6E7459B0" w14:textId="77777777" w:rsidR="00705DF8" w:rsidRPr="00206CA1" w:rsidRDefault="00705DF8" w:rsidP="00705DF8">
            <w:pPr>
              <w:tabs>
                <w:tab w:val="decimal" w:pos="1092"/>
              </w:tabs>
              <w:ind w:right="-80"/>
              <w:rPr>
                <w:szCs w:val="22"/>
              </w:rPr>
            </w:pPr>
          </w:p>
        </w:tc>
        <w:tc>
          <w:tcPr>
            <w:tcW w:w="1260" w:type="dxa"/>
          </w:tcPr>
          <w:p w14:paraId="00A1B299" w14:textId="58DDB1EB" w:rsidR="00705DF8" w:rsidRPr="00206CA1" w:rsidRDefault="00705DF8" w:rsidP="00705DF8">
            <w:pPr>
              <w:tabs>
                <w:tab w:val="decimal" w:pos="1092"/>
              </w:tabs>
              <w:ind w:right="-80"/>
              <w:rPr>
                <w:szCs w:val="22"/>
              </w:rPr>
            </w:pPr>
            <w:r w:rsidRPr="00206CA1">
              <w:t>16,171,536</w:t>
            </w:r>
          </w:p>
        </w:tc>
      </w:tr>
      <w:tr w:rsidR="00705DF8" w:rsidRPr="00206CA1" w14:paraId="56AFB62E" w14:textId="77777777" w:rsidTr="00153214">
        <w:trPr>
          <w:cantSplit/>
        </w:trPr>
        <w:tc>
          <w:tcPr>
            <w:tcW w:w="4230" w:type="dxa"/>
          </w:tcPr>
          <w:p w14:paraId="6C0C29BA" w14:textId="190DFC05" w:rsidR="00705DF8" w:rsidRPr="00206CA1" w:rsidRDefault="00705DF8" w:rsidP="00705DF8">
            <w:pPr>
              <w:spacing w:line="240" w:lineRule="atLeast"/>
              <w:rPr>
                <w:szCs w:val="22"/>
              </w:rPr>
            </w:pPr>
            <w:r w:rsidRPr="00206CA1">
              <w:rPr>
                <w:szCs w:val="22"/>
              </w:rPr>
              <w:t xml:space="preserve">Right-of-use assets </w:t>
            </w:r>
          </w:p>
        </w:tc>
        <w:tc>
          <w:tcPr>
            <w:tcW w:w="1260" w:type="dxa"/>
          </w:tcPr>
          <w:p w14:paraId="29A9B3C4" w14:textId="4BFF5C1D" w:rsidR="00705DF8" w:rsidRPr="00206CA1" w:rsidRDefault="00705DF8" w:rsidP="00705DF8">
            <w:pPr>
              <w:tabs>
                <w:tab w:val="decimal" w:pos="1092"/>
              </w:tabs>
              <w:ind w:right="-80"/>
              <w:rPr>
                <w:szCs w:val="22"/>
              </w:rPr>
            </w:pPr>
            <w:r w:rsidRPr="00206CA1">
              <w:t>-</w:t>
            </w:r>
          </w:p>
        </w:tc>
        <w:tc>
          <w:tcPr>
            <w:tcW w:w="180" w:type="dxa"/>
          </w:tcPr>
          <w:p w14:paraId="6E622EF5" w14:textId="77777777" w:rsidR="00705DF8" w:rsidRPr="00206CA1" w:rsidRDefault="00705DF8" w:rsidP="00705DF8">
            <w:pPr>
              <w:tabs>
                <w:tab w:val="decimal" w:pos="1092"/>
              </w:tabs>
              <w:ind w:right="-80"/>
              <w:rPr>
                <w:szCs w:val="22"/>
              </w:rPr>
            </w:pPr>
          </w:p>
        </w:tc>
        <w:tc>
          <w:tcPr>
            <w:tcW w:w="1350" w:type="dxa"/>
          </w:tcPr>
          <w:p w14:paraId="47B05527" w14:textId="1E7D92EA" w:rsidR="00705DF8" w:rsidRPr="00206CA1" w:rsidRDefault="00705DF8" w:rsidP="00705DF8">
            <w:pPr>
              <w:tabs>
                <w:tab w:val="decimal" w:pos="1092"/>
              </w:tabs>
              <w:ind w:right="-80"/>
              <w:rPr>
                <w:szCs w:val="22"/>
              </w:rPr>
            </w:pPr>
            <w:r w:rsidRPr="00206CA1">
              <w:t>44,730</w:t>
            </w:r>
          </w:p>
        </w:tc>
        <w:tc>
          <w:tcPr>
            <w:tcW w:w="180" w:type="dxa"/>
          </w:tcPr>
          <w:p w14:paraId="52BFA597" w14:textId="77777777" w:rsidR="00705DF8" w:rsidRPr="00206CA1" w:rsidRDefault="00705DF8" w:rsidP="00705DF8">
            <w:pPr>
              <w:tabs>
                <w:tab w:val="decimal" w:pos="1092"/>
              </w:tabs>
              <w:ind w:right="-80"/>
              <w:rPr>
                <w:szCs w:val="22"/>
              </w:rPr>
            </w:pPr>
          </w:p>
        </w:tc>
        <w:tc>
          <w:tcPr>
            <w:tcW w:w="1350" w:type="dxa"/>
            <w:tcBorders>
              <w:bottom w:val="single" w:sz="4" w:space="0" w:color="auto"/>
            </w:tcBorders>
          </w:tcPr>
          <w:p w14:paraId="1D406554" w14:textId="5279CE55" w:rsidR="00705DF8" w:rsidRPr="00206CA1" w:rsidRDefault="00705DF8" w:rsidP="00705DF8">
            <w:pPr>
              <w:tabs>
                <w:tab w:val="decimal" w:pos="1092"/>
              </w:tabs>
              <w:ind w:right="-80"/>
              <w:rPr>
                <w:szCs w:val="22"/>
              </w:rPr>
            </w:pPr>
            <w:r w:rsidRPr="00206CA1">
              <w:t>-</w:t>
            </w:r>
          </w:p>
        </w:tc>
        <w:tc>
          <w:tcPr>
            <w:tcW w:w="180" w:type="dxa"/>
          </w:tcPr>
          <w:p w14:paraId="4A7C0854" w14:textId="77777777" w:rsidR="00705DF8" w:rsidRPr="00206CA1" w:rsidRDefault="00705DF8" w:rsidP="00705DF8">
            <w:pPr>
              <w:tabs>
                <w:tab w:val="decimal" w:pos="1092"/>
              </w:tabs>
              <w:ind w:right="-80"/>
              <w:rPr>
                <w:szCs w:val="22"/>
              </w:rPr>
            </w:pPr>
          </w:p>
        </w:tc>
        <w:tc>
          <w:tcPr>
            <w:tcW w:w="1260" w:type="dxa"/>
          </w:tcPr>
          <w:p w14:paraId="13585CEE" w14:textId="25ED7CFB" w:rsidR="00705DF8" w:rsidRPr="00206CA1" w:rsidRDefault="00705DF8" w:rsidP="00705DF8">
            <w:pPr>
              <w:tabs>
                <w:tab w:val="decimal" w:pos="1092"/>
              </w:tabs>
              <w:ind w:right="-80"/>
              <w:rPr>
                <w:szCs w:val="22"/>
              </w:rPr>
            </w:pPr>
            <w:r w:rsidRPr="00206CA1">
              <w:t>167</w:t>
            </w:r>
          </w:p>
        </w:tc>
        <w:tc>
          <w:tcPr>
            <w:tcW w:w="180" w:type="dxa"/>
          </w:tcPr>
          <w:p w14:paraId="3FF1C4D8" w14:textId="77777777" w:rsidR="00705DF8" w:rsidRPr="00206CA1" w:rsidRDefault="00705DF8" w:rsidP="00705DF8">
            <w:pPr>
              <w:tabs>
                <w:tab w:val="decimal" w:pos="1092"/>
              </w:tabs>
              <w:ind w:right="-80"/>
              <w:rPr>
                <w:szCs w:val="22"/>
              </w:rPr>
            </w:pPr>
          </w:p>
        </w:tc>
        <w:tc>
          <w:tcPr>
            <w:tcW w:w="1260" w:type="dxa"/>
          </w:tcPr>
          <w:p w14:paraId="391956A7" w14:textId="22E06474" w:rsidR="00705DF8" w:rsidRPr="00206CA1" w:rsidRDefault="00705DF8" w:rsidP="00705DF8">
            <w:pPr>
              <w:tabs>
                <w:tab w:val="decimal" w:pos="1092"/>
              </w:tabs>
              <w:ind w:right="-80"/>
              <w:rPr>
                <w:szCs w:val="22"/>
              </w:rPr>
            </w:pPr>
            <w:r w:rsidRPr="00206CA1">
              <w:t>15,010</w:t>
            </w:r>
          </w:p>
        </w:tc>
        <w:tc>
          <w:tcPr>
            <w:tcW w:w="180" w:type="dxa"/>
          </w:tcPr>
          <w:p w14:paraId="1C1E29C0" w14:textId="77777777" w:rsidR="00705DF8" w:rsidRPr="00206CA1" w:rsidRDefault="00705DF8" w:rsidP="00705DF8">
            <w:pPr>
              <w:tabs>
                <w:tab w:val="decimal" w:pos="1092"/>
              </w:tabs>
              <w:ind w:right="-80"/>
              <w:rPr>
                <w:szCs w:val="22"/>
              </w:rPr>
            </w:pPr>
          </w:p>
        </w:tc>
        <w:tc>
          <w:tcPr>
            <w:tcW w:w="1260" w:type="dxa"/>
            <w:tcBorders>
              <w:bottom w:val="single" w:sz="4" w:space="0" w:color="auto"/>
            </w:tcBorders>
          </w:tcPr>
          <w:p w14:paraId="4C345F80" w14:textId="157A839F" w:rsidR="00705DF8" w:rsidRPr="00206CA1" w:rsidRDefault="00705DF8" w:rsidP="00705DF8">
            <w:pPr>
              <w:tabs>
                <w:tab w:val="decimal" w:pos="1092"/>
              </w:tabs>
              <w:ind w:right="-80"/>
              <w:rPr>
                <w:szCs w:val="22"/>
              </w:rPr>
            </w:pPr>
            <w:r w:rsidRPr="00206CA1">
              <w:t>-</w:t>
            </w:r>
          </w:p>
        </w:tc>
        <w:tc>
          <w:tcPr>
            <w:tcW w:w="180" w:type="dxa"/>
          </w:tcPr>
          <w:p w14:paraId="1040868C" w14:textId="77777777" w:rsidR="00705DF8" w:rsidRPr="00206CA1" w:rsidRDefault="00705DF8" w:rsidP="00705DF8">
            <w:pPr>
              <w:tabs>
                <w:tab w:val="decimal" w:pos="1092"/>
              </w:tabs>
              <w:ind w:right="-80"/>
              <w:rPr>
                <w:szCs w:val="22"/>
              </w:rPr>
            </w:pPr>
          </w:p>
        </w:tc>
        <w:tc>
          <w:tcPr>
            <w:tcW w:w="1260" w:type="dxa"/>
          </w:tcPr>
          <w:p w14:paraId="1676628F" w14:textId="18181732" w:rsidR="00705DF8" w:rsidRPr="00206CA1" w:rsidRDefault="00705DF8" w:rsidP="00705DF8">
            <w:pPr>
              <w:tabs>
                <w:tab w:val="decimal" w:pos="1092"/>
              </w:tabs>
              <w:ind w:right="-80"/>
              <w:rPr>
                <w:szCs w:val="22"/>
              </w:rPr>
            </w:pPr>
            <w:r w:rsidRPr="00206CA1">
              <w:t>59,907</w:t>
            </w:r>
          </w:p>
        </w:tc>
      </w:tr>
      <w:tr w:rsidR="00705DF8" w:rsidRPr="00206CA1" w14:paraId="281E6101" w14:textId="77777777" w:rsidTr="00153214">
        <w:trPr>
          <w:cantSplit/>
        </w:trPr>
        <w:tc>
          <w:tcPr>
            <w:tcW w:w="4230" w:type="dxa"/>
          </w:tcPr>
          <w:p w14:paraId="2DECDF53" w14:textId="77777777" w:rsidR="00705DF8" w:rsidRPr="00206CA1" w:rsidRDefault="00705DF8" w:rsidP="00705DF8">
            <w:pPr>
              <w:spacing w:line="240" w:lineRule="atLeast"/>
              <w:rPr>
                <w:b/>
                <w:bCs/>
                <w:szCs w:val="22"/>
              </w:rPr>
            </w:pPr>
          </w:p>
        </w:tc>
        <w:tc>
          <w:tcPr>
            <w:tcW w:w="1260" w:type="dxa"/>
            <w:tcBorders>
              <w:top w:val="single" w:sz="4" w:space="0" w:color="auto"/>
              <w:bottom w:val="double" w:sz="4" w:space="0" w:color="auto"/>
            </w:tcBorders>
          </w:tcPr>
          <w:p w14:paraId="73403A1B" w14:textId="6F3EA7FC" w:rsidR="00705DF8" w:rsidRPr="00206CA1" w:rsidRDefault="00705DF8" w:rsidP="00705DF8">
            <w:pPr>
              <w:tabs>
                <w:tab w:val="decimal" w:pos="1092"/>
              </w:tabs>
              <w:ind w:right="-80"/>
              <w:rPr>
                <w:b/>
                <w:bCs/>
                <w:szCs w:val="22"/>
              </w:rPr>
            </w:pPr>
            <w:r w:rsidRPr="00206CA1">
              <w:rPr>
                <w:b/>
                <w:bCs/>
              </w:rPr>
              <w:t>4,073,975</w:t>
            </w:r>
          </w:p>
        </w:tc>
        <w:tc>
          <w:tcPr>
            <w:tcW w:w="180" w:type="dxa"/>
          </w:tcPr>
          <w:p w14:paraId="02021E8A" w14:textId="77777777" w:rsidR="00705DF8" w:rsidRPr="00206CA1" w:rsidRDefault="00705DF8" w:rsidP="00705DF8">
            <w:pPr>
              <w:tabs>
                <w:tab w:val="decimal" w:pos="1092"/>
              </w:tabs>
              <w:ind w:right="-80"/>
              <w:rPr>
                <w:b/>
                <w:bCs/>
                <w:szCs w:val="22"/>
              </w:rPr>
            </w:pPr>
          </w:p>
        </w:tc>
        <w:tc>
          <w:tcPr>
            <w:tcW w:w="1350" w:type="dxa"/>
            <w:tcBorders>
              <w:top w:val="single" w:sz="4" w:space="0" w:color="auto"/>
              <w:bottom w:val="double" w:sz="4" w:space="0" w:color="auto"/>
            </w:tcBorders>
          </w:tcPr>
          <w:p w14:paraId="265A4A02" w14:textId="51BF720C" w:rsidR="00705DF8" w:rsidRPr="00206CA1" w:rsidRDefault="00705DF8" w:rsidP="00705DF8">
            <w:pPr>
              <w:tabs>
                <w:tab w:val="decimal" w:pos="1092"/>
              </w:tabs>
              <w:ind w:right="-80"/>
              <w:rPr>
                <w:b/>
                <w:bCs/>
                <w:szCs w:val="22"/>
              </w:rPr>
            </w:pPr>
            <w:r w:rsidRPr="00206CA1">
              <w:rPr>
                <w:b/>
                <w:bCs/>
              </w:rPr>
              <w:t>336,894</w:t>
            </w:r>
          </w:p>
        </w:tc>
        <w:tc>
          <w:tcPr>
            <w:tcW w:w="180" w:type="dxa"/>
          </w:tcPr>
          <w:p w14:paraId="70D5F934" w14:textId="77777777" w:rsidR="00705DF8" w:rsidRPr="00206CA1" w:rsidRDefault="00705DF8" w:rsidP="00705DF8">
            <w:pPr>
              <w:tabs>
                <w:tab w:val="decimal" w:pos="1092"/>
              </w:tabs>
              <w:ind w:right="-80"/>
              <w:rPr>
                <w:b/>
                <w:bCs/>
                <w:szCs w:val="22"/>
              </w:rPr>
            </w:pPr>
          </w:p>
        </w:tc>
        <w:tc>
          <w:tcPr>
            <w:tcW w:w="1350" w:type="dxa"/>
            <w:tcBorders>
              <w:top w:val="single" w:sz="4" w:space="0" w:color="auto"/>
              <w:bottom w:val="double" w:sz="4" w:space="0" w:color="auto"/>
            </w:tcBorders>
          </w:tcPr>
          <w:p w14:paraId="5BC645DC" w14:textId="388707CF" w:rsidR="00705DF8" w:rsidRPr="00206CA1" w:rsidRDefault="00705DF8" w:rsidP="00705DF8">
            <w:pPr>
              <w:tabs>
                <w:tab w:val="decimal" w:pos="1092"/>
              </w:tabs>
              <w:ind w:right="-80"/>
              <w:rPr>
                <w:b/>
                <w:bCs/>
                <w:szCs w:val="22"/>
              </w:rPr>
            </w:pPr>
            <w:r w:rsidRPr="00206CA1">
              <w:rPr>
                <w:b/>
                <w:bCs/>
              </w:rPr>
              <w:t>11,033,236</w:t>
            </w:r>
          </w:p>
        </w:tc>
        <w:tc>
          <w:tcPr>
            <w:tcW w:w="180" w:type="dxa"/>
          </w:tcPr>
          <w:p w14:paraId="6073006E" w14:textId="77777777" w:rsidR="00705DF8" w:rsidRPr="00206CA1" w:rsidRDefault="00705DF8" w:rsidP="00705DF8">
            <w:pPr>
              <w:tabs>
                <w:tab w:val="decimal" w:pos="1092"/>
              </w:tabs>
              <w:ind w:right="-80"/>
              <w:rPr>
                <w:b/>
                <w:bCs/>
                <w:szCs w:val="22"/>
              </w:rPr>
            </w:pPr>
          </w:p>
        </w:tc>
        <w:tc>
          <w:tcPr>
            <w:tcW w:w="1260" w:type="dxa"/>
            <w:tcBorders>
              <w:top w:val="single" w:sz="4" w:space="0" w:color="auto"/>
              <w:bottom w:val="double" w:sz="4" w:space="0" w:color="auto"/>
            </w:tcBorders>
          </w:tcPr>
          <w:p w14:paraId="36E4714D" w14:textId="2F4354AF" w:rsidR="00705DF8" w:rsidRPr="00206CA1" w:rsidRDefault="00705DF8" w:rsidP="00705DF8">
            <w:pPr>
              <w:tabs>
                <w:tab w:val="decimal" w:pos="1092"/>
              </w:tabs>
              <w:ind w:right="-80"/>
              <w:rPr>
                <w:b/>
                <w:bCs/>
                <w:szCs w:val="22"/>
              </w:rPr>
            </w:pPr>
            <w:r w:rsidRPr="00206CA1">
              <w:rPr>
                <w:b/>
                <w:bCs/>
              </w:rPr>
              <w:t>2,928</w:t>
            </w:r>
          </w:p>
        </w:tc>
        <w:tc>
          <w:tcPr>
            <w:tcW w:w="180" w:type="dxa"/>
          </w:tcPr>
          <w:p w14:paraId="74DB5BAE" w14:textId="77777777" w:rsidR="00705DF8" w:rsidRPr="00206CA1" w:rsidRDefault="00705DF8" w:rsidP="00705DF8">
            <w:pPr>
              <w:tabs>
                <w:tab w:val="decimal" w:pos="1092"/>
              </w:tabs>
              <w:ind w:right="-80"/>
              <w:rPr>
                <w:b/>
                <w:bCs/>
                <w:szCs w:val="22"/>
              </w:rPr>
            </w:pPr>
          </w:p>
        </w:tc>
        <w:tc>
          <w:tcPr>
            <w:tcW w:w="1260" w:type="dxa"/>
            <w:tcBorders>
              <w:top w:val="single" w:sz="4" w:space="0" w:color="auto"/>
              <w:bottom w:val="double" w:sz="4" w:space="0" w:color="auto"/>
            </w:tcBorders>
          </w:tcPr>
          <w:p w14:paraId="1E5911B5" w14:textId="4514982A" w:rsidR="00705DF8" w:rsidRPr="00206CA1" w:rsidRDefault="00705DF8" w:rsidP="00705DF8">
            <w:pPr>
              <w:tabs>
                <w:tab w:val="decimal" w:pos="1092"/>
              </w:tabs>
              <w:ind w:right="-80"/>
              <w:rPr>
                <w:b/>
                <w:bCs/>
                <w:szCs w:val="22"/>
              </w:rPr>
            </w:pPr>
            <w:r w:rsidRPr="00206CA1">
              <w:rPr>
                <w:b/>
                <w:bCs/>
              </w:rPr>
              <w:t>15,010</w:t>
            </w:r>
          </w:p>
        </w:tc>
        <w:tc>
          <w:tcPr>
            <w:tcW w:w="180" w:type="dxa"/>
          </w:tcPr>
          <w:p w14:paraId="5A090B05" w14:textId="77777777" w:rsidR="00705DF8" w:rsidRPr="00206CA1" w:rsidRDefault="00705DF8" w:rsidP="00705DF8">
            <w:pPr>
              <w:tabs>
                <w:tab w:val="decimal" w:pos="1092"/>
              </w:tabs>
              <w:ind w:right="-80"/>
              <w:rPr>
                <w:b/>
                <w:bCs/>
                <w:szCs w:val="22"/>
              </w:rPr>
            </w:pPr>
          </w:p>
        </w:tc>
        <w:tc>
          <w:tcPr>
            <w:tcW w:w="1260" w:type="dxa"/>
            <w:tcBorders>
              <w:top w:val="single" w:sz="4" w:space="0" w:color="auto"/>
              <w:bottom w:val="double" w:sz="4" w:space="0" w:color="auto"/>
            </w:tcBorders>
          </w:tcPr>
          <w:p w14:paraId="27F8967C" w14:textId="421E4DE3" w:rsidR="00705DF8" w:rsidRPr="00206CA1" w:rsidRDefault="00705DF8" w:rsidP="00705DF8">
            <w:pPr>
              <w:tabs>
                <w:tab w:val="decimal" w:pos="1092"/>
              </w:tabs>
              <w:ind w:right="-80"/>
              <w:rPr>
                <w:b/>
                <w:bCs/>
                <w:szCs w:val="22"/>
              </w:rPr>
            </w:pPr>
            <w:r w:rsidRPr="00206CA1">
              <w:rPr>
                <w:b/>
                <w:bCs/>
              </w:rPr>
              <w:t>769,400</w:t>
            </w:r>
          </w:p>
        </w:tc>
        <w:tc>
          <w:tcPr>
            <w:tcW w:w="180" w:type="dxa"/>
          </w:tcPr>
          <w:p w14:paraId="06B1DA75" w14:textId="77777777" w:rsidR="00705DF8" w:rsidRPr="00206CA1" w:rsidRDefault="00705DF8" w:rsidP="00705DF8">
            <w:pPr>
              <w:tabs>
                <w:tab w:val="decimal" w:pos="1092"/>
              </w:tabs>
              <w:ind w:right="-80"/>
              <w:rPr>
                <w:b/>
                <w:bCs/>
                <w:szCs w:val="22"/>
              </w:rPr>
            </w:pPr>
          </w:p>
        </w:tc>
        <w:tc>
          <w:tcPr>
            <w:tcW w:w="1260" w:type="dxa"/>
            <w:tcBorders>
              <w:top w:val="single" w:sz="4" w:space="0" w:color="auto"/>
              <w:bottom w:val="double" w:sz="4" w:space="0" w:color="auto"/>
            </w:tcBorders>
          </w:tcPr>
          <w:p w14:paraId="701671F3" w14:textId="1F9ED402" w:rsidR="00705DF8" w:rsidRPr="00206CA1" w:rsidRDefault="00705DF8" w:rsidP="00705DF8">
            <w:pPr>
              <w:tabs>
                <w:tab w:val="decimal" w:pos="1092"/>
              </w:tabs>
              <w:ind w:right="-80"/>
              <w:rPr>
                <w:b/>
                <w:bCs/>
                <w:szCs w:val="22"/>
              </w:rPr>
            </w:pPr>
            <w:r w:rsidRPr="00206CA1">
              <w:rPr>
                <w:b/>
                <w:bCs/>
              </w:rPr>
              <w:t>16,231,443</w:t>
            </w:r>
          </w:p>
        </w:tc>
      </w:tr>
      <w:tr w:rsidR="00B74592" w:rsidRPr="00206CA1" w14:paraId="05BA439D" w14:textId="77777777" w:rsidTr="002F08B6">
        <w:trPr>
          <w:cantSplit/>
        </w:trPr>
        <w:tc>
          <w:tcPr>
            <w:tcW w:w="4230" w:type="dxa"/>
          </w:tcPr>
          <w:p w14:paraId="44BCCA01" w14:textId="7551E774" w:rsidR="00B74592" w:rsidRPr="00206CA1" w:rsidRDefault="00B74592" w:rsidP="00B74592">
            <w:pPr>
              <w:spacing w:line="240" w:lineRule="atLeast"/>
              <w:rPr>
                <w:szCs w:val="22"/>
              </w:rPr>
            </w:pPr>
            <w:proofErr w:type="gramStart"/>
            <w:r w:rsidRPr="00206CA1">
              <w:rPr>
                <w:b/>
                <w:bCs/>
                <w:szCs w:val="22"/>
              </w:rPr>
              <w:t>At</w:t>
            </w:r>
            <w:proofErr w:type="gramEnd"/>
            <w:r w:rsidRPr="00206CA1">
              <w:rPr>
                <w:b/>
                <w:bCs/>
                <w:szCs w:val="22"/>
              </w:rPr>
              <w:t xml:space="preserve"> </w:t>
            </w:r>
            <w:r w:rsidRPr="00206CA1">
              <w:rPr>
                <w:b/>
                <w:bCs/>
                <w:szCs w:val="22"/>
                <w:lang w:val="en-US"/>
              </w:rPr>
              <w:t>31</w:t>
            </w:r>
            <w:r w:rsidRPr="00206CA1">
              <w:rPr>
                <w:b/>
                <w:bCs/>
                <w:szCs w:val="22"/>
              </w:rPr>
              <w:t xml:space="preserve"> December </w:t>
            </w:r>
            <w:r w:rsidRPr="00206CA1">
              <w:rPr>
                <w:b/>
                <w:bCs/>
                <w:szCs w:val="22"/>
                <w:lang w:val="en-US"/>
              </w:rPr>
              <w:t>202</w:t>
            </w:r>
            <w:r w:rsidR="00705DF8">
              <w:rPr>
                <w:b/>
                <w:bCs/>
                <w:szCs w:val="22"/>
                <w:lang w:val="en-US"/>
              </w:rPr>
              <w:t>4</w:t>
            </w:r>
          </w:p>
        </w:tc>
        <w:tc>
          <w:tcPr>
            <w:tcW w:w="1260" w:type="dxa"/>
            <w:vAlign w:val="bottom"/>
          </w:tcPr>
          <w:p w14:paraId="199E60B5" w14:textId="77777777" w:rsidR="00B74592" w:rsidRPr="00206CA1" w:rsidRDefault="00B74592" w:rsidP="00B74592">
            <w:pPr>
              <w:tabs>
                <w:tab w:val="decimal" w:pos="1092"/>
              </w:tabs>
              <w:ind w:right="-80"/>
              <w:rPr>
                <w:szCs w:val="22"/>
              </w:rPr>
            </w:pPr>
          </w:p>
        </w:tc>
        <w:tc>
          <w:tcPr>
            <w:tcW w:w="180" w:type="dxa"/>
            <w:vAlign w:val="bottom"/>
          </w:tcPr>
          <w:p w14:paraId="6BF0B926" w14:textId="77777777" w:rsidR="00B74592" w:rsidRPr="00206CA1" w:rsidRDefault="00B74592" w:rsidP="00B74592">
            <w:pPr>
              <w:tabs>
                <w:tab w:val="decimal" w:pos="1092"/>
              </w:tabs>
              <w:ind w:right="-80"/>
              <w:rPr>
                <w:szCs w:val="22"/>
              </w:rPr>
            </w:pPr>
          </w:p>
        </w:tc>
        <w:tc>
          <w:tcPr>
            <w:tcW w:w="1350" w:type="dxa"/>
            <w:vAlign w:val="bottom"/>
          </w:tcPr>
          <w:p w14:paraId="0CFBC5E4" w14:textId="77777777" w:rsidR="00B74592" w:rsidRPr="00206CA1" w:rsidRDefault="00B74592" w:rsidP="00B74592">
            <w:pPr>
              <w:tabs>
                <w:tab w:val="decimal" w:pos="1092"/>
              </w:tabs>
              <w:ind w:right="-80"/>
              <w:rPr>
                <w:szCs w:val="22"/>
              </w:rPr>
            </w:pPr>
          </w:p>
        </w:tc>
        <w:tc>
          <w:tcPr>
            <w:tcW w:w="180" w:type="dxa"/>
          </w:tcPr>
          <w:p w14:paraId="31E382A3" w14:textId="77777777" w:rsidR="00B74592" w:rsidRPr="00206CA1" w:rsidRDefault="00B74592" w:rsidP="00B74592">
            <w:pPr>
              <w:tabs>
                <w:tab w:val="decimal" w:pos="1092"/>
              </w:tabs>
              <w:ind w:right="-80"/>
              <w:rPr>
                <w:szCs w:val="22"/>
              </w:rPr>
            </w:pPr>
          </w:p>
        </w:tc>
        <w:tc>
          <w:tcPr>
            <w:tcW w:w="1350" w:type="dxa"/>
            <w:vAlign w:val="bottom"/>
          </w:tcPr>
          <w:p w14:paraId="001773A5" w14:textId="77777777" w:rsidR="00B74592" w:rsidRPr="00206CA1" w:rsidRDefault="00B74592" w:rsidP="00B74592">
            <w:pPr>
              <w:tabs>
                <w:tab w:val="decimal" w:pos="1092"/>
              </w:tabs>
              <w:ind w:right="-80"/>
              <w:rPr>
                <w:szCs w:val="22"/>
              </w:rPr>
            </w:pPr>
          </w:p>
        </w:tc>
        <w:tc>
          <w:tcPr>
            <w:tcW w:w="180" w:type="dxa"/>
            <w:vAlign w:val="bottom"/>
          </w:tcPr>
          <w:p w14:paraId="1EBC3EE9" w14:textId="77777777" w:rsidR="00B74592" w:rsidRPr="00206CA1" w:rsidRDefault="00B74592" w:rsidP="00B74592">
            <w:pPr>
              <w:tabs>
                <w:tab w:val="decimal" w:pos="1092"/>
              </w:tabs>
              <w:ind w:right="-80"/>
              <w:rPr>
                <w:szCs w:val="22"/>
              </w:rPr>
            </w:pPr>
          </w:p>
        </w:tc>
        <w:tc>
          <w:tcPr>
            <w:tcW w:w="1260" w:type="dxa"/>
            <w:vAlign w:val="bottom"/>
          </w:tcPr>
          <w:p w14:paraId="36C62C71" w14:textId="77777777" w:rsidR="00B74592" w:rsidRPr="00206CA1" w:rsidRDefault="00B74592" w:rsidP="00B74592">
            <w:pPr>
              <w:tabs>
                <w:tab w:val="decimal" w:pos="1092"/>
              </w:tabs>
              <w:ind w:right="-80"/>
              <w:rPr>
                <w:szCs w:val="22"/>
              </w:rPr>
            </w:pPr>
          </w:p>
        </w:tc>
        <w:tc>
          <w:tcPr>
            <w:tcW w:w="180" w:type="dxa"/>
            <w:vAlign w:val="bottom"/>
          </w:tcPr>
          <w:p w14:paraId="6BA3AA37" w14:textId="77777777" w:rsidR="00B74592" w:rsidRPr="00206CA1" w:rsidRDefault="00B74592" w:rsidP="00B74592">
            <w:pPr>
              <w:tabs>
                <w:tab w:val="decimal" w:pos="1092"/>
              </w:tabs>
              <w:ind w:right="-80"/>
              <w:rPr>
                <w:szCs w:val="22"/>
              </w:rPr>
            </w:pPr>
          </w:p>
        </w:tc>
        <w:tc>
          <w:tcPr>
            <w:tcW w:w="1260" w:type="dxa"/>
            <w:vAlign w:val="bottom"/>
          </w:tcPr>
          <w:p w14:paraId="00C5DE8B" w14:textId="77777777" w:rsidR="00B74592" w:rsidRPr="00206CA1" w:rsidRDefault="00B74592" w:rsidP="00B74592">
            <w:pPr>
              <w:tabs>
                <w:tab w:val="decimal" w:pos="1092"/>
              </w:tabs>
              <w:ind w:right="-80"/>
              <w:rPr>
                <w:szCs w:val="22"/>
              </w:rPr>
            </w:pPr>
          </w:p>
        </w:tc>
        <w:tc>
          <w:tcPr>
            <w:tcW w:w="180" w:type="dxa"/>
            <w:vAlign w:val="bottom"/>
          </w:tcPr>
          <w:p w14:paraId="41F736F7" w14:textId="77777777" w:rsidR="00B74592" w:rsidRPr="00206CA1" w:rsidRDefault="00B74592" w:rsidP="00B74592">
            <w:pPr>
              <w:tabs>
                <w:tab w:val="decimal" w:pos="1092"/>
              </w:tabs>
              <w:ind w:right="-80"/>
              <w:rPr>
                <w:szCs w:val="22"/>
              </w:rPr>
            </w:pPr>
          </w:p>
        </w:tc>
        <w:tc>
          <w:tcPr>
            <w:tcW w:w="1260" w:type="dxa"/>
            <w:vAlign w:val="bottom"/>
          </w:tcPr>
          <w:p w14:paraId="44046B9C" w14:textId="77777777" w:rsidR="00B74592" w:rsidRPr="00206CA1" w:rsidRDefault="00B74592" w:rsidP="00B74592">
            <w:pPr>
              <w:tabs>
                <w:tab w:val="decimal" w:pos="1092"/>
              </w:tabs>
              <w:ind w:right="-80"/>
              <w:rPr>
                <w:szCs w:val="22"/>
              </w:rPr>
            </w:pPr>
          </w:p>
        </w:tc>
        <w:tc>
          <w:tcPr>
            <w:tcW w:w="180" w:type="dxa"/>
          </w:tcPr>
          <w:p w14:paraId="78A128B8" w14:textId="77777777" w:rsidR="00B74592" w:rsidRPr="00206CA1" w:rsidRDefault="00B74592" w:rsidP="00B74592">
            <w:pPr>
              <w:tabs>
                <w:tab w:val="decimal" w:pos="1092"/>
              </w:tabs>
              <w:ind w:right="-80"/>
              <w:rPr>
                <w:szCs w:val="22"/>
              </w:rPr>
            </w:pPr>
          </w:p>
        </w:tc>
        <w:tc>
          <w:tcPr>
            <w:tcW w:w="1260" w:type="dxa"/>
            <w:vAlign w:val="bottom"/>
          </w:tcPr>
          <w:p w14:paraId="59A40E02" w14:textId="77777777" w:rsidR="00B74592" w:rsidRPr="00206CA1" w:rsidRDefault="00B74592" w:rsidP="00B74592">
            <w:pPr>
              <w:tabs>
                <w:tab w:val="decimal" w:pos="1092"/>
              </w:tabs>
              <w:ind w:right="-80"/>
              <w:rPr>
                <w:szCs w:val="22"/>
              </w:rPr>
            </w:pPr>
          </w:p>
        </w:tc>
      </w:tr>
      <w:tr w:rsidR="00196A9A" w:rsidRPr="00206CA1" w14:paraId="0EB55ACE" w14:textId="77777777" w:rsidTr="00B02D42">
        <w:trPr>
          <w:cantSplit/>
          <w:trHeight w:val="271"/>
        </w:trPr>
        <w:tc>
          <w:tcPr>
            <w:tcW w:w="4230" w:type="dxa"/>
          </w:tcPr>
          <w:p w14:paraId="55C08C31" w14:textId="77777777" w:rsidR="00196A9A" w:rsidRPr="00206CA1" w:rsidRDefault="00196A9A" w:rsidP="00196A9A">
            <w:pPr>
              <w:spacing w:line="240" w:lineRule="atLeast"/>
              <w:rPr>
                <w:szCs w:val="22"/>
              </w:rPr>
            </w:pPr>
            <w:r w:rsidRPr="00206CA1">
              <w:rPr>
                <w:szCs w:val="22"/>
              </w:rPr>
              <w:t>Owned assets</w:t>
            </w:r>
          </w:p>
        </w:tc>
        <w:tc>
          <w:tcPr>
            <w:tcW w:w="1260" w:type="dxa"/>
          </w:tcPr>
          <w:p w14:paraId="56CF0971" w14:textId="44FAD10D" w:rsidR="00196A9A" w:rsidRPr="00206CA1" w:rsidRDefault="00430B35" w:rsidP="00196A9A">
            <w:pPr>
              <w:tabs>
                <w:tab w:val="decimal" w:pos="1092"/>
              </w:tabs>
              <w:ind w:right="-80"/>
              <w:rPr>
                <w:szCs w:val="22"/>
                <w:lang w:val="en-US"/>
              </w:rPr>
            </w:pPr>
            <w:r>
              <w:rPr>
                <w:szCs w:val="22"/>
                <w:lang w:val="en-US"/>
              </w:rPr>
              <w:t>4,056,</w:t>
            </w:r>
            <w:r w:rsidR="003225F9">
              <w:rPr>
                <w:szCs w:val="22"/>
                <w:lang w:val="en-US"/>
              </w:rPr>
              <w:t>563</w:t>
            </w:r>
          </w:p>
        </w:tc>
        <w:tc>
          <w:tcPr>
            <w:tcW w:w="180" w:type="dxa"/>
          </w:tcPr>
          <w:p w14:paraId="5FAA257E" w14:textId="77777777" w:rsidR="00196A9A" w:rsidRPr="00206CA1" w:rsidRDefault="00196A9A" w:rsidP="00196A9A">
            <w:pPr>
              <w:tabs>
                <w:tab w:val="decimal" w:pos="1092"/>
              </w:tabs>
              <w:ind w:right="-80"/>
              <w:rPr>
                <w:szCs w:val="22"/>
                <w:lang w:val="en-US"/>
              </w:rPr>
            </w:pPr>
          </w:p>
        </w:tc>
        <w:tc>
          <w:tcPr>
            <w:tcW w:w="1350" w:type="dxa"/>
          </w:tcPr>
          <w:p w14:paraId="1D6D2CC4" w14:textId="1A8741A9" w:rsidR="00196A9A" w:rsidRPr="00206CA1" w:rsidRDefault="00392C0F" w:rsidP="00196A9A">
            <w:pPr>
              <w:tabs>
                <w:tab w:val="decimal" w:pos="1092"/>
              </w:tabs>
              <w:ind w:right="-80"/>
              <w:rPr>
                <w:szCs w:val="22"/>
                <w:lang w:val="en-US"/>
              </w:rPr>
            </w:pPr>
            <w:r>
              <w:rPr>
                <w:szCs w:val="22"/>
                <w:lang w:val="en-US"/>
              </w:rPr>
              <w:t>267,</w:t>
            </w:r>
            <w:r w:rsidR="00356BBF">
              <w:rPr>
                <w:szCs w:val="22"/>
                <w:lang w:val="en-US"/>
              </w:rPr>
              <w:t>237</w:t>
            </w:r>
          </w:p>
        </w:tc>
        <w:tc>
          <w:tcPr>
            <w:tcW w:w="180" w:type="dxa"/>
          </w:tcPr>
          <w:p w14:paraId="005B1474" w14:textId="77777777" w:rsidR="00196A9A" w:rsidRPr="00206CA1" w:rsidRDefault="00196A9A" w:rsidP="00196A9A">
            <w:pPr>
              <w:tabs>
                <w:tab w:val="decimal" w:pos="1092"/>
              </w:tabs>
              <w:ind w:right="-80"/>
              <w:rPr>
                <w:szCs w:val="22"/>
                <w:lang w:val="en-US"/>
              </w:rPr>
            </w:pPr>
          </w:p>
        </w:tc>
        <w:tc>
          <w:tcPr>
            <w:tcW w:w="1350" w:type="dxa"/>
          </w:tcPr>
          <w:p w14:paraId="412C50ED" w14:textId="7A9EA4E5" w:rsidR="00196A9A" w:rsidRPr="00206CA1" w:rsidRDefault="009659B4" w:rsidP="00196A9A">
            <w:pPr>
              <w:tabs>
                <w:tab w:val="decimal" w:pos="1092"/>
              </w:tabs>
              <w:ind w:right="-80"/>
              <w:rPr>
                <w:szCs w:val="22"/>
                <w:lang w:val="en-US"/>
              </w:rPr>
            </w:pPr>
            <w:r>
              <w:rPr>
                <w:szCs w:val="22"/>
                <w:lang w:val="en-US"/>
              </w:rPr>
              <w:t>10,411,</w:t>
            </w:r>
            <w:r w:rsidR="00A14421">
              <w:rPr>
                <w:szCs w:val="22"/>
                <w:lang w:val="en-US"/>
              </w:rPr>
              <w:t>442</w:t>
            </w:r>
          </w:p>
        </w:tc>
        <w:tc>
          <w:tcPr>
            <w:tcW w:w="180" w:type="dxa"/>
          </w:tcPr>
          <w:p w14:paraId="5C296312" w14:textId="77777777" w:rsidR="00196A9A" w:rsidRPr="00206CA1" w:rsidRDefault="00196A9A" w:rsidP="00196A9A">
            <w:pPr>
              <w:tabs>
                <w:tab w:val="decimal" w:pos="1092"/>
              </w:tabs>
              <w:ind w:right="-80"/>
              <w:rPr>
                <w:szCs w:val="22"/>
                <w:lang w:val="en-US"/>
              </w:rPr>
            </w:pPr>
          </w:p>
        </w:tc>
        <w:tc>
          <w:tcPr>
            <w:tcW w:w="1260" w:type="dxa"/>
          </w:tcPr>
          <w:p w14:paraId="3ACAA300" w14:textId="36D63893" w:rsidR="00196A9A" w:rsidRPr="00206CA1" w:rsidRDefault="00F63FBD" w:rsidP="00196A9A">
            <w:pPr>
              <w:tabs>
                <w:tab w:val="decimal" w:pos="1092"/>
              </w:tabs>
              <w:ind w:right="-80"/>
              <w:rPr>
                <w:szCs w:val="22"/>
                <w:lang w:val="en-US"/>
              </w:rPr>
            </w:pPr>
            <w:r>
              <w:rPr>
                <w:szCs w:val="22"/>
                <w:lang w:val="en-US"/>
              </w:rPr>
              <w:t>2,085</w:t>
            </w:r>
          </w:p>
        </w:tc>
        <w:tc>
          <w:tcPr>
            <w:tcW w:w="180" w:type="dxa"/>
          </w:tcPr>
          <w:p w14:paraId="0ADBFB57" w14:textId="77777777" w:rsidR="00196A9A" w:rsidRPr="00206CA1" w:rsidRDefault="00196A9A" w:rsidP="00196A9A">
            <w:pPr>
              <w:tabs>
                <w:tab w:val="decimal" w:pos="1092"/>
              </w:tabs>
              <w:ind w:right="-80"/>
              <w:rPr>
                <w:szCs w:val="22"/>
                <w:lang w:val="en-US"/>
              </w:rPr>
            </w:pPr>
          </w:p>
        </w:tc>
        <w:tc>
          <w:tcPr>
            <w:tcW w:w="1260" w:type="dxa"/>
            <w:shd w:val="clear" w:color="auto" w:fill="auto"/>
          </w:tcPr>
          <w:p w14:paraId="3445DEE5" w14:textId="2A680DDA" w:rsidR="00196A9A" w:rsidRPr="00206CA1" w:rsidRDefault="003A3E5D" w:rsidP="00196A9A">
            <w:pPr>
              <w:tabs>
                <w:tab w:val="decimal" w:pos="1092"/>
              </w:tabs>
              <w:ind w:right="-80"/>
              <w:rPr>
                <w:szCs w:val="22"/>
                <w:lang w:val="en-US"/>
              </w:rPr>
            </w:pPr>
            <w:r>
              <w:rPr>
                <w:szCs w:val="22"/>
                <w:lang w:val="en-US"/>
              </w:rPr>
              <w:t>-</w:t>
            </w:r>
          </w:p>
        </w:tc>
        <w:tc>
          <w:tcPr>
            <w:tcW w:w="180" w:type="dxa"/>
          </w:tcPr>
          <w:p w14:paraId="7784CA0F" w14:textId="77777777" w:rsidR="00196A9A" w:rsidRPr="00206CA1" w:rsidRDefault="00196A9A" w:rsidP="00196A9A">
            <w:pPr>
              <w:tabs>
                <w:tab w:val="decimal" w:pos="1092"/>
              </w:tabs>
              <w:ind w:right="-80"/>
              <w:rPr>
                <w:szCs w:val="22"/>
                <w:lang w:val="en-US"/>
              </w:rPr>
            </w:pPr>
          </w:p>
        </w:tc>
        <w:tc>
          <w:tcPr>
            <w:tcW w:w="1260" w:type="dxa"/>
          </w:tcPr>
          <w:p w14:paraId="3C489D9B" w14:textId="7BEB6A9C" w:rsidR="00196A9A" w:rsidRPr="00206CA1" w:rsidRDefault="00822E19" w:rsidP="00196A9A">
            <w:pPr>
              <w:tabs>
                <w:tab w:val="decimal" w:pos="1092"/>
              </w:tabs>
              <w:ind w:right="-80"/>
              <w:rPr>
                <w:szCs w:val="22"/>
                <w:lang w:val="en-US"/>
              </w:rPr>
            </w:pPr>
            <w:r>
              <w:rPr>
                <w:szCs w:val="22"/>
                <w:lang w:val="en-US"/>
              </w:rPr>
              <w:t>811,</w:t>
            </w:r>
            <w:r w:rsidR="006D11B1">
              <w:rPr>
                <w:szCs w:val="22"/>
                <w:lang w:val="en-US"/>
              </w:rPr>
              <w:t>069</w:t>
            </w:r>
          </w:p>
        </w:tc>
        <w:tc>
          <w:tcPr>
            <w:tcW w:w="180" w:type="dxa"/>
          </w:tcPr>
          <w:p w14:paraId="48D31C66" w14:textId="77777777" w:rsidR="00196A9A" w:rsidRPr="00206CA1" w:rsidRDefault="00196A9A" w:rsidP="00196A9A">
            <w:pPr>
              <w:tabs>
                <w:tab w:val="decimal" w:pos="1092"/>
              </w:tabs>
              <w:ind w:right="-80"/>
              <w:rPr>
                <w:szCs w:val="22"/>
                <w:lang w:val="en-US"/>
              </w:rPr>
            </w:pPr>
          </w:p>
        </w:tc>
        <w:tc>
          <w:tcPr>
            <w:tcW w:w="1260" w:type="dxa"/>
            <w:shd w:val="clear" w:color="auto" w:fill="auto"/>
          </w:tcPr>
          <w:p w14:paraId="65F54DC5" w14:textId="115AA441" w:rsidR="00196A9A" w:rsidRPr="00206CA1" w:rsidRDefault="004D5B81" w:rsidP="00196A9A">
            <w:pPr>
              <w:tabs>
                <w:tab w:val="decimal" w:pos="1092"/>
              </w:tabs>
              <w:ind w:right="-80"/>
              <w:rPr>
                <w:szCs w:val="22"/>
                <w:lang w:val="en-US"/>
              </w:rPr>
            </w:pPr>
            <w:r>
              <w:rPr>
                <w:szCs w:val="22"/>
                <w:lang w:val="en-US"/>
              </w:rPr>
              <w:t>15,548</w:t>
            </w:r>
            <w:r w:rsidR="00864351">
              <w:rPr>
                <w:szCs w:val="22"/>
                <w:lang w:val="en-US"/>
              </w:rPr>
              <w:t>,396</w:t>
            </w:r>
          </w:p>
        </w:tc>
      </w:tr>
      <w:tr w:rsidR="00196A9A" w:rsidRPr="00206CA1" w14:paraId="4D6DDA61" w14:textId="77777777" w:rsidTr="00D6496E">
        <w:trPr>
          <w:cantSplit/>
        </w:trPr>
        <w:tc>
          <w:tcPr>
            <w:tcW w:w="4230" w:type="dxa"/>
          </w:tcPr>
          <w:p w14:paraId="5E695B50" w14:textId="77777777" w:rsidR="00196A9A" w:rsidRPr="00206CA1" w:rsidRDefault="00196A9A" w:rsidP="00196A9A">
            <w:pPr>
              <w:spacing w:line="240" w:lineRule="atLeast"/>
              <w:rPr>
                <w:szCs w:val="22"/>
              </w:rPr>
            </w:pPr>
            <w:r w:rsidRPr="00206CA1">
              <w:rPr>
                <w:szCs w:val="22"/>
              </w:rPr>
              <w:t xml:space="preserve">Right-of-use assets </w:t>
            </w:r>
          </w:p>
        </w:tc>
        <w:tc>
          <w:tcPr>
            <w:tcW w:w="1260" w:type="dxa"/>
          </w:tcPr>
          <w:p w14:paraId="0AE0FB09" w14:textId="21B6DA43" w:rsidR="00196A9A" w:rsidRPr="00206CA1" w:rsidRDefault="00130049" w:rsidP="00196A9A">
            <w:pPr>
              <w:tabs>
                <w:tab w:val="decimal" w:pos="1092"/>
              </w:tabs>
              <w:ind w:right="-80"/>
              <w:rPr>
                <w:szCs w:val="22"/>
                <w:lang w:val="en-US"/>
              </w:rPr>
            </w:pPr>
            <w:r>
              <w:rPr>
                <w:szCs w:val="22"/>
                <w:lang w:val="en-US"/>
              </w:rPr>
              <w:t>-</w:t>
            </w:r>
          </w:p>
        </w:tc>
        <w:tc>
          <w:tcPr>
            <w:tcW w:w="180" w:type="dxa"/>
          </w:tcPr>
          <w:p w14:paraId="740B3C1E" w14:textId="77777777" w:rsidR="00196A9A" w:rsidRPr="00206CA1" w:rsidRDefault="00196A9A" w:rsidP="00196A9A">
            <w:pPr>
              <w:tabs>
                <w:tab w:val="decimal" w:pos="1092"/>
              </w:tabs>
              <w:ind w:right="-80"/>
              <w:rPr>
                <w:szCs w:val="22"/>
                <w:lang w:val="en-US"/>
              </w:rPr>
            </w:pPr>
          </w:p>
        </w:tc>
        <w:tc>
          <w:tcPr>
            <w:tcW w:w="1350" w:type="dxa"/>
            <w:tcBorders>
              <w:bottom w:val="single" w:sz="4" w:space="0" w:color="auto"/>
            </w:tcBorders>
          </w:tcPr>
          <w:p w14:paraId="6E0E3F69" w14:textId="2F66BE97" w:rsidR="00196A9A" w:rsidRPr="00206CA1" w:rsidRDefault="00E02F45" w:rsidP="00196A9A">
            <w:pPr>
              <w:tabs>
                <w:tab w:val="decimal" w:pos="1092"/>
              </w:tabs>
              <w:ind w:right="-80"/>
              <w:rPr>
                <w:szCs w:val="22"/>
                <w:lang w:val="en-US"/>
              </w:rPr>
            </w:pPr>
            <w:r>
              <w:rPr>
                <w:szCs w:val="22"/>
                <w:lang w:val="en-US"/>
              </w:rPr>
              <w:t>24,</w:t>
            </w:r>
            <w:r w:rsidR="00D24736">
              <w:rPr>
                <w:szCs w:val="22"/>
                <w:lang w:val="en-US"/>
              </w:rPr>
              <w:t>207</w:t>
            </w:r>
          </w:p>
        </w:tc>
        <w:tc>
          <w:tcPr>
            <w:tcW w:w="180" w:type="dxa"/>
          </w:tcPr>
          <w:p w14:paraId="33A38A5E" w14:textId="77777777" w:rsidR="00196A9A" w:rsidRPr="00206CA1" w:rsidRDefault="00196A9A" w:rsidP="00196A9A">
            <w:pPr>
              <w:tabs>
                <w:tab w:val="decimal" w:pos="1092"/>
              </w:tabs>
              <w:ind w:right="-80"/>
              <w:rPr>
                <w:szCs w:val="22"/>
                <w:lang w:val="en-US"/>
              </w:rPr>
            </w:pPr>
          </w:p>
        </w:tc>
        <w:tc>
          <w:tcPr>
            <w:tcW w:w="1350" w:type="dxa"/>
            <w:tcBorders>
              <w:bottom w:val="single" w:sz="4" w:space="0" w:color="auto"/>
            </w:tcBorders>
          </w:tcPr>
          <w:p w14:paraId="24000F4B" w14:textId="3328CC25" w:rsidR="00196A9A" w:rsidRPr="00206CA1" w:rsidRDefault="00A14421" w:rsidP="00196A9A">
            <w:pPr>
              <w:tabs>
                <w:tab w:val="decimal" w:pos="1092"/>
              </w:tabs>
              <w:ind w:right="-80"/>
              <w:rPr>
                <w:szCs w:val="22"/>
                <w:lang w:val="en-US"/>
              </w:rPr>
            </w:pPr>
            <w:r>
              <w:rPr>
                <w:szCs w:val="22"/>
                <w:lang w:val="en-US"/>
              </w:rPr>
              <w:t>-</w:t>
            </w:r>
          </w:p>
        </w:tc>
        <w:tc>
          <w:tcPr>
            <w:tcW w:w="180" w:type="dxa"/>
          </w:tcPr>
          <w:p w14:paraId="31576D3D" w14:textId="77777777" w:rsidR="00196A9A" w:rsidRPr="00206CA1" w:rsidRDefault="00196A9A" w:rsidP="00196A9A">
            <w:pPr>
              <w:tabs>
                <w:tab w:val="decimal" w:pos="1092"/>
              </w:tabs>
              <w:ind w:right="-80"/>
              <w:rPr>
                <w:szCs w:val="22"/>
                <w:lang w:val="en-US"/>
              </w:rPr>
            </w:pPr>
          </w:p>
        </w:tc>
        <w:tc>
          <w:tcPr>
            <w:tcW w:w="1260" w:type="dxa"/>
            <w:tcBorders>
              <w:bottom w:val="single" w:sz="4" w:space="0" w:color="auto"/>
            </w:tcBorders>
          </w:tcPr>
          <w:p w14:paraId="02069175" w14:textId="5345278F" w:rsidR="00196A9A" w:rsidRPr="00206CA1" w:rsidRDefault="00F63FBD" w:rsidP="00196A9A">
            <w:pPr>
              <w:tabs>
                <w:tab w:val="decimal" w:pos="1092"/>
              </w:tabs>
              <w:ind w:right="-80"/>
              <w:rPr>
                <w:szCs w:val="22"/>
                <w:lang w:val="en-US"/>
              </w:rPr>
            </w:pPr>
            <w:r>
              <w:rPr>
                <w:szCs w:val="22"/>
                <w:lang w:val="en-US"/>
              </w:rPr>
              <w:t>-</w:t>
            </w:r>
          </w:p>
        </w:tc>
        <w:tc>
          <w:tcPr>
            <w:tcW w:w="180" w:type="dxa"/>
          </w:tcPr>
          <w:p w14:paraId="5106F63E" w14:textId="77777777" w:rsidR="00196A9A" w:rsidRPr="00206CA1" w:rsidRDefault="00196A9A" w:rsidP="00196A9A">
            <w:pPr>
              <w:tabs>
                <w:tab w:val="decimal" w:pos="1092"/>
              </w:tabs>
              <w:ind w:right="-80"/>
              <w:rPr>
                <w:szCs w:val="22"/>
                <w:lang w:val="en-US"/>
              </w:rPr>
            </w:pPr>
          </w:p>
        </w:tc>
        <w:tc>
          <w:tcPr>
            <w:tcW w:w="1260" w:type="dxa"/>
            <w:tcBorders>
              <w:bottom w:val="single" w:sz="4" w:space="0" w:color="auto"/>
            </w:tcBorders>
            <w:shd w:val="clear" w:color="auto" w:fill="auto"/>
          </w:tcPr>
          <w:p w14:paraId="13217FF8" w14:textId="69742E24" w:rsidR="00196A9A" w:rsidRPr="00206CA1" w:rsidRDefault="003A3E5D" w:rsidP="00196A9A">
            <w:pPr>
              <w:tabs>
                <w:tab w:val="decimal" w:pos="1092"/>
              </w:tabs>
              <w:ind w:right="-80"/>
              <w:rPr>
                <w:szCs w:val="22"/>
                <w:lang w:val="en-US"/>
              </w:rPr>
            </w:pPr>
            <w:r>
              <w:rPr>
                <w:szCs w:val="22"/>
                <w:lang w:val="en-US"/>
              </w:rPr>
              <w:t>17,</w:t>
            </w:r>
            <w:r w:rsidR="00A04ACD">
              <w:rPr>
                <w:szCs w:val="22"/>
                <w:lang w:val="en-US"/>
              </w:rPr>
              <w:t>463</w:t>
            </w:r>
          </w:p>
        </w:tc>
        <w:tc>
          <w:tcPr>
            <w:tcW w:w="180" w:type="dxa"/>
          </w:tcPr>
          <w:p w14:paraId="0737169A" w14:textId="77777777" w:rsidR="00196A9A" w:rsidRPr="00206CA1" w:rsidRDefault="00196A9A" w:rsidP="00196A9A">
            <w:pPr>
              <w:tabs>
                <w:tab w:val="decimal" w:pos="1092"/>
              </w:tabs>
              <w:ind w:right="-80"/>
              <w:rPr>
                <w:szCs w:val="22"/>
                <w:lang w:val="en-US"/>
              </w:rPr>
            </w:pPr>
          </w:p>
        </w:tc>
        <w:tc>
          <w:tcPr>
            <w:tcW w:w="1260" w:type="dxa"/>
            <w:tcBorders>
              <w:bottom w:val="single" w:sz="4" w:space="0" w:color="auto"/>
            </w:tcBorders>
          </w:tcPr>
          <w:p w14:paraId="676ACCB0" w14:textId="4D5A3F5A" w:rsidR="00196A9A" w:rsidRPr="00206CA1" w:rsidRDefault="00646534" w:rsidP="00196A9A">
            <w:pPr>
              <w:tabs>
                <w:tab w:val="decimal" w:pos="1092"/>
              </w:tabs>
              <w:ind w:right="-80"/>
              <w:rPr>
                <w:szCs w:val="22"/>
                <w:lang w:val="en-US"/>
              </w:rPr>
            </w:pPr>
            <w:r>
              <w:rPr>
                <w:szCs w:val="22"/>
                <w:lang w:val="en-US"/>
              </w:rPr>
              <w:t>-</w:t>
            </w:r>
          </w:p>
        </w:tc>
        <w:tc>
          <w:tcPr>
            <w:tcW w:w="180" w:type="dxa"/>
          </w:tcPr>
          <w:p w14:paraId="073B655E" w14:textId="77777777" w:rsidR="00196A9A" w:rsidRPr="00206CA1" w:rsidRDefault="00196A9A" w:rsidP="00196A9A">
            <w:pPr>
              <w:tabs>
                <w:tab w:val="decimal" w:pos="1092"/>
              </w:tabs>
              <w:ind w:right="-80"/>
              <w:rPr>
                <w:szCs w:val="22"/>
                <w:lang w:val="en-US"/>
              </w:rPr>
            </w:pPr>
          </w:p>
        </w:tc>
        <w:tc>
          <w:tcPr>
            <w:tcW w:w="1260" w:type="dxa"/>
            <w:tcBorders>
              <w:bottom w:val="single" w:sz="4" w:space="0" w:color="auto"/>
            </w:tcBorders>
            <w:shd w:val="clear" w:color="auto" w:fill="auto"/>
          </w:tcPr>
          <w:p w14:paraId="0CAC6A12" w14:textId="45BCC4DE" w:rsidR="00196A9A" w:rsidRPr="00206CA1" w:rsidRDefault="009F44C6" w:rsidP="00196A9A">
            <w:pPr>
              <w:tabs>
                <w:tab w:val="decimal" w:pos="1092"/>
              </w:tabs>
              <w:ind w:right="-80"/>
              <w:rPr>
                <w:szCs w:val="22"/>
                <w:lang w:val="en-US"/>
              </w:rPr>
            </w:pPr>
            <w:r>
              <w:rPr>
                <w:szCs w:val="22"/>
                <w:lang w:val="en-US"/>
              </w:rPr>
              <w:t>41,</w:t>
            </w:r>
            <w:r w:rsidR="00C63628">
              <w:rPr>
                <w:szCs w:val="22"/>
                <w:lang w:val="en-US"/>
              </w:rPr>
              <w:t>670</w:t>
            </w:r>
          </w:p>
        </w:tc>
      </w:tr>
      <w:tr w:rsidR="00196A9A" w:rsidRPr="00206CA1" w14:paraId="30A09444" w14:textId="77777777" w:rsidTr="00D6496E">
        <w:trPr>
          <w:cantSplit/>
        </w:trPr>
        <w:tc>
          <w:tcPr>
            <w:tcW w:w="4230" w:type="dxa"/>
          </w:tcPr>
          <w:p w14:paraId="0A5F8AAA" w14:textId="77777777" w:rsidR="00196A9A" w:rsidRPr="00206CA1" w:rsidRDefault="00196A9A" w:rsidP="00196A9A">
            <w:pPr>
              <w:spacing w:line="240" w:lineRule="atLeast"/>
              <w:rPr>
                <w:b/>
                <w:bCs/>
                <w:szCs w:val="22"/>
              </w:rPr>
            </w:pPr>
          </w:p>
        </w:tc>
        <w:tc>
          <w:tcPr>
            <w:tcW w:w="1260" w:type="dxa"/>
            <w:tcBorders>
              <w:top w:val="single" w:sz="4" w:space="0" w:color="auto"/>
              <w:bottom w:val="double" w:sz="4" w:space="0" w:color="auto"/>
            </w:tcBorders>
          </w:tcPr>
          <w:p w14:paraId="0E5763EB" w14:textId="0DEC107B" w:rsidR="00196A9A" w:rsidRPr="00206CA1" w:rsidRDefault="00130049" w:rsidP="00196A9A">
            <w:pPr>
              <w:tabs>
                <w:tab w:val="decimal" w:pos="1092"/>
              </w:tabs>
              <w:ind w:right="-80"/>
              <w:rPr>
                <w:b/>
                <w:bCs/>
                <w:szCs w:val="22"/>
                <w:lang w:val="en-US"/>
              </w:rPr>
            </w:pPr>
            <w:r>
              <w:rPr>
                <w:b/>
                <w:bCs/>
                <w:szCs w:val="22"/>
                <w:lang w:val="en-US"/>
              </w:rPr>
              <w:t>4,056,563</w:t>
            </w:r>
          </w:p>
        </w:tc>
        <w:tc>
          <w:tcPr>
            <w:tcW w:w="180" w:type="dxa"/>
          </w:tcPr>
          <w:p w14:paraId="49A0DEC6" w14:textId="77777777" w:rsidR="00196A9A" w:rsidRPr="00206CA1" w:rsidRDefault="00196A9A" w:rsidP="00196A9A">
            <w:pPr>
              <w:tabs>
                <w:tab w:val="decimal" w:pos="1092"/>
              </w:tabs>
              <w:ind w:right="-80"/>
              <w:rPr>
                <w:b/>
                <w:bCs/>
                <w:szCs w:val="22"/>
                <w:lang w:val="en-US"/>
              </w:rPr>
            </w:pPr>
          </w:p>
        </w:tc>
        <w:tc>
          <w:tcPr>
            <w:tcW w:w="1350" w:type="dxa"/>
            <w:tcBorders>
              <w:top w:val="single" w:sz="4" w:space="0" w:color="auto"/>
              <w:bottom w:val="double" w:sz="4" w:space="0" w:color="auto"/>
            </w:tcBorders>
          </w:tcPr>
          <w:p w14:paraId="3B8F38CF" w14:textId="5FAC9342" w:rsidR="00196A9A" w:rsidRPr="00206CA1" w:rsidRDefault="00865D76" w:rsidP="00196A9A">
            <w:pPr>
              <w:tabs>
                <w:tab w:val="decimal" w:pos="1092"/>
              </w:tabs>
              <w:ind w:right="-80"/>
              <w:rPr>
                <w:b/>
                <w:bCs/>
                <w:szCs w:val="22"/>
                <w:lang w:val="en-US"/>
              </w:rPr>
            </w:pPr>
            <w:r>
              <w:rPr>
                <w:b/>
                <w:bCs/>
                <w:szCs w:val="22"/>
                <w:lang w:val="en-US"/>
              </w:rPr>
              <w:t>2</w:t>
            </w:r>
            <w:r w:rsidR="0056792A">
              <w:rPr>
                <w:b/>
                <w:bCs/>
                <w:szCs w:val="22"/>
                <w:lang w:val="en-US"/>
              </w:rPr>
              <w:t>91,</w:t>
            </w:r>
            <w:r w:rsidR="000C0968">
              <w:rPr>
                <w:b/>
                <w:bCs/>
                <w:szCs w:val="22"/>
                <w:lang w:val="en-US"/>
              </w:rPr>
              <w:t>444</w:t>
            </w:r>
          </w:p>
        </w:tc>
        <w:tc>
          <w:tcPr>
            <w:tcW w:w="180" w:type="dxa"/>
          </w:tcPr>
          <w:p w14:paraId="00831FBD" w14:textId="77777777" w:rsidR="00196A9A" w:rsidRPr="00206CA1" w:rsidRDefault="00196A9A" w:rsidP="00196A9A">
            <w:pPr>
              <w:tabs>
                <w:tab w:val="decimal" w:pos="1092"/>
              </w:tabs>
              <w:ind w:right="-80"/>
              <w:rPr>
                <w:b/>
                <w:bCs/>
                <w:szCs w:val="22"/>
                <w:lang w:val="en-US"/>
              </w:rPr>
            </w:pPr>
          </w:p>
        </w:tc>
        <w:tc>
          <w:tcPr>
            <w:tcW w:w="1350" w:type="dxa"/>
            <w:tcBorders>
              <w:top w:val="single" w:sz="4" w:space="0" w:color="auto"/>
              <w:bottom w:val="double" w:sz="4" w:space="0" w:color="auto"/>
            </w:tcBorders>
          </w:tcPr>
          <w:p w14:paraId="41655486" w14:textId="44E08583" w:rsidR="00196A9A" w:rsidRPr="00206CA1" w:rsidRDefault="00A14421" w:rsidP="00196A9A">
            <w:pPr>
              <w:tabs>
                <w:tab w:val="decimal" w:pos="1092"/>
              </w:tabs>
              <w:ind w:right="-80"/>
              <w:rPr>
                <w:b/>
                <w:bCs/>
                <w:szCs w:val="22"/>
                <w:lang w:val="en-US"/>
              </w:rPr>
            </w:pPr>
            <w:r>
              <w:rPr>
                <w:b/>
                <w:bCs/>
                <w:szCs w:val="22"/>
                <w:lang w:val="en-US"/>
              </w:rPr>
              <w:t>10,411,442</w:t>
            </w:r>
          </w:p>
        </w:tc>
        <w:tc>
          <w:tcPr>
            <w:tcW w:w="180" w:type="dxa"/>
          </w:tcPr>
          <w:p w14:paraId="676881BA" w14:textId="77777777" w:rsidR="00196A9A" w:rsidRPr="00206CA1" w:rsidRDefault="00196A9A" w:rsidP="00196A9A">
            <w:pPr>
              <w:tabs>
                <w:tab w:val="decimal" w:pos="1092"/>
              </w:tabs>
              <w:ind w:right="-80"/>
              <w:rPr>
                <w:b/>
                <w:bCs/>
                <w:szCs w:val="22"/>
                <w:lang w:val="en-US"/>
              </w:rPr>
            </w:pPr>
          </w:p>
        </w:tc>
        <w:tc>
          <w:tcPr>
            <w:tcW w:w="1260" w:type="dxa"/>
            <w:tcBorders>
              <w:top w:val="single" w:sz="4" w:space="0" w:color="auto"/>
              <w:bottom w:val="double" w:sz="4" w:space="0" w:color="auto"/>
            </w:tcBorders>
          </w:tcPr>
          <w:p w14:paraId="2F45BB33" w14:textId="3259CD7C" w:rsidR="00196A9A" w:rsidRPr="00206CA1" w:rsidRDefault="00F63FBD" w:rsidP="00196A9A">
            <w:pPr>
              <w:tabs>
                <w:tab w:val="decimal" w:pos="1092"/>
              </w:tabs>
              <w:ind w:right="-80"/>
              <w:rPr>
                <w:b/>
                <w:bCs/>
                <w:szCs w:val="22"/>
                <w:lang w:val="en-US"/>
              </w:rPr>
            </w:pPr>
            <w:r>
              <w:rPr>
                <w:b/>
                <w:bCs/>
                <w:szCs w:val="22"/>
                <w:lang w:val="en-US"/>
              </w:rPr>
              <w:t>2,085</w:t>
            </w:r>
          </w:p>
        </w:tc>
        <w:tc>
          <w:tcPr>
            <w:tcW w:w="180" w:type="dxa"/>
          </w:tcPr>
          <w:p w14:paraId="212B6C52" w14:textId="77777777" w:rsidR="00196A9A" w:rsidRPr="00206CA1" w:rsidRDefault="00196A9A" w:rsidP="00196A9A">
            <w:pPr>
              <w:tabs>
                <w:tab w:val="decimal" w:pos="1092"/>
              </w:tabs>
              <w:ind w:right="-80"/>
              <w:rPr>
                <w:b/>
                <w:bCs/>
                <w:szCs w:val="22"/>
                <w:lang w:val="en-US"/>
              </w:rPr>
            </w:pPr>
          </w:p>
        </w:tc>
        <w:tc>
          <w:tcPr>
            <w:tcW w:w="1260" w:type="dxa"/>
            <w:tcBorders>
              <w:top w:val="single" w:sz="4" w:space="0" w:color="auto"/>
              <w:bottom w:val="double" w:sz="4" w:space="0" w:color="auto"/>
            </w:tcBorders>
          </w:tcPr>
          <w:p w14:paraId="19E742A2" w14:textId="7B53F43F" w:rsidR="00196A9A" w:rsidRPr="00206CA1" w:rsidRDefault="00A04ACD" w:rsidP="00196A9A">
            <w:pPr>
              <w:tabs>
                <w:tab w:val="decimal" w:pos="1092"/>
              </w:tabs>
              <w:ind w:right="-80"/>
              <w:rPr>
                <w:b/>
                <w:bCs/>
                <w:szCs w:val="22"/>
                <w:lang w:val="en-US"/>
              </w:rPr>
            </w:pPr>
            <w:r>
              <w:rPr>
                <w:b/>
                <w:bCs/>
                <w:szCs w:val="22"/>
                <w:lang w:val="en-US"/>
              </w:rPr>
              <w:t>17,463</w:t>
            </w:r>
          </w:p>
        </w:tc>
        <w:tc>
          <w:tcPr>
            <w:tcW w:w="180" w:type="dxa"/>
          </w:tcPr>
          <w:p w14:paraId="57F40735" w14:textId="77777777" w:rsidR="00196A9A" w:rsidRPr="00206CA1" w:rsidRDefault="00196A9A" w:rsidP="00196A9A">
            <w:pPr>
              <w:tabs>
                <w:tab w:val="decimal" w:pos="1092"/>
              </w:tabs>
              <w:ind w:right="-80"/>
              <w:rPr>
                <w:b/>
                <w:bCs/>
                <w:szCs w:val="22"/>
                <w:lang w:val="en-US"/>
              </w:rPr>
            </w:pPr>
          </w:p>
        </w:tc>
        <w:tc>
          <w:tcPr>
            <w:tcW w:w="1260" w:type="dxa"/>
            <w:tcBorders>
              <w:top w:val="single" w:sz="4" w:space="0" w:color="auto"/>
              <w:bottom w:val="double" w:sz="4" w:space="0" w:color="auto"/>
            </w:tcBorders>
          </w:tcPr>
          <w:p w14:paraId="47C56B99" w14:textId="0022DAD4" w:rsidR="00196A9A" w:rsidRPr="00206CA1" w:rsidRDefault="00646534" w:rsidP="00196A9A">
            <w:pPr>
              <w:tabs>
                <w:tab w:val="decimal" w:pos="1092"/>
              </w:tabs>
              <w:ind w:right="-80"/>
              <w:rPr>
                <w:b/>
                <w:bCs/>
                <w:szCs w:val="22"/>
                <w:lang w:val="en-US"/>
              </w:rPr>
            </w:pPr>
            <w:r>
              <w:rPr>
                <w:b/>
                <w:bCs/>
                <w:szCs w:val="22"/>
                <w:lang w:val="en-US"/>
              </w:rPr>
              <w:t>811,069</w:t>
            </w:r>
          </w:p>
        </w:tc>
        <w:tc>
          <w:tcPr>
            <w:tcW w:w="180" w:type="dxa"/>
          </w:tcPr>
          <w:p w14:paraId="7BBDA345" w14:textId="77777777" w:rsidR="00196A9A" w:rsidRPr="00206CA1" w:rsidRDefault="00196A9A" w:rsidP="00196A9A">
            <w:pPr>
              <w:tabs>
                <w:tab w:val="decimal" w:pos="1092"/>
              </w:tabs>
              <w:ind w:right="-80"/>
              <w:rPr>
                <w:b/>
                <w:bCs/>
                <w:szCs w:val="22"/>
                <w:lang w:val="en-US"/>
              </w:rPr>
            </w:pPr>
          </w:p>
        </w:tc>
        <w:tc>
          <w:tcPr>
            <w:tcW w:w="1260" w:type="dxa"/>
            <w:tcBorders>
              <w:top w:val="single" w:sz="4" w:space="0" w:color="auto"/>
              <w:bottom w:val="double" w:sz="4" w:space="0" w:color="auto"/>
            </w:tcBorders>
          </w:tcPr>
          <w:p w14:paraId="352D9457" w14:textId="59F682D6" w:rsidR="00196A9A" w:rsidRPr="00206CA1" w:rsidRDefault="0061634E" w:rsidP="00196A9A">
            <w:pPr>
              <w:tabs>
                <w:tab w:val="decimal" w:pos="1092"/>
              </w:tabs>
              <w:ind w:right="-80"/>
              <w:rPr>
                <w:b/>
                <w:bCs/>
                <w:szCs w:val="22"/>
                <w:lang w:val="en-US"/>
              </w:rPr>
            </w:pPr>
            <w:r>
              <w:rPr>
                <w:b/>
                <w:bCs/>
                <w:szCs w:val="22"/>
                <w:lang w:val="en-US"/>
              </w:rPr>
              <w:t>15,590</w:t>
            </w:r>
            <w:r w:rsidR="00E13219">
              <w:rPr>
                <w:b/>
                <w:bCs/>
                <w:szCs w:val="22"/>
                <w:lang w:val="en-US"/>
              </w:rPr>
              <w:t>,066</w:t>
            </w:r>
          </w:p>
        </w:tc>
      </w:tr>
      <w:tr w:rsidR="00B74592" w:rsidRPr="00206CA1" w14:paraId="03EF59AC" w14:textId="77777777" w:rsidTr="002F08B6">
        <w:trPr>
          <w:cantSplit/>
        </w:trPr>
        <w:tc>
          <w:tcPr>
            <w:tcW w:w="4230" w:type="dxa"/>
          </w:tcPr>
          <w:p w14:paraId="1B64B332" w14:textId="77777777" w:rsidR="00B74592" w:rsidRPr="00206CA1" w:rsidRDefault="00B74592" w:rsidP="00B74592">
            <w:pPr>
              <w:spacing w:line="240" w:lineRule="atLeast"/>
              <w:rPr>
                <w:b/>
                <w:bCs/>
                <w:szCs w:val="22"/>
              </w:rPr>
            </w:pPr>
          </w:p>
        </w:tc>
        <w:tc>
          <w:tcPr>
            <w:tcW w:w="1260" w:type="dxa"/>
            <w:tcBorders>
              <w:top w:val="double" w:sz="4" w:space="0" w:color="auto"/>
            </w:tcBorders>
            <w:vAlign w:val="bottom"/>
          </w:tcPr>
          <w:p w14:paraId="013B4B60" w14:textId="77777777" w:rsidR="00B74592" w:rsidRPr="00206CA1" w:rsidRDefault="00B74592" w:rsidP="00B74592">
            <w:pPr>
              <w:pStyle w:val="acctfourfigures"/>
              <w:tabs>
                <w:tab w:val="clear" w:pos="765"/>
                <w:tab w:val="decimal" w:pos="731"/>
              </w:tabs>
              <w:spacing w:line="240" w:lineRule="atLeast"/>
              <w:ind w:right="11"/>
              <w:jc w:val="center"/>
              <w:rPr>
                <w:b/>
                <w:bCs/>
                <w:szCs w:val="22"/>
              </w:rPr>
            </w:pPr>
          </w:p>
        </w:tc>
        <w:tc>
          <w:tcPr>
            <w:tcW w:w="180" w:type="dxa"/>
            <w:vAlign w:val="bottom"/>
          </w:tcPr>
          <w:p w14:paraId="5AC75CEB" w14:textId="77777777" w:rsidR="00B74592" w:rsidRPr="00206CA1" w:rsidRDefault="00B74592" w:rsidP="00B74592">
            <w:pPr>
              <w:pStyle w:val="acctfourfigures"/>
              <w:spacing w:line="240" w:lineRule="atLeast"/>
              <w:jc w:val="center"/>
              <w:rPr>
                <w:szCs w:val="22"/>
              </w:rPr>
            </w:pPr>
          </w:p>
        </w:tc>
        <w:tc>
          <w:tcPr>
            <w:tcW w:w="1350" w:type="dxa"/>
            <w:tcBorders>
              <w:top w:val="double" w:sz="4" w:space="0" w:color="auto"/>
            </w:tcBorders>
            <w:vAlign w:val="bottom"/>
          </w:tcPr>
          <w:p w14:paraId="2D44824F" w14:textId="77777777" w:rsidR="00B74592" w:rsidRPr="00206CA1" w:rsidRDefault="00B74592" w:rsidP="00B74592">
            <w:pPr>
              <w:pStyle w:val="acctfourfigures"/>
              <w:tabs>
                <w:tab w:val="clear" w:pos="765"/>
                <w:tab w:val="decimal" w:pos="731"/>
              </w:tabs>
              <w:spacing w:line="240" w:lineRule="atLeast"/>
              <w:ind w:right="11"/>
              <w:jc w:val="center"/>
              <w:rPr>
                <w:b/>
                <w:bCs/>
                <w:szCs w:val="22"/>
              </w:rPr>
            </w:pPr>
          </w:p>
        </w:tc>
        <w:tc>
          <w:tcPr>
            <w:tcW w:w="180" w:type="dxa"/>
          </w:tcPr>
          <w:p w14:paraId="3847D4F6" w14:textId="77777777" w:rsidR="00B74592" w:rsidRPr="00206CA1" w:rsidRDefault="00B74592" w:rsidP="00B74592">
            <w:pPr>
              <w:pStyle w:val="acctfourfigures"/>
              <w:spacing w:line="240" w:lineRule="atLeast"/>
              <w:jc w:val="center"/>
              <w:rPr>
                <w:szCs w:val="22"/>
              </w:rPr>
            </w:pPr>
          </w:p>
        </w:tc>
        <w:tc>
          <w:tcPr>
            <w:tcW w:w="1350" w:type="dxa"/>
            <w:tcBorders>
              <w:top w:val="double" w:sz="4" w:space="0" w:color="auto"/>
            </w:tcBorders>
            <w:vAlign w:val="bottom"/>
          </w:tcPr>
          <w:p w14:paraId="36C1A70D" w14:textId="77777777" w:rsidR="00B74592" w:rsidRPr="00206CA1" w:rsidRDefault="00B74592" w:rsidP="00B74592">
            <w:pPr>
              <w:pStyle w:val="acctfourfigures"/>
              <w:tabs>
                <w:tab w:val="clear" w:pos="765"/>
                <w:tab w:val="decimal" w:pos="731"/>
              </w:tabs>
              <w:spacing w:line="240" w:lineRule="atLeast"/>
              <w:ind w:right="11"/>
              <w:jc w:val="center"/>
              <w:rPr>
                <w:b/>
                <w:bCs/>
                <w:szCs w:val="22"/>
              </w:rPr>
            </w:pPr>
          </w:p>
        </w:tc>
        <w:tc>
          <w:tcPr>
            <w:tcW w:w="180" w:type="dxa"/>
            <w:vAlign w:val="bottom"/>
          </w:tcPr>
          <w:p w14:paraId="3E3274B7" w14:textId="77777777" w:rsidR="00B74592" w:rsidRPr="00206CA1" w:rsidRDefault="00B74592" w:rsidP="00B74592">
            <w:pPr>
              <w:pStyle w:val="acctfourfigures"/>
              <w:spacing w:line="240" w:lineRule="atLeast"/>
              <w:jc w:val="center"/>
              <w:rPr>
                <w:szCs w:val="22"/>
              </w:rPr>
            </w:pPr>
          </w:p>
        </w:tc>
        <w:tc>
          <w:tcPr>
            <w:tcW w:w="1260" w:type="dxa"/>
            <w:tcBorders>
              <w:top w:val="double" w:sz="4" w:space="0" w:color="auto"/>
            </w:tcBorders>
            <w:vAlign w:val="bottom"/>
          </w:tcPr>
          <w:p w14:paraId="30B465E6" w14:textId="77777777" w:rsidR="00B74592" w:rsidRPr="00206CA1" w:rsidRDefault="00B74592" w:rsidP="00B74592">
            <w:pPr>
              <w:pStyle w:val="acctfourfigures"/>
              <w:tabs>
                <w:tab w:val="clear" w:pos="765"/>
                <w:tab w:val="decimal" w:pos="731"/>
              </w:tabs>
              <w:spacing w:line="240" w:lineRule="atLeast"/>
              <w:ind w:right="11"/>
              <w:jc w:val="center"/>
              <w:rPr>
                <w:b/>
                <w:bCs/>
                <w:szCs w:val="22"/>
              </w:rPr>
            </w:pPr>
          </w:p>
        </w:tc>
        <w:tc>
          <w:tcPr>
            <w:tcW w:w="180" w:type="dxa"/>
            <w:vAlign w:val="bottom"/>
          </w:tcPr>
          <w:p w14:paraId="13B60518" w14:textId="77777777" w:rsidR="00B74592" w:rsidRPr="00206CA1" w:rsidRDefault="00B74592" w:rsidP="00B74592">
            <w:pPr>
              <w:pStyle w:val="acctfourfigures"/>
              <w:spacing w:line="240" w:lineRule="atLeast"/>
              <w:jc w:val="center"/>
              <w:rPr>
                <w:szCs w:val="22"/>
              </w:rPr>
            </w:pPr>
          </w:p>
        </w:tc>
        <w:tc>
          <w:tcPr>
            <w:tcW w:w="1260" w:type="dxa"/>
            <w:tcBorders>
              <w:top w:val="double" w:sz="4" w:space="0" w:color="auto"/>
            </w:tcBorders>
            <w:vAlign w:val="bottom"/>
          </w:tcPr>
          <w:p w14:paraId="48EE29B5" w14:textId="77777777" w:rsidR="00B74592" w:rsidRPr="00206CA1" w:rsidRDefault="00B74592" w:rsidP="00B74592">
            <w:pPr>
              <w:pStyle w:val="acctfourfigures"/>
              <w:tabs>
                <w:tab w:val="clear" w:pos="765"/>
                <w:tab w:val="decimal" w:pos="731"/>
              </w:tabs>
              <w:spacing w:line="240" w:lineRule="atLeast"/>
              <w:ind w:right="11"/>
              <w:jc w:val="center"/>
              <w:rPr>
                <w:b/>
                <w:bCs/>
                <w:szCs w:val="22"/>
              </w:rPr>
            </w:pPr>
          </w:p>
        </w:tc>
        <w:tc>
          <w:tcPr>
            <w:tcW w:w="180" w:type="dxa"/>
            <w:vAlign w:val="bottom"/>
          </w:tcPr>
          <w:p w14:paraId="73C2E33C" w14:textId="77777777" w:rsidR="00B74592" w:rsidRPr="00206CA1" w:rsidRDefault="00B74592" w:rsidP="00B74592">
            <w:pPr>
              <w:pStyle w:val="acctfourfigures"/>
              <w:spacing w:line="240" w:lineRule="atLeast"/>
              <w:jc w:val="center"/>
              <w:rPr>
                <w:szCs w:val="22"/>
              </w:rPr>
            </w:pPr>
          </w:p>
        </w:tc>
        <w:tc>
          <w:tcPr>
            <w:tcW w:w="1260" w:type="dxa"/>
            <w:tcBorders>
              <w:top w:val="double" w:sz="4" w:space="0" w:color="auto"/>
            </w:tcBorders>
            <w:vAlign w:val="bottom"/>
          </w:tcPr>
          <w:p w14:paraId="169476E0" w14:textId="77777777" w:rsidR="00B74592" w:rsidRPr="00206CA1" w:rsidRDefault="00B74592" w:rsidP="00B74592">
            <w:pPr>
              <w:pStyle w:val="acctfourfigures"/>
              <w:tabs>
                <w:tab w:val="clear" w:pos="765"/>
                <w:tab w:val="decimal" w:pos="731"/>
              </w:tabs>
              <w:spacing w:line="240" w:lineRule="atLeast"/>
              <w:ind w:right="11"/>
              <w:jc w:val="center"/>
              <w:rPr>
                <w:b/>
                <w:bCs/>
                <w:szCs w:val="22"/>
              </w:rPr>
            </w:pPr>
          </w:p>
        </w:tc>
        <w:tc>
          <w:tcPr>
            <w:tcW w:w="180" w:type="dxa"/>
          </w:tcPr>
          <w:p w14:paraId="58A12F70" w14:textId="77777777" w:rsidR="00B74592" w:rsidRPr="00206CA1" w:rsidRDefault="00B74592" w:rsidP="00B74592">
            <w:pPr>
              <w:pStyle w:val="acctfourfigures"/>
              <w:tabs>
                <w:tab w:val="clear" w:pos="765"/>
                <w:tab w:val="decimal" w:pos="731"/>
              </w:tabs>
              <w:spacing w:line="240" w:lineRule="atLeast"/>
              <w:ind w:right="11"/>
              <w:jc w:val="center"/>
              <w:rPr>
                <w:b/>
                <w:bCs/>
                <w:szCs w:val="22"/>
              </w:rPr>
            </w:pPr>
          </w:p>
        </w:tc>
        <w:tc>
          <w:tcPr>
            <w:tcW w:w="1260" w:type="dxa"/>
            <w:tcBorders>
              <w:top w:val="double" w:sz="4" w:space="0" w:color="auto"/>
            </w:tcBorders>
            <w:vAlign w:val="bottom"/>
          </w:tcPr>
          <w:p w14:paraId="3AA5C124" w14:textId="77777777" w:rsidR="00B74592" w:rsidRPr="00206CA1" w:rsidRDefault="00B74592" w:rsidP="00B74592">
            <w:pPr>
              <w:pStyle w:val="acctfourfigures"/>
              <w:tabs>
                <w:tab w:val="clear" w:pos="765"/>
                <w:tab w:val="decimal" w:pos="731"/>
              </w:tabs>
              <w:spacing w:line="240" w:lineRule="atLeast"/>
              <w:ind w:right="11"/>
              <w:jc w:val="center"/>
              <w:rPr>
                <w:b/>
                <w:bCs/>
                <w:szCs w:val="22"/>
              </w:rPr>
            </w:pPr>
          </w:p>
        </w:tc>
      </w:tr>
    </w:tbl>
    <w:p w14:paraId="104FDBED" w14:textId="77777777" w:rsidR="00492D78" w:rsidRPr="00206CA1" w:rsidRDefault="00492D78" w:rsidP="00492D78">
      <w:pPr>
        <w:shd w:val="clear" w:color="auto" w:fill="FFFFFF"/>
        <w:spacing w:line="240" w:lineRule="atLeast"/>
        <w:ind w:right="-86"/>
        <w:jc w:val="both"/>
        <w:rPr>
          <w:szCs w:val="22"/>
        </w:rPr>
      </w:pPr>
    </w:p>
    <w:p w14:paraId="62B4CEAA" w14:textId="77777777" w:rsidR="00492D78" w:rsidRPr="00206CA1" w:rsidRDefault="00492D78" w:rsidP="00492D78">
      <w:pPr>
        <w:shd w:val="clear" w:color="auto" w:fill="FFFFFF"/>
        <w:spacing w:line="240" w:lineRule="atLeast"/>
        <w:ind w:right="-86"/>
        <w:jc w:val="both"/>
        <w:rPr>
          <w:szCs w:val="22"/>
        </w:rPr>
      </w:pPr>
    </w:p>
    <w:p w14:paraId="4D69391B" w14:textId="77777777" w:rsidR="00492D78" w:rsidRPr="00206CA1" w:rsidRDefault="00492D78" w:rsidP="003868A0">
      <w:pPr>
        <w:shd w:val="clear" w:color="auto" w:fill="FFFFFF"/>
        <w:spacing w:line="240" w:lineRule="auto"/>
        <w:ind w:right="-86"/>
        <w:jc w:val="both"/>
        <w:rPr>
          <w:szCs w:val="22"/>
        </w:rPr>
      </w:pPr>
    </w:p>
    <w:p w14:paraId="58C0A97B" w14:textId="77777777" w:rsidR="00257D87" w:rsidRPr="00206CA1" w:rsidRDefault="00257D87" w:rsidP="00257D87">
      <w:pPr>
        <w:pStyle w:val="BodyText"/>
        <w:rPr>
          <w:szCs w:val="22"/>
          <w:lang w:bidi="th-TH"/>
        </w:rPr>
        <w:sectPr w:rsidR="00257D87" w:rsidRPr="00206CA1" w:rsidSect="001C2C57">
          <w:headerReference w:type="default" r:id="rId23"/>
          <w:footerReference w:type="default" r:id="rId24"/>
          <w:pgSz w:w="16839" w:h="11907" w:orient="landscape" w:code="9"/>
          <w:pgMar w:top="691" w:right="1152" w:bottom="576" w:left="1152" w:header="720" w:footer="720" w:gutter="0"/>
          <w:cols w:space="720"/>
          <w:docGrid w:linePitch="326"/>
        </w:sectPr>
      </w:pPr>
    </w:p>
    <w:tbl>
      <w:tblPr>
        <w:tblW w:w="9547" w:type="dxa"/>
        <w:tblInd w:w="450" w:type="dxa"/>
        <w:tblLayout w:type="fixed"/>
        <w:tblCellMar>
          <w:left w:w="79" w:type="dxa"/>
          <w:right w:w="79" w:type="dxa"/>
        </w:tblCellMar>
        <w:tblLook w:val="0000" w:firstRow="0" w:lastRow="0" w:firstColumn="0" w:lastColumn="0" w:noHBand="0" w:noVBand="0"/>
      </w:tblPr>
      <w:tblGrid>
        <w:gridCol w:w="3060"/>
        <w:gridCol w:w="1346"/>
        <w:gridCol w:w="180"/>
        <w:gridCol w:w="1125"/>
        <w:gridCol w:w="180"/>
        <w:gridCol w:w="1039"/>
        <w:gridCol w:w="180"/>
        <w:gridCol w:w="1125"/>
        <w:gridCol w:w="178"/>
        <w:gridCol w:w="1134"/>
      </w:tblGrid>
      <w:tr w:rsidR="004A1C89" w:rsidRPr="00206CA1" w14:paraId="5699F910" w14:textId="3BAD4D88" w:rsidTr="00B6755A">
        <w:trPr>
          <w:cantSplit/>
          <w:tblHeader/>
        </w:trPr>
        <w:tc>
          <w:tcPr>
            <w:tcW w:w="3060" w:type="dxa"/>
            <w:shd w:val="clear" w:color="auto" w:fill="auto"/>
            <w:vAlign w:val="bottom"/>
          </w:tcPr>
          <w:p w14:paraId="7232CA5E" w14:textId="77777777" w:rsidR="004A1C89" w:rsidRPr="00206CA1" w:rsidRDefault="004A1C89" w:rsidP="00456689">
            <w:pPr>
              <w:spacing w:line="240" w:lineRule="atLeast"/>
              <w:rPr>
                <w:i/>
                <w:iCs/>
                <w:color w:val="0000FF"/>
                <w:szCs w:val="22"/>
                <w:shd w:val="clear" w:color="auto" w:fill="E0E0E0"/>
              </w:rPr>
            </w:pPr>
          </w:p>
        </w:tc>
        <w:tc>
          <w:tcPr>
            <w:tcW w:w="6487" w:type="dxa"/>
            <w:gridSpan w:val="9"/>
            <w:vAlign w:val="bottom"/>
          </w:tcPr>
          <w:p w14:paraId="1A5C482B" w14:textId="1750CBD8" w:rsidR="00304721" w:rsidRPr="00206CA1" w:rsidRDefault="00304721" w:rsidP="00456689">
            <w:pPr>
              <w:pStyle w:val="acctcolumnheading"/>
              <w:spacing w:after="0" w:line="240" w:lineRule="atLeast"/>
              <w:ind w:left="-79" w:right="-79"/>
              <w:rPr>
                <w:b/>
                <w:bCs/>
                <w:szCs w:val="22"/>
              </w:rPr>
            </w:pPr>
            <w:r w:rsidRPr="00206CA1">
              <w:rPr>
                <w:b/>
                <w:bCs/>
                <w:szCs w:val="22"/>
              </w:rPr>
              <w:t>Separate financial statements</w:t>
            </w:r>
          </w:p>
        </w:tc>
      </w:tr>
      <w:tr w:rsidR="004A1C89" w:rsidRPr="00206CA1" w14:paraId="6C2A917E" w14:textId="5DDEDDB6" w:rsidTr="00B6755A">
        <w:trPr>
          <w:cantSplit/>
          <w:tblHeader/>
        </w:trPr>
        <w:tc>
          <w:tcPr>
            <w:tcW w:w="3060" w:type="dxa"/>
            <w:shd w:val="clear" w:color="auto" w:fill="auto"/>
            <w:vAlign w:val="bottom"/>
          </w:tcPr>
          <w:p w14:paraId="6BF4CD27" w14:textId="77777777" w:rsidR="004A1C89" w:rsidRPr="00206CA1" w:rsidRDefault="004A1C89" w:rsidP="00456689">
            <w:pPr>
              <w:spacing w:line="240" w:lineRule="atLeast"/>
              <w:rPr>
                <w:i/>
                <w:iCs/>
                <w:color w:val="0000FF"/>
                <w:szCs w:val="22"/>
                <w:shd w:val="clear" w:color="auto" w:fill="E0E0E0"/>
              </w:rPr>
            </w:pPr>
          </w:p>
        </w:tc>
        <w:tc>
          <w:tcPr>
            <w:tcW w:w="1346" w:type="dxa"/>
            <w:vAlign w:val="bottom"/>
          </w:tcPr>
          <w:p w14:paraId="296F320D" w14:textId="77777777" w:rsidR="004A1C89" w:rsidRPr="00206CA1" w:rsidRDefault="004A1C89" w:rsidP="008901D7">
            <w:pPr>
              <w:pStyle w:val="acctcolumnheading"/>
              <w:spacing w:after="0" w:line="240" w:lineRule="atLeast"/>
              <w:ind w:left="-84" w:right="-82"/>
              <w:rPr>
                <w:szCs w:val="22"/>
              </w:rPr>
            </w:pPr>
            <w:r w:rsidRPr="00206CA1">
              <w:rPr>
                <w:szCs w:val="22"/>
              </w:rPr>
              <w:t>Buildings and building improvements</w:t>
            </w:r>
          </w:p>
        </w:tc>
        <w:tc>
          <w:tcPr>
            <w:tcW w:w="180" w:type="dxa"/>
            <w:vAlign w:val="bottom"/>
          </w:tcPr>
          <w:p w14:paraId="29DFF152" w14:textId="77777777" w:rsidR="004A1C89" w:rsidRPr="00206CA1" w:rsidRDefault="004A1C89" w:rsidP="00456689">
            <w:pPr>
              <w:pStyle w:val="acctcolumnheading"/>
              <w:spacing w:after="0" w:line="240" w:lineRule="atLeast"/>
              <w:rPr>
                <w:szCs w:val="22"/>
              </w:rPr>
            </w:pPr>
          </w:p>
        </w:tc>
        <w:tc>
          <w:tcPr>
            <w:tcW w:w="1125" w:type="dxa"/>
            <w:vAlign w:val="bottom"/>
          </w:tcPr>
          <w:p w14:paraId="0F398D0A" w14:textId="77777777" w:rsidR="004A1C89" w:rsidRPr="00206CA1" w:rsidRDefault="004A1C89" w:rsidP="00456689">
            <w:pPr>
              <w:pStyle w:val="acctcolumnheading"/>
              <w:spacing w:after="0" w:line="240" w:lineRule="atLeast"/>
              <w:ind w:right="-79"/>
              <w:rPr>
                <w:szCs w:val="22"/>
              </w:rPr>
            </w:pPr>
            <w:r w:rsidRPr="00206CA1">
              <w:rPr>
                <w:szCs w:val="22"/>
              </w:rPr>
              <w:t>Office equipment</w:t>
            </w:r>
          </w:p>
        </w:tc>
        <w:tc>
          <w:tcPr>
            <w:tcW w:w="180" w:type="dxa"/>
            <w:vAlign w:val="bottom"/>
          </w:tcPr>
          <w:p w14:paraId="2DE47F97" w14:textId="77777777" w:rsidR="004A1C89" w:rsidRPr="00206CA1" w:rsidRDefault="004A1C89" w:rsidP="00456689">
            <w:pPr>
              <w:pStyle w:val="acctcolumnheading"/>
              <w:spacing w:after="0" w:line="240" w:lineRule="atLeast"/>
              <w:rPr>
                <w:szCs w:val="22"/>
              </w:rPr>
            </w:pPr>
          </w:p>
        </w:tc>
        <w:tc>
          <w:tcPr>
            <w:tcW w:w="1039" w:type="dxa"/>
            <w:vAlign w:val="bottom"/>
          </w:tcPr>
          <w:p w14:paraId="31FF9E38" w14:textId="77777777" w:rsidR="004A1C89" w:rsidRPr="00206CA1" w:rsidRDefault="004A1C89" w:rsidP="00456689">
            <w:pPr>
              <w:pStyle w:val="acctcolumnheading"/>
              <w:spacing w:after="0" w:line="240" w:lineRule="atLeast"/>
              <w:ind w:left="-79" w:right="-79"/>
              <w:rPr>
                <w:szCs w:val="22"/>
              </w:rPr>
            </w:pPr>
            <w:r w:rsidRPr="00206CA1">
              <w:rPr>
                <w:szCs w:val="22"/>
              </w:rPr>
              <w:t>Vehicles</w:t>
            </w:r>
          </w:p>
        </w:tc>
        <w:tc>
          <w:tcPr>
            <w:tcW w:w="180" w:type="dxa"/>
            <w:vAlign w:val="bottom"/>
          </w:tcPr>
          <w:p w14:paraId="3665A66E" w14:textId="77777777" w:rsidR="004A1C89" w:rsidRPr="00206CA1" w:rsidRDefault="004A1C89" w:rsidP="00456689">
            <w:pPr>
              <w:pStyle w:val="acctcolumnheading"/>
              <w:spacing w:after="0" w:line="240" w:lineRule="atLeast"/>
              <w:rPr>
                <w:szCs w:val="22"/>
              </w:rPr>
            </w:pPr>
          </w:p>
        </w:tc>
        <w:tc>
          <w:tcPr>
            <w:tcW w:w="1125" w:type="dxa"/>
            <w:vAlign w:val="bottom"/>
          </w:tcPr>
          <w:p w14:paraId="74AEACDD" w14:textId="1B22AE89" w:rsidR="004A1C89" w:rsidRPr="00206CA1" w:rsidRDefault="000329D5" w:rsidP="00700EF3">
            <w:pPr>
              <w:pStyle w:val="acctcolumnheading"/>
              <w:spacing w:after="0" w:line="240" w:lineRule="atLeast"/>
              <w:ind w:left="-79" w:right="-80"/>
              <w:rPr>
                <w:szCs w:val="22"/>
              </w:rPr>
            </w:pPr>
            <w:r w:rsidRPr="00206CA1">
              <w:rPr>
                <w:szCs w:val="22"/>
              </w:rPr>
              <w:t>Asset under construction</w:t>
            </w:r>
          </w:p>
        </w:tc>
        <w:tc>
          <w:tcPr>
            <w:tcW w:w="178" w:type="dxa"/>
          </w:tcPr>
          <w:p w14:paraId="1BF910E6" w14:textId="77777777" w:rsidR="00B571D5" w:rsidRPr="00206CA1" w:rsidRDefault="00B571D5" w:rsidP="00456689">
            <w:pPr>
              <w:pStyle w:val="acctcolumnheading"/>
              <w:spacing w:after="0" w:line="240" w:lineRule="atLeast"/>
              <w:ind w:left="-79" w:right="-79"/>
              <w:rPr>
                <w:szCs w:val="22"/>
              </w:rPr>
            </w:pPr>
          </w:p>
        </w:tc>
        <w:tc>
          <w:tcPr>
            <w:tcW w:w="1134" w:type="dxa"/>
          </w:tcPr>
          <w:p w14:paraId="64061171" w14:textId="77777777" w:rsidR="00C20243" w:rsidRPr="00206CA1" w:rsidRDefault="00C20243" w:rsidP="00456689">
            <w:pPr>
              <w:pStyle w:val="acctcolumnheading"/>
              <w:spacing w:after="0" w:line="240" w:lineRule="atLeast"/>
              <w:ind w:left="-79" w:right="-79"/>
              <w:rPr>
                <w:szCs w:val="22"/>
              </w:rPr>
            </w:pPr>
          </w:p>
          <w:p w14:paraId="131DBC36" w14:textId="77777777" w:rsidR="00C20243" w:rsidRPr="00206CA1" w:rsidRDefault="00C20243" w:rsidP="00456689">
            <w:pPr>
              <w:pStyle w:val="acctcolumnheading"/>
              <w:spacing w:after="0" w:line="240" w:lineRule="atLeast"/>
              <w:ind w:left="-79" w:right="-79"/>
              <w:rPr>
                <w:szCs w:val="22"/>
              </w:rPr>
            </w:pPr>
          </w:p>
          <w:p w14:paraId="36DB63F2" w14:textId="57D7F6A3" w:rsidR="00304721" w:rsidRPr="00206CA1" w:rsidRDefault="00700EF3" w:rsidP="00456689">
            <w:pPr>
              <w:pStyle w:val="acctcolumnheading"/>
              <w:spacing w:after="0" w:line="240" w:lineRule="atLeast"/>
              <w:ind w:left="-79" w:right="-79"/>
              <w:rPr>
                <w:szCs w:val="22"/>
              </w:rPr>
            </w:pPr>
            <w:r w:rsidRPr="00206CA1">
              <w:rPr>
                <w:szCs w:val="22"/>
              </w:rPr>
              <w:t>Total</w:t>
            </w:r>
          </w:p>
        </w:tc>
      </w:tr>
      <w:tr w:rsidR="00433AA7" w:rsidRPr="00206CA1" w14:paraId="4F3E9978" w14:textId="1331692A" w:rsidTr="00B6755A">
        <w:trPr>
          <w:cantSplit/>
        </w:trPr>
        <w:tc>
          <w:tcPr>
            <w:tcW w:w="3060" w:type="dxa"/>
            <w:vAlign w:val="bottom"/>
          </w:tcPr>
          <w:p w14:paraId="381C8EAD" w14:textId="77777777" w:rsidR="00433AA7" w:rsidRPr="00206CA1" w:rsidRDefault="00433AA7" w:rsidP="00456689">
            <w:pPr>
              <w:spacing w:line="240" w:lineRule="atLeast"/>
              <w:rPr>
                <w:b/>
                <w:bCs/>
                <w:i/>
                <w:iCs/>
                <w:szCs w:val="22"/>
              </w:rPr>
            </w:pPr>
          </w:p>
        </w:tc>
        <w:tc>
          <w:tcPr>
            <w:tcW w:w="6487" w:type="dxa"/>
            <w:gridSpan w:val="9"/>
            <w:vAlign w:val="bottom"/>
          </w:tcPr>
          <w:p w14:paraId="66399D9E" w14:textId="59AA91C9" w:rsidR="00433AA7" w:rsidRPr="00206CA1" w:rsidRDefault="00433AA7" w:rsidP="00456689">
            <w:pPr>
              <w:pStyle w:val="acctfourfigures"/>
              <w:spacing w:line="240" w:lineRule="atLeast"/>
              <w:jc w:val="center"/>
              <w:rPr>
                <w:i/>
                <w:iCs/>
                <w:szCs w:val="22"/>
              </w:rPr>
            </w:pPr>
            <w:r w:rsidRPr="00206CA1">
              <w:rPr>
                <w:i/>
                <w:iCs/>
                <w:szCs w:val="22"/>
              </w:rPr>
              <w:t>(in thousand Baht)</w:t>
            </w:r>
          </w:p>
        </w:tc>
      </w:tr>
      <w:tr w:rsidR="008901D7" w:rsidRPr="00206CA1" w14:paraId="2AD97F39" w14:textId="2F5D86F9" w:rsidTr="00B6755A">
        <w:trPr>
          <w:cantSplit/>
        </w:trPr>
        <w:tc>
          <w:tcPr>
            <w:tcW w:w="3060" w:type="dxa"/>
            <w:vAlign w:val="bottom"/>
          </w:tcPr>
          <w:p w14:paraId="2F927F90" w14:textId="77777777" w:rsidR="008901D7" w:rsidRPr="00206CA1" w:rsidRDefault="008901D7" w:rsidP="00456689">
            <w:pPr>
              <w:spacing w:line="240" w:lineRule="atLeast"/>
              <w:rPr>
                <w:b/>
                <w:bCs/>
                <w:i/>
                <w:iCs/>
                <w:szCs w:val="22"/>
              </w:rPr>
            </w:pPr>
            <w:r w:rsidRPr="00206CA1">
              <w:rPr>
                <w:b/>
                <w:bCs/>
                <w:i/>
                <w:iCs/>
                <w:szCs w:val="22"/>
              </w:rPr>
              <w:t>Cost</w:t>
            </w:r>
          </w:p>
        </w:tc>
        <w:tc>
          <w:tcPr>
            <w:tcW w:w="1346" w:type="dxa"/>
            <w:vAlign w:val="bottom"/>
          </w:tcPr>
          <w:p w14:paraId="22349187" w14:textId="77777777" w:rsidR="008901D7" w:rsidRPr="00206CA1" w:rsidRDefault="008901D7" w:rsidP="00456689">
            <w:pPr>
              <w:pStyle w:val="acctfourfigures"/>
              <w:spacing w:line="240" w:lineRule="atLeast"/>
              <w:jc w:val="center"/>
              <w:rPr>
                <w:szCs w:val="22"/>
              </w:rPr>
            </w:pPr>
          </w:p>
        </w:tc>
        <w:tc>
          <w:tcPr>
            <w:tcW w:w="180" w:type="dxa"/>
            <w:vAlign w:val="bottom"/>
          </w:tcPr>
          <w:p w14:paraId="55BFB631" w14:textId="77777777" w:rsidR="008901D7" w:rsidRPr="00206CA1" w:rsidRDefault="008901D7" w:rsidP="00456689">
            <w:pPr>
              <w:pStyle w:val="acctfourfigures"/>
              <w:spacing w:line="240" w:lineRule="atLeast"/>
              <w:jc w:val="center"/>
              <w:rPr>
                <w:szCs w:val="22"/>
              </w:rPr>
            </w:pPr>
          </w:p>
        </w:tc>
        <w:tc>
          <w:tcPr>
            <w:tcW w:w="1125" w:type="dxa"/>
            <w:vAlign w:val="bottom"/>
          </w:tcPr>
          <w:p w14:paraId="36BD60F3" w14:textId="77777777" w:rsidR="008901D7" w:rsidRPr="00206CA1" w:rsidRDefault="008901D7" w:rsidP="00456689">
            <w:pPr>
              <w:pStyle w:val="acctfourfigures"/>
              <w:spacing w:line="240" w:lineRule="atLeast"/>
              <w:jc w:val="center"/>
              <w:rPr>
                <w:szCs w:val="22"/>
              </w:rPr>
            </w:pPr>
          </w:p>
        </w:tc>
        <w:tc>
          <w:tcPr>
            <w:tcW w:w="180" w:type="dxa"/>
            <w:vAlign w:val="bottom"/>
          </w:tcPr>
          <w:p w14:paraId="1A3D1A61" w14:textId="77777777" w:rsidR="008901D7" w:rsidRPr="00206CA1" w:rsidRDefault="008901D7" w:rsidP="00456689">
            <w:pPr>
              <w:pStyle w:val="acctfourfigures"/>
              <w:spacing w:line="240" w:lineRule="atLeast"/>
              <w:jc w:val="center"/>
              <w:rPr>
                <w:szCs w:val="22"/>
              </w:rPr>
            </w:pPr>
          </w:p>
        </w:tc>
        <w:tc>
          <w:tcPr>
            <w:tcW w:w="1039" w:type="dxa"/>
            <w:vAlign w:val="bottom"/>
          </w:tcPr>
          <w:p w14:paraId="3529B562" w14:textId="77777777" w:rsidR="008901D7" w:rsidRPr="00206CA1" w:rsidRDefault="008901D7" w:rsidP="00456689">
            <w:pPr>
              <w:pStyle w:val="acctfourfigures"/>
              <w:spacing w:line="240" w:lineRule="atLeast"/>
              <w:jc w:val="center"/>
              <w:rPr>
                <w:szCs w:val="22"/>
              </w:rPr>
            </w:pPr>
          </w:p>
        </w:tc>
        <w:tc>
          <w:tcPr>
            <w:tcW w:w="180" w:type="dxa"/>
            <w:vAlign w:val="bottom"/>
          </w:tcPr>
          <w:p w14:paraId="1C2048A5" w14:textId="77777777" w:rsidR="008901D7" w:rsidRPr="00206CA1" w:rsidRDefault="008901D7" w:rsidP="00456689">
            <w:pPr>
              <w:pStyle w:val="acctfourfigures"/>
              <w:spacing w:line="240" w:lineRule="atLeast"/>
              <w:jc w:val="center"/>
              <w:rPr>
                <w:szCs w:val="22"/>
              </w:rPr>
            </w:pPr>
          </w:p>
        </w:tc>
        <w:tc>
          <w:tcPr>
            <w:tcW w:w="1125" w:type="dxa"/>
            <w:vAlign w:val="bottom"/>
          </w:tcPr>
          <w:p w14:paraId="1D8FA5D4" w14:textId="77777777" w:rsidR="008901D7" w:rsidRPr="00206CA1" w:rsidRDefault="008901D7" w:rsidP="00456689">
            <w:pPr>
              <w:pStyle w:val="acctfourfigures"/>
              <w:spacing w:line="240" w:lineRule="atLeast"/>
              <w:jc w:val="center"/>
              <w:rPr>
                <w:szCs w:val="22"/>
              </w:rPr>
            </w:pPr>
          </w:p>
        </w:tc>
        <w:tc>
          <w:tcPr>
            <w:tcW w:w="178" w:type="dxa"/>
          </w:tcPr>
          <w:p w14:paraId="390A4F87" w14:textId="77777777" w:rsidR="00B571D5" w:rsidRPr="00206CA1" w:rsidRDefault="00B571D5" w:rsidP="00456689">
            <w:pPr>
              <w:pStyle w:val="acctfourfigures"/>
              <w:spacing w:line="240" w:lineRule="atLeast"/>
              <w:jc w:val="center"/>
              <w:rPr>
                <w:szCs w:val="22"/>
              </w:rPr>
            </w:pPr>
          </w:p>
        </w:tc>
        <w:tc>
          <w:tcPr>
            <w:tcW w:w="1134" w:type="dxa"/>
          </w:tcPr>
          <w:p w14:paraId="70AA3B51" w14:textId="77777777" w:rsidR="00304721" w:rsidRPr="00206CA1" w:rsidRDefault="00304721" w:rsidP="00456689">
            <w:pPr>
              <w:pStyle w:val="acctfourfigures"/>
              <w:spacing w:line="240" w:lineRule="atLeast"/>
              <w:jc w:val="center"/>
              <w:rPr>
                <w:szCs w:val="22"/>
              </w:rPr>
            </w:pPr>
          </w:p>
        </w:tc>
      </w:tr>
      <w:tr w:rsidR="001E2408" w:rsidRPr="00206CA1" w14:paraId="7FE6095E" w14:textId="1E91CE99" w:rsidTr="00060187">
        <w:trPr>
          <w:cantSplit/>
        </w:trPr>
        <w:tc>
          <w:tcPr>
            <w:tcW w:w="3060" w:type="dxa"/>
            <w:vAlign w:val="bottom"/>
          </w:tcPr>
          <w:p w14:paraId="74F272F0" w14:textId="26269A5A" w:rsidR="001E2408" w:rsidRPr="00206CA1" w:rsidRDefault="001E2408" w:rsidP="001E2408">
            <w:pPr>
              <w:spacing w:line="240" w:lineRule="atLeast"/>
              <w:rPr>
                <w:szCs w:val="22"/>
              </w:rPr>
            </w:pPr>
            <w:proofErr w:type="gramStart"/>
            <w:r w:rsidRPr="00206CA1">
              <w:rPr>
                <w:szCs w:val="22"/>
              </w:rPr>
              <w:t>At</w:t>
            </w:r>
            <w:proofErr w:type="gramEnd"/>
            <w:r w:rsidRPr="00206CA1">
              <w:rPr>
                <w:szCs w:val="22"/>
              </w:rPr>
              <w:t xml:space="preserve"> </w:t>
            </w:r>
            <w:r w:rsidRPr="00206CA1">
              <w:rPr>
                <w:szCs w:val="22"/>
                <w:lang w:val="en-US"/>
              </w:rPr>
              <w:t>1</w:t>
            </w:r>
            <w:r w:rsidRPr="00206CA1">
              <w:rPr>
                <w:szCs w:val="22"/>
              </w:rPr>
              <w:t xml:space="preserve"> January </w:t>
            </w:r>
            <w:r w:rsidRPr="00206CA1">
              <w:rPr>
                <w:szCs w:val="22"/>
                <w:lang w:val="en-US"/>
              </w:rPr>
              <w:t>202</w:t>
            </w:r>
            <w:r>
              <w:rPr>
                <w:szCs w:val="22"/>
                <w:lang w:val="en-US"/>
              </w:rPr>
              <w:t>3</w:t>
            </w:r>
          </w:p>
        </w:tc>
        <w:tc>
          <w:tcPr>
            <w:tcW w:w="1346" w:type="dxa"/>
            <w:vAlign w:val="bottom"/>
          </w:tcPr>
          <w:p w14:paraId="14305B19" w14:textId="12A05625" w:rsidR="001E2408" w:rsidRPr="001E2408" w:rsidRDefault="001E2408" w:rsidP="001E2408">
            <w:pPr>
              <w:tabs>
                <w:tab w:val="decimal" w:pos="1183"/>
              </w:tabs>
              <w:ind w:right="-167"/>
              <w:rPr>
                <w:szCs w:val="22"/>
              </w:rPr>
            </w:pPr>
            <w:r w:rsidRPr="001E2408">
              <w:rPr>
                <w:szCs w:val="22"/>
                <w:lang w:val="en-US"/>
              </w:rPr>
              <w:t>67,759</w:t>
            </w:r>
          </w:p>
        </w:tc>
        <w:tc>
          <w:tcPr>
            <w:tcW w:w="180" w:type="dxa"/>
            <w:vAlign w:val="bottom"/>
          </w:tcPr>
          <w:p w14:paraId="1E2395F1" w14:textId="77777777" w:rsidR="001E2408" w:rsidRPr="001E2408" w:rsidRDefault="001E2408" w:rsidP="001E2408">
            <w:pPr>
              <w:tabs>
                <w:tab w:val="decimal" w:pos="1127"/>
              </w:tabs>
              <w:ind w:right="-167"/>
              <w:rPr>
                <w:szCs w:val="22"/>
              </w:rPr>
            </w:pPr>
          </w:p>
        </w:tc>
        <w:tc>
          <w:tcPr>
            <w:tcW w:w="1125" w:type="dxa"/>
            <w:vAlign w:val="bottom"/>
          </w:tcPr>
          <w:p w14:paraId="563BF972" w14:textId="2C157859" w:rsidR="001E2408" w:rsidRPr="001E2408" w:rsidRDefault="001E2408" w:rsidP="001E2408">
            <w:pPr>
              <w:tabs>
                <w:tab w:val="decimal" w:pos="964"/>
              </w:tabs>
              <w:ind w:right="-167"/>
              <w:rPr>
                <w:szCs w:val="22"/>
              </w:rPr>
            </w:pPr>
            <w:r w:rsidRPr="001E2408">
              <w:rPr>
                <w:szCs w:val="22"/>
                <w:lang w:val="en-US"/>
              </w:rPr>
              <w:t>13,194</w:t>
            </w:r>
          </w:p>
        </w:tc>
        <w:tc>
          <w:tcPr>
            <w:tcW w:w="180" w:type="dxa"/>
            <w:vAlign w:val="bottom"/>
          </w:tcPr>
          <w:p w14:paraId="55DD5B69" w14:textId="77777777" w:rsidR="001E2408" w:rsidRPr="001E2408" w:rsidRDefault="001E2408" w:rsidP="001E2408">
            <w:pPr>
              <w:tabs>
                <w:tab w:val="decimal" w:pos="1127"/>
              </w:tabs>
              <w:ind w:right="-167"/>
              <w:rPr>
                <w:szCs w:val="22"/>
              </w:rPr>
            </w:pPr>
          </w:p>
        </w:tc>
        <w:tc>
          <w:tcPr>
            <w:tcW w:w="1039" w:type="dxa"/>
            <w:vAlign w:val="bottom"/>
          </w:tcPr>
          <w:p w14:paraId="2808B28C" w14:textId="4EB6BCEE" w:rsidR="001E2408" w:rsidRPr="001E2408" w:rsidRDefault="001E2408" w:rsidP="001E2408">
            <w:pPr>
              <w:tabs>
                <w:tab w:val="decimal" w:pos="871"/>
              </w:tabs>
              <w:ind w:right="-167"/>
              <w:rPr>
                <w:szCs w:val="22"/>
              </w:rPr>
            </w:pPr>
            <w:r w:rsidRPr="001E2408">
              <w:rPr>
                <w:szCs w:val="22"/>
                <w:lang w:val="en-US"/>
              </w:rPr>
              <w:t>13,127</w:t>
            </w:r>
          </w:p>
        </w:tc>
        <w:tc>
          <w:tcPr>
            <w:tcW w:w="180" w:type="dxa"/>
            <w:vAlign w:val="bottom"/>
          </w:tcPr>
          <w:p w14:paraId="70B671CF" w14:textId="77777777" w:rsidR="001E2408" w:rsidRPr="001E2408" w:rsidRDefault="001E2408" w:rsidP="001E2408">
            <w:pPr>
              <w:tabs>
                <w:tab w:val="decimal" w:pos="1127"/>
              </w:tabs>
              <w:ind w:right="-167"/>
              <w:rPr>
                <w:szCs w:val="22"/>
              </w:rPr>
            </w:pPr>
          </w:p>
        </w:tc>
        <w:tc>
          <w:tcPr>
            <w:tcW w:w="1125" w:type="dxa"/>
            <w:vAlign w:val="bottom"/>
          </w:tcPr>
          <w:p w14:paraId="223900F2" w14:textId="537AE50E" w:rsidR="001E2408" w:rsidRPr="001E2408" w:rsidRDefault="001E2408" w:rsidP="001E2408">
            <w:pPr>
              <w:tabs>
                <w:tab w:val="decimal" w:pos="964"/>
              </w:tabs>
              <w:ind w:right="-167"/>
              <w:rPr>
                <w:szCs w:val="22"/>
                <w:lang w:val="en-US"/>
              </w:rPr>
            </w:pPr>
            <w:r w:rsidRPr="001E2408">
              <w:rPr>
                <w:szCs w:val="22"/>
                <w:lang w:val="en-US"/>
              </w:rPr>
              <w:t>831</w:t>
            </w:r>
          </w:p>
        </w:tc>
        <w:tc>
          <w:tcPr>
            <w:tcW w:w="178" w:type="dxa"/>
            <w:vAlign w:val="bottom"/>
          </w:tcPr>
          <w:p w14:paraId="5B3D501A" w14:textId="77777777" w:rsidR="001E2408" w:rsidRPr="001E2408" w:rsidRDefault="001E2408" w:rsidP="001E2408">
            <w:pPr>
              <w:tabs>
                <w:tab w:val="decimal" w:pos="1127"/>
              </w:tabs>
              <w:ind w:right="-167"/>
              <w:rPr>
                <w:szCs w:val="22"/>
                <w:lang w:val="en-US"/>
              </w:rPr>
            </w:pPr>
          </w:p>
        </w:tc>
        <w:tc>
          <w:tcPr>
            <w:tcW w:w="1134" w:type="dxa"/>
            <w:vAlign w:val="bottom"/>
          </w:tcPr>
          <w:p w14:paraId="63603718" w14:textId="2CB227D3" w:rsidR="001E2408" w:rsidRPr="001E2408" w:rsidRDefault="001E2408" w:rsidP="001E2408">
            <w:pPr>
              <w:tabs>
                <w:tab w:val="decimal" w:pos="961"/>
              </w:tabs>
              <w:ind w:right="-167"/>
              <w:rPr>
                <w:szCs w:val="22"/>
                <w:lang w:val="en-US"/>
              </w:rPr>
            </w:pPr>
            <w:r w:rsidRPr="001E2408">
              <w:rPr>
                <w:szCs w:val="22"/>
                <w:lang w:val="en-US"/>
              </w:rPr>
              <w:t>94,911</w:t>
            </w:r>
          </w:p>
        </w:tc>
      </w:tr>
      <w:tr w:rsidR="001E2408" w:rsidRPr="00206CA1" w14:paraId="61931256" w14:textId="4906C21A" w:rsidTr="00C20243">
        <w:trPr>
          <w:cantSplit/>
        </w:trPr>
        <w:tc>
          <w:tcPr>
            <w:tcW w:w="3060" w:type="dxa"/>
            <w:vAlign w:val="bottom"/>
          </w:tcPr>
          <w:p w14:paraId="370269F6" w14:textId="00A027AF" w:rsidR="001E2408" w:rsidRPr="00206CA1" w:rsidRDefault="001E2408" w:rsidP="001E2408">
            <w:pPr>
              <w:spacing w:line="240" w:lineRule="atLeast"/>
              <w:rPr>
                <w:szCs w:val="22"/>
              </w:rPr>
            </w:pPr>
            <w:r w:rsidRPr="00206CA1">
              <w:rPr>
                <w:szCs w:val="22"/>
              </w:rPr>
              <w:t>Additions</w:t>
            </w:r>
          </w:p>
        </w:tc>
        <w:tc>
          <w:tcPr>
            <w:tcW w:w="1346" w:type="dxa"/>
          </w:tcPr>
          <w:p w14:paraId="72A7E44C" w14:textId="544677AE" w:rsidR="001E2408" w:rsidRPr="00206CA1" w:rsidRDefault="001E2408" w:rsidP="001E2408">
            <w:pPr>
              <w:tabs>
                <w:tab w:val="decimal" w:pos="1183"/>
              </w:tabs>
              <w:ind w:right="-167"/>
              <w:rPr>
                <w:szCs w:val="22"/>
                <w:lang w:val="en-US"/>
              </w:rPr>
            </w:pPr>
            <w:r w:rsidRPr="00206CA1">
              <w:t>15,003</w:t>
            </w:r>
          </w:p>
        </w:tc>
        <w:tc>
          <w:tcPr>
            <w:tcW w:w="180" w:type="dxa"/>
          </w:tcPr>
          <w:p w14:paraId="2DEE20F6" w14:textId="77777777" w:rsidR="001E2408" w:rsidRPr="00206CA1" w:rsidRDefault="001E2408" w:rsidP="001E2408">
            <w:pPr>
              <w:tabs>
                <w:tab w:val="decimal" w:pos="1127"/>
              </w:tabs>
              <w:ind w:right="-167"/>
              <w:rPr>
                <w:szCs w:val="22"/>
              </w:rPr>
            </w:pPr>
          </w:p>
        </w:tc>
        <w:tc>
          <w:tcPr>
            <w:tcW w:w="1125" w:type="dxa"/>
          </w:tcPr>
          <w:p w14:paraId="23733FD5" w14:textId="2E6A3F6E" w:rsidR="001E2408" w:rsidRPr="00206CA1" w:rsidRDefault="001E2408" w:rsidP="001E2408">
            <w:pPr>
              <w:tabs>
                <w:tab w:val="decimal" w:pos="964"/>
              </w:tabs>
              <w:ind w:right="-167"/>
              <w:rPr>
                <w:szCs w:val="22"/>
                <w:lang w:val="en-US"/>
              </w:rPr>
            </w:pPr>
            <w:r w:rsidRPr="00206CA1">
              <w:t>1,191</w:t>
            </w:r>
          </w:p>
        </w:tc>
        <w:tc>
          <w:tcPr>
            <w:tcW w:w="180" w:type="dxa"/>
          </w:tcPr>
          <w:p w14:paraId="17648647" w14:textId="77777777" w:rsidR="001E2408" w:rsidRPr="00206CA1" w:rsidRDefault="001E2408" w:rsidP="001E2408">
            <w:pPr>
              <w:tabs>
                <w:tab w:val="decimal" w:pos="1127"/>
              </w:tabs>
              <w:ind w:right="-167"/>
              <w:rPr>
                <w:szCs w:val="22"/>
              </w:rPr>
            </w:pPr>
          </w:p>
        </w:tc>
        <w:tc>
          <w:tcPr>
            <w:tcW w:w="1039" w:type="dxa"/>
          </w:tcPr>
          <w:p w14:paraId="0680189B" w14:textId="3D10240C" w:rsidR="001E2408" w:rsidRPr="00206CA1" w:rsidRDefault="001E2408" w:rsidP="001E2408">
            <w:pPr>
              <w:tabs>
                <w:tab w:val="decimal" w:pos="871"/>
              </w:tabs>
              <w:ind w:right="-167"/>
              <w:rPr>
                <w:szCs w:val="22"/>
                <w:lang w:val="en-US"/>
              </w:rPr>
            </w:pPr>
            <w:r w:rsidRPr="00206CA1">
              <w:t>4,289</w:t>
            </w:r>
          </w:p>
        </w:tc>
        <w:tc>
          <w:tcPr>
            <w:tcW w:w="180" w:type="dxa"/>
          </w:tcPr>
          <w:p w14:paraId="7B3C985E" w14:textId="77777777" w:rsidR="001E2408" w:rsidRPr="00206CA1" w:rsidRDefault="001E2408" w:rsidP="001E2408">
            <w:pPr>
              <w:tabs>
                <w:tab w:val="decimal" w:pos="1127"/>
              </w:tabs>
              <w:ind w:right="-167"/>
              <w:rPr>
                <w:szCs w:val="22"/>
              </w:rPr>
            </w:pPr>
          </w:p>
        </w:tc>
        <w:tc>
          <w:tcPr>
            <w:tcW w:w="1125" w:type="dxa"/>
          </w:tcPr>
          <w:p w14:paraId="5EAE58D7" w14:textId="2F43A5F8" w:rsidR="001E2408" w:rsidRPr="00206CA1" w:rsidRDefault="001E2408" w:rsidP="001E2408">
            <w:pPr>
              <w:tabs>
                <w:tab w:val="decimal" w:pos="964"/>
              </w:tabs>
              <w:ind w:right="-167"/>
              <w:rPr>
                <w:szCs w:val="22"/>
                <w:lang w:val="en-US"/>
              </w:rPr>
            </w:pPr>
            <w:r w:rsidRPr="00206CA1">
              <w:t>44</w:t>
            </w:r>
          </w:p>
        </w:tc>
        <w:tc>
          <w:tcPr>
            <w:tcW w:w="178" w:type="dxa"/>
          </w:tcPr>
          <w:p w14:paraId="33076853" w14:textId="77777777" w:rsidR="001E2408" w:rsidRPr="00206CA1" w:rsidRDefault="001E2408" w:rsidP="001E2408">
            <w:pPr>
              <w:tabs>
                <w:tab w:val="decimal" w:pos="1127"/>
              </w:tabs>
              <w:ind w:right="-167"/>
              <w:rPr>
                <w:szCs w:val="22"/>
                <w:lang w:val="en-US"/>
              </w:rPr>
            </w:pPr>
          </w:p>
        </w:tc>
        <w:tc>
          <w:tcPr>
            <w:tcW w:w="1134" w:type="dxa"/>
          </w:tcPr>
          <w:p w14:paraId="1C333766" w14:textId="5142EB1E" w:rsidR="001E2408" w:rsidRPr="00206CA1" w:rsidRDefault="001E2408" w:rsidP="001E2408">
            <w:pPr>
              <w:tabs>
                <w:tab w:val="decimal" w:pos="961"/>
              </w:tabs>
              <w:ind w:right="-167"/>
              <w:rPr>
                <w:szCs w:val="22"/>
                <w:lang w:val="en-US"/>
              </w:rPr>
            </w:pPr>
            <w:r w:rsidRPr="00206CA1">
              <w:t>20,527</w:t>
            </w:r>
          </w:p>
        </w:tc>
      </w:tr>
      <w:tr w:rsidR="001E2408" w:rsidRPr="00206CA1" w14:paraId="783975F4" w14:textId="77777777" w:rsidTr="00C20243">
        <w:trPr>
          <w:cantSplit/>
        </w:trPr>
        <w:tc>
          <w:tcPr>
            <w:tcW w:w="3060" w:type="dxa"/>
            <w:vAlign w:val="bottom"/>
          </w:tcPr>
          <w:p w14:paraId="30E806CD" w14:textId="6691AA12" w:rsidR="001E2408" w:rsidRPr="00206CA1" w:rsidRDefault="001E2408" w:rsidP="001E2408">
            <w:pPr>
              <w:spacing w:line="240" w:lineRule="atLeast"/>
              <w:rPr>
                <w:szCs w:val="22"/>
              </w:rPr>
            </w:pPr>
            <w:r w:rsidRPr="00206CA1">
              <w:rPr>
                <w:szCs w:val="22"/>
              </w:rPr>
              <w:t>Disposals</w:t>
            </w:r>
          </w:p>
        </w:tc>
        <w:tc>
          <w:tcPr>
            <w:tcW w:w="1346" w:type="dxa"/>
          </w:tcPr>
          <w:p w14:paraId="5059C568" w14:textId="0F42B771" w:rsidR="001E2408" w:rsidRPr="00206CA1" w:rsidRDefault="001E2408" w:rsidP="001E2408">
            <w:pPr>
              <w:tabs>
                <w:tab w:val="decimal" w:pos="1183"/>
              </w:tabs>
              <w:ind w:right="-167"/>
            </w:pPr>
            <w:r w:rsidRPr="00206CA1">
              <w:t>-</w:t>
            </w:r>
          </w:p>
        </w:tc>
        <w:tc>
          <w:tcPr>
            <w:tcW w:w="180" w:type="dxa"/>
          </w:tcPr>
          <w:p w14:paraId="1EF705F1" w14:textId="77777777" w:rsidR="001E2408" w:rsidRPr="00206CA1" w:rsidRDefault="001E2408" w:rsidP="001E2408">
            <w:pPr>
              <w:tabs>
                <w:tab w:val="decimal" w:pos="1127"/>
              </w:tabs>
              <w:ind w:right="-167"/>
              <w:rPr>
                <w:szCs w:val="22"/>
              </w:rPr>
            </w:pPr>
          </w:p>
        </w:tc>
        <w:tc>
          <w:tcPr>
            <w:tcW w:w="1125" w:type="dxa"/>
          </w:tcPr>
          <w:p w14:paraId="05ABBC41" w14:textId="0D841FDA" w:rsidR="001E2408" w:rsidRPr="00206CA1" w:rsidRDefault="001E2408" w:rsidP="001E2408">
            <w:pPr>
              <w:tabs>
                <w:tab w:val="decimal" w:pos="964"/>
              </w:tabs>
              <w:ind w:right="-167"/>
              <w:rPr>
                <w:szCs w:val="22"/>
                <w:lang w:val="en-US"/>
              </w:rPr>
            </w:pPr>
            <w:r w:rsidRPr="00206CA1">
              <w:t>(260)</w:t>
            </w:r>
          </w:p>
        </w:tc>
        <w:tc>
          <w:tcPr>
            <w:tcW w:w="180" w:type="dxa"/>
          </w:tcPr>
          <w:p w14:paraId="2861CAF4" w14:textId="77777777" w:rsidR="001E2408" w:rsidRPr="00206CA1" w:rsidRDefault="001E2408" w:rsidP="001E2408">
            <w:pPr>
              <w:tabs>
                <w:tab w:val="decimal" w:pos="1127"/>
              </w:tabs>
              <w:ind w:right="-167"/>
              <w:rPr>
                <w:szCs w:val="22"/>
              </w:rPr>
            </w:pPr>
          </w:p>
        </w:tc>
        <w:tc>
          <w:tcPr>
            <w:tcW w:w="1039" w:type="dxa"/>
          </w:tcPr>
          <w:p w14:paraId="4AB3B51A" w14:textId="20C6B1B5" w:rsidR="001E2408" w:rsidRPr="00206CA1" w:rsidRDefault="001E2408" w:rsidP="001E2408">
            <w:pPr>
              <w:tabs>
                <w:tab w:val="decimal" w:pos="871"/>
              </w:tabs>
              <w:ind w:right="-167"/>
              <w:rPr>
                <w:szCs w:val="22"/>
                <w:lang w:val="en-US"/>
              </w:rPr>
            </w:pPr>
            <w:r w:rsidRPr="00206CA1">
              <w:t>(5,255)</w:t>
            </w:r>
          </w:p>
        </w:tc>
        <w:tc>
          <w:tcPr>
            <w:tcW w:w="180" w:type="dxa"/>
          </w:tcPr>
          <w:p w14:paraId="6B3784B4" w14:textId="77777777" w:rsidR="001E2408" w:rsidRPr="00206CA1" w:rsidRDefault="001E2408" w:rsidP="001E2408">
            <w:pPr>
              <w:tabs>
                <w:tab w:val="decimal" w:pos="1127"/>
              </w:tabs>
              <w:ind w:right="-167"/>
              <w:rPr>
                <w:szCs w:val="22"/>
              </w:rPr>
            </w:pPr>
          </w:p>
        </w:tc>
        <w:tc>
          <w:tcPr>
            <w:tcW w:w="1125" w:type="dxa"/>
          </w:tcPr>
          <w:p w14:paraId="4BEADA90" w14:textId="019C397C" w:rsidR="001E2408" w:rsidRPr="00206CA1" w:rsidRDefault="001E2408" w:rsidP="001E2408">
            <w:pPr>
              <w:tabs>
                <w:tab w:val="decimal" w:pos="964"/>
              </w:tabs>
              <w:ind w:right="-167"/>
              <w:rPr>
                <w:szCs w:val="22"/>
                <w:lang w:val="en-US"/>
              </w:rPr>
            </w:pPr>
            <w:r w:rsidRPr="00206CA1">
              <w:t>-</w:t>
            </w:r>
          </w:p>
        </w:tc>
        <w:tc>
          <w:tcPr>
            <w:tcW w:w="178" w:type="dxa"/>
          </w:tcPr>
          <w:p w14:paraId="0BCF92D1" w14:textId="77777777" w:rsidR="001E2408" w:rsidRPr="00206CA1" w:rsidRDefault="001E2408" w:rsidP="001E2408">
            <w:pPr>
              <w:tabs>
                <w:tab w:val="decimal" w:pos="1127"/>
              </w:tabs>
              <w:ind w:right="-167"/>
              <w:rPr>
                <w:szCs w:val="22"/>
                <w:lang w:val="en-US"/>
              </w:rPr>
            </w:pPr>
          </w:p>
        </w:tc>
        <w:tc>
          <w:tcPr>
            <w:tcW w:w="1134" w:type="dxa"/>
          </w:tcPr>
          <w:p w14:paraId="354020DC" w14:textId="6155FD85" w:rsidR="001E2408" w:rsidRPr="00206CA1" w:rsidRDefault="001E2408" w:rsidP="001E2408">
            <w:pPr>
              <w:tabs>
                <w:tab w:val="decimal" w:pos="961"/>
              </w:tabs>
              <w:ind w:right="-167"/>
              <w:rPr>
                <w:szCs w:val="22"/>
                <w:lang w:val="en-US"/>
              </w:rPr>
            </w:pPr>
            <w:r w:rsidRPr="00206CA1">
              <w:t>(5,515)</w:t>
            </w:r>
          </w:p>
        </w:tc>
      </w:tr>
      <w:tr w:rsidR="004847A6" w:rsidRPr="00206CA1" w14:paraId="5A271BDB" w14:textId="5F04E488" w:rsidTr="004847A6">
        <w:trPr>
          <w:cantSplit/>
        </w:trPr>
        <w:tc>
          <w:tcPr>
            <w:tcW w:w="3060" w:type="dxa"/>
            <w:vAlign w:val="bottom"/>
          </w:tcPr>
          <w:p w14:paraId="008A05C9" w14:textId="40C750B5" w:rsidR="004847A6" w:rsidRPr="00206CA1" w:rsidRDefault="004847A6" w:rsidP="004847A6">
            <w:pPr>
              <w:spacing w:line="240" w:lineRule="atLeast"/>
              <w:rPr>
                <w:b/>
                <w:bCs/>
                <w:szCs w:val="22"/>
              </w:rPr>
            </w:pPr>
            <w:proofErr w:type="gramStart"/>
            <w:r w:rsidRPr="00206CA1">
              <w:rPr>
                <w:b/>
                <w:bCs/>
                <w:szCs w:val="22"/>
              </w:rPr>
              <w:t>At</w:t>
            </w:r>
            <w:proofErr w:type="gramEnd"/>
            <w:r w:rsidRPr="00206CA1">
              <w:rPr>
                <w:b/>
                <w:bCs/>
                <w:szCs w:val="22"/>
              </w:rPr>
              <w:t xml:space="preserve"> </w:t>
            </w:r>
            <w:r w:rsidRPr="00206CA1">
              <w:rPr>
                <w:b/>
                <w:bCs/>
                <w:szCs w:val="22"/>
                <w:lang w:val="en-US"/>
              </w:rPr>
              <w:t>31</w:t>
            </w:r>
            <w:r w:rsidRPr="00206CA1">
              <w:rPr>
                <w:b/>
                <w:bCs/>
                <w:szCs w:val="22"/>
              </w:rPr>
              <w:t xml:space="preserve"> December </w:t>
            </w:r>
            <w:r w:rsidRPr="00206CA1">
              <w:rPr>
                <w:b/>
                <w:bCs/>
                <w:szCs w:val="22"/>
                <w:lang w:val="en-US"/>
              </w:rPr>
              <w:t>202</w:t>
            </w:r>
            <w:r w:rsidR="001E2408">
              <w:rPr>
                <w:b/>
                <w:bCs/>
                <w:szCs w:val="22"/>
                <w:lang w:val="en-US"/>
              </w:rPr>
              <w:t>3</w:t>
            </w:r>
            <w:r w:rsidRPr="00206CA1">
              <w:rPr>
                <w:b/>
                <w:bCs/>
                <w:szCs w:val="22"/>
              </w:rPr>
              <w:t xml:space="preserve"> and</w:t>
            </w:r>
          </w:p>
          <w:p w14:paraId="4A0CACDC" w14:textId="1B8E6DFC" w:rsidR="004847A6" w:rsidRPr="00206CA1" w:rsidRDefault="004847A6" w:rsidP="004847A6">
            <w:pPr>
              <w:spacing w:line="240" w:lineRule="atLeast"/>
              <w:rPr>
                <w:b/>
                <w:bCs/>
                <w:szCs w:val="22"/>
              </w:rPr>
            </w:pPr>
            <w:r w:rsidRPr="00206CA1">
              <w:rPr>
                <w:b/>
                <w:bCs/>
                <w:szCs w:val="22"/>
              </w:rPr>
              <w:t xml:space="preserve">   </w:t>
            </w:r>
            <w:r w:rsidRPr="00206CA1">
              <w:rPr>
                <w:b/>
                <w:bCs/>
                <w:szCs w:val="22"/>
                <w:lang w:val="en-US"/>
              </w:rPr>
              <w:t>1</w:t>
            </w:r>
            <w:r w:rsidRPr="00206CA1">
              <w:rPr>
                <w:b/>
                <w:bCs/>
                <w:szCs w:val="22"/>
              </w:rPr>
              <w:t xml:space="preserve"> January </w:t>
            </w:r>
            <w:r w:rsidRPr="00206CA1">
              <w:rPr>
                <w:b/>
                <w:bCs/>
                <w:szCs w:val="22"/>
                <w:lang w:val="en-US"/>
              </w:rPr>
              <w:t>202</w:t>
            </w:r>
            <w:r w:rsidR="001E2408">
              <w:rPr>
                <w:b/>
                <w:bCs/>
                <w:szCs w:val="22"/>
                <w:lang w:val="en-US"/>
              </w:rPr>
              <w:t>4</w:t>
            </w:r>
          </w:p>
        </w:tc>
        <w:tc>
          <w:tcPr>
            <w:tcW w:w="1346" w:type="dxa"/>
            <w:tcBorders>
              <w:top w:val="single" w:sz="4" w:space="0" w:color="auto"/>
            </w:tcBorders>
            <w:vAlign w:val="bottom"/>
          </w:tcPr>
          <w:p w14:paraId="635060A4" w14:textId="2A0764B6" w:rsidR="004847A6" w:rsidRPr="00206CA1" w:rsidRDefault="001E2408" w:rsidP="004847A6">
            <w:pPr>
              <w:tabs>
                <w:tab w:val="decimal" w:pos="1183"/>
              </w:tabs>
              <w:ind w:right="-167"/>
              <w:rPr>
                <w:b/>
                <w:bCs/>
                <w:szCs w:val="22"/>
              </w:rPr>
            </w:pPr>
            <w:r w:rsidRPr="00206CA1">
              <w:rPr>
                <w:b/>
                <w:bCs/>
              </w:rPr>
              <w:t>82,762</w:t>
            </w:r>
          </w:p>
        </w:tc>
        <w:tc>
          <w:tcPr>
            <w:tcW w:w="180" w:type="dxa"/>
            <w:vAlign w:val="bottom"/>
          </w:tcPr>
          <w:p w14:paraId="1D986E63" w14:textId="77777777" w:rsidR="004847A6" w:rsidRPr="00206CA1" w:rsidRDefault="004847A6" w:rsidP="004847A6">
            <w:pPr>
              <w:tabs>
                <w:tab w:val="decimal" w:pos="1127"/>
              </w:tabs>
              <w:ind w:right="-167"/>
              <w:jc w:val="center"/>
              <w:rPr>
                <w:b/>
                <w:bCs/>
                <w:szCs w:val="22"/>
              </w:rPr>
            </w:pPr>
          </w:p>
        </w:tc>
        <w:tc>
          <w:tcPr>
            <w:tcW w:w="1125" w:type="dxa"/>
            <w:tcBorders>
              <w:top w:val="single" w:sz="4" w:space="0" w:color="auto"/>
            </w:tcBorders>
            <w:vAlign w:val="bottom"/>
          </w:tcPr>
          <w:p w14:paraId="7BCF9AA3" w14:textId="7D6BBCD0" w:rsidR="004847A6" w:rsidRPr="00206CA1" w:rsidRDefault="001E2408" w:rsidP="004847A6">
            <w:pPr>
              <w:tabs>
                <w:tab w:val="decimal" w:pos="964"/>
              </w:tabs>
              <w:ind w:right="-167"/>
              <w:rPr>
                <w:b/>
                <w:bCs/>
                <w:szCs w:val="22"/>
              </w:rPr>
            </w:pPr>
            <w:r w:rsidRPr="00206CA1">
              <w:rPr>
                <w:b/>
                <w:bCs/>
              </w:rPr>
              <w:t>14,125</w:t>
            </w:r>
          </w:p>
        </w:tc>
        <w:tc>
          <w:tcPr>
            <w:tcW w:w="180" w:type="dxa"/>
            <w:vAlign w:val="bottom"/>
          </w:tcPr>
          <w:p w14:paraId="666C54C6" w14:textId="77777777" w:rsidR="004847A6" w:rsidRPr="00206CA1" w:rsidRDefault="004847A6" w:rsidP="004847A6">
            <w:pPr>
              <w:tabs>
                <w:tab w:val="decimal" w:pos="1127"/>
              </w:tabs>
              <w:ind w:right="-167"/>
              <w:jc w:val="center"/>
              <w:rPr>
                <w:b/>
                <w:bCs/>
                <w:szCs w:val="22"/>
              </w:rPr>
            </w:pPr>
          </w:p>
        </w:tc>
        <w:tc>
          <w:tcPr>
            <w:tcW w:w="1039" w:type="dxa"/>
            <w:tcBorders>
              <w:top w:val="single" w:sz="4" w:space="0" w:color="auto"/>
            </w:tcBorders>
            <w:vAlign w:val="bottom"/>
          </w:tcPr>
          <w:p w14:paraId="64FD2FFB" w14:textId="0426E874" w:rsidR="004847A6" w:rsidRPr="00206CA1" w:rsidRDefault="001E2408" w:rsidP="004847A6">
            <w:pPr>
              <w:tabs>
                <w:tab w:val="decimal" w:pos="871"/>
              </w:tabs>
              <w:ind w:right="-167"/>
              <w:rPr>
                <w:b/>
                <w:bCs/>
                <w:szCs w:val="22"/>
              </w:rPr>
            </w:pPr>
            <w:r w:rsidRPr="00206CA1">
              <w:rPr>
                <w:b/>
                <w:bCs/>
              </w:rPr>
              <w:t>12,161</w:t>
            </w:r>
          </w:p>
        </w:tc>
        <w:tc>
          <w:tcPr>
            <w:tcW w:w="180" w:type="dxa"/>
            <w:vAlign w:val="bottom"/>
          </w:tcPr>
          <w:p w14:paraId="60269A48" w14:textId="77777777" w:rsidR="004847A6" w:rsidRPr="00206CA1" w:rsidRDefault="004847A6" w:rsidP="004847A6">
            <w:pPr>
              <w:tabs>
                <w:tab w:val="decimal" w:pos="1127"/>
              </w:tabs>
              <w:ind w:right="-167"/>
              <w:jc w:val="center"/>
              <w:rPr>
                <w:b/>
                <w:bCs/>
                <w:szCs w:val="22"/>
              </w:rPr>
            </w:pPr>
          </w:p>
        </w:tc>
        <w:tc>
          <w:tcPr>
            <w:tcW w:w="1125" w:type="dxa"/>
            <w:tcBorders>
              <w:top w:val="single" w:sz="4" w:space="0" w:color="auto"/>
            </w:tcBorders>
            <w:vAlign w:val="bottom"/>
          </w:tcPr>
          <w:p w14:paraId="43F99DCA" w14:textId="351090F8" w:rsidR="004847A6" w:rsidRPr="00206CA1" w:rsidRDefault="001E2408" w:rsidP="004847A6">
            <w:pPr>
              <w:tabs>
                <w:tab w:val="decimal" w:pos="964"/>
              </w:tabs>
              <w:ind w:right="-167"/>
              <w:rPr>
                <w:b/>
                <w:bCs/>
                <w:szCs w:val="22"/>
                <w:lang w:val="en-US"/>
              </w:rPr>
            </w:pPr>
            <w:r w:rsidRPr="00206CA1">
              <w:rPr>
                <w:b/>
                <w:bCs/>
              </w:rPr>
              <w:t>875</w:t>
            </w:r>
          </w:p>
        </w:tc>
        <w:tc>
          <w:tcPr>
            <w:tcW w:w="178" w:type="dxa"/>
            <w:vAlign w:val="bottom"/>
          </w:tcPr>
          <w:p w14:paraId="1F7F713E" w14:textId="77777777" w:rsidR="004847A6" w:rsidRPr="00206CA1" w:rsidRDefault="004847A6" w:rsidP="004847A6">
            <w:pPr>
              <w:tabs>
                <w:tab w:val="decimal" w:pos="1127"/>
              </w:tabs>
              <w:ind w:right="-167"/>
              <w:jc w:val="center"/>
              <w:rPr>
                <w:szCs w:val="22"/>
              </w:rPr>
            </w:pPr>
          </w:p>
        </w:tc>
        <w:tc>
          <w:tcPr>
            <w:tcW w:w="1134" w:type="dxa"/>
            <w:tcBorders>
              <w:top w:val="single" w:sz="4" w:space="0" w:color="auto"/>
            </w:tcBorders>
            <w:vAlign w:val="bottom"/>
          </w:tcPr>
          <w:p w14:paraId="35EF1D27" w14:textId="531C02ED" w:rsidR="004847A6" w:rsidRPr="00206CA1" w:rsidRDefault="001E2408" w:rsidP="004847A6">
            <w:pPr>
              <w:tabs>
                <w:tab w:val="decimal" w:pos="961"/>
              </w:tabs>
              <w:ind w:right="-167"/>
              <w:rPr>
                <w:b/>
                <w:bCs/>
                <w:szCs w:val="22"/>
                <w:lang w:val="en-US"/>
              </w:rPr>
            </w:pPr>
            <w:r w:rsidRPr="00206CA1">
              <w:rPr>
                <w:b/>
                <w:bCs/>
              </w:rPr>
              <w:t>109,923</w:t>
            </w:r>
          </w:p>
        </w:tc>
      </w:tr>
      <w:tr w:rsidR="000D4EBE" w:rsidRPr="00206CA1" w14:paraId="1E358546" w14:textId="17BB2E10" w:rsidTr="00C20243">
        <w:trPr>
          <w:cantSplit/>
        </w:trPr>
        <w:tc>
          <w:tcPr>
            <w:tcW w:w="3060" w:type="dxa"/>
            <w:vAlign w:val="bottom"/>
          </w:tcPr>
          <w:p w14:paraId="45707A05" w14:textId="77777777" w:rsidR="000D4EBE" w:rsidRPr="00206CA1" w:rsidRDefault="000D4EBE" w:rsidP="000D4EBE">
            <w:pPr>
              <w:spacing w:line="240" w:lineRule="atLeast"/>
              <w:rPr>
                <w:szCs w:val="22"/>
              </w:rPr>
            </w:pPr>
            <w:r w:rsidRPr="00206CA1">
              <w:rPr>
                <w:szCs w:val="22"/>
              </w:rPr>
              <w:t>Additions</w:t>
            </w:r>
          </w:p>
        </w:tc>
        <w:tc>
          <w:tcPr>
            <w:tcW w:w="1346" w:type="dxa"/>
          </w:tcPr>
          <w:p w14:paraId="0705FE17" w14:textId="775DC72C" w:rsidR="000D4EBE" w:rsidRPr="00206CA1" w:rsidRDefault="00694E97" w:rsidP="000D4EBE">
            <w:pPr>
              <w:tabs>
                <w:tab w:val="decimal" w:pos="1183"/>
              </w:tabs>
              <w:ind w:right="-167"/>
            </w:pPr>
            <w:r>
              <w:t>-</w:t>
            </w:r>
          </w:p>
        </w:tc>
        <w:tc>
          <w:tcPr>
            <w:tcW w:w="180" w:type="dxa"/>
          </w:tcPr>
          <w:p w14:paraId="0BF17DE4" w14:textId="77777777" w:rsidR="000D4EBE" w:rsidRPr="00206CA1" w:rsidRDefault="000D4EBE" w:rsidP="000D4EBE"/>
        </w:tc>
        <w:tc>
          <w:tcPr>
            <w:tcW w:w="1125" w:type="dxa"/>
          </w:tcPr>
          <w:p w14:paraId="4A775CE2" w14:textId="5BFB9563" w:rsidR="000D4EBE" w:rsidRPr="00206CA1" w:rsidRDefault="00C2521D" w:rsidP="000D4EBE">
            <w:pPr>
              <w:tabs>
                <w:tab w:val="decimal" w:pos="964"/>
              </w:tabs>
              <w:ind w:right="-167"/>
              <w:rPr>
                <w:szCs w:val="22"/>
                <w:lang w:val="en-US"/>
              </w:rPr>
            </w:pPr>
            <w:r>
              <w:rPr>
                <w:szCs w:val="22"/>
                <w:lang w:val="en-US"/>
              </w:rPr>
              <w:t>404</w:t>
            </w:r>
          </w:p>
        </w:tc>
        <w:tc>
          <w:tcPr>
            <w:tcW w:w="180" w:type="dxa"/>
          </w:tcPr>
          <w:p w14:paraId="603327C3" w14:textId="77777777" w:rsidR="000D4EBE" w:rsidRPr="00206CA1" w:rsidRDefault="000D4EBE" w:rsidP="000D4EBE"/>
        </w:tc>
        <w:tc>
          <w:tcPr>
            <w:tcW w:w="1039" w:type="dxa"/>
          </w:tcPr>
          <w:p w14:paraId="25893FA1" w14:textId="5262C9FD" w:rsidR="000D4EBE" w:rsidRPr="00206CA1" w:rsidRDefault="006446C0" w:rsidP="000D4EBE">
            <w:pPr>
              <w:tabs>
                <w:tab w:val="decimal" w:pos="871"/>
              </w:tabs>
              <w:ind w:right="-167"/>
              <w:rPr>
                <w:szCs w:val="22"/>
                <w:lang w:val="en-US"/>
              </w:rPr>
            </w:pPr>
            <w:r>
              <w:rPr>
                <w:szCs w:val="22"/>
                <w:lang w:val="en-US"/>
              </w:rPr>
              <w:t>6,631</w:t>
            </w:r>
          </w:p>
        </w:tc>
        <w:tc>
          <w:tcPr>
            <w:tcW w:w="180" w:type="dxa"/>
          </w:tcPr>
          <w:p w14:paraId="1D5ACA86" w14:textId="77777777" w:rsidR="000D4EBE" w:rsidRPr="00206CA1" w:rsidRDefault="000D4EBE" w:rsidP="000D4EBE"/>
        </w:tc>
        <w:tc>
          <w:tcPr>
            <w:tcW w:w="1125" w:type="dxa"/>
          </w:tcPr>
          <w:p w14:paraId="3F1831A6" w14:textId="0E6FAC96" w:rsidR="000D4EBE" w:rsidRPr="00206CA1" w:rsidRDefault="005236AC" w:rsidP="000D4EBE">
            <w:pPr>
              <w:tabs>
                <w:tab w:val="decimal" w:pos="964"/>
              </w:tabs>
              <w:ind w:right="-167"/>
              <w:rPr>
                <w:szCs w:val="22"/>
                <w:lang w:val="en-US"/>
              </w:rPr>
            </w:pPr>
            <w:r>
              <w:rPr>
                <w:szCs w:val="22"/>
                <w:lang w:val="en-US"/>
              </w:rPr>
              <w:t>-</w:t>
            </w:r>
          </w:p>
        </w:tc>
        <w:tc>
          <w:tcPr>
            <w:tcW w:w="178" w:type="dxa"/>
          </w:tcPr>
          <w:p w14:paraId="0179B793" w14:textId="77777777" w:rsidR="000D4EBE" w:rsidRPr="00206CA1" w:rsidRDefault="000D4EBE" w:rsidP="000D4EBE">
            <w:pPr>
              <w:tabs>
                <w:tab w:val="decimal" w:pos="1127"/>
              </w:tabs>
              <w:ind w:right="-167"/>
              <w:rPr>
                <w:szCs w:val="22"/>
                <w:lang w:val="en-US"/>
              </w:rPr>
            </w:pPr>
          </w:p>
        </w:tc>
        <w:tc>
          <w:tcPr>
            <w:tcW w:w="1134" w:type="dxa"/>
          </w:tcPr>
          <w:p w14:paraId="0428D09E" w14:textId="7D333361" w:rsidR="000D4EBE" w:rsidRPr="00206CA1" w:rsidRDefault="00737562" w:rsidP="000D4EBE">
            <w:pPr>
              <w:tabs>
                <w:tab w:val="decimal" w:pos="961"/>
              </w:tabs>
              <w:ind w:right="-167"/>
              <w:rPr>
                <w:szCs w:val="22"/>
                <w:lang w:val="en-US"/>
              </w:rPr>
            </w:pPr>
            <w:r>
              <w:rPr>
                <w:szCs w:val="22"/>
                <w:lang w:val="en-US"/>
              </w:rPr>
              <w:t>7,035</w:t>
            </w:r>
          </w:p>
        </w:tc>
      </w:tr>
      <w:tr w:rsidR="000D4EBE" w:rsidRPr="00206CA1" w14:paraId="1D5F51DC" w14:textId="0BDBF80C" w:rsidTr="00C20243">
        <w:trPr>
          <w:cantSplit/>
        </w:trPr>
        <w:tc>
          <w:tcPr>
            <w:tcW w:w="3060" w:type="dxa"/>
            <w:vAlign w:val="bottom"/>
          </w:tcPr>
          <w:p w14:paraId="06468B5A" w14:textId="77777777" w:rsidR="000D4EBE" w:rsidRPr="00206CA1" w:rsidRDefault="000D4EBE" w:rsidP="000D4EBE">
            <w:pPr>
              <w:spacing w:line="240" w:lineRule="atLeast"/>
              <w:rPr>
                <w:szCs w:val="22"/>
              </w:rPr>
            </w:pPr>
            <w:r w:rsidRPr="00206CA1">
              <w:rPr>
                <w:szCs w:val="22"/>
              </w:rPr>
              <w:t>Disposals</w:t>
            </w:r>
          </w:p>
        </w:tc>
        <w:tc>
          <w:tcPr>
            <w:tcW w:w="1346" w:type="dxa"/>
          </w:tcPr>
          <w:p w14:paraId="5B5CA2A8" w14:textId="63AEDB78" w:rsidR="000D4EBE" w:rsidRPr="00206CA1" w:rsidRDefault="00694E97" w:rsidP="000D4EBE">
            <w:pPr>
              <w:tabs>
                <w:tab w:val="decimal" w:pos="1183"/>
              </w:tabs>
              <w:ind w:right="-167"/>
            </w:pPr>
            <w:r>
              <w:t>-</w:t>
            </w:r>
          </w:p>
        </w:tc>
        <w:tc>
          <w:tcPr>
            <w:tcW w:w="180" w:type="dxa"/>
          </w:tcPr>
          <w:p w14:paraId="0BD8F242" w14:textId="77777777" w:rsidR="000D4EBE" w:rsidRPr="00206CA1" w:rsidRDefault="000D4EBE" w:rsidP="000D4EBE">
            <w:pPr>
              <w:tabs>
                <w:tab w:val="decimal" w:pos="1127"/>
              </w:tabs>
              <w:ind w:right="-167"/>
            </w:pPr>
          </w:p>
        </w:tc>
        <w:tc>
          <w:tcPr>
            <w:tcW w:w="1125" w:type="dxa"/>
          </w:tcPr>
          <w:p w14:paraId="1CD27EAF" w14:textId="22EE4AF8" w:rsidR="000D4EBE" w:rsidRPr="00206CA1" w:rsidRDefault="00535622" w:rsidP="000D4EBE">
            <w:pPr>
              <w:tabs>
                <w:tab w:val="decimal" w:pos="964"/>
              </w:tabs>
              <w:ind w:right="-167"/>
              <w:rPr>
                <w:szCs w:val="22"/>
                <w:lang w:val="en-US"/>
              </w:rPr>
            </w:pPr>
            <w:r>
              <w:rPr>
                <w:szCs w:val="22"/>
                <w:lang w:val="en-US"/>
              </w:rPr>
              <w:t>(746)</w:t>
            </w:r>
          </w:p>
        </w:tc>
        <w:tc>
          <w:tcPr>
            <w:tcW w:w="180" w:type="dxa"/>
          </w:tcPr>
          <w:p w14:paraId="5252B599" w14:textId="77777777" w:rsidR="000D4EBE" w:rsidRPr="00206CA1" w:rsidRDefault="000D4EBE" w:rsidP="000D4EBE">
            <w:pPr>
              <w:tabs>
                <w:tab w:val="decimal" w:pos="1127"/>
              </w:tabs>
              <w:ind w:right="-167"/>
            </w:pPr>
          </w:p>
        </w:tc>
        <w:tc>
          <w:tcPr>
            <w:tcW w:w="1039" w:type="dxa"/>
          </w:tcPr>
          <w:p w14:paraId="4A0D86FF" w14:textId="34277AB2" w:rsidR="000D4EBE" w:rsidRPr="00206CA1" w:rsidRDefault="00152B25" w:rsidP="000D4EBE">
            <w:pPr>
              <w:tabs>
                <w:tab w:val="decimal" w:pos="871"/>
              </w:tabs>
              <w:ind w:right="-167"/>
              <w:rPr>
                <w:szCs w:val="22"/>
                <w:lang w:val="en-US"/>
              </w:rPr>
            </w:pPr>
            <w:r>
              <w:rPr>
                <w:szCs w:val="22"/>
                <w:lang w:val="en-US"/>
              </w:rPr>
              <w:t>(3,001)</w:t>
            </w:r>
          </w:p>
        </w:tc>
        <w:tc>
          <w:tcPr>
            <w:tcW w:w="180" w:type="dxa"/>
          </w:tcPr>
          <w:p w14:paraId="0400CB5E" w14:textId="77777777" w:rsidR="000D4EBE" w:rsidRPr="00206CA1" w:rsidRDefault="000D4EBE" w:rsidP="000D4EBE">
            <w:pPr>
              <w:tabs>
                <w:tab w:val="decimal" w:pos="1127"/>
              </w:tabs>
              <w:ind w:right="-167"/>
            </w:pPr>
          </w:p>
        </w:tc>
        <w:tc>
          <w:tcPr>
            <w:tcW w:w="1125" w:type="dxa"/>
          </w:tcPr>
          <w:p w14:paraId="2D8689C0" w14:textId="6D3C9CB4" w:rsidR="000D4EBE" w:rsidRPr="00206CA1" w:rsidRDefault="005236AC" w:rsidP="000D4EBE">
            <w:pPr>
              <w:tabs>
                <w:tab w:val="decimal" w:pos="964"/>
              </w:tabs>
              <w:ind w:right="-167"/>
              <w:rPr>
                <w:szCs w:val="22"/>
                <w:lang w:val="en-US"/>
              </w:rPr>
            </w:pPr>
            <w:r>
              <w:rPr>
                <w:szCs w:val="22"/>
                <w:lang w:val="en-US"/>
              </w:rPr>
              <w:t>-</w:t>
            </w:r>
          </w:p>
        </w:tc>
        <w:tc>
          <w:tcPr>
            <w:tcW w:w="178" w:type="dxa"/>
          </w:tcPr>
          <w:p w14:paraId="77F03B24" w14:textId="77777777" w:rsidR="000D4EBE" w:rsidRPr="00206CA1" w:rsidRDefault="000D4EBE" w:rsidP="000D4EBE">
            <w:pPr>
              <w:tabs>
                <w:tab w:val="decimal" w:pos="1127"/>
              </w:tabs>
              <w:ind w:right="-167"/>
            </w:pPr>
          </w:p>
        </w:tc>
        <w:tc>
          <w:tcPr>
            <w:tcW w:w="1134" w:type="dxa"/>
          </w:tcPr>
          <w:p w14:paraId="7CA3E169" w14:textId="57D63E3D" w:rsidR="000D4EBE" w:rsidRPr="00206CA1" w:rsidRDefault="00E6443D" w:rsidP="000D4EBE">
            <w:pPr>
              <w:tabs>
                <w:tab w:val="decimal" w:pos="961"/>
              </w:tabs>
              <w:ind w:right="-167"/>
              <w:rPr>
                <w:szCs w:val="22"/>
                <w:lang w:val="en-US"/>
              </w:rPr>
            </w:pPr>
            <w:r>
              <w:rPr>
                <w:szCs w:val="22"/>
                <w:lang w:val="en-US"/>
              </w:rPr>
              <w:t>(3,7</w:t>
            </w:r>
            <w:r w:rsidR="00891DBD">
              <w:rPr>
                <w:szCs w:val="22"/>
                <w:lang w:val="en-US"/>
              </w:rPr>
              <w:t>47)</w:t>
            </w:r>
          </w:p>
        </w:tc>
      </w:tr>
      <w:tr w:rsidR="000D4EBE" w:rsidRPr="00206CA1" w14:paraId="029B0B95" w14:textId="14707714" w:rsidTr="00C20243">
        <w:trPr>
          <w:cantSplit/>
        </w:trPr>
        <w:tc>
          <w:tcPr>
            <w:tcW w:w="3060" w:type="dxa"/>
            <w:vAlign w:val="bottom"/>
          </w:tcPr>
          <w:p w14:paraId="6CD426DB" w14:textId="1ACEB483" w:rsidR="000D4EBE" w:rsidRPr="00206CA1" w:rsidRDefault="000D4EBE" w:rsidP="000D4EBE">
            <w:pPr>
              <w:spacing w:line="240" w:lineRule="atLeast"/>
              <w:rPr>
                <w:b/>
                <w:bCs/>
                <w:szCs w:val="22"/>
              </w:rPr>
            </w:pPr>
            <w:proofErr w:type="gramStart"/>
            <w:r w:rsidRPr="00206CA1">
              <w:rPr>
                <w:b/>
                <w:bCs/>
                <w:szCs w:val="22"/>
              </w:rPr>
              <w:t>At</w:t>
            </w:r>
            <w:proofErr w:type="gramEnd"/>
            <w:r w:rsidRPr="00206CA1">
              <w:rPr>
                <w:b/>
                <w:bCs/>
                <w:szCs w:val="22"/>
              </w:rPr>
              <w:t xml:space="preserve"> </w:t>
            </w:r>
            <w:r w:rsidRPr="00206CA1">
              <w:rPr>
                <w:b/>
                <w:bCs/>
                <w:szCs w:val="22"/>
                <w:lang w:val="en-US"/>
              </w:rPr>
              <w:t>31</w:t>
            </w:r>
            <w:r w:rsidRPr="00206CA1">
              <w:rPr>
                <w:b/>
                <w:bCs/>
                <w:szCs w:val="22"/>
              </w:rPr>
              <w:t xml:space="preserve"> December </w:t>
            </w:r>
            <w:r w:rsidRPr="00206CA1">
              <w:rPr>
                <w:b/>
                <w:bCs/>
                <w:szCs w:val="22"/>
                <w:lang w:val="en-US"/>
              </w:rPr>
              <w:t>202</w:t>
            </w:r>
            <w:r w:rsidR="001E2408">
              <w:rPr>
                <w:b/>
                <w:bCs/>
                <w:szCs w:val="22"/>
                <w:lang w:val="en-US"/>
              </w:rPr>
              <w:t>4</w:t>
            </w:r>
          </w:p>
        </w:tc>
        <w:tc>
          <w:tcPr>
            <w:tcW w:w="1346" w:type="dxa"/>
            <w:tcBorders>
              <w:top w:val="single" w:sz="4" w:space="0" w:color="auto"/>
              <w:bottom w:val="single" w:sz="4" w:space="0" w:color="auto"/>
            </w:tcBorders>
          </w:tcPr>
          <w:p w14:paraId="21E399C5" w14:textId="0ABC9CEA" w:rsidR="000D4EBE" w:rsidRPr="00206CA1" w:rsidRDefault="00DE5642" w:rsidP="000D4EBE">
            <w:pPr>
              <w:tabs>
                <w:tab w:val="decimal" w:pos="1183"/>
              </w:tabs>
              <w:ind w:right="-167"/>
              <w:rPr>
                <w:b/>
                <w:bCs/>
                <w:szCs w:val="22"/>
                <w:lang w:val="en-US"/>
              </w:rPr>
            </w:pPr>
            <w:r>
              <w:rPr>
                <w:b/>
                <w:bCs/>
                <w:szCs w:val="22"/>
                <w:lang w:val="en-US"/>
              </w:rPr>
              <w:t>82,762</w:t>
            </w:r>
          </w:p>
        </w:tc>
        <w:tc>
          <w:tcPr>
            <w:tcW w:w="180" w:type="dxa"/>
          </w:tcPr>
          <w:p w14:paraId="338ED7EF" w14:textId="77777777" w:rsidR="000D4EBE" w:rsidRPr="00206CA1" w:rsidRDefault="000D4EBE" w:rsidP="000D4EBE">
            <w:pPr>
              <w:tabs>
                <w:tab w:val="decimal" w:pos="1127"/>
              </w:tabs>
              <w:ind w:right="-167"/>
              <w:rPr>
                <w:b/>
                <w:bCs/>
                <w:szCs w:val="22"/>
                <w:lang w:val="en-US"/>
              </w:rPr>
            </w:pPr>
          </w:p>
        </w:tc>
        <w:tc>
          <w:tcPr>
            <w:tcW w:w="1125" w:type="dxa"/>
            <w:tcBorders>
              <w:top w:val="single" w:sz="4" w:space="0" w:color="auto"/>
              <w:bottom w:val="single" w:sz="4" w:space="0" w:color="auto"/>
            </w:tcBorders>
          </w:tcPr>
          <w:p w14:paraId="09FEBC9A" w14:textId="5D877E9B" w:rsidR="000D4EBE" w:rsidRPr="00206CA1" w:rsidRDefault="003E5D8D" w:rsidP="000D4EBE">
            <w:pPr>
              <w:tabs>
                <w:tab w:val="decimal" w:pos="964"/>
              </w:tabs>
              <w:ind w:right="-167"/>
              <w:rPr>
                <w:b/>
                <w:bCs/>
                <w:szCs w:val="22"/>
                <w:lang w:val="en-US"/>
              </w:rPr>
            </w:pPr>
            <w:r>
              <w:rPr>
                <w:b/>
                <w:bCs/>
                <w:szCs w:val="22"/>
                <w:lang w:val="en-US"/>
              </w:rPr>
              <w:t>13,</w:t>
            </w:r>
            <w:r w:rsidR="002518FE">
              <w:rPr>
                <w:b/>
                <w:bCs/>
                <w:szCs w:val="22"/>
                <w:lang w:val="en-US"/>
              </w:rPr>
              <w:t>783</w:t>
            </w:r>
          </w:p>
        </w:tc>
        <w:tc>
          <w:tcPr>
            <w:tcW w:w="180" w:type="dxa"/>
          </w:tcPr>
          <w:p w14:paraId="0C960C15" w14:textId="77777777" w:rsidR="000D4EBE" w:rsidRPr="00206CA1" w:rsidRDefault="000D4EBE" w:rsidP="000D4EBE">
            <w:pPr>
              <w:tabs>
                <w:tab w:val="decimal" w:pos="1127"/>
              </w:tabs>
              <w:ind w:right="-167"/>
              <w:rPr>
                <w:b/>
                <w:bCs/>
                <w:szCs w:val="22"/>
                <w:lang w:val="en-US"/>
              </w:rPr>
            </w:pPr>
          </w:p>
        </w:tc>
        <w:tc>
          <w:tcPr>
            <w:tcW w:w="1039" w:type="dxa"/>
            <w:tcBorders>
              <w:top w:val="single" w:sz="4" w:space="0" w:color="auto"/>
              <w:bottom w:val="single" w:sz="4" w:space="0" w:color="auto"/>
            </w:tcBorders>
          </w:tcPr>
          <w:p w14:paraId="735A3494" w14:textId="32EF27E3" w:rsidR="000D4EBE" w:rsidRPr="00206CA1" w:rsidRDefault="003C3244" w:rsidP="000D4EBE">
            <w:pPr>
              <w:tabs>
                <w:tab w:val="decimal" w:pos="871"/>
              </w:tabs>
              <w:ind w:right="-167"/>
              <w:rPr>
                <w:b/>
                <w:bCs/>
                <w:szCs w:val="22"/>
                <w:lang w:val="en-US"/>
              </w:rPr>
            </w:pPr>
            <w:r>
              <w:rPr>
                <w:b/>
                <w:bCs/>
                <w:szCs w:val="22"/>
                <w:lang w:val="en-US"/>
              </w:rPr>
              <w:t>15,791</w:t>
            </w:r>
          </w:p>
        </w:tc>
        <w:tc>
          <w:tcPr>
            <w:tcW w:w="180" w:type="dxa"/>
          </w:tcPr>
          <w:p w14:paraId="669FFF62" w14:textId="77777777" w:rsidR="000D4EBE" w:rsidRPr="00206CA1" w:rsidRDefault="000D4EBE" w:rsidP="000D4EBE">
            <w:pPr>
              <w:tabs>
                <w:tab w:val="decimal" w:pos="1127"/>
              </w:tabs>
              <w:ind w:right="-167"/>
              <w:rPr>
                <w:b/>
                <w:bCs/>
                <w:szCs w:val="22"/>
                <w:lang w:val="en-US"/>
              </w:rPr>
            </w:pPr>
          </w:p>
        </w:tc>
        <w:tc>
          <w:tcPr>
            <w:tcW w:w="1125" w:type="dxa"/>
            <w:tcBorders>
              <w:top w:val="single" w:sz="4" w:space="0" w:color="auto"/>
              <w:bottom w:val="single" w:sz="4" w:space="0" w:color="auto"/>
            </w:tcBorders>
          </w:tcPr>
          <w:p w14:paraId="231548EA" w14:textId="4CCDB96D" w:rsidR="000D4EBE" w:rsidRPr="00206CA1" w:rsidRDefault="005236AC" w:rsidP="000D4EBE">
            <w:pPr>
              <w:tabs>
                <w:tab w:val="decimal" w:pos="964"/>
              </w:tabs>
              <w:ind w:right="-167"/>
              <w:rPr>
                <w:b/>
                <w:bCs/>
                <w:szCs w:val="22"/>
                <w:lang w:val="en-US"/>
              </w:rPr>
            </w:pPr>
            <w:r>
              <w:rPr>
                <w:b/>
                <w:bCs/>
                <w:szCs w:val="22"/>
                <w:lang w:val="en-US"/>
              </w:rPr>
              <w:t>875</w:t>
            </w:r>
          </w:p>
        </w:tc>
        <w:tc>
          <w:tcPr>
            <w:tcW w:w="178" w:type="dxa"/>
          </w:tcPr>
          <w:p w14:paraId="06BD8979" w14:textId="77777777" w:rsidR="000D4EBE" w:rsidRPr="00206CA1" w:rsidRDefault="000D4EBE" w:rsidP="000D4EBE">
            <w:pPr>
              <w:tabs>
                <w:tab w:val="decimal" w:pos="1127"/>
              </w:tabs>
              <w:ind w:right="-167"/>
              <w:rPr>
                <w:b/>
                <w:bCs/>
              </w:rPr>
            </w:pPr>
          </w:p>
        </w:tc>
        <w:tc>
          <w:tcPr>
            <w:tcW w:w="1134" w:type="dxa"/>
            <w:tcBorders>
              <w:top w:val="single" w:sz="4" w:space="0" w:color="auto"/>
              <w:bottom w:val="single" w:sz="4" w:space="0" w:color="auto"/>
            </w:tcBorders>
          </w:tcPr>
          <w:p w14:paraId="031A4515" w14:textId="65A2F89B" w:rsidR="000D4EBE" w:rsidRPr="00206CA1" w:rsidRDefault="00213CD6" w:rsidP="000D4EBE">
            <w:pPr>
              <w:tabs>
                <w:tab w:val="decimal" w:pos="961"/>
              </w:tabs>
              <w:ind w:right="-167"/>
              <w:rPr>
                <w:b/>
                <w:bCs/>
                <w:szCs w:val="22"/>
                <w:lang w:val="en-US"/>
              </w:rPr>
            </w:pPr>
            <w:r>
              <w:rPr>
                <w:b/>
                <w:bCs/>
                <w:szCs w:val="22"/>
                <w:lang w:val="en-US"/>
              </w:rPr>
              <w:t>113,</w:t>
            </w:r>
            <w:r w:rsidR="008D2D02">
              <w:rPr>
                <w:b/>
                <w:bCs/>
                <w:szCs w:val="22"/>
                <w:lang w:val="en-US"/>
              </w:rPr>
              <w:t>211</w:t>
            </w:r>
          </w:p>
        </w:tc>
      </w:tr>
      <w:tr w:rsidR="00D33A48" w:rsidRPr="00206CA1" w14:paraId="54580D2D" w14:textId="026CE567" w:rsidTr="00C20243">
        <w:trPr>
          <w:cantSplit/>
        </w:trPr>
        <w:tc>
          <w:tcPr>
            <w:tcW w:w="3060" w:type="dxa"/>
            <w:vAlign w:val="bottom"/>
          </w:tcPr>
          <w:p w14:paraId="11180D0D" w14:textId="77777777" w:rsidR="00D33A48" w:rsidRPr="00206CA1" w:rsidRDefault="00D33A48" w:rsidP="00D33A48">
            <w:pPr>
              <w:spacing w:line="240" w:lineRule="atLeast"/>
              <w:rPr>
                <w:b/>
                <w:bCs/>
                <w:szCs w:val="22"/>
              </w:rPr>
            </w:pPr>
          </w:p>
        </w:tc>
        <w:tc>
          <w:tcPr>
            <w:tcW w:w="1346" w:type="dxa"/>
            <w:tcBorders>
              <w:top w:val="single" w:sz="4" w:space="0" w:color="auto"/>
            </w:tcBorders>
            <w:vAlign w:val="bottom"/>
          </w:tcPr>
          <w:p w14:paraId="62B96EDC" w14:textId="77777777" w:rsidR="00D33A48" w:rsidRPr="00206CA1" w:rsidRDefault="00D33A48" w:rsidP="00D33A48">
            <w:pPr>
              <w:tabs>
                <w:tab w:val="decimal" w:pos="1127"/>
              </w:tabs>
              <w:ind w:right="-167"/>
              <w:rPr>
                <w:szCs w:val="22"/>
              </w:rPr>
            </w:pPr>
          </w:p>
        </w:tc>
        <w:tc>
          <w:tcPr>
            <w:tcW w:w="180" w:type="dxa"/>
            <w:vAlign w:val="bottom"/>
          </w:tcPr>
          <w:p w14:paraId="7EDED52B" w14:textId="77777777" w:rsidR="00D33A48" w:rsidRPr="00206CA1" w:rsidRDefault="00D33A48" w:rsidP="00D33A48">
            <w:pPr>
              <w:tabs>
                <w:tab w:val="decimal" w:pos="1127"/>
              </w:tabs>
              <w:ind w:right="-167"/>
              <w:rPr>
                <w:szCs w:val="22"/>
              </w:rPr>
            </w:pPr>
          </w:p>
        </w:tc>
        <w:tc>
          <w:tcPr>
            <w:tcW w:w="1125" w:type="dxa"/>
            <w:tcBorders>
              <w:top w:val="single" w:sz="4" w:space="0" w:color="auto"/>
            </w:tcBorders>
            <w:vAlign w:val="bottom"/>
          </w:tcPr>
          <w:p w14:paraId="45A4DE5D" w14:textId="77777777" w:rsidR="00D33A48" w:rsidRPr="00206CA1" w:rsidRDefault="00D33A48" w:rsidP="00D33A48">
            <w:pPr>
              <w:tabs>
                <w:tab w:val="decimal" w:pos="1000"/>
              </w:tabs>
              <w:ind w:right="-167"/>
              <w:rPr>
                <w:szCs w:val="22"/>
              </w:rPr>
            </w:pPr>
          </w:p>
        </w:tc>
        <w:tc>
          <w:tcPr>
            <w:tcW w:w="180" w:type="dxa"/>
            <w:vAlign w:val="bottom"/>
          </w:tcPr>
          <w:p w14:paraId="60F3667B" w14:textId="77777777" w:rsidR="00D33A48" w:rsidRPr="00206CA1" w:rsidRDefault="00D33A48" w:rsidP="00D33A48">
            <w:pPr>
              <w:tabs>
                <w:tab w:val="decimal" w:pos="1127"/>
              </w:tabs>
              <w:ind w:right="-167"/>
              <w:rPr>
                <w:szCs w:val="22"/>
              </w:rPr>
            </w:pPr>
          </w:p>
        </w:tc>
        <w:tc>
          <w:tcPr>
            <w:tcW w:w="1039" w:type="dxa"/>
            <w:tcBorders>
              <w:top w:val="single" w:sz="4" w:space="0" w:color="auto"/>
            </w:tcBorders>
            <w:vAlign w:val="bottom"/>
          </w:tcPr>
          <w:p w14:paraId="74AF6E92" w14:textId="77777777" w:rsidR="00D33A48" w:rsidRPr="00206CA1" w:rsidRDefault="00D33A48" w:rsidP="00D33A48">
            <w:pPr>
              <w:tabs>
                <w:tab w:val="decimal" w:pos="910"/>
              </w:tabs>
              <w:ind w:right="-167"/>
              <w:rPr>
                <w:szCs w:val="22"/>
              </w:rPr>
            </w:pPr>
          </w:p>
        </w:tc>
        <w:tc>
          <w:tcPr>
            <w:tcW w:w="180" w:type="dxa"/>
            <w:vAlign w:val="bottom"/>
          </w:tcPr>
          <w:p w14:paraId="0931DAD7" w14:textId="77777777" w:rsidR="00D33A48" w:rsidRPr="00206CA1" w:rsidRDefault="00D33A48" w:rsidP="00D33A48">
            <w:pPr>
              <w:tabs>
                <w:tab w:val="decimal" w:pos="1127"/>
              </w:tabs>
              <w:ind w:right="-167"/>
              <w:rPr>
                <w:szCs w:val="22"/>
              </w:rPr>
            </w:pPr>
          </w:p>
        </w:tc>
        <w:tc>
          <w:tcPr>
            <w:tcW w:w="1125" w:type="dxa"/>
            <w:tcBorders>
              <w:top w:val="single" w:sz="4" w:space="0" w:color="auto"/>
            </w:tcBorders>
            <w:vAlign w:val="bottom"/>
          </w:tcPr>
          <w:p w14:paraId="58A53110" w14:textId="77777777" w:rsidR="00D33A48" w:rsidRPr="00206CA1" w:rsidRDefault="00D33A48" w:rsidP="00D33A48">
            <w:pPr>
              <w:tabs>
                <w:tab w:val="decimal" w:pos="1000"/>
              </w:tabs>
              <w:ind w:right="-167"/>
              <w:rPr>
                <w:szCs w:val="22"/>
                <w:lang w:val="en-US"/>
              </w:rPr>
            </w:pPr>
          </w:p>
        </w:tc>
        <w:tc>
          <w:tcPr>
            <w:tcW w:w="178" w:type="dxa"/>
          </w:tcPr>
          <w:p w14:paraId="61A01774" w14:textId="77777777" w:rsidR="00D33A48" w:rsidRPr="00206CA1" w:rsidRDefault="00D33A48" w:rsidP="00D33A48">
            <w:pPr>
              <w:tabs>
                <w:tab w:val="decimal" w:pos="1127"/>
              </w:tabs>
              <w:ind w:right="-167"/>
              <w:rPr>
                <w:szCs w:val="22"/>
              </w:rPr>
            </w:pPr>
          </w:p>
        </w:tc>
        <w:tc>
          <w:tcPr>
            <w:tcW w:w="1134" w:type="dxa"/>
            <w:tcBorders>
              <w:top w:val="single" w:sz="4" w:space="0" w:color="auto"/>
            </w:tcBorders>
            <w:vAlign w:val="bottom"/>
          </w:tcPr>
          <w:p w14:paraId="7281C234" w14:textId="77777777" w:rsidR="00D33A48" w:rsidRPr="00206CA1" w:rsidRDefault="00D33A48" w:rsidP="00D33A48">
            <w:pPr>
              <w:tabs>
                <w:tab w:val="decimal" w:pos="1000"/>
              </w:tabs>
              <w:ind w:right="-167"/>
              <w:rPr>
                <w:szCs w:val="22"/>
                <w:lang w:val="en-US"/>
              </w:rPr>
            </w:pPr>
          </w:p>
        </w:tc>
      </w:tr>
      <w:tr w:rsidR="00D33A48" w:rsidRPr="00206CA1" w14:paraId="5712216B" w14:textId="5756084A" w:rsidTr="00B6755A">
        <w:trPr>
          <w:cantSplit/>
        </w:trPr>
        <w:tc>
          <w:tcPr>
            <w:tcW w:w="3060" w:type="dxa"/>
          </w:tcPr>
          <w:p w14:paraId="50FE536F" w14:textId="77777777" w:rsidR="00D33A48" w:rsidRPr="00206CA1" w:rsidRDefault="00D33A48" w:rsidP="00D33A48">
            <w:pPr>
              <w:spacing w:line="240" w:lineRule="atLeast"/>
              <w:ind w:left="191" w:hanging="191"/>
              <w:rPr>
                <w:i/>
                <w:iCs/>
                <w:szCs w:val="22"/>
              </w:rPr>
            </w:pPr>
            <w:r w:rsidRPr="00206CA1">
              <w:rPr>
                <w:b/>
                <w:bCs/>
                <w:i/>
                <w:iCs/>
                <w:szCs w:val="22"/>
              </w:rPr>
              <w:t>Depreciation</w:t>
            </w:r>
          </w:p>
        </w:tc>
        <w:tc>
          <w:tcPr>
            <w:tcW w:w="1346" w:type="dxa"/>
            <w:vAlign w:val="bottom"/>
          </w:tcPr>
          <w:p w14:paraId="47D3AC3B" w14:textId="77777777" w:rsidR="00D33A48" w:rsidRPr="00206CA1" w:rsidRDefault="00D33A48" w:rsidP="00D33A48">
            <w:pPr>
              <w:tabs>
                <w:tab w:val="decimal" w:pos="1127"/>
              </w:tabs>
              <w:ind w:right="-167"/>
              <w:rPr>
                <w:szCs w:val="22"/>
              </w:rPr>
            </w:pPr>
          </w:p>
        </w:tc>
        <w:tc>
          <w:tcPr>
            <w:tcW w:w="180" w:type="dxa"/>
            <w:vAlign w:val="bottom"/>
          </w:tcPr>
          <w:p w14:paraId="1E832449" w14:textId="77777777" w:rsidR="00D33A48" w:rsidRPr="00206CA1" w:rsidRDefault="00D33A48" w:rsidP="00D33A48">
            <w:pPr>
              <w:tabs>
                <w:tab w:val="decimal" w:pos="1127"/>
              </w:tabs>
              <w:ind w:right="-167"/>
              <w:rPr>
                <w:szCs w:val="22"/>
              </w:rPr>
            </w:pPr>
          </w:p>
        </w:tc>
        <w:tc>
          <w:tcPr>
            <w:tcW w:w="1125" w:type="dxa"/>
            <w:vAlign w:val="bottom"/>
          </w:tcPr>
          <w:p w14:paraId="2813B79F" w14:textId="77777777" w:rsidR="00D33A48" w:rsidRPr="00206CA1" w:rsidRDefault="00D33A48" w:rsidP="00D33A48">
            <w:pPr>
              <w:tabs>
                <w:tab w:val="decimal" w:pos="1000"/>
              </w:tabs>
              <w:ind w:right="-167"/>
              <w:rPr>
                <w:szCs w:val="22"/>
              </w:rPr>
            </w:pPr>
          </w:p>
        </w:tc>
        <w:tc>
          <w:tcPr>
            <w:tcW w:w="180" w:type="dxa"/>
            <w:vAlign w:val="bottom"/>
          </w:tcPr>
          <w:p w14:paraId="177823F5" w14:textId="77777777" w:rsidR="00D33A48" w:rsidRPr="00206CA1" w:rsidRDefault="00D33A48" w:rsidP="00D33A48">
            <w:pPr>
              <w:tabs>
                <w:tab w:val="decimal" w:pos="1127"/>
              </w:tabs>
              <w:ind w:right="-167"/>
              <w:rPr>
                <w:szCs w:val="22"/>
              </w:rPr>
            </w:pPr>
          </w:p>
        </w:tc>
        <w:tc>
          <w:tcPr>
            <w:tcW w:w="1039" w:type="dxa"/>
            <w:vAlign w:val="bottom"/>
          </w:tcPr>
          <w:p w14:paraId="770835A2" w14:textId="77777777" w:rsidR="00D33A48" w:rsidRPr="00206CA1" w:rsidRDefault="00D33A48" w:rsidP="00D33A48">
            <w:pPr>
              <w:tabs>
                <w:tab w:val="decimal" w:pos="910"/>
              </w:tabs>
              <w:ind w:right="-167"/>
              <w:rPr>
                <w:szCs w:val="22"/>
              </w:rPr>
            </w:pPr>
          </w:p>
        </w:tc>
        <w:tc>
          <w:tcPr>
            <w:tcW w:w="180" w:type="dxa"/>
            <w:vAlign w:val="bottom"/>
          </w:tcPr>
          <w:p w14:paraId="10FE7A92" w14:textId="77777777" w:rsidR="00D33A48" w:rsidRPr="00206CA1" w:rsidRDefault="00D33A48" w:rsidP="00D33A48">
            <w:pPr>
              <w:tabs>
                <w:tab w:val="decimal" w:pos="1127"/>
              </w:tabs>
              <w:ind w:right="-167"/>
              <w:rPr>
                <w:szCs w:val="22"/>
              </w:rPr>
            </w:pPr>
          </w:p>
        </w:tc>
        <w:tc>
          <w:tcPr>
            <w:tcW w:w="1125" w:type="dxa"/>
            <w:vAlign w:val="bottom"/>
          </w:tcPr>
          <w:p w14:paraId="0DB0EA1D" w14:textId="77777777" w:rsidR="00D33A48" w:rsidRPr="00206CA1" w:rsidRDefault="00D33A48" w:rsidP="00D33A48">
            <w:pPr>
              <w:tabs>
                <w:tab w:val="decimal" w:pos="1000"/>
              </w:tabs>
              <w:ind w:right="-167"/>
              <w:rPr>
                <w:szCs w:val="22"/>
                <w:lang w:val="en-US"/>
              </w:rPr>
            </w:pPr>
          </w:p>
        </w:tc>
        <w:tc>
          <w:tcPr>
            <w:tcW w:w="178" w:type="dxa"/>
          </w:tcPr>
          <w:p w14:paraId="5C8BA7E7" w14:textId="77777777" w:rsidR="00D33A48" w:rsidRPr="00206CA1" w:rsidRDefault="00D33A48" w:rsidP="00D33A48">
            <w:pPr>
              <w:tabs>
                <w:tab w:val="decimal" w:pos="1127"/>
              </w:tabs>
              <w:ind w:right="-167"/>
              <w:rPr>
                <w:szCs w:val="22"/>
              </w:rPr>
            </w:pPr>
          </w:p>
        </w:tc>
        <w:tc>
          <w:tcPr>
            <w:tcW w:w="1134" w:type="dxa"/>
            <w:vAlign w:val="bottom"/>
          </w:tcPr>
          <w:p w14:paraId="731D5E17" w14:textId="77777777" w:rsidR="00D33A48" w:rsidRPr="00206CA1" w:rsidRDefault="00D33A48" w:rsidP="00D33A48">
            <w:pPr>
              <w:tabs>
                <w:tab w:val="decimal" w:pos="1000"/>
              </w:tabs>
              <w:ind w:right="-167"/>
              <w:rPr>
                <w:szCs w:val="22"/>
                <w:lang w:val="en-US"/>
              </w:rPr>
            </w:pPr>
          </w:p>
        </w:tc>
      </w:tr>
      <w:tr w:rsidR="001E2408" w:rsidRPr="00206CA1" w14:paraId="7901D36B" w14:textId="1F8BAF16">
        <w:trPr>
          <w:cantSplit/>
        </w:trPr>
        <w:tc>
          <w:tcPr>
            <w:tcW w:w="3060" w:type="dxa"/>
          </w:tcPr>
          <w:p w14:paraId="6D98D944" w14:textId="74487FBD" w:rsidR="001E2408" w:rsidRPr="00206CA1" w:rsidRDefault="001E2408" w:rsidP="001E2408">
            <w:pPr>
              <w:spacing w:line="240" w:lineRule="atLeast"/>
              <w:rPr>
                <w:szCs w:val="22"/>
              </w:rPr>
            </w:pPr>
            <w:proofErr w:type="gramStart"/>
            <w:r w:rsidRPr="00206CA1">
              <w:rPr>
                <w:szCs w:val="22"/>
              </w:rPr>
              <w:t>At</w:t>
            </w:r>
            <w:proofErr w:type="gramEnd"/>
            <w:r w:rsidRPr="00206CA1">
              <w:rPr>
                <w:szCs w:val="22"/>
              </w:rPr>
              <w:t xml:space="preserve"> </w:t>
            </w:r>
            <w:r w:rsidRPr="00206CA1">
              <w:rPr>
                <w:szCs w:val="22"/>
                <w:lang w:val="en-US"/>
              </w:rPr>
              <w:t>1</w:t>
            </w:r>
            <w:r w:rsidRPr="00206CA1">
              <w:rPr>
                <w:szCs w:val="22"/>
              </w:rPr>
              <w:t xml:space="preserve"> January </w:t>
            </w:r>
            <w:r w:rsidRPr="00206CA1">
              <w:rPr>
                <w:szCs w:val="22"/>
                <w:lang w:val="en-US"/>
              </w:rPr>
              <w:t>202</w:t>
            </w:r>
            <w:r>
              <w:rPr>
                <w:szCs w:val="22"/>
                <w:lang w:val="en-US"/>
              </w:rPr>
              <w:t>3</w:t>
            </w:r>
          </w:p>
        </w:tc>
        <w:tc>
          <w:tcPr>
            <w:tcW w:w="1346" w:type="dxa"/>
            <w:vAlign w:val="bottom"/>
          </w:tcPr>
          <w:p w14:paraId="1BD3E5EA" w14:textId="3E541A98" w:rsidR="001E2408" w:rsidRPr="001E2408" w:rsidRDefault="001E2408" w:rsidP="001E2408">
            <w:pPr>
              <w:tabs>
                <w:tab w:val="decimal" w:pos="1183"/>
              </w:tabs>
              <w:ind w:right="-167"/>
            </w:pPr>
            <w:r w:rsidRPr="001E2408">
              <w:rPr>
                <w:szCs w:val="22"/>
                <w:lang w:val="en-US"/>
              </w:rPr>
              <w:t>49,421</w:t>
            </w:r>
          </w:p>
        </w:tc>
        <w:tc>
          <w:tcPr>
            <w:tcW w:w="180" w:type="dxa"/>
            <w:vAlign w:val="bottom"/>
          </w:tcPr>
          <w:p w14:paraId="2B27FE2D" w14:textId="77777777" w:rsidR="001E2408" w:rsidRPr="001E2408" w:rsidRDefault="001E2408" w:rsidP="001E2408">
            <w:pPr>
              <w:tabs>
                <w:tab w:val="decimal" w:pos="1127"/>
              </w:tabs>
              <w:ind w:right="-167"/>
              <w:rPr>
                <w:szCs w:val="22"/>
              </w:rPr>
            </w:pPr>
          </w:p>
        </w:tc>
        <w:tc>
          <w:tcPr>
            <w:tcW w:w="1125" w:type="dxa"/>
            <w:vAlign w:val="bottom"/>
          </w:tcPr>
          <w:p w14:paraId="384ED8B8" w14:textId="6F78E4A3" w:rsidR="001E2408" w:rsidRPr="001E2408" w:rsidRDefault="001E2408" w:rsidP="001E2408">
            <w:pPr>
              <w:tabs>
                <w:tab w:val="decimal" w:pos="964"/>
              </w:tabs>
              <w:ind w:right="-167"/>
              <w:rPr>
                <w:szCs w:val="22"/>
                <w:lang w:val="en-US"/>
              </w:rPr>
            </w:pPr>
            <w:r w:rsidRPr="001E2408">
              <w:rPr>
                <w:szCs w:val="22"/>
                <w:lang w:val="en-US"/>
              </w:rPr>
              <w:t>11,590</w:t>
            </w:r>
          </w:p>
        </w:tc>
        <w:tc>
          <w:tcPr>
            <w:tcW w:w="180" w:type="dxa"/>
            <w:vAlign w:val="bottom"/>
          </w:tcPr>
          <w:p w14:paraId="43DCD28D" w14:textId="77777777" w:rsidR="001E2408" w:rsidRPr="001E2408" w:rsidRDefault="001E2408" w:rsidP="001E2408">
            <w:pPr>
              <w:tabs>
                <w:tab w:val="decimal" w:pos="1127"/>
              </w:tabs>
              <w:ind w:right="-167"/>
              <w:rPr>
                <w:szCs w:val="22"/>
              </w:rPr>
            </w:pPr>
          </w:p>
        </w:tc>
        <w:tc>
          <w:tcPr>
            <w:tcW w:w="1039" w:type="dxa"/>
            <w:vAlign w:val="bottom"/>
          </w:tcPr>
          <w:p w14:paraId="09863E8C" w14:textId="3512D58F" w:rsidR="001E2408" w:rsidRPr="001E2408" w:rsidRDefault="001E2408" w:rsidP="001E2408">
            <w:pPr>
              <w:tabs>
                <w:tab w:val="decimal" w:pos="871"/>
              </w:tabs>
              <w:ind w:right="-167"/>
              <w:rPr>
                <w:szCs w:val="22"/>
                <w:lang w:val="en-US"/>
              </w:rPr>
            </w:pPr>
            <w:r w:rsidRPr="001E2408">
              <w:rPr>
                <w:szCs w:val="22"/>
                <w:lang w:val="en-US"/>
              </w:rPr>
              <w:t>12,470</w:t>
            </w:r>
          </w:p>
        </w:tc>
        <w:tc>
          <w:tcPr>
            <w:tcW w:w="180" w:type="dxa"/>
            <w:vAlign w:val="bottom"/>
          </w:tcPr>
          <w:p w14:paraId="7E1A33BB" w14:textId="77777777" w:rsidR="001E2408" w:rsidRPr="00206CA1" w:rsidRDefault="001E2408" w:rsidP="001E2408">
            <w:pPr>
              <w:tabs>
                <w:tab w:val="decimal" w:pos="1127"/>
              </w:tabs>
              <w:ind w:right="-167"/>
              <w:rPr>
                <w:szCs w:val="22"/>
              </w:rPr>
            </w:pPr>
          </w:p>
        </w:tc>
        <w:tc>
          <w:tcPr>
            <w:tcW w:w="1125" w:type="dxa"/>
          </w:tcPr>
          <w:p w14:paraId="4E3F99F3" w14:textId="03DFFD85" w:rsidR="001E2408" w:rsidRPr="00206CA1" w:rsidRDefault="001E2408" w:rsidP="001E2408">
            <w:pPr>
              <w:tabs>
                <w:tab w:val="decimal" w:pos="964"/>
              </w:tabs>
              <w:ind w:right="-167"/>
              <w:rPr>
                <w:szCs w:val="22"/>
                <w:lang w:val="en-US"/>
              </w:rPr>
            </w:pPr>
            <w:r w:rsidRPr="002B2D36">
              <w:t>-</w:t>
            </w:r>
          </w:p>
        </w:tc>
        <w:tc>
          <w:tcPr>
            <w:tcW w:w="178" w:type="dxa"/>
            <w:vAlign w:val="bottom"/>
          </w:tcPr>
          <w:p w14:paraId="548BF753" w14:textId="77777777" w:rsidR="001E2408" w:rsidRPr="00206CA1" w:rsidRDefault="001E2408" w:rsidP="001E2408">
            <w:pPr>
              <w:tabs>
                <w:tab w:val="decimal" w:pos="1127"/>
              </w:tabs>
              <w:ind w:right="-167"/>
              <w:rPr>
                <w:szCs w:val="22"/>
                <w:lang w:val="en-US"/>
              </w:rPr>
            </w:pPr>
          </w:p>
        </w:tc>
        <w:tc>
          <w:tcPr>
            <w:tcW w:w="1134" w:type="dxa"/>
            <w:vAlign w:val="bottom"/>
          </w:tcPr>
          <w:p w14:paraId="4D063AE5" w14:textId="4BF46C04" w:rsidR="001E2408" w:rsidRPr="001E2408" w:rsidRDefault="001E2408" w:rsidP="001E2408">
            <w:pPr>
              <w:tabs>
                <w:tab w:val="decimal" w:pos="961"/>
              </w:tabs>
              <w:ind w:right="-167"/>
              <w:rPr>
                <w:szCs w:val="22"/>
                <w:lang w:val="en-US"/>
              </w:rPr>
            </w:pPr>
            <w:r w:rsidRPr="001E2408">
              <w:rPr>
                <w:szCs w:val="22"/>
                <w:lang w:val="en-US"/>
              </w:rPr>
              <w:t>73,481</w:t>
            </w:r>
          </w:p>
        </w:tc>
      </w:tr>
      <w:tr w:rsidR="001E2408" w:rsidRPr="00206CA1" w14:paraId="14DE3815" w14:textId="1BD4D25D" w:rsidTr="00C20243">
        <w:trPr>
          <w:cantSplit/>
        </w:trPr>
        <w:tc>
          <w:tcPr>
            <w:tcW w:w="3060" w:type="dxa"/>
          </w:tcPr>
          <w:p w14:paraId="5618AF66" w14:textId="2C731842" w:rsidR="001E2408" w:rsidRPr="00206CA1" w:rsidRDefault="001E2408" w:rsidP="001E2408">
            <w:pPr>
              <w:rPr>
                <w:szCs w:val="22"/>
              </w:rPr>
            </w:pPr>
            <w:r w:rsidRPr="00206CA1">
              <w:rPr>
                <w:szCs w:val="22"/>
              </w:rPr>
              <w:t>Depreciation charge for the year</w:t>
            </w:r>
          </w:p>
        </w:tc>
        <w:tc>
          <w:tcPr>
            <w:tcW w:w="1346" w:type="dxa"/>
          </w:tcPr>
          <w:p w14:paraId="0C0DBBE4" w14:textId="3B8D165B" w:rsidR="001E2408" w:rsidRPr="00206CA1" w:rsidRDefault="001E2408" w:rsidP="001E2408">
            <w:pPr>
              <w:tabs>
                <w:tab w:val="decimal" w:pos="1183"/>
              </w:tabs>
              <w:ind w:right="-167"/>
            </w:pPr>
            <w:r w:rsidRPr="00206CA1">
              <w:t>6,099</w:t>
            </w:r>
          </w:p>
        </w:tc>
        <w:tc>
          <w:tcPr>
            <w:tcW w:w="180" w:type="dxa"/>
          </w:tcPr>
          <w:p w14:paraId="05EDD985" w14:textId="77777777" w:rsidR="001E2408" w:rsidRPr="00206CA1" w:rsidRDefault="001E2408" w:rsidP="001E2408">
            <w:pPr>
              <w:tabs>
                <w:tab w:val="decimal" w:pos="1127"/>
              </w:tabs>
              <w:ind w:right="-167"/>
              <w:rPr>
                <w:szCs w:val="22"/>
              </w:rPr>
            </w:pPr>
          </w:p>
        </w:tc>
        <w:tc>
          <w:tcPr>
            <w:tcW w:w="1125" w:type="dxa"/>
          </w:tcPr>
          <w:p w14:paraId="10BE85EE" w14:textId="0BE825B2" w:rsidR="001E2408" w:rsidRPr="00206CA1" w:rsidRDefault="001E2408" w:rsidP="001E2408">
            <w:pPr>
              <w:tabs>
                <w:tab w:val="decimal" w:pos="964"/>
              </w:tabs>
              <w:ind w:right="-167"/>
              <w:rPr>
                <w:szCs w:val="22"/>
                <w:lang w:val="en-US"/>
              </w:rPr>
            </w:pPr>
            <w:r w:rsidRPr="00206CA1">
              <w:t>1,072</w:t>
            </w:r>
          </w:p>
        </w:tc>
        <w:tc>
          <w:tcPr>
            <w:tcW w:w="180" w:type="dxa"/>
          </w:tcPr>
          <w:p w14:paraId="7824C14A" w14:textId="77777777" w:rsidR="001E2408" w:rsidRPr="00206CA1" w:rsidRDefault="001E2408" w:rsidP="001E2408">
            <w:pPr>
              <w:tabs>
                <w:tab w:val="decimal" w:pos="1127"/>
              </w:tabs>
              <w:ind w:right="-167"/>
              <w:rPr>
                <w:szCs w:val="22"/>
              </w:rPr>
            </w:pPr>
          </w:p>
        </w:tc>
        <w:tc>
          <w:tcPr>
            <w:tcW w:w="1039" w:type="dxa"/>
          </w:tcPr>
          <w:p w14:paraId="35183F2D" w14:textId="2E97930F" w:rsidR="001E2408" w:rsidRPr="00206CA1" w:rsidRDefault="001E2408" w:rsidP="001E2408">
            <w:pPr>
              <w:tabs>
                <w:tab w:val="decimal" w:pos="871"/>
              </w:tabs>
              <w:ind w:right="-167"/>
              <w:rPr>
                <w:szCs w:val="22"/>
                <w:lang w:val="en-US"/>
              </w:rPr>
            </w:pPr>
            <w:r w:rsidRPr="00206CA1">
              <w:t>653</w:t>
            </w:r>
          </w:p>
        </w:tc>
        <w:tc>
          <w:tcPr>
            <w:tcW w:w="180" w:type="dxa"/>
          </w:tcPr>
          <w:p w14:paraId="7E3C6E98" w14:textId="77777777" w:rsidR="001E2408" w:rsidRPr="00206CA1" w:rsidRDefault="001E2408" w:rsidP="001E2408">
            <w:pPr>
              <w:tabs>
                <w:tab w:val="decimal" w:pos="1127"/>
              </w:tabs>
              <w:ind w:right="-167"/>
              <w:rPr>
                <w:szCs w:val="22"/>
              </w:rPr>
            </w:pPr>
          </w:p>
        </w:tc>
        <w:tc>
          <w:tcPr>
            <w:tcW w:w="1125" w:type="dxa"/>
          </w:tcPr>
          <w:p w14:paraId="6F6BC7D5" w14:textId="430D7C7B" w:rsidR="001E2408" w:rsidRPr="00206CA1" w:rsidRDefault="001E2408" w:rsidP="001E2408">
            <w:pPr>
              <w:tabs>
                <w:tab w:val="decimal" w:pos="964"/>
              </w:tabs>
              <w:ind w:right="-167"/>
              <w:rPr>
                <w:szCs w:val="22"/>
                <w:lang w:val="en-US"/>
              </w:rPr>
            </w:pPr>
            <w:r w:rsidRPr="002B2D36">
              <w:t>-</w:t>
            </w:r>
          </w:p>
        </w:tc>
        <w:tc>
          <w:tcPr>
            <w:tcW w:w="178" w:type="dxa"/>
          </w:tcPr>
          <w:p w14:paraId="707F379E" w14:textId="77777777" w:rsidR="001E2408" w:rsidRPr="00206CA1" w:rsidRDefault="001E2408" w:rsidP="001E2408">
            <w:pPr>
              <w:tabs>
                <w:tab w:val="decimal" w:pos="1127"/>
              </w:tabs>
              <w:ind w:right="-167"/>
              <w:rPr>
                <w:szCs w:val="22"/>
                <w:lang w:val="en-US"/>
              </w:rPr>
            </w:pPr>
          </w:p>
        </w:tc>
        <w:tc>
          <w:tcPr>
            <w:tcW w:w="1134" w:type="dxa"/>
          </w:tcPr>
          <w:p w14:paraId="40B77524" w14:textId="7AE0A420" w:rsidR="001E2408" w:rsidRPr="00206CA1" w:rsidRDefault="001E2408" w:rsidP="001E2408">
            <w:pPr>
              <w:tabs>
                <w:tab w:val="decimal" w:pos="961"/>
              </w:tabs>
              <w:ind w:right="-167"/>
              <w:rPr>
                <w:szCs w:val="22"/>
                <w:lang w:val="en-US"/>
              </w:rPr>
            </w:pPr>
            <w:r w:rsidRPr="00206CA1">
              <w:t>7,824</w:t>
            </w:r>
          </w:p>
        </w:tc>
      </w:tr>
      <w:tr w:rsidR="001E2408" w:rsidRPr="00206CA1" w14:paraId="0C81EAE1" w14:textId="1B102008" w:rsidTr="00C20243">
        <w:trPr>
          <w:cantSplit/>
        </w:trPr>
        <w:tc>
          <w:tcPr>
            <w:tcW w:w="3060" w:type="dxa"/>
          </w:tcPr>
          <w:p w14:paraId="2C1A414A" w14:textId="610DB912" w:rsidR="001E2408" w:rsidRPr="00206CA1" w:rsidRDefault="001E2408" w:rsidP="001E2408">
            <w:pPr>
              <w:spacing w:line="240" w:lineRule="atLeast"/>
              <w:rPr>
                <w:szCs w:val="22"/>
              </w:rPr>
            </w:pPr>
            <w:r w:rsidRPr="00206CA1">
              <w:rPr>
                <w:szCs w:val="22"/>
              </w:rPr>
              <w:t>Disposals</w:t>
            </w:r>
          </w:p>
        </w:tc>
        <w:tc>
          <w:tcPr>
            <w:tcW w:w="1346" w:type="dxa"/>
            <w:tcBorders>
              <w:bottom w:val="single" w:sz="4" w:space="0" w:color="auto"/>
            </w:tcBorders>
          </w:tcPr>
          <w:p w14:paraId="06478E8D" w14:textId="2E9F726F" w:rsidR="001E2408" w:rsidRPr="00206CA1" w:rsidRDefault="001E2408" w:rsidP="001E2408">
            <w:pPr>
              <w:tabs>
                <w:tab w:val="decimal" w:pos="1183"/>
              </w:tabs>
              <w:ind w:right="-167"/>
            </w:pPr>
            <w:r w:rsidRPr="00206CA1">
              <w:t>-</w:t>
            </w:r>
          </w:p>
        </w:tc>
        <w:tc>
          <w:tcPr>
            <w:tcW w:w="180" w:type="dxa"/>
          </w:tcPr>
          <w:p w14:paraId="02346276" w14:textId="77777777" w:rsidR="001E2408" w:rsidRPr="00206CA1" w:rsidRDefault="001E2408" w:rsidP="001E2408">
            <w:pPr>
              <w:tabs>
                <w:tab w:val="decimal" w:pos="1127"/>
              </w:tabs>
              <w:ind w:right="-167"/>
              <w:rPr>
                <w:szCs w:val="22"/>
              </w:rPr>
            </w:pPr>
          </w:p>
        </w:tc>
        <w:tc>
          <w:tcPr>
            <w:tcW w:w="1125" w:type="dxa"/>
            <w:tcBorders>
              <w:bottom w:val="single" w:sz="4" w:space="0" w:color="auto"/>
            </w:tcBorders>
          </w:tcPr>
          <w:p w14:paraId="2EB1F4ED" w14:textId="63FAE777" w:rsidR="001E2408" w:rsidRPr="00206CA1" w:rsidRDefault="001E2408" w:rsidP="001E2408">
            <w:pPr>
              <w:tabs>
                <w:tab w:val="decimal" w:pos="964"/>
              </w:tabs>
              <w:ind w:right="-167"/>
              <w:rPr>
                <w:szCs w:val="22"/>
                <w:lang w:val="en-US"/>
              </w:rPr>
            </w:pPr>
            <w:r w:rsidRPr="00206CA1">
              <w:t>(257)</w:t>
            </w:r>
          </w:p>
        </w:tc>
        <w:tc>
          <w:tcPr>
            <w:tcW w:w="180" w:type="dxa"/>
          </w:tcPr>
          <w:p w14:paraId="7C0DFA71" w14:textId="77777777" w:rsidR="001E2408" w:rsidRPr="00206CA1" w:rsidRDefault="001E2408" w:rsidP="001E2408">
            <w:pPr>
              <w:tabs>
                <w:tab w:val="decimal" w:pos="1127"/>
              </w:tabs>
              <w:ind w:right="-167"/>
              <w:rPr>
                <w:szCs w:val="22"/>
              </w:rPr>
            </w:pPr>
          </w:p>
        </w:tc>
        <w:tc>
          <w:tcPr>
            <w:tcW w:w="1039" w:type="dxa"/>
            <w:tcBorders>
              <w:bottom w:val="single" w:sz="4" w:space="0" w:color="auto"/>
            </w:tcBorders>
          </w:tcPr>
          <w:p w14:paraId="3F4DC9CC" w14:textId="07F18490" w:rsidR="001E2408" w:rsidRPr="00206CA1" w:rsidRDefault="001E2408" w:rsidP="001E2408">
            <w:pPr>
              <w:tabs>
                <w:tab w:val="decimal" w:pos="871"/>
              </w:tabs>
              <w:ind w:right="-167"/>
              <w:rPr>
                <w:szCs w:val="22"/>
                <w:lang w:val="en-US"/>
              </w:rPr>
            </w:pPr>
            <w:r w:rsidRPr="00206CA1">
              <w:t>(5,255)</w:t>
            </w:r>
          </w:p>
        </w:tc>
        <w:tc>
          <w:tcPr>
            <w:tcW w:w="180" w:type="dxa"/>
          </w:tcPr>
          <w:p w14:paraId="26435D9E" w14:textId="77777777" w:rsidR="001E2408" w:rsidRPr="00206CA1" w:rsidRDefault="001E2408" w:rsidP="001E2408">
            <w:pPr>
              <w:tabs>
                <w:tab w:val="decimal" w:pos="1127"/>
              </w:tabs>
              <w:ind w:right="-167"/>
              <w:rPr>
                <w:szCs w:val="22"/>
              </w:rPr>
            </w:pPr>
          </w:p>
        </w:tc>
        <w:tc>
          <w:tcPr>
            <w:tcW w:w="1125" w:type="dxa"/>
            <w:tcBorders>
              <w:bottom w:val="single" w:sz="4" w:space="0" w:color="auto"/>
            </w:tcBorders>
          </w:tcPr>
          <w:p w14:paraId="016B4D52" w14:textId="776D581E" w:rsidR="001E2408" w:rsidRPr="00206CA1" w:rsidRDefault="001E2408" w:rsidP="001E2408">
            <w:pPr>
              <w:tabs>
                <w:tab w:val="decimal" w:pos="964"/>
              </w:tabs>
              <w:ind w:right="-167"/>
              <w:rPr>
                <w:szCs w:val="22"/>
                <w:lang w:val="en-US"/>
              </w:rPr>
            </w:pPr>
            <w:r w:rsidRPr="002B2D36">
              <w:t>-</w:t>
            </w:r>
          </w:p>
        </w:tc>
        <w:tc>
          <w:tcPr>
            <w:tcW w:w="178" w:type="dxa"/>
          </w:tcPr>
          <w:p w14:paraId="2F4EE0E8" w14:textId="77777777" w:rsidR="001E2408" w:rsidRPr="00206CA1" w:rsidRDefault="001E2408" w:rsidP="001E2408">
            <w:pPr>
              <w:tabs>
                <w:tab w:val="decimal" w:pos="1127"/>
              </w:tabs>
              <w:ind w:right="-167"/>
              <w:rPr>
                <w:szCs w:val="22"/>
                <w:lang w:val="en-US"/>
              </w:rPr>
            </w:pPr>
          </w:p>
        </w:tc>
        <w:tc>
          <w:tcPr>
            <w:tcW w:w="1134" w:type="dxa"/>
            <w:tcBorders>
              <w:bottom w:val="single" w:sz="4" w:space="0" w:color="auto"/>
            </w:tcBorders>
          </w:tcPr>
          <w:p w14:paraId="7793EDF4" w14:textId="17055531" w:rsidR="001E2408" w:rsidRPr="00206CA1" w:rsidRDefault="001E2408" w:rsidP="001E2408">
            <w:pPr>
              <w:tabs>
                <w:tab w:val="decimal" w:pos="961"/>
              </w:tabs>
              <w:ind w:right="-167"/>
              <w:rPr>
                <w:szCs w:val="22"/>
                <w:lang w:val="en-US"/>
              </w:rPr>
            </w:pPr>
            <w:r w:rsidRPr="00206CA1">
              <w:t>(5,512)</w:t>
            </w:r>
          </w:p>
        </w:tc>
      </w:tr>
      <w:tr w:rsidR="004847A6" w:rsidRPr="00206CA1" w14:paraId="3B7AED8D" w14:textId="3B42BA22" w:rsidTr="004847A6">
        <w:trPr>
          <w:cantSplit/>
        </w:trPr>
        <w:tc>
          <w:tcPr>
            <w:tcW w:w="3060" w:type="dxa"/>
          </w:tcPr>
          <w:p w14:paraId="6F1C7408" w14:textId="2BD55605" w:rsidR="004847A6" w:rsidRPr="00206CA1" w:rsidRDefault="004847A6" w:rsidP="004847A6">
            <w:pPr>
              <w:spacing w:line="240" w:lineRule="atLeast"/>
              <w:rPr>
                <w:b/>
                <w:bCs/>
                <w:szCs w:val="22"/>
              </w:rPr>
            </w:pPr>
            <w:proofErr w:type="gramStart"/>
            <w:r w:rsidRPr="00206CA1">
              <w:rPr>
                <w:b/>
                <w:bCs/>
                <w:szCs w:val="22"/>
              </w:rPr>
              <w:t>At</w:t>
            </w:r>
            <w:proofErr w:type="gramEnd"/>
            <w:r w:rsidRPr="00206CA1">
              <w:rPr>
                <w:b/>
                <w:bCs/>
                <w:szCs w:val="22"/>
              </w:rPr>
              <w:t xml:space="preserve"> </w:t>
            </w:r>
            <w:r w:rsidRPr="00206CA1">
              <w:rPr>
                <w:b/>
                <w:bCs/>
                <w:szCs w:val="22"/>
                <w:lang w:val="en-US"/>
              </w:rPr>
              <w:t>31</w:t>
            </w:r>
            <w:r w:rsidRPr="00206CA1">
              <w:rPr>
                <w:b/>
                <w:bCs/>
                <w:szCs w:val="22"/>
              </w:rPr>
              <w:t xml:space="preserve"> December </w:t>
            </w:r>
            <w:r w:rsidRPr="00206CA1">
              <w:rPr>
                <w:b/>
                <w:bCs/>
                <w:szCs w:val="22"/>
                <w:lang w:val="en-US"/>
              </w:rPr>
              <w:t>202</w:t>
            </w:r>
            <w:r w:rsidR="001E2408">
              <w:rPr>
                <w:b/>
                <w:bCs/>
                <w:szCs w:val="22"/>
                <w:lang w:val="en-US"/>
              </w:rPr>
              <w:t>3</w:t>
            </w:r>
            <w:r w:rsidRPr="00206CA1">
              <w:rPr>
                <w:b/>
                <w:bCs/>
                <w:szCs w:val="22"/>
              </w:rPr>
              <w:t xml:space="preserve"> and</w:t>
            </w:r>
          </w:p>
          <w:p w14:paraId="319C4863" w14:textId="082D00D2" w:rsidR="004847A6" w:rsidRPr="00206CA1" w:rsidRDefault="004847A6" w:rsidP="004847A6">
            <w:pPr>
              <w:spacing w:line="240" w:lineRule="atLeast"/>
              <w:rPr>
                <w:b/>
                <w:bCs/>
                <w:szCs w:val="22"/>
              </w:rPr>
            </w:pPr>
            <w:r w:rsidRPr="00206CA1">
              <w:rPr>
                <w:b/>
                <w:bCs/>
                <w:szCs w:val="22"/>
              </w:rPr>
              <w:t xml:space="preserve">   </w:t>
            </w:r>
            <w:r w:rsidRPr="00206CA1">
              <w:rPr>
                <w:b/>
                <w:bCs/>
                <w:szCs w:val="22"/>
                <w:lang w:val="en-US"/>
              </w:rPr>
              <w:t>1</w:t>
            </w:r>
            <w:r w:rsidRPr="00206CA1">
              <w:rPr>
                <w:b/>
                <w:bCs/>
                <w:szCs w:val="22"/>
              </w:rPr>
              <w:t xml:space="preserve"> January </w:t>
            </w:r>
            <w:r w:rsidRPr="00206CA1">
              <w:rPr>
                <w:b/>
                <w:bCs/>
                <w:szCs w:val="22"/>
                <w:lang w:val="en-US"/>
              </w:rPr>
              <w:t>202</w:t>
            </w:r>
            <w:r w:rsidR="001E2408">
              <w:rPr>
                <w:b/>
                <w:bCs/>
                <w:szCs w:val="22"/>
                <w:lang w:val="en-US"/>
              </w:rPr>
              <w:t>4</w:t>
            </w:r>
          </w:p>
        </w:tc>
        <w:tc>
          <w:tcPr>
            <w:tcW w:w="1346" w:type="dxa"/>
            <w:vAlign w:val="bottom"/>
          </w:tcPr>
          <w:p w14:paraId="5391C85E" w14:textId="09AB9D1A" w:rsidR="004847A6" w:rsidRPr="00206CA1" w:rsidRDefault="001E2408" w:rsidP="004847A6">
            <w:pPr>
              <w:tabs>
                <w:tab w:val="decimal" w:pos="1183"/>
              </w:tabs>
              <w:ind w:right="-167"/>
              <w:rPr>
                <w:b/>
                <w:bCs/>
                <w:szCs w:val="22"/>
              </w:rPr>
            </w:pPr>
            <w:r w:rsidRPr="00206CA1">
              <w:rPr>
                <w:b/>
                <w:bCs/>
              </w:rPr>
              <w:t>55,520</w:t>
            </w:r>
          </w:p>
        </w:tc>
        <w:tc>
          <w:tcPr>
            <w:tcW w:w="180" w:type="dxa"/>
            <w:vAlign w:val="bottom"/>
          </w:tcPr>
          <w:p w14:paraId="1AC0A627" w14:textId="77777777" w:rsidR="004847A6" w:rsidRPr="00206CA1" w:rsidRDefault="004847A6" w:rsidP="004847A6">
            <w:pPr>
              <w:tabs>
                <w:tab w:val="decimal" w:pos="1127"/>
              </w:tabs>
              <w:ind w:right="-167"/>
              <w:rPr>
                <w:b/>
                <w:bCs/>
                <w:szCs w:val="22"/>
              </w:rPr>
            </w:pPr>
          </w:p>
        </w:tc>
        <w:tc>
          <w:tcPr>
            <w:tcW w:w="1125" w:type="dxa"/>
            <w:vAlign w:val="bottom"/>
          </w:tcPr>
          <w:p w14:paraId="6BB2DE23" w14:textId="442F28CA" w:rsidR="004847A6" w:rsidRPr="00206CA1" w:rsidRDefault="001E2408" w:rsidP="004847A6">
            <w:pPr>
              <w:tabs>
                <w:tab w:val="decimal" w:pos="964"/>
              </w:tabs>
              <w:ind w:right="-167"/>
              <w:rPr>
                <w:b/>
                <w:bCs/>
                <w:szCs w:val="22"/>
              </w:rPr>
            </w:pPr>
            <w:r w:rsidRPr="00206CA1">
              <w:rPr>
                <w:b/>
                <w:bCs/>
              </w:rPr>
              <w:t>12,405</w:t>
            </w:r>
          </w:p>
        </w:tc>
        <w:tc>
          <w:tcPr>
            <w:tcW w:w="180" w:type="dxa"/>
            <w:vAlign w:val="bottom"/>
          </w:tcPr>
          <w:p w14:paraId="4800D8DB" w14:textId="77777777" w:rsidR="004847A6" w:rsidRPr="00206CA1" w:rsidRDefault="004847A6" w:rsidP="004847A6">
            <w:pPr>
              <w:tabs>
                <w:tab w:val="decimal" w:pos="1127"/>
              </w:tabs>
              <w:ind w:right="-167"/>
              <w:rPr>
                <w:b/>
                <w:bCs/>
                <w:szCs w:val="22"/>
              </w:rPr>
            </w:pPr>
          </w:p>
        </w:tc>
        <w:tc>
          <w:tcPr>
            <w:tcW w:w="1039" w:type="dxa"/>
            <w:vAlign w:val="bottom"/>
          </w:tcPr>
          <w:p w14:paraId="638C1203" w14:textId="7BD5749F" w:rsidR="004847A6" w:rsidRPr="00206CA1" w:rsidRDefault="001E2408" w:rsidP="004847A6">
            <w:pPr>
              <w:tabs>
                <w:tab w:val="decimal" w:pos="871"/>
              </w:tabs>
              <w:ind w:right="-167"/>
              <w:rPr>
                <w:b/>
                <w:bCs/>
                <w:szCs w:val="22"/>
              </w:rPr>
            </w:pPr>
            <w:r w:rsidRPr="00206CA1">
              <w:rPr>
                <w:b/>
                <w:bCs/>
              </w:rPr>
              <w:t>7,868</w:t>
            </w:r>
          </w:p>
        </w:tc>
        <w:tc>
          <w:tcPr>
            <w:tcW w:w="180" w:type="dxa"/>
            <w:vAlign w:val="bottom"/>
          </w:tcPr>
          <w:p w14:paraId="0F9BEFBC" w14:textId="77777777" w:rsidR="004847A6" w:rsidRPr="00206CA1" w:rsidRDefault="004847A6" w:rsidP="004847A6">
            <w:pPr>
              <w:tabs>
                <w:tab w:val="decimal" w:pos="1127"/>
              </w:tabs>
              <w:ind w:right="-167"/>
              <w:rPr>
                <w:b/>
                <w:bCs/>
                <w:szCs w:val="22"/>
              </w:rPr>
            </w:pPr>
          </w:p>
        </w:tc>
        <w:tc>
          <w:tcPr>
            <w:tcW w:w="1125" w:type="dxa"/>
            <w:vAlign w:val="bottom"/>
          </w:tcPr>
          <w:p w14:paraId="6C48AF53" w14:textId="61AC865E" w:rsidR="004847A6" w:rsidRPr="00206CA1" w:rsidRDefault="004847A6" w:rsidP="004847A6">
            <w:pPr>
              <w:tabs>
                <w:tab w:val="decimal" w:pos="964"/>
              </w:tabs>
              <w:ind w:right="-167"/>
              <w:rPr>
                <w:b/>
                <w:bCs/>
                <w:szCs w:val="22"/>
                <w:lang w:val="en-US"/>
              </w:rPr>
            </w:pPr>
            <w:r w:rsidRPr="00206CA1">
              <w:rPr>
                <w:b/>
                <w:bCs/>
                <w:szCs w:val="22"/>
                <w:lang w:val="en-US"/>
              </w:rPr>
              <w:t>-</w:t>
            </w:r>
          </w:p>
        </w:tc>
        <w:tc>
          <w:tcPr>
            <w:tcW w:w="178" w:type="dxa"/>
            <w:vAlign w:val="bottom"/>
          </w:tcPr>
          <w:p w14:paraId="2322AFB2" w14:textId="77777777" w:rsidR="004847A6" w:rsidRPr="00206CA1" w:rsidRDefault="004847A6" w:rsidP="004847A6">
            <w:pPr>
              <w:tabs>
                <w:tab w:val="decimal" w:pos="1127"/>
              </w:tabs>
              <w:ind w:right="-167"/>
              <w:rPr>
                <w:b/>
                <w:bCs/>
                <w:szCs w:val="22"/>
                <w:lang w:val="en-US"/>
              </w:rPr>
            </w:pPr>
          </w:p>
        </w:tc>
        <w:tc>
          <w:tcPr>
            <w:tcW w:w="1134" w:type="dxa"/>
            <w:vAlign w:val="bottom"/>
          </w:tcPr>
          <w:p w14:paraId="19CE0FE4" w14:textId="087DE6C4" w:rsidR="004847A6" w:rsidRPr="00206CA1" w:rsidRDefault="001E2408" w:rsidP="004847A6">
            <w:pPr>
              <w:tabs>
                <w:tab w:val="decimal" w:pos="961"/>
              </w:tabs>
              <w:ind w:right="-167"/>
              <w:rPr>
                <w:b/>
                <w:bCs/>
                <w:szCs w:val="22"/>
                <w:lang w:val="en-US"/>
              </w:rPr>
            </w:pPr>
            <w:r w:rsidRPr="00206CA1">
              <w:rPr>
                <w:b/>
                <w:bCs/>
              </w:rPr>
              <w:t>75,793</w:t>
            </w:r>
          </w:p>
        </w:tc>
      </w:tr>
      <w:tr w:rsidR="002C6F13" w:rsidRPr="00206CA1" w14:paraId="62A61212" w14:textId="458F70D5" w:rsidTr="00D33A48">
        <w:trPr>
          <w:cantSplit/>
        </w:trPr>
        <w:tc>
          <w:tcPr>
            <w:tcW w:w="3060" w:type="dxa"/>
          </w:tcPr>
          <w:p w14:paraId="75F8115C" w14:textId="77777777" w:rsidR="002C6F13" w:rsidRPr="00206CA1" w:rsidRDefault="002C6F13" w:rsidP="002C6F13">
            <w:pPr>
              <w:rPr>
                <w:szCs w:val="22"/>
              </w:rPr>
            </w:pPr>
            <w:r w:rsidRPr="00206CA1">
              <w:rPr>
                <w:szCs w:val="22"/>
              </w:rPr>
              <w:t>Depreciation charge for the year</w:t>
            </w:r>
          </w:p>
        </w:tc>
        <w:tc>
          <w:tcPr>
            <w:tcW w:w="1346" w:type="dxa"/>
          </w:tcPr>
          <w:p w14:paraId="48BF0024" w14:textId="4575D668" w:rsidR="002C6F13" w:rsidRPr="00206CA1" w:rsidRDefault="00C53769" w:rsidP="002C6F13">
            <w:pPr>
              <w:tabs>
                <w:tab w:val="decimal" w:pos="1183"/>
              </w:tabs>
              <w:ind w:right="-167"/>
            </w:pPr>
            <w:r>
              <w:t>6,099</w:t>
            </w:r>
          </w:p>
        </w:tc>
        <w:tc>
          <w:tcPr>
            <w:tcW w:w="180" w:type="dxa"/>
          </w:tcPr>
          <w:p w14:paraId="62753985" w14:textId="77777777" w:rsidR="002C6F13" w:rsidRPr="00206CA1" w:rsidRDefault="002C6F13" w:rsidP="002C6F13">
            <w:pPr>
              <w:tabs>
                <w:tab w:val="decimal" w:pos="1127"/>
              </w:tabs>
              <w:ind w:right="-167"/>
              <w:rPr>
                <w:szCs w:val="22"/>
                <w:lang w:val="en-US"/>
              </w:rPr>
            </w:pPr>
          </w:p>
        </w:tc>
        <w:tc>
          <w:tcPr>
            <w:tcW w:w="1125" w:type="dxa"/>
          </w:tcPr>
          <w:p w14:paraId="462C985B" w14:textId="095EA8D8" w:rsidR="002C6F13" w:rsidRPr="00206CA1" w:rsidRDefault="001656B8" w:rsidP="002C6F13">
            <w:pPr>
              <w:tabs>
                <w:tab w:val="decimal" w:pos="964"/>
              </w:tabs>
              <w:ind w:right="-167"/>
              <w:rPr>
                <w:szCs w:val="22"/>
                <w:lang w:val="en-US"/>
              </w:rPr>
            </w:pPr>
            <w:r>
              <w:rPr>
                <w:szCs w:val="22"/>
                <w:lang w:val="en-US"/>
              </w:rPr>
              <w:t>815</w:t>
            </w:r>
          </w:p>
        </w:tc>
        <w:tc>
          <w:tcPr>
            <w:tcW w:w="180" w:type="dxa"/>
          </w:tcPr>
          <w:p w14:paraId="37DDAA42" w14:textId="77777777" w:rsidR="002C6F13" w:rsidRPr="00206CA1" w:rsidRDefault="002C6F13" w:rsidP="002C6F13">
            <w:pPr>
              <w:tabs>
                <w:tab w:val="decimal" w:pos="1127"/>
              </w:tabs>
              <w:ind w:right="-167"/>
              <w:rPr>
                <w:szCs w:val="22"/>
                <w:lang w:val="en-US"/>
              </w:rPr>
            </w:pPr>
          </w:p>
        </w:tc>
        <w:tc>
          <w:tcPr>
            <w:tcW w:w="1039" w:type="dxa"/>
          </w:tcPr>
          <w:p w14:paraId="4DD97F97" w14:textId="01BB7FFB" w:rsidR="002C6F13" w:rsidRPr="00206CA1" w:rsidRDefault="00010ED0" w:rsidP="002C6F13">
            <w:pPr>
              <w:tabs>
                <w:tab w:val="decimal" w:pos="871"/>
              </w:tabs>
              <w:ind w:right="-167"/>
              <w:rPr>
                <w:szCs w:val="22"/>
                <w:lang w:val="en-US"/>
              </w:rPr>
            </w:pPr>
            <w:r>
              <w:rPr>
                <w:szCs w:val="22"/>
                <w:lang w:val="en-US"/>
              </w:rPr>
              <w:t>1,883</w:t>
            </w:r>
          </w:p>
        </w:tc>
        <w:tc>
          <w:tcPr>
            <w:tcW w:w="180" w:type="dxa"/>
          </w:tcPr>
          <w:p w14:paraId="2C00A6FD" w14:textId="77777777" w:rsidR="002C6F13" w:rsidRPr="00206CA1" w:rsidRDefault="002C6F13" w:rsidP="002C6F13">
            <w:pPr>
              <w:tabs>
                <w:tab w:val="decimal" w:pos="1127"/>
              </w:tabs>
              <w:ind w:right="-167"/>
              <w:rPr>
                <w:szCs w:val="22"/>
                <w:lang w:val="en-US"/>
              </w:rPr>
            </w:pPr>
          </w:p>
        </w:tc>
        <w:tc>
          <w:tcPr>
            <w:tcW w:w="1125" w:type="dxa"/>
          </w:tcPr>
          <w:p w14:paraId="3012F74D" w14:textId="51CBC9AD" w:rsidR="002C6F13" w:rsidRPr="00206CA1" w:rsidRDefault="00DA3C1C" w:rsidP="002C6F13">
            <w:pPr>
              <w:tabs>
                <w:tab w:val="decimal" w:pos="964"/>
              </w:tabs>
              <w:ind w:right="-167"/>
              <w:rPr>
                <w:szCs w:val="22"/>
                <w:lang w:val="en-US"/>
              </w:rPr>
            </w:pPr>
            <w:r>
              <w:rPr>
                <w:szCs w:val="22"/>
                <w:lang w:val="en-US"/>
              </w:rPr>
              <w:t>-</w:t>
            </w:r>
          </w:p>
        </w:tc>
        <w:tc>
          <w:tcPr>
            <w:tcW w:w="178" w:type="dxa"/>
          </w:tcPr>
          <w:p w14:paraId="19F6BA33" w14:textId="77777777" w:rsidR="002C6F13" w:rsidRPr="00206CA1" w:rsidRDefault="002C6F13" w:rsidP="002C6F13">
            <w:pPr>
              <w:tabs>
                <w:tab w:val="decimal" w:pos="1127"/>
              </w:tabs>
              <w:ind w:right="-167"/>
              <w:rPr>
                <w:szCs w:val="22"/>
                <w:lang w:val="en-US"/>
              </w:rPr>
            </w:pPr>
          </w:p>
        </w:tc>
        <w:tc>
          <w:tcPr>
            <w:tcW w:w="1134" w:type="dxa"/>
          </w:tcPr>
          <w:p w14:paraId="0E525737" w14:textId="03F3DB87" w:rsidR="002C6F13" w:rsidRPr="00206CA1" w:rsidRDefault="00625B0F" w:rsidP="002C6F13">
            <w:pPr>
              <w:tabs>
                <w:tab w:val="decimal" w:pos="961"/>
              </w:tabs>
              <w:ind w:right="-167"/>
              <w:rPr>
                <w:szCs w:val="22"/>
                <w:lang w:val="en-US"/>
              </w:rPr>
            </w:pPr>
            <w:r>
              <w:rPr>
                <w:szCs w:val="22"/>
                <w:lang w:val="en-US"/>
              </w:rPr>
              <w:t>8,7</w:t>
            </w:r>
            <w:r w:rsidR="00C31162">
              <w:rPr>
                <w:szCs w:val="22"/>
                <w:lang w:val="en-US"/>
              </w:rPr>
              <w:t>97</w:t>
            </w:r>
          </w:p>
        </w:tc>
      </w:tr>
      <w:tr w:rsidR="002C6F13" w:rsidRPr="00206CA1" w14:paraId="63BD3E59" w14:textId="7B631C6B" w:rsidTr="00D33A48">
        <w:trPr>
          <w:cantSplit/>
        </w:trPr>
        <w:tc>
          <w:tcPr>
            <w:tcW w:w="3060" w:type="dxa"/>
          </w:tcPr>
          <w:p w14:paraId="18103939" w14:textId="77777777" w:rsidR="002C6F13" w:rsidRPr="00206CA1" w:rsidRDefault="002C6F13" w:rsidP="002C6F13">
            <w:pPr>
              <w:spacing w:line="240" w:lineRule="atLeast"/>
              <w:rPr>
                <w:szCs w:val="22"/>
              </w:rPr>
            </w:pPr>
            <w:r w:rsidRPr="00206CA1">
              <w:rPr>
                <w:szCs w:val="22"/>
              </w:rPr>
              <w:t>Disposals</w:t>
            </w:r>
          </w:p>
        </w:tc>
        <w:tc>
          <w:tcPr>
            <w:tcW w:w="1346" w:type="dxa"/>
          </w:tcPr>
          <w:p w14:paraId="416FFCC6" w14:textId="443100D3" w:rsidR="002C6F13" w:rsidRPr="00206CA1" w:rsidRDefault="00FC1D46" w:rsidP="002C6F13">
            <w:pPr>
              <w:tabs>
                <w:tab w:val="decimal" w:pos="1183"/>
              </w:tabs>
              <w:ind w:right="-167"/>
            </w:pPr>
            <w:r>
              <w:t>-</w:t>
            </w:r>
          </w:p>
        </w:tc>
        <w:tc>
          <w:tcPr>
            <w:tcW w:w="180" w:type="dxa"/>
          </w:tcPr>
          <w:p w14:paraId="00411332" w14:textId="77777777" w:rsidR="002C6F13" w:rsidRPr="00206CA1" w:rsidRDefault="002C6F13" w:rsidP="002C6F13">
            <w:pPr>
              <w:tabs>
                <w:tab w:val="decimal" w:pos="1127"/>
              </w:tabs>
              <w:ind w:right="-167"/>
              <w:rPr>
                <w:szCs w:val="22"/>
                <w:lang w:val="en-US"/>
              </w:rPr>
            </w:pPr>
          </w:p>
        </w:tc>
        <w:tc>
          <w:tcPr>
            <w:tcW w:w="1125" w:type="dxa"/>
          </w:tcPr>
          <w:p w14:paraId="5B8A21C8" w14:textId="4C792A32" w:rsidR="002C6F13" w:rsidRPr="00206CA1" w:rsidRDefault="00462932" w:rsidP="002C6F13">
            <w:pPr>
              <w:tabs>
                <w:tab w:val="decimal" w:pos="964"/>
              </w:tabs>
              <w:ind w:right="-167"/>
              <w:rPr>
                <w:szCs w:val="22"/>
                <w:lang w:val="en-US"/>
              </w:rPr>
            </w:pPr>
            <w:r>
              <w:rPr>
                <w:szCs w:val="22"/>
                <w:lang w:val="en-US"/>
              </w:rPr>
              <w:t>(702)</w:t>
            </w:r>
          </w:p>
        </w:tc>
        <w:tc>
          <w:tcPr>
            <w:tcW w:w="180" w:type="dxa"/>
          </w:tcPr>
          <w:p w14:paraId="5D3ECD79" w14:textId="77777777" w:rsidR="002C6F13" w:rsidRPr="00206CA1" w:rsidRDefault="002C6F13" w:rsidP="002C6F13">
            <w:pPr>
              <w:tabs>
                <w:tab w:val="decimal" w:pos="1127"/>
              </w:tabs>
              <w:ind w:right="-167"/>
              <w:rPr>
                <w:szCs w:val="22"/>
                <w:lang w:val="en-US"/>
              </w:rPr>
            </w:pPr>
          </w:p>
        </w:tc>
        <w:tc>
          <w:tcPr>
            <w:tcW w:w="1039" w:type="dxa"/>
          </w:tcPr>
          <w:p w14:paraId="4D5D7EB0" w14:textId="4063E2A0" w:rsidR="002C6F13" w:rsidRPr="00206CA1" w:rsidRDefault="00DA3C1C" w:rsidP="002C6F13">
            <w:pPr>
              <w:tabs>
                <w:tab w:val="decimal" w:pos="871"/>
              </w:tabs>
              <w:ind w:right="-167"/>
              <w:rPr>
                <w:szCs w:val="22"/>
                <w:lang w:val="en-US"/>
              </w:rPr>
            </w:pPr>
            <w:r>
              <w:rPr>
                <w:szCs w:val="22"/>
                <w:lang w:val="en-US"/>
              </w:rPr>
              <w:t>(3,001)</w:t>
            </w:r>
          </w:p>
        </w:tc>
        <w:tc>
          <w:tcPr>
            <w:tcW w:w="180" w:type="dxa"/>
          </w:tcPr>
          <w:p w14:paraId="16D1F6B7" w14:textId="77777777" w:rsidR="002C6F13" w:rsidRPr="00206CA1" w:rsidRDefault="002C6F13" w:rsidP="002C6F13">
            <w:pPr>
              <w:tabs>
                <w:tab w:val="decimal" w:pos="1127"/>
              </w:tabs>
              <w:ind w:right="-167"/>
              <w:rPr>
                <w:szCs w:val="22"/>
                <w:lang w:val="en-US"/>
              </w:rPr>
            </w:pPr>
          </w:p>
        </w:tc>
        <w:tc>
          <w:tcPr>
            <w:tcW w:w="1125" w:type="dxa"/>
          </w:tcPr>
          <w:p w14:paraId="0FF2769E" w14:textId="1204D581" w:rsidR="002C6F13" w:rsidRPr="00206CA1" w:rsidRDefault="00DA3C1C" w:rsidP="002C6F13">
            <w:pPr>
              <w:tabs>
                <w:tab w:val="decimal" w:pos="964"/>
              </w:tabs>
              <w:ind w:right="-167"/>
              <w:rPr>
                <w:szCs w:val="22"/>
                <w:lang w:val="en-US"/>
              </w:rPr>
            </w:pPr>
            <w:r>
              <w:rPr>
                <w:szCs w:val="22"/>
                <w:lang w:val="en-US"/>
              </w:rPr>
              <w:t>-</w:t>
            </w:r>
          </w:p>
        </w:tc>
        <w:tc>
          <w:tcPr>
            <w:tcW w:w="178" w:type="dxa"/>
          </w:tcPr>
          <w:p w14:paraId="7CF65B5E" w14:textId="77777777" w:rsidR="002C6F13" w:rsidRPr="00206CA1" w:rsidRDefault="002C6F13" w:rsidP="002C6F13">
            <w:pPr>
              <w:tabs>
                <w:tab w:val="decimal" w:pos="1127"/>
              </w:tabs>
              <w:ind w:right="-167"/>
              <w:rPr>
                <w:szCs w:val="22"/>
                <w:lang w:val="en-US"/>
              </w:rPr>
            </w:pPr>
          </w:p>
        </w:tc>
        <w:tc>
          <w:tcPr>
            <w:tcW w:w="1134" w:type="dxa"/>
          </w:tcPr>
          <w:p w14:paraId="7D002AE1" w14:textId="4289EC40" w:rsidR="002C6F13" w:rsidRPr="00206CA1" w:rsidRDefault="008926D3" w:rsidP="002C6F13">
            <w:pPr>
              <w:tabs>
                <w:tab w:val="decimal" w:pos="961"/>
              </w:tabs>
              <w:ind w:right="-167"/>
              <w:rPr>
                <w:szCs w:val="22"/>
                <w:lang w:val="en-US"/>
              </w:rPr>
            </w:pPr>
            <w:r>
              <w:rPr>
                <w:szCs w:val="22"/>
                <w:lang w:val="en-US"/>
              </w:rPr>
              <w:t>(3,703)</w:t>
            </w:r>
          </w:p>
        </w:tc>
      </w:tr>
      <w:tr w:rsidR="002C6F13" w:rsidRPr="00206CA1" w14:paraId="75A4D0E6" w14:textId="2172D168" w:rsidTr="00B6755A">
        <w:trPr>
          <w:cantSplit/>
        </w:trPr>
        <w:tc>
          <w:tcPr>
            <w:tcW w:w="3060" w:type="dxa"/>
          </w:tcPr>
          <w:p w14:paraId="6E0DC9F3" w14:textId="2C5476BB" w:rsidR="002C6F13" w:rsidRPr="00206CA1" w:rsidRDefault="002C6F13" w:rsidP="002C6F13">
            <w:pPr>
              <w:spacing w:line="240" w:lineRule="atLeast"/>
              <w:rPr>
                <w:b/>
                <w:bCs/>
                <w:szCs w:val="22"/>
              </w:rPr>
            </w:pPr>
            <w:proofErr w:type="gramStart"/>
            <w:r w:rsidRPr="00206CA1">
              <w:rPr>
                <w:b/>
                <w:bCs/>
                <w:szCs w:val="22"/>
              </w:rPr>
              <w:t>At</w:t>
            </w:r>
            <w:proofErr w:type="gramEnd"/>
            <w:r w:rsidRPr="00206CA1">
              <w:rPr>
                <w:b/>
                <w:bCs/>
                <w:szCs w:val="22"/>
              </w:rPr>
              <w:t xml:space="preserve"> </w:t>
            </w:r>
            <w:r w:rsidRPr="00206CA1">
              <w:rPr>
                <w:b/>
                <w:bCs/>
                <w:szCs w:val="22"/>
                <w:lang w:val="en-US"/>
              </w:rPr>
              <w:t>31</w:t>
            </w:r>
            <w:r w:rsidRPr="00206CA1">
              <w:rPr>
                <w:b/>
                <w:bCs/>
                <w:szCs w:val="22"/>
              </w:rPr>
              <w:t xml:space="preserve"> December </w:t>
            </w:r>
            <w:r w:rsidRPr="00206CA1">
              <w:rPr>
                <w:b/>
                <w:bCs/>
                <w:szCs w:val="22"/>
                <w:lang w:val="en-US"/>
              </w:rPr>
              <w:t>202</w:t>
            </w:r>
            <w:r w:rsidR="001E2408">
              <w:rPr>
                <w:b/>
                <w:bCs/>
                <w:szCs w:val="22"/>
                <w:lang w:val="en-US"/>
              </w:rPr>
              <w:t>4</w:t>
            </w:r>
          </w:p>
        </w:tc>
        <w:tc>
          <w:tcPr>
            <w:tcW w:w="1346" w:type="dxa"/>
            <w:tcBorders>
              <w:top w:val="single" w:sz="4" w:space="0" w:color="auto"/>
              <w:bottom w:val="single" w:sz="4" w:space="0" w:color="auto"/>
            </w:tcBorders>
          </w:tcPr>
          <w:p w14:paraId="22096584" w14:textId="24D45C69" w:rsidR="002C6F13" w:rsidRPr="00206CA1" w:rsidRDefault="00295620" w:rsidP="002C6F13">
            <w:pPr>
              <w:tabs>
                <w:tab w:val="decimal" w:pos="1183"/>
              </w:tabs>
              <w:ind w:right="-167"/>
              <w:rPr>
                <w:b/>
                <w:bCs/>
                <w:szCs w:val="22"/>
                <w:lang w:val="en-US"/>
              </w:rPr>
            </w:pPr>
            <w:r>
              <w:rPr>
                <w:b/>
                <w:bCs/>
                <w:szCs w:val="22"/>
                <w:lang w:val="en-US"/>
              </w:rPr>
              <w:t>61,619</w:t>
            </w:r>
          </w:p>
        </w:tc>
        <w:tc>
          <w:tcPr>
            <w:tcW w:w="180" w:type="dxa"/>
          </w:tcPr>
          <w:p w14:paraId="5D8844B4" w14:textId="77777777" w:rsidR="002C6F13" w:rsidRPr="00206CA1" w:rsidRDefault="002C6F13" w:rsidP="002C6F13">
            <w:pPr>
              <w:tabs>
                <w:tab w:val="decimal" w:pos="1127"/>
              </w:tabs>
              <w:ind w:right="-167"/>
              <w:rPr>
                <w:b/>
                <w:bCs/>
                <w:szCs w:val="22"/>
                <w:lang w:val="en-US"/>
              </w:rPr>
            </w:pPr>
          </w:p>
        </w:tc>
        <w:tc>
          <w:tcPr>
            <w:tcW w:w="1125" w:type="dxa"/>
            <w:tcBorders>
              <w:top w:val="single" w:sz="4" w:space="0" w:color="auto"/>
              <w:bottom w:val="single" w:sz="4" w:space="0" w:color="auto"/>
            </w:tcBorders>
          </w:tcPr>
          <w:p w14:paraId="4FC09FBB" w14:textId="5A777297" w:rsidR="002C6F13" w:rsidRPr="00206CA1" w:rsidRDefault="009034FD" w:rsidP="002C6F13">
            <w:pPr>
              <w:tabs>
                <w:tab w:val="decimal" w:pos="964"/>
              </w:tabs>
              <w:ind w:right="-167"/>
              <w:rPr>
                <w:b/>
                <w:bCs/>
                <w:szCs w:val="22"/>
                <w:lang w:val="en-US"/>
              </w:rPr>
            </w:pPr>
            <w:r>
              <w:rPr>
                <w:b/>
                <w:bCs/>
                <w:szCs w:val="22"/>
                <w:lang w:val="en-US"/>
              </w:rPr>
              <w:t>12,518</w:t>
            </w:r>
          </w:p>
        </w:tc>
        <w:tc>
          <w:tcPr>
            <w:tcW w:w="180" w:type="dxa"/>
          </w:tcPr>
          <w:p w14:paraId="2BBCA9D1" w14:textId="77777777" w:rsidR="002C6F13" w:rsidRPr="00206CA1" w:rsidRDefault="002C6F13" w:rsidP="002C6F13">
            <w:pPr>
              <w:tabs>
                <w:tab w:val="decimal" w:pos="1127"/>
              </w:tabs>
              <w:ind w:right="-167"/>
              <w:rPr>
                <w:b/>
                <w:bCs/>
                <w:szCs w:val="22"/>
                <w:lang w:val="en-US"/>
              </w:rPr>
            </w:pPr>
          </w:p>
        </w:tc>
        <w:tc>
          <w:tcPr>
            <w:tcW w:w="1039" w:type="dxa"/>
            <w:tcBorders>
              <w:top w:val="single" w:sz="4" w:space="0" w:color="auto"/>
              <w:bottom w:val="single" w:sz="4" w:space="0" w:color="auto"/>
            </w:tcBorders>
          </w:tcPr>
          <w:p w14:paraId="7FCB8B71" w14:textId="5E2F25D8" w:rsidR="002C6F13" w:rsidRPr="00206CA1" w:rsidRDefault="00DA3C1C" w:rsidP="002C6F13">
            <w:pPr>
              <w:tabs>
                <w:tab w:val="decimal" w:pos="871"/>
              </w:tabs>
              <w:ind w:right="-167"/>
              <w:rPr>
                <w:b/>
                <w:bCs/>
                <w:szCs w:val="22"/>
                <w:lang w:val="en-US"/>
              </w:rPr>
            </w:pPr>
            <w:r>
              <w:rPr>
                <w:b/>
                <w:bCs/>
                <w:szCs w:val="22"/>
                <w:lang w:val="en-US"/>
              </w:rPr>
              <w:t>6,750</w:t>
            </w:r>
          </w:p>
        </w:tc>
        <w:tc>
          <w:tcPr>
            <w:tcW w:w="180" w:type="dxa"/>
          </w:tcPr>
          <w:p w14:paraId="3EB16A0F" w14:textId="77777777" w:rsidR="002C6F13" w:rsidRPr="00206CA1" w:rsidRDefault="002C6F13" w:rsidP="002C6F13">
            <w:pPr>
              <w:tabs>
                <w:tab w:val="decimal" w:pos="1127"/>
              </w:tabs>
              <w:ind w:right="-167"/>
              <w:rPr>
                <w:b/>
                <w:bCs/>
                <w:szCs w:val="22"/>
                <w:lang w:val="en-US"/>
              </w:rPr>
            </w:pPr>
          </w:p>
        </w:tc>
        <w:tc>
          <w:tcPr>
            <w:tcW w:w="1125" w:type="dxa"/>
            <w:tcBorders>
              <w:top w:val="single" w:sz="4" w:space="0" w:color="auto"/>
              <w:bottom w:val="single" w:sz="4" w:space="0" w:color="auto"/>
            </w:tcBorders>
          </w:tcPr>
          <w:p w14:paraId="373E8C9A" w14:textId="5E7F7FAB" w:rsidR="002C6F13" w:rsidRPr="00206CA1" w:rsidRDefault="00DA3C1C" w:rsidP="002C6F13">
            <w:pPr>
              <w:tabs>
                <w:tab w:val="decimal" w:pos="964"/>
              </w:tabs>
              <w:ind w:right="-167"/>
              <w:rPr>
                <w:b/>
                <w:bCs/>
                <w:szCs w:val="22"/>
                <w:lang w:val="en-US"/>
              </w:rPr>
            </w:pPr>
            <w:r>
              <w:rPr>
                <w:b/>
                <w:bCs/>
                <w:szCs w:val="22"/>
                <w:lang w:val="en-US"/>
              </w:rPr>
              <w:t>-</w:t>
            </w:r>
          </w:p>
        </w:tc>
        <w:tc>
          <w:tcPr>
            <w:tcW w:w="178" w:type="dxa"/>
          </w:tcPr>
          <w:p w14:paraId="79B575EC" w14:textId="77777777" w:rsidR="002C6F13" w:rsidRPr="00206CA1" w:rsidRDefault="002C6F13" w:rsidP="002C6F13">
            <w:pPr>
              <w:tabs>
                <w:tab w:val="decimal" w:pos="1127"/>
              </w:tabs>
              <w:ind w:right="-167"/>
              <w:rPr>
                <w:b/>
                <w:bCs/>
                <w:szCs w:val="22"/>
                <w:lang w:val="en-US"/>
              </w:rPr>
            </w:pPr>
          </w:p>
        </w:tc>
        <w:tc>
          <w:tcPr>
            <w:tcW w:w="1134" w:type="dxa"/>
            <w:tcBorders>
              <w:top w:val="single" w:sz="4" w:space="0" w:color="auto"/>
              <w:bottom w:val="single" w:sz="4" w:space="0" w:color="auto"/>
            </w:tcBorders>
          </w:tcPr>
          <w:p w14:paraId="282E5DFE" w14:textId="01C168A9" w:rsidR="002C6F13" w:rsidRPr="00206CA1" w:rsidRDefault="00C6288E" w:rsidP="002C6F13">
            <w:pPr>
              <w:tabs>
                <w:tab w:val="decimal" w:pos="961"/>
              </w:tabs>
              <w:ind w:right="-167"/>
              <w:rPr>
                <w:b/>
                <w:bCs/>
                <w:szCs w:val="22"/>
                <w:lang w:val="en-US"/>
              </w:rPr>
            </w:pPr>
            <w:r>
              <w:rPr>
                <w:b/>
                <w:bCs/>
                <w:szCs w:val="22"/>
                <w:lang w:val="en-US"/>
              </w:rPr>
              <w:t>80,887</w:t>
            </w:r>
          </w:p>
        </w:tc>
      </w:tr>
      <w:tr w:rsidR="00D33A48" w:rsidRPr="00206CA1" w14:paraId="5467C1E8" w14:textId="4CD7451F" w:rsidTr="00B6755A">
        <w:trPr>
          <w:cantSplit/>
        </w:trPr>
        <w:tc>
          <w:tcPr>
            <w:tcW w:w="3060" w:type="dxa"/>
          </w:tcPr>
          <w:p w14:paraId="4EEF0968" w14:textId="77777777" w:rsidR="00D33A48" w:rsidRPr="00206CA1" w:rsidRDefault="00D33A48" w:rsidP="00D33A48">
            <w:pPr>
              <w:spacing w:line="240" w:lineRule="atLeast"/>
              <w:rPr>
                <w:b/>
                <w:bCs/>
                <w:szCs w:val="22"/>
              </w:rPr>
            </w:pPr>
          </w:p>
        </w:tc>
        <w:tc>
          <w:tcPr>
            <w:tcW w:w="1346" w:type="dxa"/>
            <w:tcBorders>
              <w:top w:val="single" w:sz="4" w:space="0" w:color="auto"/>
            </w:tcBorders>
            <w:vAlign w:val="bottom"/>
          </w:tcPr>
          <w:p w14:paraId="4348AC61" w14:textId="77777777" w:rsidR="00D33A48" w:rsidRPr="00206CA1" w:rsidRDefault="00D33A48" w:rsidP="00D33A48">
            <w:pPr>
              <w:jc w:val="right"/>
              <w:rPr>
                <w:b/>
                <w:bCs/>
                <w:szCs w:val="22"/>
              </w:rPr>
            </w:pPr>
          </w:p>
        </w:tc>
        <w:tc>
          <w:tcPr>
            <w:tcW w:w="180" w:type="dxa"/>
            <w:vAlign w:val="bottom"/>
          </w:tcPr>
          <w:p w14:paraId="5609D7A9" w14:textId="77777777" w:rsidR="00D33A48" w:rsidRPr="00206CA1" w:rsidRDefault="00D33A48" w:rsidP="00D33A48">
            <w:pPr>
              <w:jc w:val="right"/>
              <w:rPr>
                <w:b/>
                <w:bCs/>
                <w:szCs w:val="22"/>
              </w:rPr>
            </w:pPr>
          </w:p>
        </w:tc>
        <w:tc>
          <w:tcPr>
            <w:tcW w:w="1125" w:type="dxa"/>
            <w:tcBorders>
              <w:top w:val="single" w:sz="4" w:space="0" w:color="auto"/>
            </w:tcBorders>
            <w:vAlign w:val="bottom"/>
          </w:tcPr>
          <w:p w14:paraId="52A340BD" w14:textId="77777777" w:rsidR="00D33A48" w:rsidRPr="00206CA1" w:rsidRDefault="00D33A48" w:rsidP="00D33A48">
            <w:pPr>
              <w:jc w:val="right"/>
              <w:rPr>
                <w:b/>
                <w:bCs/>
                <w:szCs w:val="22"/>
              </w:rPr>
            </w:pPr>
          </w:p>
        </w:tc>
        <w:tc>
          <w:tcPr>
            <w:tcW w:w="180" w:type="dxa"/>
            <w:vAlign w:val="bottom"/>
          </w:tcPr>
          <w:p w14:paraId="5BF78466" w14:textId="77777777" w:rsidR="00D33A48" w:rsidRPr="00206CA1" w:rsidRDefault="00D33A48" w:rsidP="00D33A48">
            <w:pPr>
              <w:jc w:val="right"/>
              <w:rPr>
                <w:b/>
                <w:bCs/>
                <w:szCs w:val="22"/>
              </w:rPr>
            </w:pPr>
          </w:p>
        </w:tc>
        <w:tc>
          <w:tcPr>
            <w:tcW w:w="1039" w:type="dxa"/>
            <w:tcBorders>
              <w:top w:val="single" w:sz="4" w:space="0" w:color="auto"/>
            </w:tcBorders>
            <w:vAlign w:val="bottom"/>
          </w:tcPr>
          <w:p w14:paraId="419F32EB" w14:textId="77777777" w:rsidR="00D33A48" w:rsidRPr="00206CA1" w:rsidRDefault="00D33A48" w:rsidP="00D33A48">
            <w:pPr>
              <w:jc w:val="right"/>
              <w:rPr>
                <w:b/>
                <w:bCs/>
                <w:szCs w:val="22"/>
              </w:rPr>
            </w:pPr>
          </w:p>
        </w:tc>
        <w:tc>
          <w:tcPr>
            <w:tcW w:w="180" w:type="dxa"/>
            <w:vAlign w:val="bottom"/>
          </w:tcPr>
          <w:p w14:paraId="13713080" w14:textId="77777777" w:rsidR="00D33A48" w:rsidRPr="00206CA1" w:rsidRDefault="00D33A48" w:rsidP="00D33A48">
            <w:pPr>
              <w:jc w:val="right"/>
              <w:rPr>
                <w:b/>
                <w:bCs/>
                <w:szCs w:val="22"/>
              </w:rPr>
            </w:pPr>
          </w:p>
        </w:tc>
        <w:tc>
          <w:tcPr>
            <w:tcW w:w="1125" w:type="dxa"/>
            <w:tcBorders>
              <w:top w:val="single" w:sz="4" w:space="0" w:color="auto"/>
            </w:tcBorders>
            <w:vAlign w:val="bottom"/>
          </w:tcPr>
          <w:p w14:paraId="785E4AC8" w14:textId="77777777" w:rsidR="00D33A48" w:rsidRPr="00206CA1" w:rsidRDefault="00D33A48" w:rsidP="00D33A48">
            <w:pPr>
              <w:tabs>
                <w:tab w:val="decimal" w:pos="1000"/>
              </w:tabs>
              <w:ind w:right="-167"/>
              <w:rPr>
                <w:szCs w:val="22"/>
                <w:lang w:val="en-US"/>
              </w:rPr>
            </w:pPr>
          </w:p>
        </w:tc>
        <w:tc>
          <w:tcPr>
            <w:tcW w:w="178" w:type="dxa"/>
          </w:tcPr>
          <w:p w14:paraId="4D91ADF0" w14:textId="77777777" w:rsidR="00D33A48" w:rsidRPr="00206CA1" w:rsidRDefault="00D33A48" w:rsidP="00D33A48">
            <w:pPr>
              <w:jc w:val="right"/>
              <w:rPr>
                <w:b/>
                <w:bCs/>
                <w:szCs w:val="22"/>
              </w:rPr>
            </w:pPr>
          </w:p>
        </w:tc>
        <w:tc>
          <w:tcPr>
            <w:tcW w:w="1134" w:type="dxa"/>
            <w:tcBorders>
              <w:top w:val="single" w:sz="4" w:space="0" w:color="auto"/>
            </w:tcBorders>
          </w:tcPr>
          <w:p w14:paraId="280C8D45" w14:textId="77777777" w:rsidR="00D33A48" w:rsidRPr="00206CA1" w:rsidRDefault="00D33A48" w:rsidP="00D33A48">
            <w:pPr>
              <w:tabs>
                <w:tab w:val="decimal" w:pos="1000"/>
              </w:tabs>
              <w:ind w:right="-167"/>
              <w:rPr>
                <w:szCs w:val="22"/>
                <w:lang w:val="en-US"/>
              </w:rPr>
            </w:pPr>
          </w:p>
        </w:tc>
      </w:tr>
      <w:tr w:rsidR="00D33A48" w:rsidRPr="00206CA1" w14:paraId="2846A840" w14:textId="77777777" w:rsidTr="00B6755A">
        <w:trPr>
          <w:cantSplit/>
        </w:trPr>
        <w:tc>
          <w:tcPr>
            <w:tcW w:w="3060" w:type="dxa"/>
          </w:tcPr>
          <w:p w14:paraId="46BE2F43" w14:textId="254A4CEC" w:rsidR="00D33A48" w:rsidRPr="00206CA1" w:rsidRDefault="00D33A48" w:rsidP="00D33A48">
            <w:pPr>
              <w:spacing w:line="240" w:lineRule="atLeast"/>
              <w:rPr>
                <w:b/>
                <w:bCs/>
                <w:i/>
                <w:iCs/>
                <w:szCs w:val="22"/>
              </w:rPr>
            </w:pPr>
            <w:r w:rsidRPr="00206CA1">
              <w:rPr>
                <w:b/>
                <w:bCs/>
                <w:i/>
                <w:iCs/>
                <w:szCs w:val="22"/>
              </w:rPr>
              <w:t>Net book value</w:t>
            </w:r>
          </w:p>
        </w:tc>
        <w:tc>
          <w:tcPr>
            <w:tcW w:w="1346" w:type="dxa"/>
            <w:vAlign w:val="bottom"/>
          </w:tcPr>
          <w:p w14:paraId="0927E5CD" w14:textId="77777777" w:rsidR="00D33A48" w:rsidRPr="00206CA1" w:rsidRDefault="00D33A48" w:rsidP="00D33A48">
            <w:pPr>
              <w:jc w:val="right"/>
              <w:rPr>
                <w:b/>
                <w:bCs/>
                <w:szCs w:val="22"/>
              </w:rPr>
            </w:pPr>
          </w:p>
        </w:tc>
        <w:tc>
          <w:tcPr>
            <w:tcW w:w="180" w:type="dxa"/>
            <w:vAlign w:val="bottom"/>
          </w:tcPr>
          <w:p w14:paraId="5AA78F63" w14:textId="77777777" w:rsidR="00D33A48" w:rsidRPr="00206CA1" w:rsidRDefault="00D33A48" w:rsidP="00D33A48">
            <w:pPr>
              <w:jc w:val="right"/>
              <w:rPr>
                <w:b/>
                <w:bCs/>
                <w:szCs w:val="22"/>
              </w:rPr>
            </w:pPr>
          </w:p>
        </w:tc>
        <w:tc>
          <w:tcPr>
            <w:tcW w:w="1125" w:type="dxa"/>
            <w:vAlign w:val="bottom"/>
          </w:tcPr>
          <w:p w14:paraId="69349F5B" w14:textId="77777777" w:rsidR="00D33A48" w:rsidRPr="00206CA1" w:rsidRDefault="00D33A48" w:rsidP="00D33A48">
            <w:pPr>
              <w:jc w:val="right"/>
              <w:rPr>
                <w:b/>
                <w:bCs/>
                <w:szCs w:val="22"/>
              </w:rPr>
            </w:pPr>
          </w:p>
        </w:tc>
        <w:tc>
          <w:tcPr>
            <w:tcW w:w="180" w:type="dxa"/>
            <w:vAlign w:val="bottom"/>
          </w:tcPr>
          <w:p w14:paraId="22D25075" w14:textId="77777777" w:rsidR="00D33A48" w:rsidRPr="00206CA1" w:rsidRDefault="00D33A48" w:rsidP="00D33A48">
            <w:pPr>
              <w:jc w:val="right"/>
              <w:rPr>
                <w:b/>
                <w:bCs/>
                <w:szCs w:val="22"/>
              </w:rPr>
            </w:pPr>
          </w:p>
        </w:tc>
        <w:tc>
          <w:tcPr>
            <w:tcW w:w="1039" w:type="dxa"/>
            <w:vAlign w:val="bottom"/>
          </w:tcPr>
          <w:p w14:paraId="79656FA4" w14:textId="77777777" w:rsidR="00D33A48" w:rsidRPr="00206CA1" w:rsidRDefault="00D33A48" w:rsidP="00D33A48">
            <w:pPr>
              <w:jc w:val="right"/>
              <w:rPr>
                <w:b/>
                <w:bCs/>
                <w:szCs w:val="22"/>
              </w:rPr>
            </w:pPr>
          </w:p>
        </w:tc>
        <w:tc>
          <w:tcPr>
            <w:tcW w:w="180" w:type="dxa"/>
            <w:vAlign w:val="bottom"/>
          </w:tcPr>
          <w:p w14:paraId="4378F04C" w14:textId="77777777" w:rsidR="00D33A48" w:rsidRPr="00206CA1" w:rsidRDefault="00D33A48" w:rsidP="00D33A48">
            <w:pPr>
              <w:jc w:val="right"/>
              <w:rPr>
                <w:b/>
                <w:bCs/>
                <w:szCs w:val="22"/>
              </w:rPr>
            </w:pPr>
          </w:p>
        </w:tc>
        <w:tc>
          <w:tcPr>
            <w:tcW w:w="1125" w:type="dxa"/>
            <w:vAlign w:val="bottom"/>
          </w:tcPr>
          <w:p w14:paraId="11A7680F" w14:textId="77777777" w:rsidR="00D33A48" w:rsidRPr="00206CA1" w:rsidRDefault="00D33A48" w:rsidP="00D33A48">
            <w:pPr>
              <w:tabs>
                <w:tab w:val="decimal" w:pos="1000"/>
              </w:tabs>
              <w:ind w:right="-167"/>
              <w:rPr>
                <w:szCs w:val="22"/>
                <w:lang w:val="en-US"/>
              </w:rPr>
            </w:pPr>
          </w:p>
        </w:tc>
        <w:tc>
          <w:tcPr>
            <w:tcW w:w="178" w:type="dxa"/>
          </w:tcPr>
          <w:p w14:paraId="5E4FAFC2" w14:textId="77777777" w:rsidR="00D33A48" w:rsidRPr="00206CA1" w:rsidRDefault="00D33A48" w:rsidP="00D33A48">
            <w:pPr>
              <w:jc w:val="right"/>
              <w:rPr>
                <w:b/>
                <w:bCs/>
                <w:szCs w:val="22"/>
              </w:rPr>
            </w:pPr>
          </w:p>
        </w:tc>
        <w:tc>
          <w:tcPr>
            <w:tcW w:w="1134" w:type="dxa"/>
          </w:tcPr>
          <w:p w14:paraId="32169B0A" w14:textId="77777777" w:rsidR="00D33A48" w:rsidRPr="00206CA1" w:rsidRDefault="00D33A48" w:rsidP="00D33A48">
            <w:pPr>
              <w:tabs>
                <w:tab w:val="decimal" w:pos="1000"/>
              </w:tabs>
              <w:ind w:right="-167"/>
              <w:rPr>
                <w:szCs w:val="22"/>
                <w:lang w:val="en-US"/>
              </w:rPr>
            </w:pPr>
          </w:p>
        </w:tc>
      </w:tr>
      <w:tr w:rsidR="004847A6" w:rsidRPr="00206CA1" w14:paraId="0D4A542C" w14:textId="77777777">
        <w:trPr>
          <w:cantSplit/>
        </w:trPr>
        <w:tc>
          <w:tcPr>
            <w:tcW w:w="3060" w:type="dxa"/>
          </w:tcPr>
          <w:p w14:paraId="3E42D90E" w14:textId="3BB79BAF" w:rsidR="004847A6" w:rsidRPr="00206CA1" w:rsidRDefault="004847A6" w:rsidP="004847A6">
            <w:pPr>
              <w:spacing w:line="240" w:lineRule="atLeast"/>
              <w:rPr>
                <w:b/>
                <w:bCs/>
                <w:szCs w:val="22"/>
              </w:rPr>
            </w:pPr>
            <w:proofErr w:type="gramStart"/>
            <w:r w:rsidRPr="00206CA1">
              <w:rPr>
                <w:b/>
                <w:bCs/>
                <w:szCs w:val="22"/>
              </w:rPr>
              <w:t>At</w:t>
            </w:r>
            <w:proofErr w:type="gramEnd"/>
            <w:r w:rsidRPr="00206CA1">
              <w:rPr>
                <w:b/>
                <w:bCs/>
                <w:szCs w:val="22"/>
              </w:rPr>
              <w:t xml:space="preserve"> </w:t>
            </w:r>
            <w:r w:rsidRPr="00206CA1">
              <w:rPr>
                <w:b/>
                <w:bCs/>
                <w:szCs w:val="22"/>
                <w:lang w:val="en-US"/>
              </w:rPr>
              <w:t>31</w:t>
            </w:r>
            <w:r w:rsidRPr="00206CA1">
              <w:rPr>
                <w:b/>
                <w:bCs/>
                <w:szCs w:val="22"/>
              </w:rPr>
              <w:t xml:space="preserve"> December </w:t>
            </w:r>
            <w:r w:rsidRPr="00206CA1">
              <w:rPr>
                <w:b/>
                <w:bCs/>
                <w:szCs w:val="22"/>
                <w:lang w:val="en-US"/>
              </w:rPr>
              <w:t>202</w:t>
            </w:r>
            <w:r w:rsidR="001E2408">
              <w:rPr>
                <w:b/>
                <w:bCs/>
                <w:szCs w:val="22"/>
                <w:lang w:val="en-US"/>
              </w:rPr>
              <w:t>3</w:t>
            </w:r>
          </w:p>
        </w:tc>
        <w:tc>
          <w:tcPr>
            <w:tcW w:w="1346" w:type="dxa"/>
          </w:tcPr>
          <w:p w14:paraId="258DD03E" w14:textId="77777777" w:rsidR="004847A6" w:rsidRPr="00206CA1" w:rsidRDefault="004847A6" w:rsidP="004847A6">
            <w:pPr>
              <w:jc w:val="right"/>
              <w:rPr>
                <w:b/>
                <w:bCs/>
                <w:szCs w:val="22"/>
              </w:rPr>
            </w:pPr>
          </w:p>
        </w:tc>
        <w:tc>
          <w:tcPr>
            <w:tcW w:w="180" w:type="dxa"/>
          </w:tcPr>
          <w:p w14:paraId="4C7AB26A" w14:textId="77777777" w:rsidR="004847A6" w:rsidRPr="00206CA1" w:rsidRDefault="004847A6" w:rsidP="004847A6">
            <w:pPr>
              <w:jc w:val="right"/>
              <w:rPr>
                <w:b/>
                <w:bCs/>
                <w:szCs w:val="22"/>
              </w:rPr>
            </w:pPr>
          </w:p>
        </w:tc>
        <w:tc>
          <w:tcPr>
            <w:tcW w:w="1125" w:type="dxa"/>
          </w:tcPr>
          <w:p w14:paraId="1A1B68D2" w14:textId="77777777" w:rsidR="004847A6" w:rsidRPr="00206CA1" w:rsidRDefault="004847A6" w:rsidP="004847A6">
            <w:pPr>
              <w:jc w:val="right"/>
              <w:rPr>
                <w:b/>
                <w:bCs/>
                <w:szCs w:val="22"/>
              </w:rPr>
            </w:pPr>
          </w:p>
        </w:tc>
        <w:tc>
          <w:tcPr>
            <w:tcW w:w="180" w:type="dxa"/>
          </w:tcPr>
          <w:p w14:paraId="289111BD" w14:textId="77777777" w:rsidR="004847A6" w:rsidRPr="00206CA1" w:rsidRDefault="004847A6" w:rsidP="004847A6">
            <w:pPr>
              <w:jc w:val="right"/>
              <w:rPr>
                <w:b/>
                <w:bCs/>
                <w:szCs w:val="22"/>
              </w:rPr>
            </w:pPr>
          </w:p>
        </w:tc>
        <w:tc>
          <w:tcPr>
            <w:tcW w:w="1039" w:type="dxa"/>
          </w:tcPr>
          <w:p w14:paraId="60624425" w14:textId="77777777" w:rsidR="004847A6" w:rsidRPr="00206CA1" w:rsidRDefault="004847A6" w:rsidP="004847A6">
            <w:pPr>
              <w:jc w:val="right"/>
              <w:rPr>
                <w:b/>
                <w:bCs/>
                <w:szCs w:val="22"/>
              </w:rPr>
            </w:pPr>
          </w:p>
        </w:tc>
        <w:tc>
          <w:tcPr>
            <w:tcW w:w="180" w:type="dxa"/>
          </w:tcPr>
          <w:p w14:paraId="34DD1A08" w14:textId="77777777" w:rsidR="004847A6" w:rsidRPr="00206CA1" w:rsidRDefault="004847A6" w:rsidP="004847A6">
            <w:pPr>
              <w:jc w:val="right"/>
              <w:rPr>
                <w:b/>
                <w:bCs/>
                <w:szCs w:val="22"/>
              </w:rPr>
            </w:pPr>
          </w:p>
        </w:tc>
        <w:tc>
          <w:tcPr>
            <w:tcW w:w="1125" w:type="dxa"/>
          </w:tcPr>
          <w:p w14:paraId="213C6F89" w14:textId="77777777" w:rsidR="004847A6" w:rsidRPr="00206CA1" w:rsidRDefault="004847A6" w:rsidP="004847A6">
            <w:pPr>
              <w:tabs>
                <w:tab w:val="decimal" w:pos="1000"/>
              </w:tabs>
              <w:ind w:right="-167"/>
              <w:rPr>
                <w:szCs w:val="22"/>
                <w:lang w:val="en-US"/>
              </w:rPr>
            </w:pPr>
          </w:p>
        </w:tc>
        <w:tc>
          <w:tcPr>
            <w:tcW w:w="178" w:type="dxa"/>
          </w:tcPr>
          <w:p w14:paraId="268FB150" w14:textId="77777777" w:rsidR="004847A6" w:rsidRPr="00206CA1" w:rsidRDefault="004847A6" w:rsidP="004847A6">
            <w:pPr>
              <w:jc w:val="right"/>
              <w:rPr>
                <w:b/>
                <w:bCs/>
                <w:szCs w:val="22"/>
              </w:rPr>
            </w:pPr>
          </w:p>
        </w:tc>
        <w:tc>
          <w:tcPr>
            <w:tcW w:w="1134" w:type="dxa"/>
          </w:tcPr>
          <w:p w14:paraId="71921C08" w14:textId="77777777" w:rsidR="004847A6" w:rsidRPr="00206CA1" w:rsidRDefault="004847A6" w:rsidP="004847A6">
            <w:pPr>
              <w:tabs>
                <w:tab w:val="decimal" w:pos="1000"/>
              </w:tabs>
              <w:ind w:right="-167"/>
              <w:rPr>
                <w:szCs w:val="22"/>
                <w:lang w:val="en-US"/>
              </w:rPr>
            </w:pPr>
          </w:p>
        </w:tc>
      </w:tr>
      <w:tr w:rsidR="001E2408" w:rsidRPr="00206CA1" w14:paraId="5D893F26" w14:textId="77777777" w:rsidTr="00754D27">
        <w:trPr>
          <w:cantSplit/>
        </w:trPr>
        <w:tc>
          <w:tcPr>
            <w:tcW w:w="3060" w:type="dxa"/>
          </w:tcPr>
          <w:p w14:paraId="7D93A32C" w14:textId="6213BE24" w:rsidR="001E2408" w:rsidRPr="00206CA1" w:rsidRDefault="001E2408" w:rsidP="001E2408">
            <w:pPr>
              <w:spacing w:line="240" w:lineRule="atLeast"/>
              <w:rPr>
                <w:b/>
                <w:bCs/>
                <w:szCs w:val="22"/>
              </w:rPr>
            </w:pPr>
            <w:r w:rsidRPr="00206CA1">
              <w:rPr>
                <w:szCs w:val="22"/>
              </w:rPr>
              <w:t>Owned assets</w:t>
            </w:r>
          </w:p>
        </w:tc>
        <w:tc>
          <w:tcPr>
            <w:tcW w:w="1346" w:type="dxa"/>
          </w:tcPr>
          <w:p w14:paraId="23E7C021" w14:textId="228FB8AA" w:rsidR="001E2408" w:rsidRPr="00206CA1" w:rsidRDefault="001E2408" w:rsidP="001E2408">
            <w:pPr>
              <w:tabs>
                <w:tab w:val="decimal" w:pos="1183"/>
              </w:tabs>
              <w:ind w:right="-167"/>
            </w:pPr>
            <w:r w:rsidRPr="00206CA1">
              <w:t>1,626</w:t>
            </w:r>
          </w:p>
        </w:tc>
        <w:tc>
          <w:tcPr>
            <w:tcW w:w="180" w:type="dxa"/>
          </w:tcPr>
          <w:p w14:paraId="0CC27042" w14:textId="77777777" w:rsidR="001E2408" w:rsidRPr="00206CA1" w:rsidRDefault="001E2408" w:rsidP="001E2408">
            <w:pPr>
              <w:jc w:val="right"/>
              <w:rPr>
                <w:b/>
                <w:bCs/>
                <w:szCs w:val="22"/>
              </w:rPr>
            </w:pPr>
          </w:p>
        </w:tc>
        <w:tc>
          <w:tcPr>
            <w:tcW w:w="1125" w:type="dxa"/>
          </w:tcPr>
          <w:p w14:paraId="1A594548" w14:textId="2D48274F" w:rsidR="001E2408" w:rsidRPr="00206CA1" w:rsidRDefault="001E2408" w:rsidP="001E2408">
            <w:pPr>
              <w:tabs>
                <w:tab w:val="decimal" w:pos="964"/>
              </w:tabs>
              <w:ind w:right="-167"/>
              <w:rPr>
                <w:szCs w:val="22"/>
                <w:lang w:val="en-US"/>
              </w:rPr>
            </w:pPr>
            <w:r w:rsidRPr="00206CA1">
              <w:t>1,553</w:t>
            </w:r>
          </w:p>
        </w:tc>
        <w:tc>
          <w:tcPr>
            <w:tcW w:w="180" w:type="dxa"/>
          </w:tcPr>
          <w:p w14:paraId="6DC3A28F" w14:textId="77777777" w:rsidR="001E2408" w:rsidRPr="00206CA1" w:rsidRDefault="001E2408" w:rsidP="001E2408">
            <w:pPr>
              <w:jc w:val="right"/>
              <w:rPr>
                <w:b/>
                <w:bCs/>
                <w:szCs w:val="22"/>
              </w:rPr>
            </w:pPr>
          </w:p>
        </w:tc>
        <w:tc>
          <w:tcPr>
            <w:tcW w:w="1039" w:type="dxa"/>
          </w:tcPr>
          <w:p w14:paraId="05404C20" w14:textId="05D6AF66" w:rsidR="001E2408" w:rsidRPr="00206CA1" w:rsidRDefault="001E2408" w:rsidP="001E2408">
            <w:pPr>
              <w:tabs>
                <w:tab w:val="decimal" w:pos="871"/>
              </w:tabs>
              <w:ind w:right="-167"/>
              <w:rPr>
                <w:szCs w:val="22"/>
                <w:lang w:val="en-US"/>
              </w:rPr>
            </w:pPr>
            <w:r w:rsidRPr="00206CA1">
              <w:t>-</w:t>
            </w:r>
          </w:p>
        </w:tc>
        <w:tc>
          <w:tcPr>
            <w:tcW w:w="180" w:type="dxa"/>
          </w:tcPr>
          <w:p w14:paraId="0EB52AFD" w14:textId="77777777" w:rsidR="001E2408" w:rsidRPr="00206CA1" w:rsidRDefault="001E2408" w:rsidP="001E2408">
            <w:pPr>
              <w:jc w:val="right"/>
              <w:rPr>
                <w:b/>
                <w:bCs/>
                <w:szCs w:val="22"/>
              </w:rPr>
            </w:pPr>
          </w:p>
        </w:tc>
        <w:tc>
          <w:tcPr>
            <w:tcW w:w="1125" w:type="dxa"/>
          </w:tcPr>
          <w:p w14:paraId="573EEAB3" w14:textId="41CC6233" w:rsidR="001E2408" w:rsidRPr="00206CA1" w:rsidRDefault="001E2408" w:rsidP="001E2408">
            <w:pPr>
              <w:tabs>
                <w:tab w:val="decimal" w:pos="964"/>
              </w:tabs>
              <w:ind w:right="-167"/>
              <w:rPr>
                <w:szCs w:val="22"/>
                <w:lang w:val="en-US"/>
              </w:rPr>
            </w:pPr>
            <w:r w:rsidRPr="00206CA1">
              <w:t>875</w:t>
            </w:r>
          </w:p>
        </w:tc>
        <w:tc>
          <w:tcPr>
            <w:tcW w:w="178" w:type="dxa"/>
          </w:tcPr>
          <w:p w14:paraId="23BEB71C" w14:textId="77777777" w:rsidR="001E2408" w:rsidRPr="00206CA1" w:rsidRDefault="001E2408" w:rsidP="001E2408">
            <w:pPr>
              <w:jc w:val="right"/>
              <w:rPr>
                <w:b/>
                <w:bCs/>
                <w:szCs w:val="22"/>
              </w:rPr>
            </w:pPr>
          </w:p>
        </w:tc>
        <w:tc>
          <w:tcPr>
            <w:tcW w:w="1134" w:type="dxa"/>
          </w:tcPr>
          <w:p w14:paraId="66837E18" w14:textId="26BAAF57" w:rsidR="001E2408" w:rsidRPr="00206CA1" w:rsidRDefault="001E2408" w:rsidP="001E2408">
            <w:pPr>
              <w:tabs>
                <w:tab w:val="decimal" w:pos="961"/>
              </w:tabs>
              <w:ind w:right="-167"/>
              <w:rPr>
                <w:szCs w:val="22"/>
                <w:lang w:val="en-US"/>
              </w:rPr>
            </w:pPr>
            <w:r w:rsidRPr="00206CA1">
              <w:t>4,054</w:t>
            </w:r>
          </w:p>
        </w:tc>
      </w:tr>
      <w:tr w:rsidR="001E2408" w:rsidRPr="00206CA1" w14:paraId="3ED59F86" w14:textId="77777777" w:rsidTr="00B6755A">
        <w:trPr>
          <w:cantSplit/>
        </w:trPr>
        <w:tc>
          <w:tcPr>
            <w:tcW w:w="3060" w:type="dxa"/>
          </w:tcPr>
          <w:p w14:paraId="4DDEFAE5" w14:textId="0DFE32C9" w:rsidR="001E2408" w:rsidRPr="00206CA1" w:rsidRDefault="001E2408" w:rsidP="001E2408">
            <w:pPr>
              <w:spacing w:line="240" w:lineRule="atLeast"/>
              <w:rPr>
                <w:b/>
                <w:bCs/>
                <w:szCs w:val="22"/>
              </w:rPr>
            </w:pPr>
            <w:r w:rsidRPr="00206CA1">
              <w:rPr>
                <w:szCs w:val="22"/>
              </w:rPr>
              <w:t>Right-of-use assets</w:t>
            </w:r>
          </w:p>
        </w:tc>
        <w:tc>
          <w:tcPr>
            <w:tcW w:w="1346" w:type="dxa"/>
            <w:tcBorders>
              <w:bottom w:val="single" w:sz="4" w:space="0" w:color="auto"/>
            </w:tcBorders>
          </w:tcPr>
          <w:p w14:paraId="7E4BFB74" w14:textId="174B8D1B" w:rsidR="001E2408" w:rsidRPr="00206CA1" w:rsidRDefault="001E2408" w:rsidP="001E2408">
            <w:pPr>
              <w:tabs>
                <w:tab w:val="decimal" w:pos="1183"/>
              </w:tabs>
              <w:ind w:right="-167"/>
            </w:pPr>
            <w:r w:rsidRPr="00206CA1">
              <w:t>25,616</w:t>
            </w:r>
          </w:p>
        </w:tc>
        <w:tc>
          <w:tcPr>
            <w:tcW w:w="180" w:type="dxa"/>
          </w:tcPr>
          <w:p w14:paraId="43FA904B" w14:textId="77777777" w:rsidR="001E2408" w:rsidRPr="00206CA1" w:rsidRDefault="001E2408" w:rsidP="001E2408">
            <w:pPr>
              <w:jc w:val="right"/>
              <w:rPr>
                <w:b/>
                <w:bCs/>
                <w:szCs w:val="22"/>
              </w:rPr>
            </w:pPr>
          </w:p>
        </w:tc>
        <w:tc>
          <w:tcPr>
            <w:tcW w:w="1125" w:type="dxa"/>
            <w:tcBorders>
              <w:bottom w:val="single" w:sz="4" w:space="0" w:color="auto"/>
            </w:tcBorders>
          </w:tcPr>
          <w:p w14:paraId="7E7E7086" w14:textId="34AC2F42" w:rsidR="001E2408" w:rsidRPr="00206CA1" w:rsidRDefault="001E2408" w:rsidP="001E2408">
            <w:pPr>
              <w:tabs>
                <w:tab w:val="decimal" w:pos="964"/>
              </w:tabs>
              <w:ind w:right="-167"/>
              <w:rPr>
                <w:szCs w:val="22"/>
                <w:lang w:val="en-US"/>
              </w:rPr>
            </w:pPr>
            <w:r w:rsidRPr="00206CA1">
              <w:t>167</w:t>
            </w:r>
          </w:p>
        </w:tc>
        <w:tc>
          <w:tcPr>
            <w:tcW w:w="180" w:type="dxa"/>
          </w:tcPr>
          <w:p w14:paraId="53AFB85E" w14:textId="77777777" w:rsidR="001E2408" w:rsidRPr="00206CA1" w:rsidRDefault="001E2408" w:rsidP="001E2408">
            <w:pPr>
              <w:jc w:val="right"/>
              <w:rPr>
                <w:b/>
                <w:bCs/>
                <w:szCs w:val="22"/>
              </w:rPr>
            </w:pPr>
          </w:p>
        </w:tc>
        <w:tc>
          <w:tcPr>
            <w:tcW w:w="1039" w:type="dxa"/>
            <w:tcBorders>
              <w:bottom w:val="single" w:sz="4" w:space="0" w:color="auto"/>
            </w:tcBorders>
          </w:tcPr>
          <w:p w14:paraId="1740D960" w14:textId="597E2058" w:rsidR="001E2408" w:rsidRPr="00206CA1" w:rsidRDefault="001E2408" w:rsidP="001E2408">
            <w:pPr>
              <w:tabs>
                <w:tab w:val="decimal" w:pos="871"/>
              </w:tabs>
              <w:ind w:right="-167"/>
              <w:rPr>
                <w:szCs w:val="22"/>
                <w:lang w:val="en-US"/>
              </w:rPr>
            </w:pPr>
            <w:r w:rsidRPr="00206CA1">
              <w:t>4,293</w:t>
            </w:r>
          </w:p>
        </w:tc>
        <w:tc>
          <w:tcPr>
            <w:tcW w:w="180" w:type="dxa"/>
          </w:tcPr>
          <w:p w14:paraId="2DDFE894" w14:textId="77777777" w:rsidR="001E2408" w:rsidRPr="00206CA1" w:rsidRDefault="001E2408" w:rsidP="001E2408">
            <w:pPr>
              <w:jc w:val="right"/>
              <w:rPr>
                <w:b/>
                <w:bCs/>
                <w:szCs w:val="22"/>
              </w:rPr>
            </w:pPr>
          </w:p>
        </w:tc>
        <w:tc>
          <w:tcPr>
            <w:tcW w:w="1125" w:type="dxa"/>
            <w:tcBorders>
              <w:bottom w:val="single" w:sz="4" w:space="0" w:color="auto"/>
            </w:tcBorders>
          </w:tcPr>
          <w:p w14:paraId="01EA5228" w14:textId="13843187" w:rsidR="001E2408" w:rsidRPr="00206CA1" w:rsidRDefault="001E2408" w:rsidP="001E2408">
            <w:pPr>
              <w:tabs>
                <w:tab w:val="decimal" w:pos="964"/>
              </w:tabs>
              <w:ind w:right="-167"/>
              <w:rPr>
                <w:szCs w:val="22"/>
                <w:lang w:val="en-US"/>
              </w:rPr>
            </w:pPr>
            <w:r w:rsidRPr="00206CA1">
              <w:t>-</w:t>
            </w:r>
          </w:p>
        </w:tc>
        <w:tc>
          <w:tcPr>
            <w:tcW w:w="178" w:type="dxa"/>
          </w:tcPr>
          <w:p w14:paraId="155E7A96" w14:textId="77777777" w:rsidR="001E2408" w:rsidRPr="00206CA1" w:rsidRDefault="001E2408" w:rsidP="001E2408">
            <w:pPr>
              <w:jc w:val="right"/>
              <w:rPr>
                <w:b/>
                <w:bCs/>
                <w:szCs w:val="22"/>
              </w:rPr>
            </w:pPr>
          </w:p>
        </w:tc>
        <w:tc>
          <w:tcPr>
            <w:tcW w:w="1134" w:type="dxa"/>
            <w:tcBorders>
              <w:bottom w:val="single" w:sz="4" w:space="0" w:color="auto"/>
            </w:tcBorders>
          </w:tcPr>
          <w:p w14:paraId="64918CDB" w14:textId="55A754DD" w:rsidR="001E2408" w:rsidRPr="00206CA1" w:rsidRDefault="001E2408" w:rsidP="001E2408">
            <w:pPr>
              <w:tabs>
                <w:tab w:val="decimal" w:pos="961"/>
              </w:tabs>
              <w:ind w:right="-167"/>
              <w:rPr>
                <w:szCs w:val="22"/>
                <w:lang w:val="en-US"/>
              </w:rPr>
            </w:pPr>
            <w:r w:rsidRPr="00206CA1">
              <w:t>30,076</w:t>
            </w:r>
          </w:p>
        </w:tc>
      </w:tr>
      <w:tr w:rsidR="001E2408" w:rsidRPr="00206CA1" w14:paraId="6F71A78C" w14:textId="77777777" w:rsidTr="00B6755A">
        <w:trPr>
          <w:cantSplit/>
        </w:trPr>
        <w:tc>
          <w:tcPr>
            <w:tcW w:w="3060" w:type="dxa"/>
          </w:tcPr>
          <w:p w14:paraId="1B2D2ACF" w14:textId="77777777" w:rsidR="001E2408" w:rsidRPr="00206CA1" w:rsidRDefault="001E2408" w:rsidP="001E2408">
            <w:pPr>
              <w:spacing w:line="240" w:lineRule="atLeast"/>
              <w:rPr>
                <w:szCs w:val="22"/>
              </w:rPr>
            </w:pPr>
          </w:p>
        </w:tc>
        <w:tc>
          <w:tcPr>
            <w:tcW w:w="1346" w:type="dxa"/>
            <w:tcBorders>
              <w:top w:val="single" w:sz="4" w:space="0" w:color="auto"/>
              <w:bottom w:val="double" w:sz="4" w:space="0" w:color="auto"/>
            </w:tcBorders>
          </w:tcPr>
          <w:p w14:paraId="2ECFF522" w14:textId="44A31628" w:rsidR="001E2408" w:rsidRPr="00206CA1" w:rsidRDefault="001E2408" w:rsidP="001E2408">
            <w:pPr>
              <w:tabs>
                <w:tab w:val="decimal" w:pos="1183"/>
              </w:tabs>
              <w:ind w:right="-167"/>
            </w:pPr>
            <w:r w:rsidRPr="00206CA1">
              <w:rPr>
                <w:b/>
                <w:bCs/>
              </w:rPr>
              <w:t>27,242</w:t>
            </w:r>
          </w:p>
        </w:tc>
        <w:tc>
          <w:tcPr>
            <w:tcW w:w="180" w:type="dxa"/>
          </w:tcPr>
          <w:p w14:paraId="7AFBDA16" w14:textId="77777777" w:rsidR="001E2408" w:rsidRPr="00206CA1" w:rsidRDefault="001E2408" w:rsidP="001E2408">
            <w:pPr>
              <w:jc w:val="right"/>
              <w:rPr>
                <w:b/>
                <w:bCs/>
                <w:szCs w:val="22"/>
              </w:rPr>
            </w:pPr>
          </w:p>
        </w:tc>
        <w:tc>
          <w:tcPr>
            <w:tcW w:w="1125" w:type="dxa"/>
            <w:tcBorders>
              <w:top w:val="single" w:sz="4" w:space="0" w:color="auto"/>
              <w:bottom w:val="double" w:sz="4" w:space="0" w:color="auto"/>
            </w:tcBorders>
          </w:tcPr>
          <w:p w14:paraId="2AEA7BCC" w14:textId="72D2063B" w:rsidR="001E2408" w:rsidRPr="00206CA1" w:rsidRDefault="001E2408" w:rsidP="001E2408">
            <w:pPr>
              <w:tabs>
                <w:tab w:val="decimal" w:pos="964"/>
              </w:tabs>
              <w:ind w:right="-167"/>
            </w:pPr>
            <w:r w:rsidRPr="00206CA1">
              <w:rPr>
                <w:b/>
                <w:bCs/>
              </w:rPr>
              <w:t>1,720</w:t>
            </w:r>
          </w:p>
        </w:tc>
        <w:tc>
          <w:tcPr>
            <w:tcW w:w="180" w:type="dxa"/>
          </w:tcPr>
          <w:p w14:paraId="009C1A0E" w14:textId="77777777" w:rsidR="001E2408" w:rsidRPr="00206CA1" w:rsidRDefault="001E2408" w:rsidP="001E2408">
            <w:pPr>
              <w:jc w:val="right"/>
              <w:rPr>
                <w:b/>
                <w:bCs/>
                <w:szCs w:val="22"/>
              </w:rPr>
            </w:pPr>
          </w:p>
        </w:tc>
        <w:tc>
          <w:tcPr>
            <w:tcW w:w="1039" w:type="dxa"/>
            <w:tcBorders>
              <w:top w:val="single" w:sz="4" w:space="0" w:color="auto"/>
              <w:bottom w:val="double" w:sz="4" w:space="0" w:color="auto"/>
            </w:tcBorders>
          </w:tcPr>
          <w:p w14:paraId="7FA02F7F" w14:textId="5F980CDB" w:rsidR="001E2408" w:rsidRPr="00206CA1" w:rsidRDefault="001E2408" w:rsidP="001E2408">
            <w:pPr>
              <w:tabs>
                <w:tab w:val="decimal" w:pos="871"/>
              </w:tabs>
              <w:ind w:right="-167"/>
            </w:pPr>
            <w:r w:rsidRPr="00206CA1">
              <w:rPr>
                <w:b/>
                <w:bCs/>
              </w:rPr>
              <w:t>4,293</w:t>
            </w:r>
          </w:p>
        </w:tc>
        <w:tc>
          <w:tcPr>
            <w:tcW w:w="180" w:type="dxa"/>
          </w:tcPr>
          <w:p w14:paraId="3F4B25FB" w14:textId="77777777" w:rsidR="001E2408" w:rsidRPr="00206CA1" w:rsidRDefault="001E2408" w:rsidP="001E2408">
            <w:pPr>
              <w:jc w:val="right"/>
              <w:rPr>
                <w:b/>
                <w:bCs/>
                <w:szCs w:val="22"/>
              </w:rPr>
            </w:pPr>
          </w:p>
        </w:tc>
        <w:tc>
          <w:tcPr>
            <w:tcW w:w="1125" w:type="dxa"/>
            <w:tcBorders>
              <w:top w:val="single" w:sz="4" w:space="0" w:color="auto"/>
              <w:bottom w:val="double" w:sz="4" w:space="0" w:color="auto"/>
            </w:tcBorders>
          </w:tcPr>
          <w:p w14:paraId="40FCE387" w14:textId="08BC7E6A" w:rsidR="001E2408" w:rsidRPr="00206CA1" w:rsidRDefault="001E2408" w:rsidP="001E2408">
            <w:pPr>
              <w:tabs>
                <w:tab w:val="decimal" w:pos="964"/>
              </w:tabs>
              <w:ind w:right="-167"/>
              <w:rPr>
                <w:b/>
                <w:bCs/>
                <w:szCs w:val="22"/>
                <w:lang w:val="en-US"/>
              </w:rPr>
            </w:pPr>
            <w:r w:rsidRPr="00206CA1">
              <w:rPr>
                <w:b/>
                <w:bCs/>
              </w:rPr>
              <w:t>875</w:t>
            </w:r>
          </w:p>
        </w:tc>
        <w:tc>
          <w:tcPr>
            <w:tcW w:w="178" w:type="dxa"/>
          </w:tcPr>
          <w:p w14:paraId="40B1879D" w14:textId="77777777" w:rsidR="001E2408" w:rsidRPr="00206CA1" w:rsidRDefault="001E2408" w:rsidP="001E2408">
            <w:pPr>
              <w:jc w:val="right"/>
              <w:rPr>
                <w:b/>
                <w:bCs/>
                <w:szCs w:val="22"/>
              </w:rPr>
            </w:pPr>
          </w:p>
        </w:tc>
        <w:tc>
          <w:tcPr>
            <w:tcW w:w="1134" w:type="dxa"/>
            <w:tcBorders>
              <w:top w:val="single" w:sz="4" w:space="0" w:color="auto"/>
              <w:bottom w:val="double" w:sz="4" w:space="0" w:color="auto"/>
            </w:tcBorders>
          </w:tcPr>
          <w:p w14:paraId="75AC5624" w14:textId="3BA04E3C" w:rsidR="001E2408" w:rsidRPr="00206CA1" w:rsidRDefault="001E2408" w:rsidP="001E2408">
            <w:pPr>
              <w:tabs>
                <w:tab w:val="decimal" w:pos="961"/>
              </w:tabs>
              <w:ind w:right="-167"/>
              <w:rPr>
                <w:szCs w:val="22"/>
                <w:lang w:val="en-US"/>
              </w:rPr>
            </w:pPr>
            <w:r w:rsidRPr="00206CA1">
              <w:rPr>
                <w:b/>
                <w:bCs/>
              </w:rPr>
              <w:t>34,130</w:t>
            </w:r>
          </w:p>
        </w:tc>
      </w:tr>
      <w:tr w:rsidR="00D33A48" w:rsidRPr="00206CA1" w14:paraId="5B72A56E" w14:textId="77777777" w:rsidTr="00B6755A">
        <w:trPr>
          <w:cantSplit/>
        </w:trPr>
        <w:tc>
          <w:tcPr>
            <w:tcW w:w="3060" w:type="dxa"/>
          </w:tcPr>
          <w:p w14:paraId="12EB3BA9" w14:textId="77777777" w:rsidR="00D33A48" w:rsidRPr="00206CA1" w:rsidRDefault="00D33A48" w:rsidP="00D33A48">
            <w:pPr>
              <w:spacing w:line="240" w:lineRule="atLeast"/>
              <w:rPr>
                <w:szCs w:val="22"/>
              </w:rPr>
            </w:pPr>
          </w:p>
        </w:tc>
        <w:tc>
          <w:tcPr>
            <w:tcW w:w="1346" w:type="dxa"/>
            <w:tcBorders>
              <w:top w:val="double" w:sz="4" w:space="0" w:color="auto"/>
            </w:tcBorders>
          </w:tcPr>
          <w:p w14:paraId="655C902B" w14:textId="77777777" w:rsidR="00D33A48" w:rsidRPr="00206CA1" w:rsidRDefault="00D33A48" w:rsidP="00D33A48">
            <w:pPr>
              <w:jc w:val="right"/>
              <w:rPr>
                <w:b/>
                <w:bCs/>
              </w:rPr>
            </w:pPr>
          </w:p>
        </w:tc>
        <w:tc>
          <w:tcPr>
            <w:tcW w:w="180" w:type="dxa"/>
          </w:tcPr>
          <w:p w14:paraId="2B13B04B" w14:textId="77777777" w:rsidR="00D33A48" w:rsidRPr="00206CA1" w:rsidRDefault="00D33A48" w:rsidP="00D33A48">
            <w:pPr>
              <w:jc w:val="right"/>
              <w:rPr>
                <w:b/>
                <w:bCs/>
                <w:szCs w:val="22"/>
              </w:rPr>
            </w:pPr>
          </w:p>
        </w:tc>
        <w:tc>
          <w:tcPr>
            <w:tcW w:w="1125" w:type="dxa"/>
            <w:tcBorders>
              <w:top w:val="double" w:sz="4" w:space="0" w:color="auto"/>
            </w:tcBorders>
          </w:tcPr>
          <w:p w14:paraId="2D5EEB97" w14:textId="77777777" w:rsidR="00D33A48" w:rsidRPr="00206CA1" w:rsidRDefault="00D33A48" w:rsidP="00D33A48">
            <w:pPr>
              <w:jc w:val="right"/>
              <w:rPr>
                <w:b/>
                <w:bCs/>
              </w:rPr>
            </w:pPr>
          </w:p>
        </w:tc>
        <w:tc>
          <w:tcPr>
            <w:tcW w:w="180" w:type="dxa"/>
          </w:tcPr>
          <w:p w14:paraId="2D80B821" w14:textId="77777777" w:rsidR="00D33A48" w:rsidRPr="00206CA1" w:rsidRDefault="00D33A48" w:rsidP="00D33A48">
            <w:pPr>
              <w:jc w:val="right"/>
              <w:rPr>
                <w:b/>
                <w:bCs/>
                <w:szCs w:val="22"/>
              </w:rPr>
            </w:pPr>
          </w:p>
        </w:tc>
        <w:tc>
          <w:tcPr>
            <w:tcW w:w="1039" w:type="dxa"/>
            <w:tcBorders>
              <w:top w:val="double" w:sz="4" w:space="0" w:color="auto"/>
            </w:tcBorders>
          </w:tcPr>
          <w:p w14:paraId="3E248D46" w14:textId="77777777" w:rsidR="00D33A48" w:rsidRPr="00206CA1" w:rsidRDefault="00D33A48" w:rsidP="00D33A48">
            <w:pPr>
              <w:jc w:val="right"/>
              <w:rPr>
                <w:b/>
                <w:bCs/>
              </w:rPr>
            </w:pPr>
          </w:p>
        </w:tc>
        <w:tc>
          <w:tcPr>
            <w:tcW w:w="180" w:type="dxa"/>
          </w:tcPr>
          <w:p w14:paraId="1B4C949E" w14:textId="77777777" w:rsidR="00D33A48" w:rsidRPr="00206CA1" w:rsidRDefault="00D33A48" w:rsidP="00D33A48">
            <w:pPr>
              <w:jc w:val="right"/>
              <w:rPr>
                <w:b/>
                <w:bCs/>
                <w:szCs w:val="22"/>
              </w:rPr>
            </w:pPr>
          </w:p>
        </w:tc>
        <w:tc>
          <w:tcPr>
            <w:tcW w:w="1125" w:type="dxa"/>
            <w:tcBorders>
              <w:top w:val="double" w:sz="4" w:space="0" w:color="auto"/>
            </w:tcBorders>
          </w:tcPr>
          <w:p w14:paraId="63EE313C" w14:textId="77777777" w:rsidR="00D33A48" w:rsidRPr="00206CA1" w:rsidRDefault="00D33A48" w:rsidP="00D33A48">
            <w:pPr>
              <w:tabs>
                <w:tab w:val="decimal" w:pos="1000"/>
              </w:tabs>
              <w:ind w:right="-167"/>
              <w:rPr>
                <w:b/>
                <w:bCs/>
                <w:szCs w:val="22"/>
                <w:lang w:val="en-US"/>
              </w:rPr>
            </w:pPr>
          </w:p>
        </w:tc>
        <w:tc>
          <w:tcPr>
            <w:tcW w:w="178" w:type="dxa"/>
          </w:tcPr>
          <w:p w14:paraId="43E3C1B5" w14:textId="77777777" w:rsidR="00D33A48" w:rsidRPr="00206CA1" w:rsidRDefault="00D33A48" w:rsidP="00D33A48">
            <w:pPr>
              <w:jc w:val="right"/>
              <w:rPr>
                <w:b/>
                <w:bCs/>
                <w:szCs w:val="22"/>
              </w:rPr>
            </w:pPr>
          </w:p>
        </w:tc>
        <w:tc>
          <w:tcPr>
            <w:tcW w:w="1134" w:type="dxa"/>
            <w:tcBorders>
              <w:top w:val="double" w:sz="4" w:space="0" w:color="auto"/>
            </w:tcBorders>
          </w:tcPr>
          <w:p w14:paraId="138B20B6" w14:textId="77777777" w:rsidR="00D33A48" w:rsidRPr="00206CA1" w:rsidRDefault="00D33A48" w:rsidP="00D33A48">
            <w:pPr>
              <w:tabs>
                <w:tab w:val="decimal" w:pos="1000"/>
              </w:tabs>
              <w:ind w:right="-167"/>
              <w:rPr>
                <w:b/>
                <w:bCs/>
                <w:szCs w:val="22"/>
                <w:lang w:val="en-US"/>
              </w:rPr>
            </w:pPr>
          </w:p>
        </w:tc>
      </w:tr>
      <w:tr w:rsidR="00D33A48" w:rsidRPr="00206CA1" w14:paraId="26D50902" w14:textId="77777777" w:rsidTr="00B6755A">
        <w:trPr>
          <w:cantSplit/>
        </w:trPr>
        <w:tc>
          <w:tcPr>
            <w:tcW w:w="3060" w:type="dxa"/>
          </w:tcPr>
          <w:p w14:paraId="33168747" w14:textId="57D58F6A" w:rsidR="00D33A48" w:rsidRPr="00206CA1" w:rsidRDefault="00D33A48" w:rsidP="00D33A48">
            <w:pPr>
              <w:spacing w:line="240" w:lineRule="atLeast"/>
              <w:rPr>
                <w:szCs w:val="22"/>
              </w:rPr>
            </w:pPr>
            <w:proofErr w:type="gramStart"/>
            <w:r w:rsidRPr="00206CA1">
              <w:rPr>
                <w:b/>
                <w:bCs/>
                <w:szCs w:val="22"/>
              </w:rPr>
              <w:t>At</w:t>
            </w:r>
            <w:proofErr w:type="gramEnd"/>
            <w:r w:rsidRPr="00206CA1">
              <w:rPr>
                <w:b/>
                <w:bCs/>
                <w:szCs w:val="22"/>
              </w:rPr>
              <w:t xml:space="preserve"> </w:t>
            </w:r>
            <w:r w:rsidRPr="00206CA1">
              <w:rPr>
                <w:b/>
                <w:bCs/>
                <w:szCs w:val="22"/>
                <w:lang w:val="en-US"/>
              </w:rPr>
              <w:t>31</w:t>
            </w:r>
            <w:r w:rsidRPr="00206CA1">
              <w:rPr>
                <w:b/>
                <w:bCs/>
                <w:szCs w:val="22"/>
              </w:rPr>
              <w:t xml:space="preserve"> December </w:t>
            </w:r>
            <w:r w:rsidRPr="00206CA1">
              <w:rPr>
                <w:b/>
                <w:bCs/>
                <w:szCs w:val="22"/>
                <w:lang w:val="en-US"/>
              </w:rPr>
              <w:t>202</w:t>
            </w:r>
            <w:r w:rsidR="001E2408">
              <w:rPr>
                <w:b/>
                <w:bCs/>
                <w:szCs w:val="22"/>
                <w:lang w:val="en-US"/>
              </w:rPr>
              <w:t>4</w:t>
            </w:r>
          </w:p>
        </w:tc>
        <w:tc>
          <w:tcPr>
            <w:tcW w:w="1346" w:type="dxa"/>
          </w:tcPr>
          <w:p w14:paraId="02506FFC" w14:textId="77777777" w:rsidR="00D33A48" w:rsidRPr="00206CA1" w:rsidRDefault="00D33A48" w:rsidP="00D33A48">
            <w:pPr>
              <w:jc w:val="right"/>
              <w:rPr>
                <w:b/>
                <w:bCs/>
              </w:rPr>
            </w:pPr>
          </w:p>
        </w:tc>
        <w:tc>
          <w:tcPr>
            <w:tcW w:w="180" w:type="dxa"/>
          </w:tcPr>
          <w:p w14:paraId="62E4CB12" w14:textId="77777777" w:rsidR="00D33A48" w:rsidRPr="00206CA1" w:rsidRDefault="00D33A48" w:rsidP="00D33A48">
            <w:pPr>
              <w:jc w:val="right"/>
              <w:rPr>
                <w:b/>
                <w:bCs/>
                <w:szCs w:val="22"/>
              </w:rPr>
            </w:pPr>
          </w:p>
        </w:tc>
        <w:tc>
          <w:tcPr>
            <w:tcW w:w="1125" w:type="dxa"/>
          </w:tcPr>
          <w:p w14:paraId="7E4F580A" w14:textId="77777777" w:rsidR="00D33A48" w:rsidRPr="00206CA1" w:rsidRDefault="00D33A48" w:rsidP="00D33A48">
            <w:pPr>
              <w:jc w:val="right"/>
              <w:rPr>
                <w:b/>
                <w:bCs/>
              </w:rPr>
            </w:pPr>
          </w:p>
        </w:tc>
        <w:tc>
          <w:tcPr>
            <w:tcW w:w="180" w:type="dxa"/>
          </w:tcPr>
          <w:p w14:paraId="44F17B0F" w14:textId="77777777" w:rsidR="00D33A48" w:rsidRPr="00206CA1" w:rsidRDefault="00D33A48" w:rsidP="00D33A48">
            <w:pPr>
              <w:jc w:val="right"/>
              <w:rPr>
                <w:b/>
                <w:bCs/>
                <w:szCs w:val="22"/>
              </w:rPr>
            </w:pPr>
          </w:p>
        </w:tc>
        <w:tc>
          <w:tcPr>
            <w:tcW w:w="1039" w:type="dxa"/>
          </w:tcPr>
          <w:p w14:paraId="7F0AB900" w14:textId="77777777" w:rsidR="00D33A48" w:rsidRPr="00206CA1" w:rsidRDefault="00D33A48" w:rsidP="00D33A48">
            <w:pPr>
              <w:jc w:val="right"/>
              <w:rPr>
                <w:b/>
                <w:bCs/>
              </w:rPr>
            </w:pPr>
          </w:p>
        </w:tc>
        <w:tc>
          <w:tcPr>
            <w:tcW w:w="180" w:type="dxa"/>
          </w:tcPr>
          <w:p w14:paraId="59682AF0" w14:textId="77777777" w:rsidR="00D33A48" w:rsidRPr="00206CA1" w:rsidRDefault="00D33A48" w:rsidP="00D33A48">
            <w:pPr>
              <w:jc w:val="right"/>
              <w:rPr>
                <w:b/>
                <w:bCs/>
                <w:szCs w:val="22"/>
              </w:rPr>
            </w:pPr>
          </w:p>
        </w:tc>
        <w:tc>
          <w:tcPr>
            <w:tcW w:w="1125" w:type="dxa"/>
          </w:tcPr>
          <w:p w14:paraId="0C440F6F" w14:textId="77777777" w:rsidR="00D33A48" w:rsidRPr="00206CA1" w:rsidRDefault="00D33A48" w:rsidP="00D33A48">
            <w:pPr>
              <w:tabs>
                <w:tab w:val="decimal" w:pos="1000"/>
              </w:tabs>
              <w:ind w:right="-167"/>
              <w:rPr>
                <w:b/>
                <w:bCs/>
                <w:szCs w:val="22"/>
                <w:lang w:val="en-US"/>
              </w:rPr>
            </w:pPr>
          </w:p>
        </w:tc>
        <w:tc>
          <w:tcPr>
            <w:tcW w:w="178" w:type="dxa"/>
          </w:tcPr>
          <w:p w14:paraId="2A10CB6D" w14:textId="77777777" w:rsidR="00D33A48" w:rsidRPr="00206CA1" w:rsidRDefault="00D33A48" w:rsidP="00D33A48">
            <w:pPr>
              <w:jc w:val="right"/>
              <w:rPr>
                <w:b/>
                <w:bCs/>
                <w:szCs w:val="22"/>
              </w:rPr>
            </w:pPr>
          </w:p>
        </w:tc>
        <w:tc>
          <w:tcPr>
            <w:tcW w:w="1134" w:type="dxa"/>
          </w:tcPr>
          <w:p w14:paraId="6158CD9E" w14:textId="77777777" w:rsidR="00D33A48" w:rsidRPr="00206CA1" w:rsidRDefault="00D33A48" w:rsidP="00D33A48">
            <w:pPr>
              <w:tabs>
                <w:tab w:val="decimal" w:pos="1000"/>
              </w:tabs>
              <w:ind w:right="-167"/>
              <w:rPr>
                <w:b/>
                <w:bCs/>
                <w:szCs w:val="22"/>
                <w:lang w:val="en-US"/>
              </w:rPr>
            </w:pPr>
          </w:p>
        </w:tc>
      </w:tr>
      <w:tr w:rsidR="000B35DE" w:rsidRPr="00206CA1" w14:paraId="1B2BD0FF" w14:textId="77777777" w:rsidTr="00B6755A">
        <w:trPr>
          <w:cantSplit/>
        </w:trPr>
        <w:tc>
          <w:tcPr>
            <w:tcW w:w="3060" w:type="dxa"/>
          </w:tcPr>
          <w:p w14:paraId="0565F899" w14:textId="7FF538AF" w:rsidR="000B35DE" w:rsidRPr="00206CA1" w:rsidRDefault="000B35DE" w:rsidP="000B35DE">
            <w:pPr>
              <w:spacing w:line="240" w:lineRule="atLeast"/>
              <w:rPr>
                <w:b/>
                <w:bCs/>
                <w:szCs w:val="22"/>
              </w:rPr>
            </w:pPr>
            <w:r w:rsidRPr="00206CA1">
              <w:rPr>
                <w:szCs w:val="22"/>
              </w:rPr>
              <w:t>Owned assets</w:t>
            </w:r>
          </w:p>
        </w:tc>
        <w:tc>
          <w:tcPr>
            <w:tcW w:w="1346" w:type="dxa"/>
          </w:tcPr>
          <w:p w14:paraId="33FEADBF" w14:textId="345E973E" w:rsidR="000B35DE" w:rsidRPr="00206CA1" w:rsidRDefault="009210E8" w:rsidP="000B35DE">
            <w:pPr>
              <w:tabs>
                <w:tab w:val="decimal" w:pos="1183"/>
              </w:tabs>
              <w:ind w:right="-167"/>
            </w:pPr>
            <w:r>
              <w:t>810</w:t>
            </w:r>
          </w:p>
        </w:tc>
        <w:tc>
          <w:tcPr>
            <w:tcW w:w="180" w:type="dxa"/>
          </w:tcPr>
          <w:p w14:paraId="4C5C39A6" w14:textId="77777777" w:rsidR="000B35DE" w:rsidRPr="00206CA1" w:rsidRDefault="000B35DE" w:rsidP="000B35DE">
            <w:pPr>
              <w:jc w:val="right"/>
              <w:rPr>
                <w:b/>
                <w:bCs/>
                <w:szCs w:val="22"/>
              </w:rPr>
            </w:pPr>
          </w:p>
        </w:tc>
        <w:tc>
          <w:tcPr>
            <w:tcW w:w="1125" w:type="dxa"/>
          </w:tcPr>
          <w:p w14:paraId="091C772A" w14:textId="04222D2A" w:rsidR="000B35DE" w:rsidRPr="00206CA1" w:rsidRDefault="004416CE" w:rsidP="000B35DE">
            <w:pPr>
              <w:tabs>
                <w:tab w:val="decimal" w:pos="964"/>
              </w:tabs>
              <w:ind w:right="-167"/>
              <w:rPr>
                <w:szCs w:val="22"/>
                <w:lang w:val="en-US"/>
              </w:rPr>
            </w:pPr>
            <w:r>
              <w:rPr>
                <w:szCs w:val="22"/>
                <w:lang w:val="en-US"/>
              </w:rPr>
              <w:t>1,265</w:t>
            </w:r>
          </w:p>
        </w:tc>
        <w:tc>
          <w:tcPr>
            <w:tcW w:w="180" w:type="dxa"/>
          </w:tcPr>
          <w:p w14:paraId="24144247" w14:textId="77777777" w:rsidR="000B35DE" w:rsidRPr="00206CA1" w:rsidRDefault="000B35DE" w:rsidP="000B35DE">
            <w:pPr>
              <w:jc w:val="right"/>
              <w:rPr>
                <w:b/>
                <w:bCs/>
                <w:szCs w:val="22"/>
              </w:rPr>
            </w:pPr>
          </w:p>
        </w:tc>
        <w:tc>
          <w:tcPr>
            <w:tcW w:w="1039" w:type="dxa"/>
          </w:tcPr>
          <w:p w14:paraId="383F643A" w14:textId="39C9DC28" w:rsidR="000B35DE" w:rsidRPr="00206CA1" w:rsidRDefault="004A5C90" w:rsidP="000B35DE">
            <w:pPr>
              <w:tabs>
                <w:tab w:val="decimal" w:pos="871"/>
              </w:tabs>
              <w:ind w:right="-167"/>
              <w:rPr>
                <w:szCs w:val="22"/>
                <w:lang w:val="en-US"/>
              </w:rPr>
            </w:pPr>
            <w:r>
              <w:rPr>
                <w:szCs w:val="22"/>
                <w:lang w:val="en-US"/>
              </w:rPr>
              <w:t>-</w:t>
            </w:r>
          </w:p>
        </w:tc>
        <w:tc>
          <w:tcPr>
            <w:tcW w:w="180" w:type="dxa"/>
          </w:tcPr>
          <w:p w14:paraId="72F4D504" w14:textId="77777777" w:rsidR="000B35DE" w:rsidRPr="00206CA1" w:rsidRDefault="000B35DE" w:rsidP="000B35DE">
            <w:pPr>
              <w:jc w:val="right"/>
              <w:rPr>
                <w:b/>
                <w:bCs/>
                <w:szCs w:val="22"/>
              </w:rPr>
            </w:pPr>
          </w:p>
        </w:tc>
        <w:tc>
          <w:tcPr>
            <w:tcW w:w="1125" w:type="dxa"/>
          </w:tcPr>
          <w:p w14:paraId="359CF363" w14:textId="3E9634C5" w:rsidR="000B35DE" w:rsidRPr="00206CA1" w:rsidRDefault="00CB6B87" w:rsidP="000B35DE">
            <w:pPr>
              <w:tabs>
                <w:tab w:val="decimal" w:pos="964"/>
              </w:tabs>
              <w:ind w:right="-167"/>
              <w:rPr>
                <w:szCs w:val="22"/>
                <w:lang w:val="en-US"/>
              </w:rPr>
            </w:pPr>
            <w:r>
              <w:rPr>
                <w:szCs w:val="22"/>
                <w:lang w:val="en-US"/>
              </w:rPr>
              <w:t>875</w:t>
            </w:r>
          </w:p>
        </w:tc>
        <w:tc>
          <w:tcPr>
            <w:tcW w:w="178" w:type="dxa"/>
          </w:tcPr>
          <w:p w14:paraId="6131FD65" w14:textId="77777777" w:rsidR="000B35DE" w:rsidRPr="00206CA1" w:rsidRDefault="000B35DE" w:rsidP="000B35DE">
            <w:pPr>
              <w:jc w:val="right"/>
              <w:rPr>
                <w:b/>
                <w:bCs/>
                <w:szCs w:val="22"/>
              </w:rPr>
            </w:pPr>
          </w:p>
        </w:tc>
        <w:tc>
          <w:tcPr>
            <w:tcW w:w="1134" w:type="dxa"/>
          </w:tcPr>
          <w:p w14:paraId="55D30320" w14:textId="3EEBBDD8" w:rsidR="000B35DE" w:rsidRPr="00206CA1" w:rsidRDefault="00086909" w:rsidP="000B35DE">
            <w:pPr>
              <w:tabs>
                <w:tab w:val="decimal" w:pos="961"/>
              </w:tabs>
              <w:ind w:right="-167"/>
              <w:rPr>
                <w:szCs w:val="22"/>
                <w:lang w:val="en-US"/>
              </w:rPr>
            </w:pPr>
            <w:r>
              <w:rPr>
                <w:szCs w:val="22"/>
                <w:lang w:val="en-US"/>
              </w:rPr>
              <w:t>2,950</w:t>
            </w:r>
          </w:p>
        </w:tc>
      </w:tr>
      <w:tr w:rsidR="000B35DE" w:rsidRPr="00206CA1" w14:paraId="667F7E6D" w14:textId="77777777" w:rsidTr="00B6755A">
        <w:trPr>
          <w:cantSplit/>
        </w:trPr>
        <w:tc>
          <w:tcPr>
            <w:tcW w:w="3060" w:type="dxa"/>
          </w:tcPr>
          <w:p w14:paraId="2B188863" w14:textId="6066700F" w:rsidR="000B35DE" w:rsidRPr="00206CA1" w:rsidRDefault="000B35DE" w:rsidP="000B35DE">
            <w:pPr>
              <w:spacing w:line="240" w:lineRule="atLeast"/>
              <w:rPr>
                <w:szCs w:val="22"/>
              </w:rPr>
            </w:pPr>
            <w:r w:rsidRPr="00206CA1">
              <w:rPr>
                <w:szCs w:val="22"/>
              </w:rPr>
              <w:t>Right-of-use assets</w:t>
            </w:r>
          </w:p>
        </w:tc>
        <w:tc>
          <w:tcPr>
            <w:tcW w:w="1346" w:type="dxa"/>
            <w:tcBorders>
              <w:bottom w:val="single" w:sz="4" w:space="0" w:color="auto"/>
            </w:tcBorders>
          </w:tcPr>
          <w:p w14:paraId="6735163A" w14:textId="67A60CD0" w:rsidR="000B35DE" w:rsidRPr="00206CA1" w:rsidRDefault="00DD0F86" w:rsidP="000B35DE">
            <w:pPr>
              <w:tabs>
                <w:tab w:val="decimal" w:pos="1183"/>
              </w:tabs>
              <w:ind w:right="-167"/>
            </w:pPr>
            <w:r>
              <w:t>20,333</w:t>
            </w:r>
          </w:p>
        </w:tc>
        <w:tc>
          <w:tcPr>
            <w:tcW w:w="180" w:type="dxa"/>
          </w:tcPr>
          <w:p w14:paraId="7AA2AE38" w14:textId="77777777" w:rsidR="000B35DE" w:rsidRPr="00206CA1" w:rsidRDefault="000B35DE" w:rsidP="000B35DE">
            <w:pPr>
              <w:jc w:val="right"/>
              <w:rPr>
                <w:b/>
                <w:bCs/>
                <w:szCs w:val="22"/>
              </w:rPr>
            </w:pPr>
          </w:p>
        </w:tc>
        <w:tc>
          <w:tcPr>
            <w:tcW w:w="1125" w:type="dxa"/>
            <w:tcBorders>
              <w:bottom w:val="single" w:sz="4" w:space="0" w:color="auto"/>
            </w:tcBorders>
          </w:tcPr>
          <w:p w14:paraId="4E02A3E9" w14:textId="444D272B" w:rsidR="000B35DE" w:rsidRPr="00206CA1" w:rsidRDefault="00DB4261" w:rsidP="000B35DE">
            <w:pPr>
              <w:tabs>
                <w:tab w:val="decimal" w:pos="964"/>
              </w:tabs>
              <w:ind w:right="-167"/>
              <w:rPr>
                <w:szCs w:val="22"/>
                <w:lang w:val="en-US"/>
              </w:rPr>
            </w:pPr>
            <w:r>
              <w:rPr>
                <w:szCs w:val="22"/>
                <w:lang w:val="en-US"/>
              </w:rPr>
              <w:t>-</w:t>
            </w:r>
          </w:p>
        </w:tc>
        <w:tc>
          <w:tcPr>
            <w:tcW w:w="180" w:type="dxa"/>
          </w:tcPr>
          <w:p w14:paraId="56570E5D" w14:textId="77777777" w:rsidR="000B35DE" w:rsidRPr="00206CA1" w:rsidRDefault="000B35DE" w:rsidP="000B35DE">
            <w:pPr>
              <w:jc w:val="right"/>
              <w:rPr>
                <w:b/>
                <w:bCs/>
                <w:szCs w:val="22"/>
              </w:rPr>
            </w:pPr>
          </w:p>
        </w:tc>
        <w:tc>
          <w:tcPr>
            <w:tcW w:w="1039" w:type="dxa"/>
            <w:tcBorders>
              <w:bottom w:val="single" w:sz="4" w:space="0" w:color="auto"/>
            </w:tcBorders>
          </w:tcPr>
          <w:p w14:paraId="64CEF520" w14:textId="791B1556" w:rsidR="000B35DE" w:rsidRPr="00206CA1" w:rsidRDefault="004A5C90" w:rsidP="000B35DE">
            <w:pPr>
              <w:tabs>
                <w:tab w:val="decimal" w:pos="871"/>
              </w:tabs>
              <w:ind w:right="-167"/>
              <w:rPr>
                <w:szCs w:val="22"/>
                <w:lang w:val="en-US"/>
              </w:rPr>
            </w:pPr>
            <w:r>
              <w:rPr>
                <w:szCs w:val="22"/>
                <w:lang w:val="en-US"/>
              </w:rPr>
              <w:t>9,041</w:t>
            </w:r>
          </w:p>
        </w:tc>
        <w:tc>
          <w:tcPr>
            <w:tcW w:w="180" w:type="dxa"/>
          </w:tcPr>
          <w:p w14:paraId="729EC9AD" w14:textId="77777777" w:rsidR="000B35DE" w:rsidRPr="00206CA1" w:rsidRDefault="000B35DE" w:rsidP="000B35DE">
            <w:pPr>
              <w:jc w:val="right"/>
              <w:rPr>
                <w:b/>
                <w:bCs/>
                <w:szCs w:val="22"/>
              </w:rPr>
            </w:pPr>
          </w:p>
        </w:tc>
        <w:tc>
          <w:tcPr>
            <w:tcW w:w="1125" w:type="dxa"/>
            <w:tcBorders>
              <w:bottom w:val="single" w:sz="4" w:space="0" w:color="auto"/>
            </w:tcBorders>
          </w:tcPr>
          <w:p w14:paraId="50ABF81E" w14:textId="23734847" w:rsidR="000B35DE" w:rsidRPr="00206CA1" w:rsidRDefault="00CB6B87" w:rsidP="000B35DE">
            <w:pPr>
              <w:tabs>
                <w:tab w:val="decimal" w:pos="964"/>
              </w:tabs>
              <w:ind w:right="-167"/>
              <w:rPr>
                <w:szCs w:val="22"/>
                <w:lang w:val="en-US"/>
              </w:rPr>
            </w:pPr>
            <w:r>
              <w:rPr>
                <w:szCs w:val="22"/>
                <w:lang w:val="en-US"/>
              </w:rPr>
              <w:t>-</w:t>
            </w:r>
          </w:p>
        </w:tc>
        <w:tc>
          <w:tcPr>
            <w:tcW w:w="178" w:type="dxa"/>
          </w:tcPr>
          <w:p w14:paraId="705A83EB" w14:textId="77777777" w:rsidR="000B35DE" w:rsidRPr="00206CA1" w:rsidRDefault="000B35DE" w:rsidP="000B35DE">
            <w:pPr>
              <w:jc w:val="right"/>
              <w:rPr>
                <w:b/>
                <w:bCs/>
                <w:szCs w:val="22"/>
              </w:rPr>
            </w:pPr>
          </w:p>
        </w:tc>
        <w:tc>
          <w:tcPr>
            <w:tcW w:w="1134" w:type="dxa"/>
            <w:tcBorders>
              <w:bottom w:val="single" w:sz="4" w:space="0" w:color="auto"/>
            </w:tcBorders>
          </w:tcPr>
          <w:p w14:paraId="5B83B339" w14:textId="7D05C853" w:rsidR="000B35DE" w:rsidRPr="00206CA1" w:rsidRDefault="00245698" w:rsidP="000B35DE">
            <w:pPr>
              <w:tabs>
                <w:tab w:val="decimal" w:pos="961"/>
              </w:tabs>
              <w:ind w:right="-167"/>
              <w:rPr>
                <w:szCs w:val="22"/>
                <w:lang w:val="en-US"/>
              </w:rPr>
            </w:pPr>
            <w:r>
              <w:rPr>
                <w:szCs w:val="22"/>
                <w:lang w:val="en-US"/>
              </w:rPr>
              <w:t>29,374</w:t>
            </w:r>
          </w:p>
        </w:tc>
      </w:tr>
      <w:tr w:rsidR="000B35DE" w:rsidRPr="00206CA1" w14:paraId="1187F7BD" w14:textId="77777777" w:rsidTr="00B6755A">
        <w:trPr>
          <w:cantSplit/>
        </w:trPr>
        <w:tc>
          <w:tcPr>
            <w:tcW w:w="3060" w:type="dxa"/>
          </w:tcPr>
          <w:p w14:paraId="339E854A" w14:textId="77777777" w:rsidR="000B35DE" w:rsidRPr="00206CA1" w:rsidRDefault="000B35DE" w:rsidP="000B35DE">
            <w:pPr>
              <w:spacing w:line="240" w:lineRule="atLeast"/>
              <w:rPr>
                <w:szCs w:val="22"/>
              </w:rPr>
            </w:pPr>
          </w:p>
        </w:tc>
        <w:tc>
          <w:tcPr>
            <w:tcW w:w="1346" w:type="dxa"/>
            <w:tcBorders>
              <w:top w:val="single" w:sz="4" w:space="0" w:color="auto"/>
              <w:bottom w:val="double" w:sz="4" w:space="0" w:color="auto"/>
            </w:tcBorders>
          </w:tcPr>
          <w:p w14:paraId="636C4850" w14:textId="72116A44" w:rsidR="000B35DE" w:rsidRPr="00206CA1" w:rsidRDefault="00DD0F86" w:rsidP="000B35DE">
            <w:pPr>
              <w:tabs>
                <w:tab w:val="decimal" w:pos="1183"/>
              </w:tabs>
              <w:ind w:right="-167"/>
              <w:rPr>
                <w:b/>
                <w:bCs/>
              </w:rPr>
            </w:pPr>
            <w:r>
              <w:rPr>
                <w:b/>
                <w:bCs/>
              </w:rPr>
              <w:t>21,143</w:t>
            </w:r>
          </w:p>
        </w:tc>
        <w:tc>
          <w:tcPr>
            <w:tcW w:w="180" w:type="dxa"/>
          </w:tcPr>
          <w:p w14:paraId="4C1F1C7F" w14:textId="77777777" w:rsidR="000B35DE" w:rsidRPr="00206CA1" w:rsidRDefault="000B35DE" w:rsidP="000B35DE">
            <w:pPr>
              <w:jc w:val="right"/>
              <w:rPr>
                <w:b/>
                <w:bCs/>
                <w:szCs w:val="22"/>
              </w:rPr>
            </w:pPr>
          </w:p>
        </w:tc>
        <w:tc>
          <w:tcPr>
            <w:tcW w:w="1125" w:type="dxa"/>
            <w:tcBorders>
              <w:top w:val="single" w:sz="4" w:space="0" w:color="auto"/>
              <w:bottom w:val="double" w:sz="4" w:space="0" w:color="auto"/>
            </w:tcBorders>
          </w:tcPr>
          <w:p w14:paraId="60952281" w14:textId="78226B38" w:rsidR="000B35DE" w:rsidRPr="00206CA1" w:rsidRDefault="00DB4261" w:rsidP="000B35DE">
            <w:pPr>
              <w:tabs>
                <w:tab w:val="decimal" w:pos="964"/>
              </w:tabs>
              <w:ind w:right="-167"/>
              <w:rPr>
                <w:b/>
                <w:bCs/>
              </w:rPr>
            </w:pPr>
            <w:r>
              <w:rPr>
                <w:b/>
                <w:bCs/>
              </w:rPr>
              <w:t>1,265</w:t>
            </w:r>
          </w:p>
        </w:tc>
        <w:tc>
          <w:tcPr>
            <w:tcW w:w="180" w:type="dxa"/>
          </w:tcPr>
          <w:p w14:paraId="54599E0E" w14:textId="77777777" w:rsidR="000B35DE" w:rsidRPr="00206CA1" w:rsidRDefault="000B35DE" w:rsidP="000B35DE">
            <w:pPr>
              <w:jc w:val="right"/>
              <w:rPr>
                <w:b/>
                <w:bCs/>
                <w:szCs w:val="22"/>
              </w:rPr>
            </w:pPr>
          </w:p>
        </w:tc>
        <w:tc>
          <w:tcPr>
            <w:tcW w:w="1039" w:type="dxa"/>
            <w:tcBorders>
              <w:top w:val="single" w:sz="4" w:space="0" w:color="auto"/>
              <w:bottom w:val="double" w:sz="4" w:space="0" w:color="auto"/>
            </w:tcBorders>
          </w:tcPr>
          <w:p w14:paraId="0D116E35" w14:textId="430B810E" w:rsidR="000B35DE" w:rsidRPr="00206CA1" w:rsidRDefault="005436CB" w:rsidP="000B35DE">
            <w:pPr>
              <w:tabs>
                <w:tab w:val="decimal" w:pos="871"/>
              </w:tabs>
              <w:ind w:right="-167"/>
              <w:rPr>
                <w:b/>
                <w:bCs/>
              </w:rPr>
            </w:pPr>
            <w:r>
              <w:rPr>
                <w:b/>
                <w:bCs/>
              </w:rPr>
              <w:t>9,041</w:t>
            </w:r>
          </w:p>
        </w:tc>
        <w:tc>
          <w:tcPr>
            <w:tcW w:w="180" w:type="dxa"/>
          </w:tcPr>
          <w:p w14:paraId="70BDA90A" w14:textId="77777777" w:rsidR="000B35DE" w:rsidRPr="00206CA1" w:rsidRDefault="000B35DE" w:rsidP="000B35DE">
            <w:pPr>
              <w:jc w:val="right"/>
              <w:rPr>
                <w:b/>
                <w:bCs/>
                <w:szCs w:val="22"/>
              </w:rPr>
            </w:pPr>
          </w:p>
        </w:tc>
        <w:tc>
          <w:tcPr>
            <w:tcW w:w="1125" w:type="dxa"/>
            <w:tcBorders>
              <w:top w:val="single" w:sz="4" w:space="0" w:color="auto"/>
              <w:bottom w:val="double" w:sz="4" w:space="0" w:color="auto"/>
            </w:tcBorders>
          </w:tcPr>
          <w:p w14:paraId="370AD0E8" w14:textId="592F29CF" w:rsidR="000B35DE" w:rsidRPr="00206CA1" w:rsidRDefault="00CB6B87" w:rsidP="000B35DE">
            <w:pPr>
              <w:tabs>
                <w:tab w:val="decimal" w:pos="964"/>
              </w:tabs>
              <w:ind w:right="-167"/>
              <w:rPr>
                <w:b/>
                <w:bCs/>
                <w:szCs w:val="22"/>
                <w:lang w:val="en-US"/>
              </w:rPr>
            </w:pPr>
            <w:r>
              <w:rPr>
                <w:b/>
                <w:bCs/>
                <w:szCs w:val="22"/>
                <w:lang w:val="en-US"/>
              </w:rPr>
              <w:t>875</w:t>
            </w:r>
          </w:p>
        </w:tc>
        <w:tc>
          <w:tcPr>
            <w:tcW w:w="178" w:type="dxa"/>
          </w:tcPr>
          <w:p w14:paraId="34FD19E4" w14:textId="77777777" w:rsidR="000B35DE" w:rsidRPr="00206CA1" w:rsidRDefault="000B35DE" w:rsidP="000B35DE">
            <w:pPr>
              <w:jc w:val="right"/>
              <w:rPr>
                <w:b/>
                <w:bCs/>
                <w:szCs w:val="22"/>
              </w:rPr>
            </w:pPr>
          </w:p>
        </w:tc>
        <w:tc>
          <w:tcPr>
            <w:tcW w:w="1134" w:type="dxa"/>
            <w:tcBorders>
              <w:top w:val="single" w:sz="4" w:space="0" w:color="auto"/>
              <w:bottom w:val="double" w:sz="4" w:space="0" w:color="auto"/>
            </w:tcBorders>
          </w:tcPr>
          <w:p w14:paraId="6CD70FD9" w14:textId="0E11C15E" w:rsidR="000B35DE" w:rsidRPr="00206CA1" w:rsidRDefault="006D6F8C" w:rsidP="000B35DE">
            <w:pPr>
              <w:tabs>
                <w:tab w:val="decimal" w:pos="961"/>
              </w:tabs>
              <w:ind w:right="-167"/>
              <w:rPr>
                <w:b/>
                <w:bCs/>
                <w:szCs w:val="22"/>
                <w:lang w:val="en-US"/>
              </w:rPr>
            </w:pPr>
            <w:r>
              <w:rPr>
                <w:b/>
                <w:bCs/>
                <w:szCs w:val="22"/>
                <w:lang w:val="en-US"/>
              </w:rPr>
              <w:t>32,</w:t>
            </w:r>
            <w:r w:rsidR="00424EAD">
              <w:rPr>
                <w:b/>
                <w:bCs/>
                <w:szCs w:val="22"/>
                <w:lang w:val="en-US"/>
              </w:rPr>
              <w:t>324</w:t>
            </w:r>
          </w:p>
        </w:tc>
      </w:tr>
    </w:tbl>
    <w:p w14:paraId="2B86C6D0" w14:textId="77777777" w:rsidR="0037660E" w:rsidRPr="00206CA1" w:rsidRDefault="0037660E" w:rsidP="0037660E">
      <w:pPr>
        <w:rPr>
          <w:vanish/>
          <w:szCs w:val="22"/>
        </w:rPr>
      </w:pPr>
    </w:p>
    <w:p w14:paraId="4AFD22F2" w14:textId="77777777" w:rsidR="000C584E" w:rsidRPr="00206CA1" w:rsidRDefault="000C584E" w:rsidP="007C6833">
      <w:pPr>
        <w:pStyle w:val="index"/>
        <w:numPr>
          <w:ilvl w:val="0"/>
          <w:numId w:val="0"/>
        </w:numPr>
        <w:tabs>
          <w:tab w:val="left" w:pos="450"/>
        </w:tabs>
        <w:rPr>
          <w:b/>
          <w:bCs/>
          <w:szCs w:val="22"/>
        </w:rPr>
      </w:pPr>
    </w:p>
    <w:p w14:paraId="6C328A8F" w14:textId="77777777" w:rsidR="00DE56DF" w:rsidRPr="00206CA1" w:rsidRDefault="00DE56DF">
      <w:pPr>
        <w:spacing w:line="240" w:lineRule="auto"/>
        <w:rPr>
          <w:b/>
          <w:bCs/>
          <w:szCs w:val="22"/>
        </w:rPr>
      </w:pPr>
      <w:r w:rsidRPr="00206CA1">
        <w:rPr>
          <w:b/>
          <w:bCs/>
          <w:szCs w:val="22"/>
        </w:rPr>
        <w:br w:type="page"/>
      </w:r>
    </w:p>
    <w:p w14:paraId="69FA7852" w14:textId="3BA38871" w:rsidR="00952E0D" w:rsidRPr="00206CA1" w:rsidRDefault="00215F1F" w:rsidP="00573450">
      <w:pPr>
        <w:pStyle w:val="Heading1"/>
      </w:pPr>
      <w:r w:rsidRPr="00206CA1">
        <w:lastRenderedPageBreak/>
        <w:t>1</w:t>
      </w:r>
      <w:r w:rsidR="00395927">
        <w:t>2</w:t>
      </w:r>
      <w:r w:rsidR="00BA031D" w:rsidRPr="00206CA1">
        <w:t xml:space="preserve">   </w:t>
      </w:r>
      <w:r w:rsidR="00952E0D" w:rsidRPr="00206CA1">
        <w:t>Intangible assets</w:t>
      </w:r>
    </w:p>
    <w:p w14:paraId="35226EF4" w14:textId="77777777" w:rsidR="00425FA5" w:rsidRPr="00206CA1" w:rsidRDefault="00425FA5" w:rsidP="00FA00AA">
      <w:pPr>
        <w:pStyle w:val="index"/>
        <w:numPr>
          <w:ilvl w:val="0"/>
          <w:numId w:val="0"/>
        </w:numPr>
        <w:tabs>
          <w:tab w:val="left" w:pos="450"/>
        </w:tabs>
        <w:spacing w:line="240" w:lineRule="exact"/>
        <w:ind w:left="-27"/>
        <w:rPr>
          <w:b/>
          <w:bCs/>
          <w:szCs w:val="22"/>
        </w:rPr>
      </w:pPr>
    </w:p>
    <w:tbl>
      <w:tblPr>
        <w:tblW w:w="9450" w:type="dxa"/>
        <w:tblInd w:w="360" w:type="dxa"/>
        <w:tblLayout w:type="fixed"/>
        <w:tblCellMar>
          <w:left w:w="79" w:type="dxa"/>
          <w:right w:w="79" w:type="dxa"/>
        </w:tblCellMar>
        <w:tblLook w:val="0000" w:firstRow="0" w:lastRow="0" w:firstColumn="0" w:lastColumn="0" w:noHBand="0" w:noVBand="0"/>
      </w:tblPr>
      <w:tblGrid>
        <w:gridCol w:w="2880"/>
        <w:gridCol w:w="1170"/>
        <w:gridCol w:w="180"/>
        <w:gridCol w:w="1170"/>
        <w:gridCol w:w="180"/>
        <w:gridCol w:w="1170"/>
        <w:gridCol w:w="180"/>
        <w:gridCol w:w="1170"/>
        <w:gridCol w:w="181"/>
        <w:gridCol w:w="1169"/>
      </w:tblGrid>
      <w:tr w:rsidR="00952E0D" w:rsidRPr="00206CA1" w14:paraId="7DC47865" w14:textId="77777777" w:rsidTr="000002A2">
        <w:trPr>
          <w:cantSplit/>
          <w:trHeight w:val="272"/>
          <w:tblHeader/>
        </w:trPr>
        <w:tc>
          <w:tcPr>
            <w:tcW w:w="2880" w:type="dxa"/>
            <w:vMerge w:val="restart"/>
          </w:tcPr>
          <w:p w14:paraId="5CA0DD22" w14:textId="610ABD09" w:rsidR="00952E0D" w:rsidRPr="00206CA1" w:rsidRDefault="00952E0D" w:rsidP="00FA00AA">
            <w:pPr>
              <w:spacing w:line="240" w:lineRule="exact"/>
              <w:rPr>
                <w:szCs w:val="22"/>
              </w:rPr>
            </w:pPr>
            <w:r w:rsidRPr="00206CA1">
              <w:rPr>
                <w:b/>
                <w:bCs/>
                <w:szCs w:val="22"/>
              </w:rPr>
              <w:tab/>
            </w:r>
          </w:p>
        </w:tc>
        <w:tc>
          <w:tcPr>
            <w:tcW w:w="6570" w:type="dxa"/>
            <w:gridSpan w:val="9"/>
          </w:tcPr>
          <w:p w14:paraId="22504DC6" w14:textId="77777777" w:rsidR="00952E0D" w:rsidRPr="00206CA1" w:rsidRDefault="00952E0D" w:rsidP="00FA00AA">
            <w:pPr>
              <w:pStyle w:val="acctcolumnheading"/>
              <w:spacing w:after="0" w:line="240" w:lineRule="exact"/>
              <w:rPr>
                <w:b/>
                <w:bCs/>
                <w:szCs w:val="22"/>
              </w:rPr>
            </w:pPr>
            <w:r w:rsidRPr="00206CA1">
              <w:rPr>
                <w:b/>
                <w:bCs/>
                <w:szCs w:val="22"/>
                <w:lang w:bidi="th-TH"/>
              </w:rPr>
              <w:t>Consolidated financial statements</w:t>
            </w:r>
          </w:p>
        </w:tc>
      </w:tr>
      <w:tr w:rsidR="0084322A" w:rsidRPr="00206CA1" w14:paraId="36A8B204" w14:textId="77777777" w:rsidTr="000002A2">
        <w:trPr>
          <w:cantSplit/>
          <w:trHeight w:val="272"/>
          <w:tblHeader/>
        </w:trPr>
        <w:tc>
          <w:tcPr>
            <w:tcW w:w="2880" w:type="dxa"/>
            <w:vMerge/>
          </w:tcPr>
          <w:p w14:paraId="754BC83A" w14:textId="77777777" w:rsidR="00952E0D" w:rsidRPr="00206CA1" w:rsidRDefault="00952E0D" w:rsidP="00FA00AA">
            <w:pPr>
              <w:spacing w:line="240" w:lineRule="exact"/>
              <w:rPr>
                <w:szCs w:val="22"/>
              </w:rPr>
            </w:pPr>
          </w:p>
        </w:tc>
        <w:tc>
          <w:tcPr>
            <w:tcW w:w="1170" w:type="dxa"/>
            <w:vAlign w:val="bottom"/>
          </w:tcPr>
          <w:p w14:paraId="774D5DEA" w14:textId="77777777" w:rsidR="006779BB" w:rsidRPr="00206CA1" w:rsidRDefault="00952E0D" w:rsidP="00FA00AA">
            <w:pPr>
              <w:pStyle w:val="acctcolumnheading"/>
              <w:spacing w:after="0" w:line="240" w:lineRule="exact"/>
              <w:rPr>
                <w:szCs w:val="22"/>
                <w:lang w:bidi="th-TH"/>
              </w:rPr>
            </w:pPr>
            <w:r w:rsidRPr="00206CA1">
              <w:rPr>
                <w:szCs w:val="22"/>
                <w:lang w:bidi="th-TH"/>
              </w:rPr>
              <w:t xml:space="preserve">License </w:t>
            </w:r>
          </w:p>
          <w:p w14:paraId="6E18DC28" w14:textId="77777777" w:rsidR="00952E0D" w:rsidRPr="00206CA1" w:rsidRDefault="00952E0D" w:rsidP="00FA00AA">
            <w:pPr>
              <w:pStyle w:val="acctcolumnheading"/>
              <w:spacing w:after="0" w:line="240" w:lineRule="exact"/>
              <w:rPr>
                <w:szCs w:val="22"/>
                <w:lang w:bidi="th-TH"/>
              </w:rPr>
            </w:pPr>
            <w:r w:rsidRPr="00206CA1">
              <w:rPr>
                <w:szCs w:val="22"/>
                <w:lang w:bidi="th-TH"/>
              </w:rPr>
              <w:t>for Energy Industry</w:t>
            </w:r>
          </w:p>
        </w:tc>
        <w:tc>
          <w:tcPr>
            <w:tcW w:w="180" w:type="dxa"/>
            <w:vAlign w:val="bottom"/>
          </w:tcPr>
          <w:p w14:paraId="4AC2D800" w14:textId="77777777" w:rsidR="00952E0D" w:rsidRPr="00206CA1" w:rsidRDefault="00952E0D" w:rsidP="00FA00AA">
            <w:pPr>
              <w:pStyle w:val="acctcolumnheading"/>
              <w:spacing w:after="0" w:line="240" w:lineRule="exact"/>
              <w:rPr>
                <w:szCs w:val="22"/>
              </w:rPr>
            </w:pPr>
          </w:p>
        </w:tc>
        <w:tc>
          <w:tcPr>
            <w:tcW w:w="1170" w:type="dxa"/>
          </w:tcPr>
          <w:p w14:paraId="2FE56060" w14:textId="77777777" w:rsidR="00952E0D" w:rsidRPr="00206CA1" w:rsidRDefault="00952E0D" w:rsidP="00FA00AA">
            <w:pPr>
              <w:pStyle w:val="acctcolumnheading"/>
              <w:spacing w:after="0" w:line="240" w:lineRule="exact"/>
              <w:rPr>
                <w:szCs w:val="22"/>
              </w:rPr>
            </w:pPr>
          </w:p>
          <w:p w14:paraId="0DAF1DB1" w14:textId="77777777" w:rsidR="00952E0D" w:rsidRPr="00206CA1" w:rsidRDefault="00952E0D" w:rsidP="00FA00AA">
            <w:pPr>
              <w:pStyle w:val="acctcolumnheading"/>
              <w:spacing w:after="0" w:line="240" w:lineRule="exact"/>
              <w:rPr>
                <w:szCs w:val="22"/>
              </w:rPr>
            </w:pPr>
          </w:p>
          <w:p w14:paraId="1212C879" w14:textId="77777777" w:rsidR="00952E0D" w:rsidRPr="00206CA1" w:rsidRDefault="00952E0D" w:rsidP="00FA00AA">
            <w:pPr>
              <w:pStyle w:val="acctcolumnheading"/>
              <w:spacing w:after="0" w:line="240" w:lineRule="exact"/>
              <w:rPr>
                <w:szCs w:val="22"/>
              </w:rPr>
            </w:pPr>
            <w:r w:rsidRPr="00206CA1">
              <w:rPr>
                <w:szCs w:val="22"/>
              </w:rPr>
              <w:t>Goodwill</w:t>
            </w:r>
          </w:p>
        </w:tc>
        <w:tc>
          <w:tcPr>
            <w:tcW w:w="180" w:type="dxa"/>
          </w:tcPr>
          <w:p w14:paraId="75A19422" w14:textId="77777777" w:rsidR="00952E0D" w:rsidRPr="00206CA1" w:rsidRDefault="00952E0D" w:rsidP="00FA00AA">
            <w:pPr>
              <w:pStyle w:val="acctcolumnheading"/>
              <w:spacing w:after="0" w:line="240" w:lineRule="exact"/>
              <w:rPr>
                <w:szCs w:val="22"/>
              </w:rPr>
            </w:pPr>
          </w:p>
        </w:tc>
        <w:tc>
          <w:tcPr>
            <w:tcW w:w="1170" w:type="dxa"/>
            <w:vAlign w:val="bottom"/>
          </w:tcPr>
          <w:p w14:paraId="52BCD5CF" w14:textId="77777777" w:rsidR="00952E0D" w:rsidRPr="00206CA1" w:rsidRDefault="00952E0D" w:rsidP="00FA00AA">
            <w:pPr>
              <w:pStyle w:val="acctcolumnheading"/>
              <w:spacing w:after="0" w:line="240" w:lineRule="exact"/>
              <w:rPr>
                <w:szCs w:val="22"/>
              </w:rPr>
            </w:pPr>
            <w:r w:rsidRPr="00206CA1">
              <w:rPr>
                <w:szCs w:val="22"/>
              </w:rPr>
              <w:t>Computer software</w:t>
            </w:r>
          </w:p>
        </w:tc>
        <w:tc>
          <w:tcPr>
            <w:tcW w:w="180" w:type="dxa"/>
          </w:tcPr>
          <w:p w14:paraId="316350F9" w14:textId="77777777" w:rsidR="00952E0D" w:rsidRPr="00206CA1" w:rsidRDefault="00952E0D" w:rsidP="00FA00AA">
            <w:pPr>
              <w:pStyle w:val="acctcolumnheading"/>
              <w:spacing w:after="0" w:line="240" w:lineRule="exact"/>
              <w:rPr>
                <w:szCs w:val="22"/>
              </w:rPr>
            </w:pPr>
          </w:p>
        </w:tc>
        <w:tc>
          <w:tcPr>
            <w:tcW w:w="1170" w:type="dxa"/>
          </w:tcPr>
          <w:p w14:paraId="36D77354" w14:textId="77777777" w:rsidR="000329D5" w:rsidRPr="00206CA1" w:rsidRDefault="000329D5" w:rsidP="00FA00AA">
            <w:pPr>
              <w:pStyle w:val="acctcolumnheading"/>
              <w:spacing w:after="0" w:line="240" w:lineRule="exact"/>
              <w:rPr>
                <w:szCs w:val="22"/>
              </w:rPr>
            </w:pPr>
          </w:p>
          <w:p w14:paraId="4D0F1B10" w14:textId="77777777" w:rsidR="00A5025C" w:rsidRPr="00206CA1" w:rsidRDefault="00A5025C" w:rsidP="00FA00AA">
            <w:pPr>
              <w:pStyle w:val="acctcolumnheading"/>
              <w:spacing w:after="0" w:line="240" w:lineRule="exact"/>
              <w:rPr>
                <w:szCs w:val="22"/>
              </w:rPr>
            </w:pPr>
          </w:p>
          <w:p w14:paraId="3C984734" w14:textId="36DCBB6D" w:rsidR="000329D5" w:rsidRPr="00206CA1" w:rsidRDefault="00A35307" w:rsidP="00FA00AA">
            <w:pPr>
              <w:pStyle w:val="acctcolumnheading"/>
              <w:spacing w:after="0" w:line="240" w:lineRule="exact"/>
              <w:rPr>
                <w:szCs w:val="22"/>
              </w:rPr>
            </w:pPr>
            <w:r w:rsidRPr="00206CA1">
              <w:rPr>
                <w:szCs w:val="22"/>
              </w:rPr>
              <w:t>Others</w:t>
            </w:r>
          </w:p>
        </w:tc>
        <w:tc>
          <w:tcPr>
            <w:tcW w:w="181" w:type="dxa"/>
          </w:tcPr>
          <w:p w14:paraId="21A8C348" w14:textId="5DF289AB" w:rsidR="000329D5" w:rsidRPr="00206CA1" w:rsidRDefault="000329D5" w:rsidP="00FA00AA">
            <w:pPr>
              <w:pStyle w:val="acctcolumnheading"/>
              <w:spacing w:after="0" w:line="240" w:lineRule="exact"/>
              <w:rPr>
                <w:szCs w:val="22"/>
              </w:rPr>
            </w:pPr>
          </w:p>
        </w:tc>
        <w:tc>
          <w:tcPr>
            <w:tcW w:w="1169" w:type="dxa"/>
            <w:vAlign w:val="bottom"/>
          </w:tcPr>
          <w:p w14:paraId="4A263414" w14:textId="77777777" w:rsidR="00952E0D" w:rsidRPr="00206CA1" w:rsidRDefault="00952E0D" w:rsidP="00FA00AA">
            <w:pPr>
              <w:pStyle w:val="acctcolumnheading"/>
              <w:spacing w:after="0" w:line="240" w:lineRule="exact"/>
              <w:rPr>
                <w:szCs w:val="22"/>
                <w:lang w:bidi="th-TH"/>
              </w:rPr>
            </w:pPr>
            <w:r w:rsidRPr="00206CA1">
              <w:rPr>
                <w:szCs w:val="22"/>
              </w:rPr>
              <w:t>Total</w:t>
            </w:r>
          </w:p>
        </w:tc>
      </w:tr>
      <w:tr w:rsidR="00952E0D" w:rsidRPr="00206CA1" w14:paraId="7458A71E" w14:textId="77777777" w:rsidTr="000002A2">
        <w:trPr>
          <w:cantSplit/>
        </w:trPr>
        <w:tc>
          <w:tcPr>
            <w:tcW w:w="2880" w:type="dxa"/>
          </w:tcPr>
          <w:p w14:paraId="00C219A0" w14:textId="77777777" w:rsidR="00952E0D" w:rsidRPr="00206CA1" w:rsidRDefault="00952E0D" w:rsidP="00FA00AA">
            <w:pPr>
              <w:spacing w:line="240" w:lineRule="exact"/>
              <w:rPr>
                <w:b/>
                <w:bCs/>
                <w:i/>
                <w:iCs/>
                <w:szCs w:val="22"/>
              </w:rPr>
            </w:pPr>
          </w:p>
        </w:tc>
        <w:tc>
          <w:tcPr>
            <w:tcW w:w="6570" w:type="dxa"/>
            <w:gridSpan w:val="9"/>
          </w:tcPr>
          <w:p w14:paraId="315DBE42" w14:textId="77777777" w:rsidR="00952E0D" w:rsidRPr="00206CA1" w:rsidRDefault="00952E0D" w:rsidP="00FA00AA">
            <w:pPr>
              <w:pStyle w:val="acctfourfigures"/>
              <w:spacing w:line="240" w:lineRule="exact"/>
              <w:jc w:val="center"/>
              <w:rPr>
                <w:szCs w:val="22"/>
              </w:rPr>
            </w:pPr>
            <w:r w:rsidRPr="00206CA1">
              <w:rPr>
                <w:i/>
                <w:iCs/>
                <w:szCs w:val="22"/>
              </w:rPr>
              <w:t>(in thousand Baht)</w:t>
            </w:r>
          </w:p>
        </w:tc>
      </w:tr>
      <w:tr w:rsidR="0084322A" w:rsidRPr="00206CA1" w14:paraId="38B5F2CF" w14:textId="77777777" w:rsidTr="000002A2">
        <w:trPr>
          <w:cantSplit/>
        </w:trPr>
        <w:tc>
          <w:tcPr>
            <w:tcW w:w="2880" w:type="dxa"/>
          </w:tcPr>
          <w:p w14:paraId="081017A2" w14:textId="77777777" w:rsidR="00952E0D" w:rsidRPr="00206CA1" w:rsidRDefault="00952E0D" w:rsidP="00FA00AA">
            <w:pPr>
              <w:spacing w:line="240" w:lineRule="exact"/>
              <w:rPr>
                <w:szCs w:val="22"/>
              </w:rPr>
            </w:pPr>
            <w:r w:rsidRPr="00206CA1">
              <w:rPr>
                <w:b/>
                <w:bCs/>
                <w:i/>
                <w:iCs/>
                <w:szCs w:val="22"/>
              </w:rPr>
              <w:t>Cost</w:t>
            </w:r>
          </w:p>
        </w:tc>
        <w:tc>
          <w:tcPr>
            <w:tcW w:w="1170" w:type="dxa"/>
            <w:vAlign w:val="bottom"/>
          </w:tcPr>
          <w:p w14:paraId="6C67691B" w14:textId="77777777" w:rsidR="00952E0D" w:rsidRPr="00206CA1" w:rsidRDefault="00952E0D" w:rsidP="00FA00AA">
            <w:pPr>
              <w:pStyle w:val="acctfourfigures"/>
              <w:tabs>
                <w:tab w:val="clear" w:pos="765"/>
                <w:tab w:val="decimal" w:pos="1001"/>
              </w:tabs>
              <w:spacing w:line="240" w:lineRule="exact"/>
              <w:rPr>
                <w:szCs w:val="22"/>
              </w:rPr>
            </w:pPr>
          </w:p>
        </w:tc>
        <w:tc>
          <w:tcPr>
            <w:tcW w:w="180" w:type="dxa"/>
            <w:vAlign w:val="bottom"/>
          </w:tcPr>
          <w:p w14:paraId="5638270B" w14:textId="77777777" w:rsidR="00952E0D" w:rsidRPr="00206CA1" w:rsidRDefault="00952E0D" w:rsidP="00FA00AA">
            <w:pPr>
              <w:pStyle w:val="acctfourfigures"/>
              <w:spacing w:line="240" w:lineRule="exact"/>
              <w:rPr>
                <w:szCs w:val="22"/>
              </w:rPr>
            </w:pPr>
          </w:p>
        </w:tc>
        <w:tc>
          <w:tcPr>
            <w:tcW w:w="1170" w:type="dxa"/>
          </w:tcPr>
          <w:p w14:paraId="433EC31D" w14:textId="77777777" w:rsidR="00952E0D" w:rsidRPr="00206CA1" w:rsidRDefault="00952E0D" w:rsidP="00FA00AA">
            <w:pPr>
              <w:pStyle w:val="acctfourfigures"/>
              <w:tabs>
                <w:tab w:val="clear" w:pos="765"/>
                <w:tab w:val="decimal" w:pos="1001"/>
              </w:tabs>
              <w:spacing w:line="240" w:lineRule="exact"/>
              <w:rPr>
                <w:szCs w:val="22"/>
              </w:rPr>
            </w:pPr>
          </w:p>
        </w:tc>
        <w:tc>
          <w:tcPr>
            <w:tcW w:w="180" w:type="dxa"/>
          </w:tcPr>
          <w:p w14:paraId="59CFFB83" w14:textId="77777777" w:rsidR="00952E0D" w:rsidRPr="00206CA1" w:rsidRDefault="00952E0D" w:rsidP="00FA00AA">
            <w:pPr>
              <w:pStyle w:val="acctfourfigures"/>
              <w:tabs>
                <w:tab w:val="clear" w:pos="765"/>
                <w:tab w:val="decimal" w:pos="1001"/>
              </w:tabs>
              <w:spacing w:line="240" w:lineRule="exact"/>
              <w:rPr>
                <w:szCs w:val="22"/>
              </w:rPr>
            </w:pPr>
          </w:p>
        </w:tc>
        <w:tc>
          <w:tcPr>
            <w:tcW w:w="1170" w:type="dxa"/>
            <w:vAlign w:val="bottom"/>
          </w:tcPr>
          <w:p w14:paraId="1AF0B17A" w14:textId="77777777" w:rsidR="00952E0D" w:rsidRPr="00206CA1" w:rsidRDefault="00952E0D" w:rsidP="00FA00AA">
            <w:pPr>
              <w:pStyle w:val="acctfourfigures"/>
              <w:tabs>
                <w:tab w:val="clear" w:pos="765"/>
                <w:tab w:val="decimal" w:pos="1001"/>
              </w:tabs>
              <w:spacing w:line="240" w:lineRule="exact"/>
              <w:rPr>
                <w:szCs w:val="22"/>
              </w:rPr>
            </w:pPr>
          </w:p>
        </w:tc>
        <w:tc>
          <w:tcPr>
            <w:tcW w:w="180" w:type="dxa"/>
          </w:tcPr>
          <w:p w14:paraId="1ED5437A" w14:textId="77777777" w:rsidR="00952E0D" w:rsidRPr="00206CA1" w:rsidRDefault="00952E0D" w:rsidP="00FA00AA">
            <w:pPr>
              <w:pStyle w:val="acctfourfigures"/>
              <w:tabs>
                <w:tab w:val="clear" w:pos="765"/>
                <w:tab w:val="decimal" w:pos="1001"/>
              </w:tabs>
              <w:spacing w:line="240" w:lineRule="exact"/>
              <w:rPr>
                <w:szCs w:val="22"/>
              </w:rPr>
            </w:pPr>
          </w:p>
        </w:tc>
        <w:tc>
          <w:tcPr>
            <w:tcW w:w="1170" w:type="dxa"/>
          </w:tcPr>
          <w:p w14:paraId="319C59A3" w14:textId="77777777" w:rsidR="000329D5" w:rsidRPr="00206CA1" w:rsidRDefault="000329D5" w:rsidP="00FA00AA">
            <w:pPr>
              <w:pStyle w:val="acctfourfigures"/>
              <w:tabs>
                <w:tab w:val="clear" w:pos="765"/>
                <w:tab w:val="decimal" w:pos="1001"/>
              </w:tabs>
              <w:spacing w:line="240" w:lineRule="exact"/>
              <w:rPr>
                <w:szCs w:val="22"/>
              </w:rPr>
            </w:pPr>
          </w:p>
        </w:tc>
        <w:tc>
          <w:tcPr>
            <w:tcW w:w="181" w:type="dxa"/>
          </w:tcPr>
          <w:p w14:paraId="5185020F" w14:textId="76302F88" w:rsidR="000329D5" w:rsidRPr="00206CA1" w:rsidRDefault="000329D5" w:rsidP="00FA00AA">
            <w:pPr>
              <w:pStyle w:val="acctfourfigures"/>
              <w:tabs>
                <w:tab w:val="clear" w:pos="765"/>
                <w:tab w:val="decimal" w:pos="1001"/>
              </w:tabs>
              <w:spacing w:line="240" w:lineRule="exact"/>
              <w:rPr>
                <w:szCs w:val="22"/>
              </w:rPr>
            </w:pPr>
          </w:p>
        </w:tc>
        <w:tc>
          <w:tcPr>
            <w:tcW w:w="1169" w:type="dxa"/>
            <w:vAlign w:val="bottom"/>
          </w:tcPr>
          <w:p w14:paraId="768A74F6" w14:textId="77777777" w:rsidR="00952E0D" w:rsidRPr="00206CA1" w:rsidRDefault="00952E0D" w:rsidP="0084322A">
            <w:pPr>
              <w:pStyle w:val="acctfourfigures"/>
              <w:tabs>
                <w:tab w:val="clear" w:pos="765"/>
                <w:tab w:val="decimal" w:pos="908"/>
              </w:tabs>
              <w:spacing w:line="240" w:lineRule="exact"/>
              <w:ind w:right="6"/>
              <w:jc w:val="right"/>
              <w:rPr>
                <w:szCs w:val="22"/>
              </w:rPr>
            </w:pPr>
          </w:p>
        </w:tc>
      </w:tr>
      <w:tr w:rsidR="00EF509F" w:rsidRPr="00206CA1" w14:paraId="4B00770E" w14:textId="77777777">
        <w:trPr>
          <w:cantSplit/>
        </w:trPr>
        <w:tc>
          <w:tcPr>
            <w:tcW w:w="2880" w:type="dxa"/>
          </w:tcPr>
          <w:p w14:paraId="3730C957" w14:textId="39548EAA" w:rsidR="00EF509F" w:rsidRPr="00206CA1" w:rsidRDefault="00EF509F" w:rsidP="00EF509F">
            <w:pPr>
              <w:spacing w:line="240" w:lineRule="exact"/>
              <w:rPr>
                <w:szCs w:val="22"/>
              </w:rPr>
            </w:pPr>
            <w:proofErr w:type="gramStart"/>
            <w:r w:rsidRPr="00206CA1">
              <w:rPr>
                <w:szCs w:val="22"/>
              </w:rPr>
              <w:t>At</w:t>
            </w:r>
            <w:proofErr w:type="gramEnd"/>
            <w:r w:rsidRPr="00206CA1">
              <w:rPr>
                <w:szCs w:val="22"/>
              </w:rPr>
              <w:t xml:space="preserve"> </w:t>
            </w:r>
            <w:r w:rsidRPr="00206CA1">
              <w:rPr>
                <w:szCs w:val="22"/>
                <w:lang w:val="en-US"/>
              </w:rPr>
              <w:t>1</w:t>
            </w:r>
            <w:r w:rsidRPr="00206CA1">
              <w:rPr>
                <w:szCs w:val="22"/>
              </w:rPr>
              <w:t xml:space="preserve"> January </w:t>
            </w:r>
            <w:r w:rsidRPr="00206CA1">
              <w:rPr>
                <w:szCs w:val="22"/>
                <w:lang w:val="en-US"/>
              </w:rPr>
              <w:t>202</w:t>
            </w:r>
            <w:r>
              <w:rPr>
                <w:szCs w:val="22"/>
                <w:lang w:val="en-US"/>
              </w:rPr>
              <w:t>3</w:t>
            </w:r>
          </w:p>
        </w:tc>
        <w:tc>
          <w:tcPr>
            <w:tcW w:w="1170" w:type="dxa"/>
            <w:vAlign w:val="bottom"/>
          </w:tcPr>
          <w:p w14:paraId="65A8D5C9" w14:textId="04A9526B" w:rsidR="00EF509F" w:rsidRPr="00EF509F" w:rsidRDefault="00EF509F" w:rsidP="00EF509F">
            <w:pPr>
              <w:pStyle w:val="acctfourfigures"/>
              <w:tabs>
                <w:tab w:val="clear" w:pos="765"/>
                <w:tab w:val="decimal" w:pos="999"/>
              </w:tabs>
              <w:spacing w:line="240" w:lineRule="exact"/>
              <w:ind w:left="-79" w:right="-79" w:firstLine="79"/>
              <w:rPr>
                <w:szCs w:val="22"/>
              </w:rPr>
            </w:pPr>
            <w:r w:rsidRPr="00EF509F">
              <w:rPr>
                <w:szCs w:val="22"/>
              </w:rPr>
              <w:t>57,895</w:t>
            </w:r>
          </w:p>
        </w:tc>
        <w:tc>
          <w:tcPr>
            <w:tcW w:w="180" w:type="dxa"/>
            <w:vAlign w:val="bottom"/>
          </w:tcPr>
          <w:p w14:paraId="191E6F4A" w14:textId="77777777" w:rsidR="00EF509F" w:rsidRPr="00206CA1" w:rsidRDefault="00EF509F" w:rsidP="00EF509F">
            <w:pPr>
              <w:pStyle w:val="acctfourfigures"/>
              <w:tabs>
                <w:tab w:val="clear" w:pos="765"/>
                <w:tab w:val="decimal" w:pos="938"/>
              </w:tabs>
              <w:spacing w:line="240" w:lineRule="exact"/>
              <w:ind w:left="-79" w:right="-79" w:firstLine="79"/>
              <w:rPr>
                <w:szCs w:val="22"/>
              </w:rPr>
            </w:pPr>
          </w:p>
        </w:tc>
        <w:tc>
          <w:tcPr>
            <w:tcW w:w="1170" w:type="dxa"/>
            <w:vAlign w:val="bottom"/>
          </w:tcPr>
          <w:p w14:paraId="3FA0399B" w14:textId="74B4A0F7" w:rsidR="00EF509F" w:rsidRPr="00EF509F" w:rsidRDefault="00EF509F" w:rsidP="00EF509F">
            <w:pPr>
              <w:pStyle w:val="acctfourfigures"/>
              <w:tabs>
                <w:tab w:val="clear" w:pos="765"/>
                <w:tab w:val="decimal" w:pos="1004"/>
              </w:tabs>
              <w:spacing w:line="240" w:lineRule="exact"/>
              <w:ind w:left="-79" w:right="-79" w:firstLine="79"/>
              <w:rPr>
                <w:szCs w:val="22"/>
              </w:rPr>
            </w:pPr>
            <w:r w:rsidRPr="00EF509F">
              <w:rPr>
                <w:szCs w:val="22"/>
              </w:rPr>
              <w:t>11,286</w:t>
            </w:r>
          </w:p>
        </w:tc>
        <w:tc>
          <w:tcPr>
            <w:tcW w:w="180" w:type="dxa"/>
            <w:vAlign w:val="bottom"/>
          </w:tcPr>
          <w:p w14:paraId="00CED358" w14:textId="77777777" w:rsidR="00EF509F" w:rsidRPr="00206CA1" w:rsidRDefault="00EF509F" w:rsidP="00EF509F">
            <w:pPr>
              <w:pStyle w:val="acctfourfigures"/>
              <w:tabs>
                <w:tab w:val="clear" w:pos="765"/>
                <w:tab w:val="decimal" w:pos="938"/>
              </w:tabs>
              <w:spacing w:line="240" w:lineRule="exact"/>
              <w:ind w:left="-79" w:right="-79" w:firstLine="79"/>
              <w:rPr>
                <w:szCs w:val="22"/>
              </w:rPr>
            </w:pPr>
          </w:p>
        </w:tc>
        <w:tc>
          <w:tcPr>
            <w:tcW w:w="1170" w:type="dxa"/>
            <w:vAlign w:val="bottom"/>
          </w:tcPr>
          <w:p w14:paraId="198E76E4" w14:textId="1BCAC051" w:rsidR="00EF509F" w:rsidRPr="00EF509F" w:rsidRDefault="00EF509F" w:rsidP="00EF509F">
            <w:pPr>
              <w:pStyle w:val="acctfourfigures"/>
              <w:tabs>
                <w:tab w:val="clear" w:pos="765"/>
                <w:tab w:val="decimal" w:pos="1011"/>
              </w:tabs>
              <w:spacing w:line="240" w:lineRule="exact"/>
              <w:ind w:left="-79" w:right="-79" w:firstLine="79"/>
              <w:rPr>
                <w:szCs w:val="22"/>
              </w:rPr>
            </w:pPr>
            <w:r w:rsidRPr="00EF509F">
              <w:rPr>
                <w:szCs w:val="22"/>
              </w:rPr>
              <w:t>81,900</w:t>
            </w:r>
          </w:p>
        </w:tc>
        <w:tc>
          <w:tcPr>
            <w:tcW w:w="180" w:type="dxa"/>
            <w:vAlign w:val="bottom"/>
          </w:tcPr>
          <w:p w14:paraId="0973CAD8" w14:textId="77777777" w:rsidR="00EF509F" w:rsidRPr="00206CA1" w:rsidRDefault="00EF509F" w:rsidP="00EF509F">
            <w:pPr>
              <w:pStyle w:val="acctfourfigures"/>
              <w:tabs>
                <w:tab w:val="clear" w:pos="765"/>
                <w:tab w:val="decimal" w:pos="938"/>
              </w:tabs>
              <w:spacing w:line="240" w:lineRule="exact"/>
              <w:ind w:left="-79" w:right="-79" w:firstLine="79"/>
              <w:rPr>
                <w:szCs w:val="22"/>
              </w:rPr>
            </w:pPr>
          </w:p>
        </w:tc>
        <w:tc>
          <w:tcPr>
            <w:tcW w:w="1170" w:type="dxa"/>
            <w:vAlign w:val="bottom"/>
          </w:tcPr>
          <w:p w14:paraId="4697B96C" w14:textId="4BBCCA17" w:rsidR="00EF509F" w:rsidRPr="00206CA1" w:rsidRDefault="00EF509F" w:rsidP="00EF509F">
            <w:pPr>
              <w:pStyle w:val="acctfourfigures"/>
              <w:tabs>
                <w:tab w:val="clear" w:pos="765"/>
                <w:tab w:val="decimal" w:pos="997"/>
              </w:tabs>
              <w:spacing w:line="240" w:lineRule="exact"/>
              <w:ind w:left="-79" w:right="-79" w:firstLine="79"/>
            </w:pPr>
            <w:r w:rsidRPr="009B5C04">
              <w:rPr>
                <w:szCs w:val="22"/>
              </w:rPr>
              <w:t>3,291</w:t>
            </w:r>
          </w:p>
        </w:tc>
        <w:tc>
          <w:tcPr>
            <w:tcW w:w="181" w:type="dxa"/>
            <w:vAlign w:val="bottom"/>
          </w:tcPr>
          <w:p w14:paraId="7236AE38" w14:textId="40DF038B" w:rsidR="00EF509F" w:rsidRPr="00206CA1" w:rsidRDefault="00EF509F" w:rsidP="00EF509F">
            <w:pPr>
              <w:pStyle w:val="acctfourfigures"/>
              <w:tabs>
                <w:tab w:val="clear" w:pos="765"/>
                <w:tab w:val="decimal" w:pos="938"/>
              </w:tabs>
              <w:spacing w:line="240" w:lineRule="exact"/>
              <w:ind w:left="-79" w:right="-79" w:firstLine="79"/>
              <w:rPr>
                <w:szCs w:val="22"/>
                <w:lang w:val="en-US"/>
              </w:rPr>
            </w:pPr>
          </w:p>
        </w:tc>
        <w:tc>
          <w:tcPr>
            <w:tcW w:w="1169" w:type="dxa"/>
            <w:vAlign w:val="bottom"/>
          </w:tcPr>
          <w:p w14:paraId="3A39806C" w14:textId="42E60884" w:rsidR="00EF509F" w:rsidRPr="00EF509F" w:rsidRDefault="00EF509F" w:rsidP="00EF509F">
            <w:pPr>
              <w:pStyle w:val="acctfourfigures"/>
              <w:tabs>
                <w:tab w:val="clear" w:pos="765"/>
                <w:tab w:val="decimal" w:pos="908"/>
                <w:tab w:val="decimal" w:pos="938"/>
              </w:tabs>
              <w:spacing w:line="240" w:lineRule="exact"/>
              <w:ind w:left="-79" w:right="6" w:firstLine="79"/>
              <w:jc w:val="right"/>
              <w:rPr>
                <w:szCs w:val="22"/>
              </w:rPr>
            </w:pPr>
            <w:r w:rsidRPr="00EF509F">
              <w:rPr>
                <w:szCs w:val="22"/>
              </w:rPr>
              <w:t>154,372</w:t>
            </w:r>
          </w:p>
        </w:tc>
      </w:tr>
      <w:tr w:rsidR="00EF509F" w:rsidRPr="00206CA1" w14:paraId="7909035C" w14:textId="77777777" w:rsidTr="000002A2">
        <w:trPr>
          <w:cantSplit/>
        </w:trPr>
        <w:tc>
          <w:tcPr>
            <w:tcW w:w="2880" w:type="dxa"/>
          </w:tcPr>
          <w:p w14:paraId="7494700C" w14:textId="1A60ED1F" w:rsidR="00EF509F" w:rsidRPr="00206CA1" w:rsidRDefault="00EF509F" w:rsidP="00EF509F">
            <w:pPr>
              <w:spacing w:line="240" w:lineRule="exact"/>
              <w:rPr>
                <w:szCs w:val="22"/>
              </w:rPr>
            </w:pPr>
            <w:r w:rsidRPr="00206CA1">
              <w:rPr>
                <w:szCs w:val="22"/>
              </w:rPr>
              <w:t>Additions</w:t>
            </w:r>
          </w:p>
        </w:tc>
        <w:tc>
          <w:tcPr>
            <w:tcW w:w="1170" w:type="dxa"/>
          </w:tcPr>
          <w:p w14:paraId="7D9B6867" w14:textId="6ECB7749" w:rsidR="00EF509F" w:rsidRPr="00206CA1" w:rsidRDefault="00EF509F" w:rsidP="00EF509F">
            <w:pPr>
              <w:pStyle w:val="acctfourfigures"/>
              <w:tabs>
                <w:tab w:val="clear" w:pos="765"/>
                <w:tab w:val="decimal" w:pos="999"/>
              </w:tabs>
              <w:spacing w:line="240" w:lineRule="exact"/>
              <w:ind w:left="-79" w:right="-79" w:firstLine="79"/>
              <w:rPr>
                <w:szCs w:val="22"/>
                <w:lang w:val="en-US"/>
              </w:rPr>
            </w:pPr>
            <w:r w:rsidRPr="00206CA1">
              <w:t>-</w:t>
            </w:r>
          </w:p>
        </w:tc>
        <w:tc>
          <w:tcPr>
            <w:tcW w:w="180" w:type="dxa"/>
          </w:tcPr>
          <w:p w14:paraId="4E0134EC" w14:textId="77777777" w:rsidR="00EF509F" w:rsidRPr="00206CA1" w:rsidRDefault="00EF509F" w:rsidP="00EF509F">
            <w:pPr>
              <w:tabs>
                <w:tab w:val="decimal" w:pos="938"/>
              </w:tabs>
              <w:spacing w:line="240" w:lineRule="exact"/>
              <w:ind w:left="-79" w:right="-79" w:firstLine="79"/>
              <w:rPr>
                <w:szCs w:val="22"/>
              </w:rPr>
            </w:pPr>
          </w:p>
        </w:tc>
        <w:tc>
          <w:tcPr>
            <w:tcW w:w="1170" w:type="dxa"/>
          </w:tcPr>
          <w:p w14:paraId="1F58252B" w14:textId="509027E7" w:rsidR="00EF509F" w:rsidRPr="00206CA1" w:rsidRDefault="00EF509F" w:rsidP="00EF509F">
            <w:pPr>
              <w:pStyle w:val="acctfourfigures"/>
              <w:tabs>
                <w:tab w:val="clear" w:pos="765"/>
                <w:tab w:val="decimal" w:pos="997"/>
              </w:tabs>
              <w:spacing w:line="240" w:lineRule="exact"/>
              <w:ind w:left="-79" w:right="-79" w:firstLine="79"/>
              <w:rPr>
                <w:szCs w:val="22"/>
                <w:lang w:val="en-US"/>
              </w:rPr>
            </w:pPr>
            <w:r w:rsidRPr="00206CA1">
              <w:t>-</w:t>
            </w:r>
          </w:p>
        </w:tc>
        <w:tc>
          <w:tcPr>
            <w:tcW w:w="180" w:type="dxa"/>
          </w:tcPr>
          <w:p w14:paraId="13969786" w14:textId="77777777" w:rsidR="00EF509F" w:rsidRPr="00206CA1" w:rsidRDefault="00EF509F" w:rsidP="00EF509F">
            <w:pPr>
              <w:pStyle w:val="acctfourfigures"/>
              <w:tabs>
                <w:tab w:val="clear" w:pos="765"/>
                <w:tab w:val="decimal" w:pos="938"/>
              </w:tabs>
              <w:spacing w:line="240" w:lineRule="exact"/>
              <w:ind w:left="-79" w:right="-79" w:firstLine="79"/>
              <w:rPr>
                <w:szCs w:val="22"/>
              </w:rPr>
            </w:pPr>
          </w:p>
        </w:tc>
        <w:tc>
          <w:tcPr>
            <w:tcW w:w="1170" w:type="dxa"/>
          </w:tcPr>
          <w:p w14:paraId="133FAC4D" w14:textId="4C40A058" w:rsidR="00EF509F" w:rsidRPr="00206CA1" w:rsidRDefault="00EF509F" w:rsidP="00EF509F">
            <w:pPr>
              <w:pStyle w:val="acctfourfigures"/>
              <w:tabs>
                <w:tab w:val="clear" w:pos="765"/>
                <w:tab w:val="decimal" w:pos="1011"/>
              </w:tabs>
              <w:spacing w:line="240" w:lineRule="exact"/>
              <w:ind w:left="-79" w:right="-79" w:firstLine="79"/>
              <w:rPr>
                <w:szCs w:val="22"/>
                <w:lang w:val="en-US"/>
              </w:rPr>
            </w:pPr>
            <w:r w:rsidRPr="00206CA1">
              <w:t>210</w:t>
            </w:r>
          </w:p>
        </w:tc>
        <w:tc>
          <w:tcPr>
            <w:tcW w:w="180" w:type="dxa"/>
          </w:tcPr>
          <w:p w14:paraId="0CC1B76E" w14:textId="77777777" w:rsidR="00EF509F" w:rsidRPr="00206CA1" w:rsidRDefault="00EF509F" w:rsidP="00EF509F">
            <w:pPr>
              <w:tabs>
                <w:tab w:val="decimal" w:pos="938"/>
              </w:tabs>
              <w:spacing w:line="240" w:lineRule="exact"/>
              <w:ind w:left="-79" w:right="-79" w:firstLine="79"/>
              <w:rPr>
                <w:szCs w:val="22"/>
              </w:rPr>
            </w:pPr>
          </w:p>
        </w:tc>
        <w:tc>
          <w:tcPr>
            <w:tcW w:w="1170" w:type="dxa"/>
          </w:tcPr>
          <w:p w14:paraId="7EA6A5F0" w14:textId="24A1A462" w:rsidR="00EF509F" w:rsidRPr="00206CA1" w:rsidRDefault="00EF509F" w:rsidP="00EF509F">
            <w:pPr>
              <w:pStyle w:val="acctfourfigures"/>
              <w:tabs>
                <w:tab w:val="clear" w:pos="765"/>
                <w:tab w:val="decimal" w:pos="997"/>
              </w:tabs>
              <w:spacing w:line="240" w:lineRule="exact"/>
              <w:ind w:left="-79" w:right="-79" w:firstLine="79"/>
            </w:pPr>
            <w:r w:rsidRPr="00206CA1">
              <w:t>-</w:t>
            </w:r>
          </w:p>
        </w:tc>
        <w:tc>
          <w:tcPr>
            <w:tcW w:w="181" w:type="dxa"/>
          </w:tcPr>
          <w:p w14:paraId="5A38E41E" w14:textId="77777777" w:rsidR="00EF509F" w:rsidRPr="00206CA1" w:rsidRDefault="00EF509F" w:rsidP="00EF509F">
            <w:pPr>
              <w:pStyle w:val="acctfourfigures"/>
              <w:tabs>
                <w:tab w:val="clear" w:pos="765"/>
                <w:tab w:val="decimal" w:pos="938"/>
              </w:tabs>
              <w:spacing w:line="240" w:lineRule="exact"/>
              <w:ind w:left="-79" w:right="-79" w:firstLine="79"/>
              <w:rPr>
                <w:szCs w:val="22"/>
              </w:rPr>
            </w:pPr>
          </w:p>
        </w:tc>
        <w:tc>
          <w:tcPr>
            <w:tcW w:w="1169" w:type="dxa"/>
          </w:tcPr>
          <w:p w14:paraId="53943D85" w14:textId="0DE19689" w:rsidR="00EF509F" w:rsidRPr="00206CA1" w:rsidRDefault="00EF509F" w:rsidP="00EF509F">
            <w:pPr>
              <w:pStyle w:val="acctfourfigures"/>
              <w:tabs>
                <w:tab w:val="clear" w:pos="765"/>
                <w:tab w:val="decimal" w:pos="908"/>
                <w:tab w:val="decimal" w:pos="938"/>
              </w:tabs>
              <w:spacing w:line="240" w:lineRule="exact"/>
              <w:ind w:left="-79" w:right="6" w:firstLine="79"/>
              <w:jc w:val="right"/>
              <w:rPr>
                <w:szCs w:val="22"/>
              </w:rPr>
            </w:pPr>
            <w:r w:rsidRPr="00206CA1">
              <w:t>210</w:t>
            </w:r>
          </w:p>
        </w:tc>
      </w:tr>
      <w:tr w:rsidR="00EF509F" w:rsidRPr="00206CA1" w14:paraId="438E0F98" w14:textId="77777777" w:rsidTr="000002A2">
        <w:trPr>
          <w:cantSplit/>
        </w:trPr>
        <w:tc>
          <w:tcPr>
            <w:tcW w:w="2880" w:type="dxa"/>
          </w:tcPr>
          <w:p w14:paraId="744D87A0" w14:textId="0ED60183" w:rsidR="00EF509F" w:rsidRPr="00206CA1" w:rsidRDefault="00EF509F" w:rsidP="00EF509F">
            <w:pPr>
              <w:spacing w:line="240" w:lineRule="exact"/>
              <w:rPr>
                <w:szCs w:val="22"/>
              </w:rPr>
            </w:pPr>
            <w:r w:rsidRPr="00206CA1">
              <w:rPr>
                <w:szCs w:val="22"/>
              </w:rPr>
              <w:t>Disposals</w:t>
            </w:r>
          </w:p>
        </w:tc>
        <w:tc>
          <w:tcPr>
            <w:tcW w:w="1170" w:type="dxa"/>
            <w:tcBorders>
              <w:bottom w:val="single" w:sz="4" w:space="0" w:color="auto"/>
            </w:tcBorders>
          </w:tcPr>
          <w:p w14:paraId="5D58E9E7" w14:textId="0EAC1000" w:rsidR="00EF509F" w:rsidRPr="00206CA1" w:rsidRDefault="00EF509F" w:rsidP="00EF509F">
            <w:pPr>
              <w:pStyle w:val="acctfourfigures"/>
              <w:tabs>
                <w:tab w:val="clear" w:pos="765"/>
                <w:tab w:val="decimal" w:pos="999"/>
              </w:tabs>
              <w:spacing w:line="240" w:lineRule="exact"/>
              <w:ind w:left="-79" w:right="-79" w:firstLine="79"/>
              <w:rPr>
                <w:szCs w:val="22"/>
                <w:lang w:val="en-US"/>
              </w:rPr>
            </w:pPr>
            <w:r w:rsidRPr="00206CA1">
              <w:t>-</w:t>
            </w:r>
          </w:p>
        </w:tc>
        <w:tc>
          <w:tcPr>
            <w:tcW w:w="180" w:type="dxa"/>
          </w:tcPr>
          <w:p w14:paraId="37122899" w14:textId="77777777" w:rsidR="00EF509F" w:rsidRPr="00206CA1" w:rsidRDefault="00EF509F" w:rsidP="00EF509F">
            <w:pPr>
              <w:tabs>
                <w:tab w:val="decimal" w:pos="938"/>
              </w:tabs>
              <w:spacing w:line="240" w:lineRule="exact"/>
              <w:ind w:left="-79" w:right="-79" w:firstLine="79"/>
              <w:rPr>
                <w:szCs w:val="22"/>
              </w:rPr>
            </w:pPr>
          </w:p>
        </w:tc>
        <w:tc>
          <w:tcPr>
            <w:tcW w:w="1170" w:type="dxa"/>
            <w:tcBorders>
              <w:bottom w:val="single" w:sz="4" w:space="0" w:color="auto"/>
            </w:tcBorders>
          </w:tcPr>
          <w:p w14:paraId="4EAC3BB7" w14:textId="4557B2A4" w:rsidR="00EF509F" w:rsidRPr="00206CA1" w:rsidRDefault="00EF509F" w:rsidP="00EF509F">
            <w:pPr>
              <w:pStyle w:val="acctfourfigures"/>
              <w:tabs>
                <w:tab w:val="clear" w:pos="765"/>
                <w:tab w:val="decimal" w:pos="997"/>
              </w:tabs>
              <w:spacing w:line="240" w:lineRule="exact"/>
              <w:ind w:left="-79" w:right="-79" w:firstLine="79"/>
              <w:rPr>
                <w:szCs w:val="22"/>
                <w:lang w:val="en-US"/>
              </w:rPr>
            </w:pPr>
            <w:r w:rsidRPr="00206CA1">
              <w:t>-</w:t>
            </w:r>
          </w:p>
        </w:tc>
        <w:tc>
          <w:tcPr>
            <w:tcW w:w="180" w:type="dxa"/>
          </w:tcPr>
          <w:p w14:paraId="407BB5EB" w14:textId="77777777" w:rsidR="00EF509F" w:rsidRPr="00206CA1" w:rsidRDefault="00EF509F" w:rsidP="00EF509F">
            <w:pPr>
              <w:pStyle w:val="acctfourfigures"/>
              <w:tabs>
                <w:tab w:val="clear" w:pos="765"/>
                <w:tab w:val="decimal" w:pos="938"/>
              </w:tabs>
              <w:spacing w:line="240" w:lineRule="exact"/>
              <w:ind w:left="-79" w:right="-79" w:firstLine="79"/>
              <w:rPr>
                <w:szCs w:val="22"/>
              </w:rPr>
            </w:pPr>
          </w:p>
        </w:tc>
        <w:tc>
          <w:tcPr>
            <w:tcW w:w="1170" w:type="dxa"/>
            <w:tcBorders>
              <w:bottom w:val="single" w:sz="4" w:space="0" w:color="auto"/>
            </w:tcBorders>
          </w:tcPr>
          <w:p w14:paraId="64FEDB6D" w14:textId="66541D4B" w:rsidR="00EF509F" w:rsidRPr="00206CA1" w:rsidRDefault="00EF509F" w:rsidP="00EF509F">
            <w:pPr>
              <w:pStyle w:val="acctfourfigures"/>
              <w:tabs>
                <w:tab w:val="clear" w:pos="765"/>
                <w:tab w:val="decimal" w:pos="1011"/>
              </w:tabs>
              <w:spacing w:line="240" w:lineRule="exact"/>
              <w:ind w:left="-79" w:right="-79" w:firstLine="79"/>
              <w:rPr>
                <w:szCs w:val="22"/>
                <w:lang w:val="en-US"/>
              </w:rPr>
            </w:pPr>
            <w:r w:rsidRPr="00206CA1">
              <w:t>(80)</w:t>
            </w:r>
          </w:p>
        </w:tc>
        <w:tc>
          <w:tcPr>
            <w:tcW w:w="180" w:type="dxa"/>
          </w:tcPr>
          <w:p w14:paraId="2034C362" w14:textId="77777777" w:rsidR="00EF509F" w:rsidRPr="00206CA1" w:rsidRDefault="00EF509F" w:rsidP="00EF509F">
            <w:pPr>
              <w:tabs>
                <w:tab w:val="decimal" w:pos="938"/>
              </w:tabs>
              <w:spacing w:line="240" w:lineRule="exact"/>
              <w:ind w:left="-79" w:right="-79" w:firstLine="79"/>
              <w:rPr>
                <w:szCs w:val="22"/>
              </w:rPr>
            </w:pPr>
          </w:p>
        </w:tc>
        <w:tc>
          <w:tcPr>
            <w:tcW w:w="1170" w:type="dxa"/>
            <w:tcBorders>
              <w:bottom w:val="single" w:sz="4" w:space="0" w:color="auto"/>
            </w:tcBorders>
          </w:tcPr>
          <w:p w14:paraId="4531B5BB" w14:textId="682BF6C7" w:rsidR="00EF509F" w:rsidRPr="00206CA1" w:rsidRDefault="00EF509F" w:rsidP="00EF509F">
            <w:pPr>
              <w:pStyle w:val="acctfourfigures"/>
              <w:tabs>
                <w:tab w:val="clear" w:pos="765"/>
                <w:tab w:val="decimal" w:pos="997"/>
              </w:tabs>
              <w:spacing w:line="240" w:lineRule="exact"/>
              <w:ind w:left="-79" w:right="-79" w:firstLine="79"/>
            </w:pPr>
            <w:r w:rsidRPr="00206CA1">
              <w:t>-</w:t>
            </w:r>
          </w:p>
        </w:tc>
        <w:tc>
          <w:tcPr>
            <w:tcW w:w="181" w:type="dxa"/>
          </w:tcPr>
          <w:p w14:paraId="0C22179D" w14:textId="4C8C80B0" w:rsidR="00EF509F" w:rsidRPr="00206CA1" w:rsidRDefault="00EF509F" w:rsidP="00EF509F">
            <w:pPr>
              <w:pStyle w:val="acctfourfigures"/>
              <w:tabs>
                <w:tab w:val="clear" w:pos="765"/>
                <w:tab w:val="decimal" w:pos="938"/>
              </w:tabs>
              <w:spacing w:line="240" w:lineRule="exact"/>
              <w:ind w:left="-79" w:right="-79" w:firstLine="79"/>
              <w:rPr>
                <w:szCs w:val="22"/>
              </w:rPr>
            </w:pPr>
          </w:p>
        </w:tc>
        <w:tc>
          <w:tcPr>
            <w:tcW w:w="1169" w:type="dxa"/>
            <w:tcBorders>
              <w:bottom w:val="single" w:sz="4" w:space="0" w:color="auto"/>
            </w:tcBorders>
          </w:tcPr>
          <w:p w14:paraId="233857D3" w14:textId="2258AC6F" w:rsidR="00EF509F" w:rsidRPr="00206CA1" w:rsidRDefault="00EF509F" w:rsidP="00EF509F">
            <w:pPr>
              <w:pStyle w:val="acctfourfigures"/>
              <w:tabs>
                <w:tab w:val="clear" w:pos="765"/>
                <w:tab w:val="decimal" w:pos="1011"/>
              </w:tabs>
              <w:spacing w:line="240" w:lineRule="exact"/>
              <w:ind w:left="-79" w:right="-79" w:firstLine="79"/>
              <w:rPr>
                <w:szCs w:val="22"/>
              </w:rPr>
            </w:pPr>
            <w:r w:rsidRPr="00206CA1">
              <w:t>(80)</w:t>
            </w:r>
          </w:p>
        </w:tc>
      </w:tr>
      <w:tr w:rsidR="00B800EE" w:rsidRPr="00206CA1" w14:paraId="46F5F7D9" w14:textId="77777777" w:rsidTr="00B800EE">
        <w:trPr>
          <w:cantSplit/>
        </w:trPr>
        <w:tc>
          <w:tcPr>
            <w:tcW w:w="2880" w:type="dxa"/>
          </w:tcPr>
          <w:p w14:paraId="20A01FCF" w14:textId="0A08CADA" w:rsidR="00B800EE" w:rsidRPr="00206CA1" w:rsidRDefault="00B800EE" w:rsidP="00B800EE">
            <w:pPr>
              <w:spacing w:line="240" w:lineRule="exact"/>
              <w:rPr>
                <w:b/>
                <w:bCs/>
                <w:szCs w:val="22"/>
              </w:rPr>
            </w:pPr>
            <w:proofErr w:type="gramStart"/>
            <w:r w:rsidRPr="00206CA1">
              <w:rPr>
                <w:b/>
                <w:bCs/>
                <w:szCs w:val="22"/>
              </w:rPr>
              <w:t>At</w:t>
            </w:r>
            <w:proofErr w:type="gramEnd"/>
            <w:r w:rsidRPr="00206CA1">
              <w:rPr>
                <w:b/>
                <w:bCs/>
                <w:szCs w:val="22"/>
              </w:rPr>
              <w:t xml:space="preserve"> </w:t>
            </w:r>
            <w:r w:rsidRPr="00206CA1">
              <w:rPr>
                <w:b/>
                <w:bCs/>
                <w:szCs w:val="22"/>
                <w:lang w:val="en-US"/>
              </w:rPr>
              <w:t>31</w:t>
            </w:r>
            <w:r w:rsidRPr="00206CA1">
              <w:rPr>
                <w:b/>
                <w:bCs/>
                <w:szCs w:val="22"/>
              </w:rPr>
              <w:t xml:space="preserve"> December </w:t>
            </w:r>
            <w:r w:rsidRPr="00206CA1">
              <w:rPr>
                <w:b/>
                <w:bCs/>
                <w:szCs w:val="22"/>
                <w:lang w:val="en-US"/>
              </w:rPr>
              <w:t>202</w:t>
            </w:r>
            <w:r w:rsidR="0032246E">
              <w:rPr>
                <w:b/>
                <w:bCs/>
                <w:szCs w:val="22"/>
                <w:lang w:val="en-US"/>
              </w:rPr>
              <w:t>3</w:t>
            </w:r>
            <w:r w:rsidRPr="00206CA1">
              <w:rPr>
                <w:b/>
                <w:bCs/>
                <w:szCs w:val="22"/>
              </w:rPr>
              <w:t xml:space="preserve"> and</w:t>
            </w:r>
          </w:p>
          <w:p w14:paraId="3BF9212C" w14:textId="4D50391E" w:rsidR="00B800EE" w:rsidRPr="00206CA1" w:rsidRDefault="00B800EE" w:rsidP="00B800EE">
            <w:pPr>
              <w:spacing w:line="240" w:lineRule="exact"/>
              <w:rPr>
                <w:b/>
                <w:bCs/>
                <w:szCs w:val="22"/>
              </w:rPr>
            </w:pPr>
            <w:r w:rsidRPr="00206CA1">
              <w:rPr>
                <w:b/>
                <w:bCs/>
                <w:szCs w:val="22"/>
              </w:rPr>
              <w:t xml:space="preserve">   1 January </w:t>
            </w:r>
            <w:r w:rsidRPr="00206CA1">
              <w:rPr>
                <w:b/>
                <w:bCs/>
                <w:szCs w:val="22"/>
                <w:lang w:val="en-US"/>
              </w:rPr>
              <w:t>202</w:t>
            </w:r>
            <w:r w:rsidR="0032246E">
              <w:rPr>
                <w:b/>
                <w:bCs/>
                <w:szCs w:val="22"/>
                <w:lang w:val="en-US"/>
              </w:rPr>
              <w:t>4</w:t>
            </w:r>
          </w:p>
        </w:tc>
        <w:tc>
          <w:tcPr>
            <w:tcW w:w="1170" w:type="dxa"/>
            <w:tcBorders>
              <w:top w:val="single" w:sz="4" w:space="0" w:color="auto"/>
            </w:tcBorders>
            <w:vAlign w:val="bottom"/>
          </w:tcPr>
          <w:p w14:paraId="5F7A5E7D" w14:textId="0117CEC1" w:rsidR="00B800EE" w:rsidRPr="00206CA1" w:rsidRDefault="00B800EE" w:rsidP="00B800EE">
            <w:pPr>
              <w:pStyle w:val="acctfourfigures"/>
              <w:tabs>
                <w:tab w:val="clear" w:pos="765"/>
                <w:tab w:val="decimal" w:pos="999"/>
              </w:tabs>
              <w:spacing w:line="240" w:lineRule="exact"/>
              <w:ind w:right="-79"/>
              <w:rPr>
                <w:b/>
                <w:bCs/>
                <w:szCs w:val="22"/>
              </w:rPr>
            </w:pPr>
            <w:r w:rsidRPr="00206CA1">
              <w:rPr>
                <w:b/>
                <w:bCs/>
                <w:szCs w:val="22"/>
              </w:rPr>
              <w:t>57,895</w:t>
            </w:r>
          </w:p>
        </w:tc>
        <w:tc>
          <w:tcPr>
            <w:tcW w:w="180" w:type="dxa"/>
            <w:vAlign w:val="bottom"/>
          </w:tcPr>
          <w:p w14:paraId="7487C284" w14:textId="77777777" w:rsidR="00B800EE" w:rsidRPr="00206CA1" w:rsidRDefault="00B800EE" w:rsidP="00B800EE">
            <w:pPr>
              <w:pStyle w:val="acctfourfigures"/>
              <w:tabs>
                <w:tab w:val="clear" w:pos="765"/>
                <w:tab w:val="decimal" w:pos="938"/>
              </w:tabs>
              <w:spacing w:line="240" w:lineRule="exact"/>
              <w:ind w:left="-79" w:right="-79" w:firstLine="79"/>
              <w:rPr>
                <w:szCs w:val="22"/>
              </w:rPr>
            </w:pPr>
          </w:p>
        </w:tc>
        <w:tc>
          <w:tcPr>
            <w:tcW w:w="1170" w:type="dxa"/>
            <w:vAlign w:val="bottom"/>
          </w:tcPr>
          <w:p w14:paraId="173E2B61" w14:textId="447E17BD" w:rsidR="00B800EE" w:rsidRPr="00206CA1" w:rsidRDefault="00B800EE" w:rsidP="00B800EE">
            <w:pPr>
              <w:pStyle w:val="acctfourfigures"/>
              <w:tabs>
                <w:tab w:val="clear" w:pos="765"/>
                <w:tab w:val="decimal" w:pos="997"/>
              </w:tabs>
              <w:spacing w:line="240" w:lineRule="exact"/>
              <w:ind w:right="-79"/>
              <w:rPr>
                <w:b/>
                <w:bCs/>
                <w:szCs w:val="22"/>
              </w:rPr>
            </w:pPr>
            <w:r w:rsidRPr="00206CA1">
              <w:rPr>
                <w:b/>
                <w:bCs/>
                <w:szCs w:val="22"/>
              </w:rPr>
              <w:t>11,286</w:t>
            </w:r>
          </w:p>
        </w:tc>
        <w:tc>
          <w:tcPr>
            <w:tcW w:w="180" w:type="dxa"/>
            <w:vAlign w:val="bottom"/>
          </w:tcPr>
          <w:p w14:paraId="4712F198" w14:textId="77777777" w:rsidR="00B800EE" w:rsidRPr="00206CA1" w:rsidRDefault="00B800EE" w:rsidP="00B800EE">
            <w:pPr>
              <w:pStyle w:val="acctfourfigures"/>
              <w:tabs>
                <w:tab w:val="clear" w:pos="765"/>
                <w:tab w:val="decimal" w:pos="938"/>
              </w:tabs>
              <w:spacing w:line="240" w:lineRule="exact"/>
              <w:ind w:left="-79" w:right="-79" w:firstLine="79"/>
              <w:rPr>
                <w:b/>
                <w:bCs/>
                <w:szCs w:val="22"/>
              </w:rPr>
            </w:pPr>
          </w:p>
        </w:tc>
        <w:tc>
          <w:tcPr>
            <w:tcW w:w="1170" w:type="dxa"/>
            <w:tcBorders>
              <w:top w:val="single" w:sz="4" w:space="0" w:color="auto"/>
            </w:tcBorders>
            <w:vAlign w:val="bottom"/>
          </w:tcPr>
          <w:p w14:paraId="3CCB2764" w14:textId="195072C9" w:rsidR="00B800EE" w:rsidRPr="00206CA1" w:rsidRDefault="00EF509F" w:rsidP="00B800EE">
            <w:pPr>
              <w:pStyle w:val="acctfourfigures"/>
              <w:tabs>
                <w:tab w:val="clear" w:pos="765"/>
                <w:tab w:val="decimal" w:pos="1011"/>
              </w:tabs>
              <w:spacing w:line="240" w:lineRule="exact"/>
              <w:ind w:right="-79"/>
              <w:rPr>
                <w:b/>
                <w:bCs/>
                <w:szCs w:val="22"/>
              </w:rPr>
            </w:pPr>
            <w:r w:rsidRPr="00206CA1">
              <w:rPr>
                <w:b/>
                <w:bCs/>
              </w:rPr>
              <w:t>82,030</w:t>
            </w:r>
          </w:p>
        </w:tc>
        <w:tc>
          <w:tcPr>
            <w:tcW w:w="180" w:type="dxa"/>
            <w:vAlign w:val="bottom"/>
          </w:tcPr>
          <w:p w14:paraId="58B2F2A1" w14:textId="77777777" w:rsidR="00B800EE" w:rsidRPr="00206CA1" w:rsidRDefault="00B800EE" w:rsidP="00B800EE">
            <w:pPr>
              <w:tabs>
                <w:tab w:val="decimal" w:pos="938"/>
              </w:tabs>
              <w:spacing w:line="240" w:lineRule="exact"/>
              <w:ind w:left="-79" w:right="-79" w:firstLine="79"/>
              <w:rPr>
                <w:b/>
                <w:bCs/>
                <w:szCs w:val="22"/>
              </w:rPr>
            </w:pPr>
          </w:p>
        </w:tc>
        <w:tc>
          <w:tcPr>
            <w:tcW w:w="1170" w:type="dxa"/>
            <w:tcBorders>
              <w:top w:val="single" w:sz="4" w:space="0" w:color="auto"/>
            </w:tcBorders>
            <w:vAlign w:val="bottom"/>
          </w:tcPr>
          <w:p w14:paraId="7E1E9D3C" w14:textId="1DF8D411" w:rsidR="00B800EE" w:rsidRPr="00206CA1" w:rsidRDefault="00B800EE" w:rsidP="00B800EE">
            <w:pPr>
              <w:pStyle w:val="acctfourfigures"/>
              <w:tabs>
                <w:tab w:val="clear" w:pos="765"/>
                <w:tab w:val="decimal" w:pos="997"/>
              </w:tabs>
              <w:spacing w:line="240" w:lineRule="exact"/>
              <w:ind w:right="-79"/>
              <w:rPr>
                <w:szCs w:val="22"/>
              </w:rPr>
            </w:pPr>
            <w:r w:rsidRPr="00206CA1">
              <w:rPr>
                <w:b/>
                <w:bCs/>
                <w:szCs w:val="22"/>
              </w:rPr>
              <w:t>3,291</w:t>
            </w:r>
          </w:p>
        </w:tc>
        <w:tc>
          <w:tcPr>
            <w:tcW w:w="181" w:type="dxa"/>
            <w:vAlign w:val="bottom"/>
          </w:tcPr>
          <w:p w14:paraId="6A2D3CC3" w14:textId="4A35698A" w:rsidR="00B800EE" w:rsidRPr="00206CA1" w:rsidRDefault="00B800EE" w:rsidP="00B800EE">
            <w:pPr>
              <w:pStyle w:val="acctfourfigures"/>
              <w:tabs>
                <w:tab w:val="clear" w:pos="765"/>
                <w:tab w:val="decimal" w:pos="938"/>
              </w:tabs>
              <w:spacing w:line="240" w:lineRule="exact"/>
              <w:ind w:left="-79" w:right="-79" w:firstLine="79"/>
              <w:rPr>
                <w:b/>
                <w:bCs/>
                <w:szCs w:val="22"/>
              </w:rPr>
            </w:pPr>
          </w:p>
        </w:tc>
        <w:tc>
          <w:tcPr>
            <w:tcW w:w="1169" w:type="dxa"/>
            <w:tcBorders>
              <w:top w:val="single" w:sz="4" w:space="0" w:color="auto"/>
            </w:tcBorders>
            <w:vAlign w:val="bottom"/>
          </w:tcPr>
          <w:p w14:paraId="6412F961" w14:textId="41957F28" w:rsidR="00B800EE" w:rsidRPr="00206CA1" w:rsidRDefault="00EF509F" w:rsidP="00B800EE">
            <w:pPr>
              <w:pStyle w:val="acctfourfigures"/>
              <w:tabs>
                <w:tab w:val="clear" w:pos="765"/>
                <w:tab w:val="decimal" w:pos="908"/>
                <w:tab w:val="decimal" w:pos="938"/>
              </w:tabs>
              <w:spacing w:line="240" w:lineRule="exact"/>
              <w:ind w:left="-79" w:right="6" w:firstLine="79"/>
              <w:jc w:val="right"/>
              <w:rPr>
                <w:b/>
                <w:bCs/>
                <w:szCs w:val="22"/>
              </w:rPr>
            </w:pPr>
            <w:r w:rsidRPr="00206CA1">
              <w:rPr>
                <w:b/>
                <w:bCs/>
              </w:rPr>
              <w:t>154,502</w:t>
            </w:r>
          </w:p>
        </w:tc>
      </w:tr>
      <w:tr w:rsidR="00DF5AFD" w:rsidRPr="00206CA1" w14:paraId="6AA1C9E7" w14:textId="77777777" w:rsidTr="000002A2">
        <w:trPr>
          <w:cantSplit/>
        </w:trPr>
        <w:tc>
          <w:tcPr>
            <w:tcW w:w="2880" w:type="dxa"/>
          </w:tcPr>
          <w:p w14:paraId="6532121A" w14:textId="77777777" w:rsidR="00DF5AFD" w:rsidRPr="00206CA1" w:rsidRDefault="00DF5AFD" w:rsidP="00DF5AFD">
            <w:pPr>
              <w:spacing w:line="240" w:lineRule="exact"/>
              <w:rPr>
                <w:szCs w:val="22"/>
              </w:rPr>
            </w:pPr>
            <w:r w:rsidRPr="00206CA1">
              <w:rPr>
                <w:szCs w:val="22"/>
              </w:rPr>
              <w:t>Additions</w:t>
            </w:r>
          </w:p>
        </w:tc>
        <w:tc>
          <w:tcPr>
            <w:tcW w:w="1170" w:type="dxa"/>
          </w:tcPr>
          <w:p w14:paraId="4CED5A38" w14:textId="187A2500" w:rsidR="00DF5AFD" w:rsidRPr="00206CA1" w:rsidRDefault="00421945" w:rsidP="00DF5AFD">
            <w:pPr>
              <w:pStyle w:val="acctfourfigures"/>
              <w:tabs>
                <w:tab w:val="clear" w:pos="765"/>
                <w:tab w:val="decimal" w:pos="999"/>
              </w:tabs>
              <w:spacing w:line="240" w:lineRule="exact"/>
              <w:ind w:left="-79" w:right="-79" w:firstLine="79"/>
              <w:rPr>
                <w:szCs w:val="22"/>
                <w:lang w:val="en-US"/>
              </w:rPr>
            </w:pPr>
            <w:r>
              <w:rPr>
                <w:szCs w:val="22"/>
                <w:lang w:val="en-US"/>
              </w:rPr>
              <w:t>-</w:t>
            </w:r>
          </w:p>
        </w:tc>
        <w:tc>
          <w:tcPr>
            <w:tcW w:w="180" w:type="dxa"/>
          </w:tcPr>
          <w:p w14:paraId="48AAE9F7" w14:textId="77777777" w:rsidR="00DF5AFD" w:rsidRPr="00206CA1" w:rsidRDefault="00DF5AFD" w:rsidP="00DF5AFD">
            <w:pPr>
              <w:spacing w:line="240" w:lineRule="exact"/>
              <w:rPr>
                <w:szCs w:val="22"/>
              </w:rPr>
            </w:pPr>
          </w:p>
        </w:tc>
        <w:tc>
          <w:tcPr>
            <w:tcW w:w="1170" w:type="dxa"/>
          </w:tcPr>
          <w:p w14:paraId="5FDE777A" w14:textId="42BD98ED" w:rsidR="00DF5AFD" w:rsidRPr="00206CA1" w:rsidRDefault="0059062B" w:rsidP="00DF5AFD">
            <w:pPr>
              <w:pStyle w:val="acctfourfigures"/>
              <w:tabs>
                <w:tab w:val="clear" w:pos="765"/>
                <w:tab w:val="decimal" w:pos="997"/>
              </w:tabs>
              <w:spacing w:line="240" w:lineRule="exact"/>
              <w:ind w:left="-79" w:right="-79" w:firstLine="79"/>
              <w:rPr>
                <w:szCs w:val="22"/>
                <w:lang w:val="en-US"/>
              </w:rPr>
            </w:pPr>
            <w:r>
              <w:rPr>
                <w:szCs w:val="22"/>
                <w:lang w:val="en-US"/>
              </w:rPr>
              <w:t>-</w:t>
            </w:r>
          </w:p>
        </w:tc>
        <w:tc>
          <w:tcPr>
            <w:tcW w:w="180" w:type="dxa"/>
          </w:tcPr>
          <w:p w14:paraId="749A7FD9" w14:textId="77777777" w:rsidR="00DF5AFD" w:rsidRPr="00206CA1" w:rsidRDefault="00DF5AFD" w:rsidP="00DF5AFD">
            <w:pPr>
              <w:pStyle w:val="acctfourfigures"/>
              <w:tabs>
                <w:tab w:val="clear" w:pos="765"/>
                <w:tab w:val="decimal" w:pos="938"/>
              </w:tabs>
              <w:spacing w:line="240" w:lineRule="exact"/>
              <w:ind w:left="-79" w:right="-79" w:firstLine="79"/>
              <w:rPr>
                <w:szCs w:val="22"/>
              </w:rPr>
            </w:pPr>
          </w:p>
        </w:tc>
        <w:tc>
          <w:tcPr>
            <w:tcW w:w="1170" w:type="dxa"/>
          </w:tcPr>
          <w:p w14:paraId="6627A3B0" w14:textId="7AAA9EFD" w:rsidR="00DF5AFD" w:rsidRPr="00206CA1" w:rsidRDefault="0051399A" w:rsidP="00DF5AFD">
            <w:pPr>
              <w:pStyle w:val="acctfourfigures"/>
              <w:tabs>
                <w:tab w:val="clear" w:pos="765"/>
                <w:tab w:val="decimal" w:pos="1011"/>
              </w:tabs>
              <w:spacing w:line="240" w:lineRule="exact"/>
              <w:ind w:left="-79" w:right="-79" w:firstLine="79"/>
              <w:rPr>
                <w:szCs w:val="22"/>
                <w:lang w:val="en-US"/>
              </w:rPr>
            </w:pPr>
            <w:r>
              <w:rPr>
                <w:szCs w:val="22"/>
                <w:lang w:val="en-US"/>
              </w:rPr>
              <w:t>-</w:t>
            </w:r>
          </w:p>
        </w:tc>
        <w:tc>
          <w:tcPr>
            <w:tcW w:w="180" w:type="dxa"/>
          </w:tcPr>
          <w:p w14:paraId="19BF7A85" w14:textId="77777777" w:rsidR="00DF5AFD" w:rsidRPr="00206CA1" w:rsidRDefault="00DF5AFD" w:rsidP="00DF5AFD">
            <w:pPr>
              <w:pStyle w:val="acctfourfigures"/>
              <w:tabs>
                <w:tab w:val="clear" w:pos="765"/>
                <w:tab w:val="decimal" w:pos="938"/>
              </w:tabs>
              <w:spacing w:line="240" w:lineRule="exact"/>
              <w:ind w:left="-79" w:right="-79" w:firstLine="79"/>
              <w:rPr>
                <w:szCs w:val="22"/>
              </w:rPr>
            </w:pPr>
          </w:p>
        </w:tc>
        <w:tc>
          <w:tcPr>
            <w:tcW w:w="1170" w:type="dxa"/>
          </w:tcPr>
          <w:p w14:paraId="72A9E970" w14:textId="5FF70E9F" w:rsidR="00DF5AFD" w:rsidRPr="00206CA1" w:rsidRDefault="008C5466" w:rsidP="00DF5AFD">
            <w:pPr>
              <w:pStyle w:val="acctfourfigures"/>
              <w:tabs>
                <w:tab w:val="clear" w:pos="765"/>
                <w:tab w:val="decimal" w:pos="997"/>
              </w:tabs>
              <w:spacing w:line="240" w:lineRule="exact"/>
              <w:ind w:left="-79" w:right="-79" w:firstLine="79"/>
            </w:pPr>
            <w:r>
              <w:t>119</w:t>
            </w:r>
          </w:p>
        </w:tc>
        <w:tc>
          <w:tcPr>
            <w:tcW w:w="181" w:type="dxa"/>
          </w:tcPr>
          <w:p w14:paraId="31407CED" w14:textId="4C8A59F5" w:rsidR="00DF5AFD" w:rsidRPr="00206CA1" w:rsidRDefault="00DF5AFD" w:rsidP="00DF5AFD">
            <w:pPr>
              <w:pStyle w:val="acctfourfigures"/>
              <w:tabs>
                <w:tab w:val="clear" w:pos="765"/>
                <w:tab w:val="decimal" w:pos="938"/>
              </w:tabs>
              <w:spacing w:line="240" w:lineRule="exact"/>
              <w:ind w:left="-79" w:right="-79" w:firstLine="79"/>
              <w:rPr>
                <w:szCs w:val="22"/>
              </w:rPr>
            </w:pPr>
          </w:p>
        </w:tc>
        <w:tc>
          <w:tcPr>
            <w:tcW w:w="1169" w:type="dxa"/>
          </w:tcPr>
          <w:p w14:paraId="61CC0327" w14:textId="4E06AF2A" w:rsidR="00DF5AFD" w:rsidRPr="00206CA1" w:rsidRDefault="00A33219" w:rsidP="00DF5AFD">
            <w:pPr>
              <w:pStyle w:val="acctfourfigures"/>
              <w:tabs>
                <w:tab w:val="clear" w:pos="765"/>
                <w:tab w:val="decimal" w:pos="1011"/>
              </w:tabs>
              <w:spacing w:line="240" w:lineRule="exact"/>
              <w:ind w:right="-79"/>
              <w:rPr>
                <w:szCs w:val="22"/>
              </w:rPr>
            </w:pPr>
            <w:r>
              <w:rPr>
                <w:szCs w:val="22"/>
              </w:rPr>
              <w:t>119</w:t>
            </w:r>
          </w:p>
        </w:tc>
      </w:tr>
      <w:tr w:rsidR="00DF5AFD" w:rsidRPr="00206CA1" w14:paraId="41A0AA40" w14:textId="77777777" w:rsidTr="000002A2">
        <w:trPr>
          <w:cantSplit/>
        </w:trPr>
        <w:tc>
          <w:tcPr>
            <w:tcW w:w="2880" w:type="dxa"/>
          </w:tcPr>
          <w:p w14:paraId="5BCBA1D8" w14:textId="77777777" w:rsidR="00DF5AFD" w:rsidRPr="00206CA1" w:rsidRDefault="00DF5AFD" w:rsidP="00DF5AFD">
            <w:pPr>
              <w:spacing w:line="240" w:lineRule="exact"/>
              <w:rPr>
                <w:szCs w:val="22"/>
              </w:rPr>
            </w:pPr>
            <w:r w:rsidRPr="00206CA1">
              <w:rPr>
                <w:szCs w:val="22"/>
              </w:rPr>
              <w:t>Disposals</w:t>
            </w:r>
          </w:p>
        </w:tc>
        <w:tc>
          <w:tcPr>
            <w:tcW w:w="1170" w:type="dxa"/>
          </w:tcPr>
          <w:p w14:paraId="2E0CD022" w14:textId="20EA2A53" w:rsidR="00DF5AFD" w:rsidRPr="00206CA1" w:rsidRDefault="00421945" w:rsidP="00DF5AFD">
            <w:pPr>
              <w:pStyle w:val="acctfourfigures"/>
              <w:tabs>
                <w:tab w:val="clear" w:pos="765"/>
                <w:tab w:val="decimal" w:pos="999"/>
              </w:tabs>
              <w:spacing w:line="240" w:lineRule="exact"/>
              <w:ind w:left="-79" w:right="-79" w:firstLine="79"/>
              <w:rPr>
                <w:szCs w:val="22"/>
                <w:lang w:val="en-US"/>
              </w:rPr>
            </w:pPr>
            <w:r>
              <w:rPr>
                <w:szCs w:val="22"/>
                <w:lang w:val="en-US"/>
              </w:rPr>
              <w:t>-</w:t>
            </w:r>
          </w:p>
        </w:tc>
        <w:tc>
          <w:tcPr>
            <w:tcW w:w="180" w:type="dxa"/>
          </w:tcPr>
          <w:p w14:paraId="3C997B13" w14:textId="77777777" w:rsidR="00DF5AFD" w:rsidRPr="00206CA1" w:rsidRDefault="00DF5AFD" w:rsidP="00DF5AFD">
            <w:pPr>
              <w:pStyle w:val="acctfourfigures"/>
              <w:tabs>
                <w:tab w:val="clear" w:pos="765"/>
                <w:tab w:val="decimal" w:pos="938"/>
              </w:tabs>
              <w:spacing w:line="240" w:lineRule="exact"/>
              <w:ind w:left="-79" w:right="-79" w:firstLine="79"/>
              <w:rPr>
                <w:szCs w:val="22"/>
              </w:rPr>
            </w:pPr>
          </w:p>
        </w:tc>
        <w:tc>
          <w:tcPr>
            <w:tcW w:w="1170" w:type="dxa"/>
            <w:tcBorders>
              <w:bottom w:val="single" w:sz="4" w:space="0" w:color="auto"/>
            </w:tcBorders>
          </w:tcPr>
          <w:p w14:paraId="67134FC2" w14:textId="7EA0A6CB" w:rsidR="00DF5AFD" w:rsidRPr="00206CA1" w:rsidRDefault="0059062B" w:rsidP="00DF5AFD">
            <w:pPr>
              <w:pStyle w:val="acctfourfigures"/>
              <w:tabs>
                <w:tab w:val="clear" w:pos="765"/>
                <w:tab w:val="decimal" w:pos="997"/>
              </w:tabs>
              <w:spacing w:line="240" w:lineRule="exact"/>
              <w:ind w:left="-79" w:right="-79" w:firstLine="79"/>
              <w:rPr>
                <w:szCs w:val="22"/>
                <w:lang w:val="en-US"/>
              </w:rPr>
            </w:pPr>
            <w:r>
              <w:rPr>
                <w:szCs w:val="22"/>
                <w:lang w:val="en-US"/>
              </w:rPr>
              <w:t>-</w:t>
            </w:r>
          </w:p>
        </w:tc>
        <w:tc>
          <w:tcPr>
            <w:tcW w:w="180" w:type="dxa"/>
          </w:tcPr>
          <w:p w14:paraId="6AE7A6BB" w14:textId="77777777" w:rsidR="00DF5AFD" w:rsidRPr="00206CA1" w:rsidRDefault="00DF5AFD" w:rsidP="00DF5AFD">
            <w:pPr>
              <w:pStyle w:val="acctfourfigures"/>
              <w:tabs>
                <w:tab w:val="clear" w:pos="765"/>
                <w:tab w:val="decimal" w:pos="938"/>
              </w:tabs>
              <w:spacing w:line="240" w:lineRule="exact"/>
              <w:ind w:left="-79" w:right="-79" w:firstLine="79"/>
              <w:rPr>
                <w:szCs w:val="22"/>
              </w:rPr>
            </w:pPr>
          </w:p>
        </w:tc>
        <w:tc>
          <w:tcPr>
            <w:tcW w:w="1170" w:type="dxa"/>
          </w:tcPr>
          <w:p w14:paraId="53F44B4B" w14:textId="11A921BB" w:rsidR="00DF5AFD" w:rsidRPr="00206CA1" w:rsidRDefault="00C24261" w:rsidP="00DF5AFD">
            <w:pPr>
              <w:pStyle w:val="acctfourfigures"/>
              <w:tabs>
                <w:tab w:val="clear" w:pos="765"/>
                <w:tab w:val="decimal" w:pos="1011"/>
              </w:tabs>
              <w:spacing w:line="240" w:lineRule="exact"/>
              <w:ind w:left="-79" w:right="-79" w:firstLine="79"/>
              <w:rPr>
                <w:szCs w:val="22"/>
                <w:lang w:val="en-US"/>
              </w:rPr>
            </w:pPr>
            <w:r>
              <w:rPr>
                <w:szCs w:val="22"/>
                <w:lang w:val="en-US"/>
              </w:rPr>
              <w:t>(47)</w:t>
            </w:r>
          </w:p>
        </w:tc>
        <w:tc>
          <w:tcPr>
            <w:tcW w:w="180" w:type="dxa"/>
          </w:tcPr>
          <w:p w14:paraId="5DF963B8" w14:textId="77777777" w:rsidR="00DF5AFD" w:rsidRPr="00206CA1" w:rsidRDefault="00DF5AFD" w:rsidP="00DF5AFD">
            <w:pPr>
              <w:pStyle w:val="acctfourfigures"/>
              <w:tabs>
                <w:tab w:val="clear" w:pos="765"/>
                <w:tab w:val="decimal" w:pos="938"/>
              </w:tabs>
              <w:spacing w:line="240" w:lineRule="exact"/>
              <w:ind w:left="-79" w:right="-79" w:firstLine="79"/>
              <w:rPr>
                <w:szCs w:val="22"/>
              </w:rPr>
            </w:pPr>
          </w:p>
        </w:tc>
        <w:tc>
          <w:tcPr>
            <w:tcW w:w="1170" w:type="dxa"/>
            <w:tcBorders>
              <w:bottom w:val="single" w:sz="4" w:space="0" w:color="auto"/>
            </w:tcBorders>
          </w:tcPr>
          <w:p w14:paraId="4B7E0B2F" w14:textId="7ED92701" w:rsidR="00DF5AFD" w:rsidRPr="00206CA1" w:rsidRDefault="00F64CA7" w:rsidP="00DF5AFD">
            <w:pPr>
              <w:pStyle w:val="acctfourfigures"/>
              <w:tabs>
                <w:tab w:val="clear" w:pos="765"/>
                <w:tab w:val="decimal" w:pos="997"/>
              </w:tabs>
              <w:spacing w:line="240" w:lineRule="exact"/>
              <w:ind w:left="-79" w:right="-79" w:firstLine="79"/>
            </w:pPr>
            <w:r>
              <w:t>(54)</w:t>
            </w:r>
          </w:p>
        </w:tc>
        <w:tc>
          <w:tcPr>
            <w:tcW w:w="181" w:type="dxa"/>
          </w:tcPr>
          <w:p w14:paraId="0674DF4F" w14:textId="3AB84D66" w:rsidR="00DF5AFD" w:rsidRPr="00206CA1" w:rsidRDefault="00DF5AFD" w:rsidP="00DF5AFD">
            <w:pPr>
              <w:pStyle w:val="acctfourfigures"/>
              <w:tabs>
                <w:tab w:val="clear" w:pos="765"/>
                <w:tab w:val="decimal" w:pos="938"/>
              </w:tabs>
              <w:spacing w:line="240" w:lineRule="exact"/>
              <w:ind w:left="-79" w:right="-79" w:firstLine="79"/>
              <w:rPr>
                <w:szCs w:val="22"/>
              </w:rPr>
            </w:pPr>
          </w:p>
        </w:tc>
        <w:tc>
          <w:tcPr>
            <w:tcW w:w="1169" w:type="dxa"/>
          </w:tcPr>
          <w:p w14:paraId="43738420" w14:textId="2350B71C" w:rsidR="00DF5AFD" w:rsidRPr="00206CA1" w:rsidRDefault="00575797" w:rsidP="00DF5AFD">
            <w:pPr>
              <w:pStyle w:val="acctfourfigures"/>
              <w:tabs>
                <w:tab w:val="clear" w:pos="765"/>
                <w:tab w:val="decimal" w:pos="1011"/>
              </w:tabs>
              <w:spacing w:line="240" w:lineRule="exact"/>
              <w:ind w:left="-79" w:right="-79" w:firstLine="79"/>
              <w:rPr>
                <w:szCs w:val="22"/>
              </w:rPr>
            </w:pPr>
            <w:r>
              <w:rPr>
                <w:szCs w:val="22"/>
              </w:rPr>
              <w:t>(101)</w:t>
            </w:r>
          </w:p>
        </w:tc>
      </w:tr>
      <w:tr w:rsidR="00DF5AFD" w:rsidRPr="00206CA1" w14:paraId="139E402B" w14:textId="77777777" w:rsidTr="000002A2">
        <w:trPr>
          <w:cantSplit/>
        </w:trPr>
        <w:tc>
          <w:tcPr>
            <w:tcW w:w="2880" w:type="dxa"/>
          </w:tcPr>
          <w:p w14:paraId="4BB01EEF" w14:textId="79C88F9F" w:rsidR="00DF5AFD" w:rsidRPr="00206CA1" w:rsidRDefault="00DF5AFD" w:rsidP="00DF5AFD">
            <w:pPr>
              <w:spacing w:line="240" w:lineRule="exact"/>
              <w:rPr>
                <w:b/>
                <w:bCs/>
                <w:szCs w:val="22"/>
              </w:rPr>
            </w:pPr>
            <w:proofErr w:type="gramStart"/>
            <w:r w:rsidRPr="00206CA1">
              <w:rPr>
                <w:b/>
                <w:bCs/>
                <w:szCs w:val="22"/>
              </w:rPr>
              <w:t>At</w:t>
            </w:r>
            <w:proofErr w:type="gramEnd"/>
            <w:r w:rsidRPr="00206CA1">
              <w:rPr>
                <w:b/>
                <w:bCs/>
                <w:szCs w:val="22"/>
              </w:rPr>
              <w:t xml:space="preserve"> </w:t>
            </w:r>
            <w:r w:rsidRPr="00206CA1">
              <w:rPr>
                <w:b/>
                <w:bCs/>
                <w:szCs w:val="22"/>
                <w:lang w:val="en-US"/>
              </w:rPr>
              <w:t>31</w:t>
            </w:r>
            <w:r w:rsidRPr="00206CA1">
              <w:rPr>
                <w:b/>
                <w:bCs/>
                <w:szCs w:val="22"/>
              </w:rPr>
              <w:t xml:space="preserve"> December </w:t>
            </w:r>
            <w:r w:rsidRPr="00206CA1">
              <w:rPr>
                <w:b/>
                <w:bCs/>
                <w:szCs w:val="22"/>
                <w:lang w:val="en-US"/>
              </w:rPr>
              <w:t>202</w:t>
            </w:r>
            <w:r w:rsidR="0032246E">
              <w:rPr>
                <w:b/>
                <w:bCs/>
                <w:szCs w:val="22"/>
                <w:lang w:val="en-US"/>
              </w:rPr>
              <w:t>4</w:t>
            </w:r>
          </w:p>
        </w:tc>
        <w:tc>
          <w:tcPr>
            <w:tcW w:w="1170" w:type="dxa"/>
            <w:tcBorders>
              <w:top w:val="single" w:sz="4" w:space="0" w:color="auto"/>
            </w:tcBorders>
          </w:tcPr>
          <w:p w14:paraId="3E9F8DD1" w14:textId="4C084435" w:rsidR="00DF5AFD" w:rsidRPr="00206CA1" w:rsidRDefault="00421945" w:rsidP="00DF5AFD">
            <w:pPr>
              <w:pStyle w:val="acctfourfigures"/>
              <w:tabs>
                <w:tab w:val="clear" w:pos="765"/>
                <w:tab w:val="decimal" w:pos="999"/>
              </w:tabs>
              <w:spacing w:line="240" w:lineRule="exact"/>
              <w:ind w:left="-79" w:right="-79" w:firstLine="79"/>
              <w:rPr>
                <w:b/>
                <w:bCs/>
                <w:szCs w:val="22"/>
              </w:rPr>
            </w:pPr>
            <w:r>
              <w:rPr>
                <w:b/>
                <w:bCs/>
                <w:szCs w:val="22"/>
              </w:rPr>
              <w:t>57,895</w:t>
            </w:r>
          </w:p>
        </w:tc>
        <w:tc>
          <w:tcPr>
            <w:tcW w:w="180" w:type="dxa"/>
          </w:tcPr>
          <w:p w14:paraId="0A106059" w14:textId="77777777" w:rsidR="00DF5AFD" w:rsidRPr="00206CA1" w:rsidRDefault="00DF5AFD" w:rsidP="00DF5AFD">
            <w:pPr>
              <w:pStyle w:val="acctfourfigures"/>
              <w:tabs>
                <w:tab w:val="clear" w:pos="765"/>
                <w:tab w:val="decimal" w:pos="938"/>
              </w:tabs>
              <w:spacing w:line="240" w:lineRule="exact"/>
              <w:ind w:left="-79" w:right="-79" w:firstLine="79"/>
              <w:rPr>
                <w:b/>
                <w:bCs/>
                <w:szCs w:val="22"/>
              </w:rPr>
            </w:pPr>
          </w:p>
        </w:tc>
        <w:tc>
          <w:tcPr>
            <w:tcW w:w="1170" w:type="dxa"/>
            <w:tcBorders>
              <w:top w:val="single" w:sz="4" w:space="0" w:color="auto"/>
            </w:tcBorders>
          </w:tcPr>
          <w:p w14:paraId="314CEC82" w14:textId="603476BF" w:rsidR="00DF5AFD" w:rsidRPr="00206CA1" w:rsidRDefault="0059062B" w:rsidP="00DF5AFD">
            <w:pPr>
              <w:pStyle w:val="acctfourfigures"/>
              <w:tabs>
                <w:tab w:val="clear" w:pos="765"/>
                <w:tab w:val="decimal" w:pos="997"/>
              </w:tabs>
              <w:spacing w:line="240" w:lineRule="exact"/>
              <w:ind w:left="-79" w:right="-79" w:firstLine="79"/>
              <w:rPr>
                <w:b/>
                <w:bCs/>
                <w:szCs w:val="22"/>
              </w:rPr>
            </w:pPr>
            <w:r>
              <w:rPr>
                <w:b/>
                <w:bCs/>
                <w:szCs w:val="22"/>
              </w:rPr>
              <w:t>11,286</w:t>
            </w:r>
          </w:p>
        </w:tc>
        <w:tc>
          <w:tcPr>
            <w:tcW w:w="180" w:type="dxa"/>
          </w:tcPr>
          <w:p w14:paraId="6F19F736" w14:textId="77777777" w:rsidR="00DF5AFD" w:rsidRPr="00206CA1" w:rsidRDefault="00DF5AFD" w:rsidP="00DF5AFD">
            <w:pPr>
              <w:pStyle w:val="acctfourfigures"/>
              <w:tabs>
                <w:tab w:val="clear" w:pos="765"/>
                <w:tab w:val="decimal" w:pos="938"/>
              </w:tabs>
              <w:spacing w:line="240" w:lineRule="exact"/>
              <w:ind w:left="-79" w:right="-79" w:firstLine="79"/>
              <w:rPr>
                <w:b/>
                <w:bCs/>
                <w:szCs w:val="22"/>
              </w:rPr>
            </w:pPr>
          </w:p>
        </w:tc>
        <w:tc>
          <w:tcPr>
            <w:tcW w:w="1170" w:type="dxa"/>
            <w:tcBorders>
              <w:top w:val="single" w:sz="4" w:space="0" w:color="auto"/>
              <w:bottom w:val="single" w:sz="4" w:space="0" w:color="auto"/>
            </w:tcBorders>
          </w:tcPr>
          <w:p w14:paraId="522DD777" w14:textId="1BEECAA2" w:rsidR="00DF5AFD" w:rsidRPr="00206CA1" w:rsidRDefault="00D23C28" w:rsidP="00DF5AFD">
            <w:pPr>
              <w:pStyle w:val="acctfourfigures"/>
              <w:tabs>
                <w:tab w:val="clear" w:pos="765"/>
                <w:tab w:val="decimal" w:pos="1011"/>
              </w:tabs>
              <w:spacing w:line="240" w:lineRule="exact"/>
              <w:ind w:left="-79" w:right="-79" w:firstLine="79"/>
              <w:rPr>
                <w:b/>
                <w:bCs/>
                <w:szCs w:val="22"/>
              </w:rPr>
            </w:pPr>
            <w:r>
              <w:rPr>
                <w:b/>
                <w:bCs/>
                <w:szCs w:val="22"/>
              </w:rPr>
              <w:t>81,</w:t>
            </w:r>
            <w:r w:rsidR="0004084B">
              <w:rPr>
                <w:b/>
                <w:bCs/>
                <w:szCs w:val="22"/>
              </w:rPr>
              <w:t>983</w:t>
            </w:r>
          </w:p>
        </w:tc>
        <w:tc>
          <w:tcPr>
            <w:tcW w:w="180" w:type="dxa"/>
          </w:tcPr>
          <w:p w14:paraId="43AFCC05" w14:textId="77777777" w:rsidR="00DF5AFD" w:rsidRPr="00206CA1" w:rsidRDefault="00DF5AFD" w:rsidP="00DF5AFD">
            <w:pPr>
              <w:pStyle w:val="acctfourfigures"/>
              <w:tabs>
                <w:tab w:val="clear" w:pos="765"/>
                <w:tab w:val="decimal" w:pos="938"/>
              </w:tabs>
              <w:spacing w:line="240" w:lineRule="exact"/>
              <w:ind w:left="-79" w:right="-79" w:firstLine="79"/>
              <w:rPr>
                <w:b/>
                <w:bCs/>
                <w:szCs w:val="22"/>
              </w:rPr>
            </w:pPr>
          </w:p>
        </w:tc>
        <w:tc>
          <w:tcPr>
            <w:tcW w:w="1170" w:type="dxa"/>
            <w:tcBorders>
              <w:top w:val="single" w:sz="4" w:space="0" w:color="auto"/>
              <w:bottom w:val="single" w:sz="4" w:space="0" w:color="auto"/>
            </w:tcBorders>
          </w:tcPr>
          <w:p w14:paraId="20869C72" w14:textId="771C31C4" w:rsidR="00DF5AFD" w:rsidRPr="00206CA1" w:rsidRDefault="002965F1" w:rsidP="00DF5AFD">
            <w:pPr>
              <w:pStyle w:val="acctfourfigures"/>
              <w:tabs>
                <w:tab w:val="clear" w:pos="765"/>
                <w:tab w:val="decimal" w:pos="997"/>
              </w:tabs>
              <w:spacing w:line="240" w:lineRule="exact"/>
              <w:ind w:left="-79" w:right="-79" w:firstLine="79"/>
              <w:rPr>
                <w:b/>
                <w:bCs/>
                <w:szCs w:val="22"/>
              </w:rPr>
            </w:pPr>
            <w:r>
              <w:rPr>
                <w:b/>
                <w:bCs/>
                <w:szCs w:val="22"/>
              </w:rPr>
              <w:t>3,356</w:t>
            </w:r>
          </w:p>
        </w:tc>
        <w:tc>
          <w:tcPr>
            <w:tcW w:w="181" w:type="dxa"/>
          </w:tcPr>
          <w:p w14:paraId="0B75F27A" w14:textId="2FB3D1DB" w:rsidR="00DF5AFD" w:rsidRPr="00206CA1" w:rsidRDefault="00DF5AFD" w:rsidP="00DF5AFD">
            <w:pPr>
              <w:pStyle w:val="acctfourfigures"/>
              <w:tabs>
                <w:tab w:val="clear" w:pos="765"/>
                <w:tab w:val="decimal" w:pos="938"/>
              </w:tabs>
              <w:spacing w:line="240" w:lineRule="exact"/>
              <w:ind w:left="-79" w:right="-79" w:firstLine="79"/>
              <w:rPr>
                <w:b/>
                <w:bCs/>
                <w:szCs w:val="22"/>
              </w:rPr>
            </w:pPr>
          </w:p>
        </w:tc>
        <w:tc>
          <w:tcPr>
            <w:tcW w:w="1169" w:type="dxa"/>
            <w:tcBorders>
              <w:top w:val="single" w:sz="4" w:space="0" w:color="auto"/>
              <w:bottom w:val="single" w:sz="4" w:space="0" w:color="auto"/>
            </w:tcBorders>
          </w:tcPr>
          <w:p w14:paraId="4A32A2D9" w14:textId="1C5C45D5" w:rsidR="00DF5AFD" w:rsidRPr="00206CA1" w:rsidRDefault="00FA2F34" w:rsidP="00DF5AFD">
            <w:pPr>
              <w:pStyle w:val="acctfourfigures"/>
              <w:tabs>
                <w:tab w:val="clear" w:pos="765"/>
                <w:tab w:val="decimal" w:pos="908"/>
                <w:tab w:val="decimal" w:pos="938"/>
              </w:tabs>
              <w:spacing w:line="240" w:lineRule="exact"/>
              <w:ind w:left="-79" w:right="6" w:firstLine="79"/>
              <w:jc w:val="right"/>
              <w:rPr>
                <w:b/>
                <w:bCs/>
                <w:szCs w:val="22"/>
              </w:rPr>
            </w:pPr>
            <w:r>
              <w:rPr>
                <w:b/>
                <w:bCs/>
                <w:szCs w:val="22"/>
              </w:rPr>
              <w:t>154,</w:t>
            </w:r>
            <w:r w:rsidR="001C0BB0">
              <w:rPr>
                <w:b/>
                <w:bCs/>
                <w:szCs w:val="22"/>
              </w:rPr>
              <w:t>520</w:t>
            </w:r>
          </w:p>
        </w:tc>
      </w:tr>
      <w:tr w:rsidR="00B74592" w:rsidRPr="00206CA1" w14:paraId="78DEA0AE" w14:textId="77777777" w:rsidTr="000002A2">
        <w:trPr>
          <w:cantSplit/>
        </w:trPr>
        <w:tc>
          <w:tcPr>
            <w:tcW w:w="2880" w:type="dxa"/>
          </w:tcPr>
          <w:p w14:paraId="39106339" w14:textId="77777777" w:rsidR="00B74592" w:rsidRPr="00206CA1" w:rsidRDefault="00B74592" w:rsidP="00B74592">
            <w:pPr>
              <w:spacing w:line="240" w:lineRule="exact"/>
              <w:rPr>
                <w:b/>
                <w:bCs/>
                <w:szCs w:val="22"/>
              </w:rPr>
            </w:pPr>
          </w:p>
        </w:tc>
        <w:tc>
          <w:tcPr>
            <w:tcW w:w="1170" w:type="dxa"/>
            <w:tcBorders>
              <w:top w:val="single" w:sz="4" w:space="0" w:color="auto"/>
            </w:tcBorders>
            <w:vAlign w:val="bottom"/>
          </w:tcPr>
          <w:p w14:paraId="44BB64FD" w14:textId="77777777" w:rsidR="00B74592" w:rsidRPr="00206CA1" w:rsidRDefault="00B74592" w:rsidP="00B74592">
            <w:pPr>
              <w:pStyle w:val="acctfourfigures"/>
              <w:tabs>
                <w:tab w:val="clear" w:pos="765"/>
                <w:tab w:val="decimal" w:pos="938"/>
              </w:tabs>
              <w:spacing w:line="240" w:lineRule="exact"/>
              <w:ind w:left="-79" w:right="-79" w:firstLine="79"/>
              <w:rPr>
                <w:b/>
                <w:bCs/>
                <w:szCs w:val="22"/>
              </w:rPr>
            </w:pPr>
          </w:p>
        </w:tc>
        <w:tc>
          <w:tcPr>
            <w:tcW w:w="180" w:type="dxa"/>
            <w:vAlign w:val="bottom"/>
          </w:tcPr>
          <w:p w14:paraId="641E0B3C" w14:textId="77777777" w:rsidR="00B74592" w:rsidRPr="00206CA1" w:rsidRDefault="00B74592" w:rsidP="00B74592">
            <w:pPr>
              <w:pStyle w:val="acctfourfigures"/>
              <w:tabs>
                <w:tab w:val="clear" w:pos="765"/>
                <w:tab w:val="decimal" w:pos="938"/>
              </w:tabs>
              <w:spacing w:line="240" w:lineRule="exact"/>
              <w:ind w:left="-79" w:right="-79" w:firstLine="79"/>
              <w:rPr>
                <w:szCs w:val="22"/>
              </w:rPr>
            </w:pPr>
          </w:p>
        </w:tc>
        <w:tc>
          <w:tcPr>
            <w:tcW w:w="1170" w:type="dxa"/>
            <w:tcBorders>
              <w:top w:val="single" w:sz="4" w:space="0" w:color="auto"/>
            </w:tcBorders>
            <w:vAlign w:val="bottom"/>
          </w:tcPr>
          <w:p w14:paraId="6FA1E804" w14:textId="77777777" w:rsidR="00B74592" w:rsidRPr="00206CA1" w:rsidRDefault="00B74592" w:rsidP="00B74592">
            <w:pPr>
              <w:pStyle w:val="acctfourfigures"/>
              <w:tabs>
                <w:tab w:val="clear" w:pos="765"/>
                <w:tab w:val="decimal" w:pos="938"/>
              </w:tabs>
              <w:spacing w:line="240" w:lineRule="exact"/>
              <w:ind w:left="-79" w:right="-79" w:firstLine="79"/>
              <w:rPr>
                <w:b/>
                <w:bCs/>
                <w:szCs w:val="22"/>
              </w:rPr>
            </w:pPr>
          </w:p>
        </w:tc>
        <w:tc>
          <w:tcPr>
            <w:tcW w:w="180" w:type="dxa"/>
          </w:tcPr>
          <w:p w14:paraId="314EDEE2" w14:textId="77777777" w:rsidR="00B74592" w:rsidRPr="00206CA1" w:rsidRDefault="00B74592" w:rsidP="00B74592">
            <w:pPr>
              <w:pStyle w:val="acctfourfigures"/>
              <w:tabs>
                <w:tab w:val="clear" w:pos="765"/>
                <w:tab w:val="decimal" w:pos="938"/>
              </w:tabs>
              <w:spacing w:line="240" w:lineRule="exact"/>
              <w:ind w:left="-79" w:right="-79" w:firstLine="79"/>
              <w:rPr>
                <w:b/>
                <w:bCs/>
                <w:szCs w:val="22"/>
              </w:rPr>
            </w:pPr>
          </w:p>
        </w:tc>
        <w:tc>
          <w:tcPr>
            <w:tcW w:w="1170" w:type="dxa"/>
            <w:tcBorders>
              <w:top w:val="single" w:sz="4" w:space="0" w:color="auto"/>
            </w:tcBorders>
            <w:vAlign w:val="bottom"/>
          </w:tcPr>
          <w:p w14:paraId="39C960A4" w14:textId="77777777" w:rsidR="00B74592" w:rsidRPr="00206CA1" w:rsidRDefault="00B74592" w:rsidP="00B74592">
            <w:pPr>
              <w:pStyle w:val="acctfourfigures"/>
              <w:tabs>
                <w:tab w:val="clear" w:pos="765"/>
                <w:tab w:val="decimal" w:pos="938"/>
              </w:tabs>
              <w:spacing w:line="240" w:lineRule="exact"/>
              <w:ind w:left="-79" w:right="-79" w:firstLine="79"/>
              <w:rPr>
                <w:b/>
                <w:bCs/>
                <w:szCs w:val="22"/>
              </w:rPr>
            </w:pPr>
          </w:p>
        </w:tc>
        <w:tc>
          <w:tcPr>
            <w:tcW w:w="180" w:type="dxa"/>
          </w:tcPr>
          <w:p w14:paraId="7D8D3390" w14:textId="77777777" w:rsidR="00B74592" w:rsidRPr="00206CA1" w:rsidRDefault="00B74592" w:rsidP="00B74592">
            <w:pPr>
              <w:pStyle w:val="acctfourfigures"/>
              <w:tabs>
                <w:tab w:val="clear" w:pos="765"/>
                <w:tab w:val="decimal" w:pos="938"/>
              </w:tabs>
              <w:spacing w:line="240" w:lineRule="exact"/>
              <w:ind w:left="-79" w:right="-79" w:firstLine="79"/>
              <w:rPr>
                <w:b/>
                <w:bCs/>
                <w:szCs w:val="22"/>
              </w:rPr>
            </w:pPr>
          </w:p>
        </w:tc>
        <w:tc>
          <w:tcPr>
            <w:tcW w:w="1170" w:type="dxa"/>
            <w:tcBorders>
              <w:top w:val="single" w:sz="4" w:space="0" w:color="auto"/>
            </w:tcBorders>
          </w:tcPr>
          <w:p w14:paraId="0B3531E7" w14:textId="0A95A626" w:rsidR="00B74592" w:rsidRPr="00206CA1" w:rsidRDefault="00B74592" w:rsidP="00B74592">
            <w:pPr>
              <w:pStyle w:val="acctfourfigures"/>
              <w:tabs>
                <w:tab w:val="clear" w:pos="765"/>
                <w:tab w:val="decimal" w:pos="938"/>
              </w:tabs>
              <w:spacing w:line="240" w:lineRule="exact"/>
              <w:ind w:left="-79" w:right="-79" w:firstLine="79"/>
              <w:rPr>
                <w:b/>
                <w:bCs/>
                <w:szCs w:val="22"/>
              </w:rPr>
            </w:pPr>
          </w:p>
        </w:tc>
        <w:tc>
          <w:tcPr>
            <w:tcW w:w="181" w:type="dxa"/>
          </w:tcPr>
          <w:p w14:paraId="11813D1B" w14:textId="3608D08B" w:rsidR="00B74592" w:rsidRPr="00206CA1" w:rsidRDefault="00B74592" w:rsidP="00B74592">
            <w:pPr>
              <w:pStyle w:val="acctfourfigures"/>
              <w:tabs>
                <w:tab w:val="clear" w:pos="765"/>
                <w:tab w:val="decimal" w:pos="938"/>
              </w:tabs>
              <w:spacing w:line="240" w:lineRule="exact"/>
              <w:ind w:left="-79" w:right="-79" w:firstLine="79"/>
              <w:rPr>
                <w:b/>
                <w:bCs/>
                <w:szCs w:val="22"/>
              </w:rPr>
            </w:pPr>
          </w:p>
        </w:tc>
        <w:tc>
          <w:tcPr>
            <w:tcW w:w="1169" w:type="dxa"/>
            <w:tcBorders>
              <w:top w:val="single" w:sz="4" w:space="0" w:color="auto"/>
            </w:tcBorders>
            <w:vAlign w:val="bottom"/>
          </w:tcPr>
          <w:p w14:paraId="2D002029" w14:textId="77777777" w:rsidR="00B74592" w:rsidRPr="00206CA1" w:rsidRDefault="00B74592" w:rsidP="00B74592">
            <w:pPr>
              <w:pStyle w:val="acctfourfigures"/>
              <w:tabs>
                <w:tab w:val="clear" w:pos="765"/>
                <w:tab w:val="decimal" w:pos="908"/>
                <w:tab w:val="decimal" w:pos="938"/>
              </w:tabs>
              <w:spacing w:line="240" w:lineRule="exact"/>
              <w:ind w:left="-79" w:right="6" w:firstLine="79"/>
              <w:jc w:val="right"/>
              <w:rPr>
                <w:b/>
                <w:bCs/>
                <w:szCs w:val="22"/>
              </w:rPr>
            </w:pPr>
          </w:p>
        </w:tc>
      </w:tr>
      <w:tr w:rsidR="00B74592" w:rsidRPr="00206CA1" w14:paraId="40783AD5" w14:textId="77777777" w:rsidTr="000002A2">
        <w:trPr>
          <w:cantSplit/>
        </w:trPr>
        <w:tc>
          <w:tcPr>
            <w:tcW w:w="2880" w:type="dxa"/>
          </w:tcPr>
          <w:p w14:paraId="0FC7209C" w14:textId="77777777" w:rsidR="00B74592" w:rsidRPr="00206CA1" w:rsidRDefault="00B74592" w:rsidP="00B74592">
            <w:pPr>
              <w:spacing w:line="240" w:lineRule="exact"/>
              <w:rPr>
                <w:i/>
                <w:iCs/>
                <w:szCs w:val="22"/>
              </w:rPr>
            </w:pPr>
            <w:r w:rsidRPr="00206CA1">
              <w:rPr>
                <w:b/>
                <w:bCs/>
                <w:i/>
                <w:iCs/>
                <w:szCs w:val="22"/>
              </w:rPr>
              <w:t>Amortisation</w:t>
            </w:r>
          </w:p>
        </w:tc>
        <w:tc>
          <w:tcPr>
            <w:tcW w:w="1170" w:type="dxa"/>
            <w:vAlign w:val="bottom"/>
          </w:tcPr>
          <w:p w14:paraId="653ABBA3" w14:textId="77777777" w:rsidR="00B74592" w:rsidRPr="00206CA1" w:rsidRDefault="00B74592" w:rsidP="00B74592">
            <w:pPr>
              <w:pStyle w:val="acctfourfigures"/>
              <w:tabs>
                <w:tab w:val="clear" w:pos="765"/>
                <w:tab w:val="decimal" w:pos="938"/>
              </w:tabs>
              <w:spacing w:line="240" w:lineRule="exact"/>
              <w:ind w:left="-79" w:right="-79" w:firstLine="79"/>
              <w:rPr>
                <w:b/>
                <w:bCs/>
                <w:szCs w:val="22"/>
              </w:rPr>
            </w:pPr>
          </w:p>
        </w:tc>
        <w:tc>
          <w:tcPr>
            <w:tcW w:w="180" w:type="dxa"/>
            <w:vAlign w:val="bottom"/>
          </w:tcPr>
          <w:p w14:paraId="193D5A8C" w14:textId="77777777" w:rsidR="00B74592" w:rsidRPr="00206CA1" w:rsidRDefault="00B74592" w:rsidP="00B74592">
            <w:pPr>
              <w:pStyle w:val="acctfourfigures"/>
              <w:tabs>
                <w:tab w:val="clear" w:pos="765"/>
                <w:tab w:val="decimal" w:pos="938"/>
              </w:tabs>
              <w:spacing w:line="240" w:lineRule="exact"/>
              <w:ind w:left="-79" w:right="-79" w:firstLine="79"/>
              <w:rPr>
                <w:szCs w:val="22"/>
              </w:rPr>
            </w:pPr>
          </w:p>
        </w:tc>
        <w:tc>
          <w:tcPr>
            <w:tcW w:w="1170" w:type="dxa"/>
            <w:vAlign w:val="bottom"/>
          </w:tcPr>
          <w:p w14:paraId="61C769C6" w14:textId="77777777" w:rsidR="00B74592" w:rsidRPr="00206CA1" w:rsidRDefault="00B74592" w:rsidP="00B74592">
            <w:pPr>
              <w:pStyle w:val="acctfourfigures"/>
              <w:tabs>
                <w:tab w:val="clear" w:pos="765"/>
                <w:tab w:val="decimal" w:pos="938"/>
              </w:tabs>
              <w:spacing w:line="240" w:lineRule="exact"/>
              <w:ind w:left="-79" w:right="-79" w:firstLine="79"/>
              <w:rPr>
                <w:b/>
                <w:bCs/>
                <w:szCs w:val="22"/>
              </w:rPr>
            </w:pPr>
          </w:p>
        </w:tc>
        <w:tc>
          <w:tcPr>
            <w:tcW w:w="180" w:type="dxa"/>
          </w:tcPr>
          <w:p w14:paraId="3A31C49F" w14:textId="77777777" w:rsidR="00B74592" w:rsidRPr="00206CA1" w:rsidRDefault="00B74592" w:rsidP="00B74592">
            <w:pPr>
              <w:pStyle w:val="acctfourfigures"/>
              <w:tabs>
                <w:tab w:val="clear" w:pos="765"/>
                <w:tab w:val="decimal" w:pos="938"/>
              </w:tabs>
              <w:spacing w:line="240" w:lineRule="exact"/>
              <w:ind w:left="-79" w:right="-79" w:firstLine="79"/>
              <w:rPr>
                <w:b/>
                <w:bCs/>
                <w:szCs w:val="22"/>
              </w:rPr>
            </w:pPr>
          </w:p>
        </w:tc>
        <w:tc>
          <w:tcPr>
            <w:tcW w:w="1170" w:type="dxa"/>
            <w:vAlign w:val="bottom"/>
          </w:tcPr>
          <w:p w14:paraId="2250CC9F" w14:textId="77777777" w:rsidR="00B74592" w:rsidRPr="00206CA1" w:rsidRDefault="00B74592" w:rsidP="00B74592">
            <w:pPr>
              <w:pStyle w:val="acctfourfigures"/>
              <w:tabs>
                <w:tab w:val="clear" w:pos="765"/>
                <w:tab w:val="decimal" w:pos="938"/>
              </w:tabs>
              <w:spacing w:line="240" w:lineRule="exact"/>
              <w:ind w:left="-79" w:right="-79" w:firstLine="79"/>
              <w:rPr>
                <w:b/>
                <w:bCs/>
                <w:szCs w:val="22"/>
              </w:rPr>
            </w:pPr>
          </w:p>
        </w:tc>
        <w:tc>
          <w:tcPr>
            <w:tcW w:w="180" w:type="dxa"/>
          </w:tcPr>
          <w:p w14:paraId="10C6C6D5" w14:textId="77777777" w:rsidR="00B74592" w:rsidRPr="00206CA1" w:rsidRDefault="00B74592" w:rsidP="00B74592">
            <w:pPr>
              <w:pStyle w:val="acctfourfigures"/>
              <w:tabs>
                <w:tab w:val="clear" w:pos="765"/>
                <w:tab w:val="decimal" w:pos="938"/>
              </w:tabs>
              <w:spacing w:line="240" w:lineRule="exact"/>
              <w:ind w:left="-79" w:right="-79" w:firstLine="79"/>
              <w:rPr>
                <w:b/>
                <w:bCs/>
                <w:szCs w:val="22"/>
              </w:rPr>
            </w:pPr>
          </w:p>
        </w:tc>
        <w:tc>
          <w:tcPr>
            <w:tcW w:w="1170" w:type="dxa"/>
          </w:tcPr>
          <w:p w14:paraId="6C5525A7" w14:textId="77777777" w:rsidR="00B74592" w:rsidRPr="00206CA1" w:rsidRDefault="00B74592" w:rsidP="00B74592">
            <w:pPr>
              <w:pStyle w:val="acctfourfigures"/>
              <w:tabs>
                <w:tab w:val="clear" w:pos="765"/>
                <w:tab w:val="decimal" w:pos="938"/>
              </w:tabs>
              <w:spacing w:line="240" w:lineRule="exact"/>
              <w:ind w:left="-79" w:right="-79" w:firstLine="79"/>
              <w:rPr>
                <w:b/>
                <w:bCs/>
                <w:szCs w:val="22"/>
              </w:rPr>
            </w:pPr>
          </w:p>
        </w:tc>
        <w:tc>
          <w:tcPr>
            <w:tcW w:w="181" w:type="dxa"/>
          </w:tcPr>
          <w:p w14:paraId="0167EE3A" w14:textId="6C50A19E" w:rsidR="00B74592" w:rsidRPr="00206CA1" w:rsidRDefault="00B74592" w:rsidP="00B74592">
            <w:pPr>
              <w:pStyle w:val="acctfourfigures"/>
              <w:tabs>
                <w:tab w:val="clear" w:pos="765"/>
                <w:tab w:val="decimal" w:pos="938"/>
              </w:tabs>
              <w:spacing w:line="240" w:lineRule="exact"/>
              <w:ind w:left="-79" w:right="-79" w:firstLine="79"/>
              <w:rPr>
                <w:b/>
                <w:bCs/>
                <w:szCs w:val="22"/>
              </w:rPr>
            </w:pPr>
          </w:p>
        </w:tc>
        <w:tc>
          <w:tcPr>
            <w:tcW w:w="1169" w:type="dxa"/>
            <w:vAlign w:val="bottom"/>
          </w:tcPr>
          <w:p w14:paraId="34C68F67" w14:textId="77777777" w:rsidR="00B74592" w:rsidRPr="00206CA1" w:rsidRDefault="00B74592" w:rsidP="00B74592">
            <w:pPr>
              <w:pStyle w:val="acctfourfigures"/>
              <w:tabs>
                <w:tab w:val="clear" w:pos="765"/>
                <w:tab w:val="decimal" w:pos="908"/>
                <w:tab w:val="decimal" w:pos="938"/>
              </w:tabs>
              <w:spacing w:line="240" w:lineRule="exact"/>
              <w:ind w:left="-79" w:right="6" w:firstLine="79"/>
              <w:jc w:val="right"/>
              <w:rPr>
                <w:b/>
                <w:bCs/>
                <w:szCs w:val="22"/>
              </w:rPr>
            </w:pPr>
          </w:p>
        </w:tc>
      </w:tr>
      <w:tr w:rsidR="0012348C" w:rsidRPr="00206CA1" w14:paraId="60F2D3D0" w14:textId="77777777">
        <w:trPr>
          <w:cantSplit/>
        </w:trPr>
        <w:tc>
          <w:tcPr>
            <w:tcW w:w="2880" w:type="dxa"/>
          </w:tcPr>
          <w:p w14:paraId="5F75E41B" w14:textId="4DA55DDC" w:rsidR="0012348C" w:rsidRPr="00206CA1" w:rsidRDefault="0012348C" w:rsidP="0012348C">
            <w:pPr>
              <w:spacing w:line="240" w:lineRule="exact"/>
              <w:rPr>
                <w:szCs w:val="22"/>
              </w:rPr>
            </w:pPr>
            <w:proofErr w:type="gramStart"/>
            <w:r w:rsidRPr="00206CA1">
              <w:rPr>
                <w:szCs w:val="22"/>
              </w:rPr>
              <w:t>At</w:t>
            </w:r>
            <w:proofErr w:type="gramEnd"/>
            <w:r w:rsidRPr="00206CA1">
              <w:rPr>
                <w:szCs w:val="22"/>
              </w:rPr>
              <w:t xml:space="preserve"> </w:t>
            </w:r>
            <w:r w:rsidRPr="00206CA1">
              <w:rPr>
                <w:szCs w:val="22"/>
                <w:lang w:val="en-US"/>
              </w:rPr>
              <w:t>1</w:t>
            </w:r>
            <w:r w:rsidRPr="00206CA1">
              <w:rPr>
                <w:szCs w:val="22"/>
              </w:rPr>
              <w:t xml:space="preserve"> January </w:t>
            </w:r>
            <w:r w:rsidRPr="00206CA1">
              <w:rPr>
                <w:szCs w:val="22"/>
                <w:lang w:val="en-US"/>
              </w:rPr>
              <w:t>202</w:t>
            </w:r>
            <w:r>
              <w:rPr>
                <w:szCs w:val="22"/>
                <w:lang w:val="en-US"/>
              </w:rPr>
              <w:t>3</w:t>
            </w:r>
          </w:p>
        </w:tc>
        <w:tc>
          <w:tcPr>
            <w:tcW w:w="1170" w:type="dxa"/>
            <w:vAlign w:val="bottom"/>
          </w:tcPr>
          <w:p w14:paraId="48BCBAC5" w14:textId="0E84627D" w:rsidR="0012348C" w:rsidRPr="0012348C" w:rsidRDefault="0012348C" w:rsidP="0012348C">
            <w:pPr>
              <w:pStyle w:val="acctfourfigures"/>
              <w:tabs>
                <w:tab w:val="clear" w:pos="765"/>
                <w:tab w:val="decimal" w:pos="999"/>
              </w:tabs>
              <w:spacing w:line="240" w:lineRule="exact"/>
              <w:ind w:left="-79" w:right="-79" w:firstLine="79"/>
              <w:rPr>
                <w:szCs w:val="22"/>
                <w:lang w:val="en-US"/>
              </w:rPr>
            </w:pPr>
            <w:r w:rsidRPr="0012348C">
              <w:rPr>
                <w:szCs w:val="22"/>
                <w:lang w:val="en-US"/>
              </w:rPr>
              <w:t>22,211</w:t>
            </w:r>
          </w:p>
        </w:tc>
        <w:tc>
          <w:tcPr>
            <w:tcW w:w="180" w:type="dxa"/>
            <w:vAlign w:val="bottom"/>
          </w:tcPr>
          <w:p w14:paraId="0B56050A" w14:textId="77777777" w:rsidR="0012348C" w:rsidRPr="00206CA1" w:rsidRDefault="0012348C" w:rsidP="0012348C">
            <w:pPr>
              <w:pStyle w:val="acctfourfigures"/>
              <w:tabs>
                <w:tab w:val="clear" w:pos="765"/>
                <w:tab w:val="decimal" w:pos="938"/>
              </w:tabs>
              <w:spacing w:line="240" w:lineRule="exact"/>
              <w:ind w:left="-79" w:right="-79" w:firstLine="79"/>
              <w:rPr>
                <w:szCs w:val="22"/>
              </w:rPr>
            </w:pPr>
          </w:p>
        </w:tc>
        <w:tc>
          <w:tcPr>
            <w:tcW w:w="1170" w:type="dxa"/>
          </w:tcPr>
          <w:p w14:paraId="7E0C1291" w14:textId="3D0E3DE0" w:rsidR="0012348C" w:rsidRPr="00206CA1" w:rsidRDefault="0012348C" w:rsidP="0012348C">
            <w:pPr>
              <w:pStyle w:val="acctfourfigures"/>
              <w:tabs>
                <w:tab w:val="clear" w:pos="765"/>
                <w:tab w:val="decimal" w:pos="997"/>
              </w:tabs>
              <w:spacing w:line="240" w:lineRule="exact"/>
              <w:ind w:left="-79" w:right="-79" w:firstLine="79"/>
              <w:rPr>
                <w:szCs w:val="22"/>
                <w:lang w:val="en-US"/>
              </w:rPr>
            </w:pPr>
            <w:r w:rsidRPr="00206CA1">
              <w:t>-</w:t>
            </w:r>
          </w:p>
        </w:tc>
        <w:tc>
          <w:tcPr>
            <w:tcW w:w="180" w:type="dxa"/>
            <w:vAlign w:val="bottom"/>
          </w:tcPr>
          <w:p w14:paraId="30313EE3" w14:textId="77777777" w:rsidR="0012348C" w:rsidRPr="00206CA1" w:rsidRDefault="0012348C" w:rsidP="0012348C">
            <w:pPr>
              <w:pStyle w:val="acctfourfigures"/>
              <w:tabs>
                <w:tab w:val="clear" w:pos="765"/>
                <w:tab w:val="decimal" w:pos="938"/>
              </w:tabs>
              <w:spacing w:line="240" w:lineRule="exact"/>
              <w:ind w:left="-79" w:right="-79" w:firstLine="79"/>
              <w:rPr>
                <w:szCs w:val="22"/>
              </w:rPr>
            </w:pPr>
          </w:p>
        </w:tc>
        <w:tc>
          <w:tcPr>
            <w:tcW w:w="1170" w:type="dxa"/>
            <w:vAlign w:val="bottom"/>
          </w:tcPr>
          <w:p w14:paraId="6C4647D4" w14:textId="0CA89214" w:rsidR="0012348C" w:rsidRPr="0012348C" w:rsidRDefault="0012348C" w:rsidP="0012348C">
            <w:pPr>
              <w:pStyle w:val="acctfourfigures"/>
              <w:tabs>
                <w:tab w:val="clear" w:pos="765"/>
                <w:tab w:val="decimal" w:pos="1011"/>
              </w:tabs>
              <w:spacing w:line="240" w:lineRule="exact"/>
              <w:ind w:left="-79" w:right="-79" w:firstLine="79"/>
              <w:rPr>
                <w:szCs w:val="22"/>
                <w:lang w:val="en-US"/>
              </w:rPr>
            </w:pPr>
            <w:r w:rsidRPr="0012348C">
              <w:rPr>
                <w:szCs w:val="22"/>
                <w:lang w:val="en-US"/>
              </w:rPr>
              <w:t>54,347</w:t>
            </w:r>
          </w:p>
        </w:tc>
        <w:tc>
          <w:tcPr>
            <w:tcW w:w="180" w:type="dxa"/>
            <w:vAlign w:val="bottom"/>
          </w:tcPr>
          <w:p w14:paraId="5F3E8726" w14:textId="77777777" w:rsidR="0012348C" w:rsidRPr="00206CA1" w:rsidRDefault="0012348C" w:rsidP="0012348C">
            <w:pPr>
              <w:pStyle w:val="acctfourfigures"/>
              <w:tabs>
                <w:tab w:val="clear" w:pos="765"/>
                <w:tab w:val="decimal" w:pos="938"/>
              </w:tabs>
              <w:spacing w:line="240" w:lineRule="exact"/>
              <w:ind w:left="-79" w:right="-79" w:firstLine="79"/>
              <w:rPr>
                <w:szCs w:val="22"/>
              </w:rPr>
            </w:pPr>
          </w:p>
        </w:tc>
        <w:tc>
          <w:tcPr>
            <w:tcW w:w="1170" w:type="dxa"/>
            <w:vAlign w:val="bottom"/>
          </w:tcPr>
          <w:p w14:paraId="225B402B" w14:textId="485ED8CF" w:rsidR="0012348C" w:rsidRPr="00206CA1" w:rsidRDefault="0012348C" w:rsidP="0012348C">
            <w:pPr>
              <w:pStyle w:val="acctfourfigures"/>
              <w:tabs>
                <w:tab w:val="clear" w:pos="765"/>
                <w:tab w:val="decimal" w:pos="997"/>
              </w:tabs>
              <w:spacing w:line="240" w:lineRule="exact"/>
              <w:ind w:left="-79" w:right="-79" w:firstLine="79"/>
            </w:pPr>
            <w:r w:rsidRPr="0012348C">
              <w:t>2,595</w:t>
            </w:r>
          </w:p>
        </w:tc>
        <w:tc>
          <w:tcPr>
            <w:tcW w:w="181" w:type="dxa"/>
            <w:vAlign w:val="bottom"/>
          </w:tcPr>
          <w:p w14:paraId="6FD7AF27" w14:textId="66A9FCFC" w:rsidR="0012348C" w:rsidRPr="00206CA1" w:rsidRDefault="0012348C" w:rsidP="0012348C">
            <w:pPr>
              <w:pStyle w:val="acctfourfigures"/>
              <w:tabs>
                <w:tab w:val="clear" w:pos="765"/>
                <w:tab w:val="decimal" w:pos="938"/>
              </w:tabs>
              <w:spacing w:line="240" w:lineRule="exact"/>
              <w:ind w:left="-79" w:right="-79" w:firstLine="79"/>
              <w:rPr>
                <w:szCs w:val="22"/>
                <w:lang w:val="en-US"/>
              </w:rPr>
            </w:pPr>
          </w:p>
        </w:tc>
        <w:tc>
          <w:tcPr>
            <w:tcW w:w="1169" w:type="dxa"/>
            <w:vAlign w:val="bottom"/>
          </w:tcPr>
          <w:p w14:paraId="7CD3B5CF" w14:textId="2844B749" w:rsidR="0012348C" w:rsidRPr="0012348C" w:rsidRDefault="0012348C" w:rsidP="0012348C">
            <w:pPr>
              <w:pStyle w:val="acctfourfigures"/>
              <w:tabs>
                <w:tab w:val="clear" w:pos="765"/>
                <w:tab w:val="decimal" w:pos="908"/>
                <w:tab w:val="decimal" w:pos="938"/>
              </w:tabs>
              <w:spacing w:line="240" w:lineRule="exact"/>
              <w:ind w:left="-79" w:right="6" w:firstLine="79"/>
              <w:jc w:val="right"/>
              <w:rPr>
                <w:szCs w:val="22"/>
              </w:rPr>
            </w:pPr>
            <w:r w:rsidRPr="0012348C">
              <w:rPr>
                <w:szCs w:val="22"/>
                <w:lang w:val="en-US"/>
              </w:rPr>
              <w:t>79,153</w:t>
            </w:r>
          </w:p>
        </w:tc>
      </w:tr>
      <w:tr w:rsidR="0012348C" w:rsidRPr="00206CA1" w14:paraId="2D0B2212" w14:textId="77777777" w:rsidTr="000002A2">
        <w:trPr>
          <w:cantSplit/>
        </w:trPr>
        <w:tc>
          <w:tcPr>
            <w:tcW w:w="2880" w:type="dxa"/>
          </w:tcPr>
          <w:p w14:paraId="10AA744F" w14:textId="037E7869" w:rsidR="0012348C" w:rsidRPr="00206CA1" w:rsidRDefault="0012348C" w:rsidP="0012348C">
            <w:pPr>
              <w:spacing w:line="240" w:lineRule="exact"/>
              <w:rPr>
                <w:szCs w:val="22"/>
              </w:rPr>
            </w:pPr>
            <w:r w:rsidRPr="00206CA1">
              <w:rPr>
                <w:szCs w:val="22"/>
              </w:rPr>
              <w:t>Amortisation for the year</w:t>
            </w:r>
          </w:p>
        </w:tc>
        <w:tc>
          <w:tcPr>
            <w:tcW w:w="1170" w:type="dxa"/>
          </w:tcPr>
          <w:p w14:paraId="763CBD15" w14:textId="07C302F8" w:rsidR="0012348C" w:rsidRPr="00206CA1" w:rsidRDefault="0012348C" w:rsidP="0012348C">
            <w:pPr>
              <w:pStyle w:val="acctfourfigures"/>
              <w:tabs>
                <w:tab w:val="clear" w:pos="765"/>
                <w:tab w:val="decimal" w:pos="999"/>
              </w:tabs>
              <w:spacing w:line="240" w:lineRule="exact"/>
              <w:ind w:left="-79" w:right="-79" w:firstLine="79"/>
              <w:rPr>
                <w:szCs w:val="22"/>
                <w:lang w:val="en-US"/>
              </w:rPr>
            </w:pPr>
            <w:r w:rsidRPr="00206CA1">
              <w:t>2,746</w:t>
            </w:r>
          </w:p>
        </w:tc>
        <w:tc>
          <w:tcPr>
            <w:tcW w:w="180" w:type="dxa"/>
          </w:tcPr>
          <w:p w14:paraId="132ECC49" w14:textId="77777777" w:rsidR="0012348C" w:rsidRPr="00206CA1" w:rsidRDefault="0012348C" w:rsidP="0012348C">
            <w:pPr>
              <w:tabs>
                <w:tab w:val="decimal" w:pos="938"/>
              </w:tabs>
              <w:spacing w:line="240" w:lineRule="exact"/>
              <w:ind w:left="-79" w:right="-79" w:firstLine="79"/>
              <w:rPr>
                <w:szCs w:val="22"/>
              </w:rPr>
            </w:pPr>
          </w:p>
        </w:tc>
        <w:tc>
          <w:tcPr>
            <w:tcW w:w="1170" w:type="dxa"/>
          </w:tcPr>
          <w:p w14:paraId="055FD787" w14:textId="66689111" w:rsidR="0012348C" w:rsidRPr="00206CA1" w:rsidRDefault="0012348C" w:rsidP="0012348C">
            <w:pPr>
              <w:pStyle w:val="acctfourfigures"/>
              <w:tabs>
                <w:tab w:val="clear" w:pos="765"/>
                <w:tab w:val="decimal" w:pos="997"/>
              </w:tabs>
              <w:spacing w:line="240" w:lineRule="exact"/>
              <w:ind w:left="-79" w:right="-79" w:firstLine="79"/>
              <w:rPr>
                <w:szCs w:val="22"/>
                <w:lang w:val="en-US"/>
              </w:rPr>
            </w:pPr>
            <w:r w:rsidRPr="00206CA1">
              <w:t>-</w:t>
            </w:r>
          </w:p>
        </w:tc>
        <w:tc>
          <w:tcPr>
            <w:tcW w:w="180" w:type="dxa"/>
          </w:tcPr>
          <w:p w14:paraId="48DC02B3" w14:textId="77777777" w:rsidR="0012348C" w:rsidRPr="00206CA1" w:rsidRDefault="0012348C" w:rsidP="0012348C">
            <w:pPr>
              <w:pStyle w:val="acctfourfigures"/>
              <w:tabs>
                <w:tab w:val="clear" w:pos="765"/>
                <w:tab w:val="decimal" w:pos="938"/>
              </w:tabs>
              <w:spacing w:line="240" w:lineRule="exact"/>
              <w:ind w:left="-79" w:right="-79" w:firstLine="79"/>
              <w:rPr>
                <w:szCs w:val="22"/>
              </w:rPr>
            </w:pPr>
          </w:p>
        </w:tc>
        <w:tc>
          <w:tcPr>
            <w:tcW w:w="1170" w:type="dxa"/>
          </w:tcPr>
          <w:p w14:paraId="3B6070C2" w14:textId="39F8B2C7" w:rsidR="0012348C" w:rsidRPr="00206CA1" w:rsidRDefault="0012348C" w:rsidP="0012348C">
            <w:pPr>
              <w:pStyle w:val="acctfourfigures"/>
              <w:tabs>
                <w:tab w:val="clear" w:pos="765"/>
                <w:tab w:val="decimal" w:pos="1011"/>
              </w:tabs>
              <w:spacing w:line="240" w:lineRule="exact"/>
              <w:ind w:left="-79" w:right="-79" w:firstLine="79"/>
              <w:rPr>
                <w:szCs w:val="22"/>
                <w:lang w:val="en-US"/>
              </w:rPr>
            </w:pPr>
            <w:r w:rsidRPr="00206CA1">
              <w:t>7,582</w:t>
            </w:r>
          </w:p>
        </w:tc>
        <w:tc>
          <w:tcPr>
            <w:tcW w:w="180" w:type="dxa"/>
          </w:tcPr>
          <w:p w14:paraId="7DD2933F" w14:textId="77777777" w:rsidR="0012348C" w:rsidRPr="00206CA1" w:rsidRDefault="0012348C" w:rsidP="0012348C">
            <w:pPr>
              <w:tabs>
                <w:tab w:val="decimal" w:pos="938"/>
              </w:tabs>
              <w:spacing w:line="240" w:lineRule="exact"/>
              <w:ind w:left="-79" w:right="-79" w:firstLine="79"/>
              <w:rPr>
                <w:szCs w:val="22"/>
              </w:rPr>
            </w:pPr>
          </w:p>
        </w:tc>
        <w:tc>
          <w:tcPr>
            <w:tcW w:w="1170" w:type="dxa"/>
          </w:tcPr>
          <w:p w14:paraId="1267D0C0" w14:textId="79B05DDB" w:rsidR="0012348C" w:rsidRPr="00206CA1" w:rsidRDefault="0012348C" w:rsidP="0012348C">
            <w:pPr>
              <w:pStyle w:val="acctfourfigures"/>
              <w:tabs>
                <w:tab w:val="clear" w:pos="765"/>
                <w:tab w:val="decimal" w:pos="997"/>
              </w:tabs>
              <w:spacing w:line="240" w:lineRule="exact"/>
              <w:ind w:left="-79" w:right="-79" w:firstLine="79"/>
            </w:pPr>
            <w:r w:rsidRPr="00206CA1">
              <w:t>254</w:t>
            </w:r>
          </w:p>
        </w:tc>
        <w:tc>
          <w:tcPr>
            <w:tcW w:w="181" w:type="dxa"/>
          </w:tcPr>
          <w:p w14:paraId="33C008C7" w14:textId="77777777" w:rsidR="0012348C" w:rsidRPr="00206CA1" w:rsidRDefault="0012348C" w:rsidP="0012348C">
            <w:pPr>
              <w:pStyle w:val="acctfourfigures"/>
              <w:tabs>
                <w:tab w:val="clear" w:pos="765"/>
                <w:tab w:val="decimal" w:pos="938"/>
              </w:tabs>
              <w:spacing w:line="240" w:lineRule="exact"/>
              <w:ind w:left="-79" w:right="-79" w:firstLine="79"/>
              <w:rPr>
                <w:szCs w:val="22"/>
                <w:lang w:val="en-US"/>
              </w:rPr>
            </w:pPr>
          </w:p>
        </w:tc>
        <w:tc>
          <w:tcPr>
            <w:tcW w:w="1169" w:type="dxa"/>
          </w:tcPr>
          <w:p w14:paraId="691D8884" w14:textId="6F3829EF" w:rsidR="0012348C" w:rsidRPr="00206CA1" w:rsidRDefault="0012348C" w:rsidP="0012348C">
            <w:pPr>
              <w:pStyle w:val="acctfourfigures"/>
              <w:tabs>
                <w:tab w:val="clear" w:pos="765"/>
                <w:tab w:val="decimal" w:pos="908"/>
                <w:tab w:val="decimal" w:pos="938"/>
              </w:tabs>
              <w:spacing w:line="240" w:lineRule="exact"/>
              <w:ind w:left="-79" w:right="6" w:firstLine="79"/>
              <w:jc w:val="right"/>
            </w:pPr>
            <w:r w:rsidRPr="00206CA1">
              <w:t>10,582</w:t>
            </w:r>
          </w:p>
        </w:tc>
      </w:tr>
      <w:tr w:rsidR="0012348C" w:rsidRPr="00206CA1" w14:paraId="1173D5FD" w14:textId="77777777" w:rsidTr="000002A2">
        <w:trPr>
          <w:cantSplit/>
        </w:trPr>
        <w:tc>
          <w:tcPr>
            <w:tcW w:w="2880" w:type="dxa"/>
          </w:tcPr>
          <w:p w14:paraId="31514522" w14:textId="550CE7AA" w:rsidR="0012348C" w:rsidRPr="00206CA1" w:rsidRDefault="0012348C" w:rsidP="0012348C">
            <w:pPr>
              <w:spacing w:line="240" w:lineRule="exact"/>
              <w:rPr>
                <w:szCs w:val="22"/>
              </w:rPr>
            </w:pPr>
            <w:r w:rsidRPr="00206CA1">
              <w:rPr>
                <w:szCs w:val="22"/>
              </w:rPr>
              <w:t>Disposals</w:t>
            </w:r>
          </w:p>
        </w:tc>
        <w:tc>
          <w:tcPr>
            <w:tcW w:w="1170" w:type="dxa"/>
            <w:tcBorders>
              <w:bottom w:val="single" w:sz="4" w:space="0" w:color="auto"/>
            </w:tcBorders>
          </w:tcPr>
          <w:p w14:paraId="15D6030B" w14:textId="5F55A85A" w:rsidR="0012348C" w:rsidRPr="00206CA1" w:rsidRDefault="0012348C" w:rsidP="0012348C">
            <w:pPr>
              <w:pStyle w:val="acctfourfigures"/>
              <w:tabs>
                <w:tab w:val="clear" w:pos="765"/>
                <w:tab w:val="decimal" w:pos="999"/>
              </w:tabs>
              <w:spacing w:line="240" w:lineRule="exact"/>
              <w:ind w:left="-79" w:right="-79" w:firstLine="79"/>
              <w:rPr>
                <w:szCs w:val="22"/>
                <w:lang w:val="en-US"/>
              </w:rPr>
            </w:pPr>
            <w:r w:rsidRPr="00206CA1">
              <w:t>-</w:t>
            </w:r>
          </w:p>
        </w:tc>
        <w:tc>
          <w:tcPr>
            <w:tcW w:w="180" w:type="dxa"/>
          </w:tcPr>
          <w:p w14:paraId="4E3F80BB" w14:textId="77777777" w:rsidR="0012348C" w:rsidRPr="00206CA1" w:rsidRDefault="0012348C" w:rsidP="0012348C">
            <w:pPr>
              <w:tabs>
                <w:tab w:val="decimal" w:pos="938"/>
              </w:tabs>
              <w:spacing w:line="240" w:lineRule="exact"/>
              <w:ind w:left="-79" w:right="-79" w:firstLine="79"/>
              <w:rPr>
                <w:szCs w:val="22"/>
              </w:rPr>
            </w:pPr>
          </w:p>
        </w:tc>
        <w:tc>
          <w:tcPr>
            <w:tcW w:w="1170" w:type="dxa"/>
            <w:tcBorders>
              <w:bottom w:val="single" w:sz="4" w:space="0" w:color="auto"/>
            </w:tcBorders>
          </w:tcPr>
          <w:p w14:paraId="753A6790" w14:textId="54921915" w:rsidR="0012348C" w:rsidRPr="00206CA1" w:rsidRDefault="0012348C" w:rsidP="0012348C">
            <w:pPr>
              <w:pStyle w:val="acctfourfigures"/>
              <w:tabs>
                <w:tab w:val="clear" w:pos="765"/>
                <w:tab w:val="decimal" w:pos="997"/>
              </w:tabs>
              <w:spacing w:line="240" w:lineRule="exact"/>
              <w:ind w:left="-79" w:right="-79" w:firstLine="79"/>
              <w:rPr>
                <w:szCs w:val="22"/>
                <w:lang w:val="en-US"/>
              </w:rPr>
            </w:pPr>
            <w:r w:rsidRPr="00206CA1">
              <w:t>-</w:t>
            </w:r>
          </w:p>
        </w:tc>
        <w:tc>
          <w:tcPr>
            <w:tcW w:w="180" w:type="dxa"/>
          </w:tcPr>
          <w:p w14:paraId="5CA3F326" w14:textId="77777777" w:rsidR="0012348C" w:rsidRPr="00206CA1" w:rsidRDefault="0012348C" w:rsidP="0012348C">
            <w:pPr>
              <w:pStyle w:val="acctfourfigures"/>
              <w:tabs>
                <w:tab w:val="clear" w:pos="765"/>
                <w:tab w:val="decimal" w:pos="938"/>
              </w:tabs>
              <w:spacing w:line="240" w:lineRule="exact"/>
              <w:ind w:left="-79" w:right="-79" w:firstLine="79"/>
              <w:rPr>
                <w:szCs w:val="22"/>
              </w:rPr>
            </w:pPr>
          </w:p>
        </w:tc>
        <w:tc>
          <w:tcPr>
            <w:tcW w:w="1170" w:type="dxa"/>
            <w:tcBorders>
              <w:bottom w:val="single" w:sz="4" w:space="0" w:color="auto"/>
            </w:tcBorders>
          </w:tcPr>
          <w:p w14:paraId="18B3F21E" w14:textId="14EF47E6" w:rsidR="0012348C" w:rsidRPr="00206CA1" w:rsidRDefault="0012348C" w:rsidP="0012348C">
            <w:pPr>
              <w:pStyle w:val="acctfourfigures"/>
              <w:tabs>
                <w:tab w:val="clear" w:pos="765"/>
                <w:tab w:val="decimal" w:pos="1011"/>
              </w:tabs>
              <w:spacing w:line="240" w:lineRule="exact"/>
              <w:ind w:left="-79" w:right="-79" w:firstLine="79"/>
              <w:rPr>
                <w:szCs w:val="22"/>
                <w:lang w:val="en-US"/>
              </w:rPr>
            </w:pPr>
            <w:r w:rsidRPr="00206CA1">
              <w:t>(23)</w:t>
            </w:r>
          </w:p>
        </w:tc>
        <w:tc>
          <w:tcPr>
            <w:tcW w:w="180" w:type="dxa"/>
          </w:tcPr>
          <w:p w14:paraId="4A5C1F4C" w14:textId="77777777" w:rsidR="0012348C" w:rsidRPr="00206CA1" w:rsidRDefault="0012348C" w:rsidP="0012348C">
            <w:pPr>
              <w:tabs>
                <w:tab w:val="decimal" w:pos="938"/>
              </w:tabs>
              <w:spacing w:line="240" w:lineRule="exact"/>
              <w:ind w:left="-79" w:right="-79" w:firstLine="79"/>
              <w:rPr>
                <w:szCs w:val="22"/>
              </w:rPr>
            </w:pPr>
          </w:p>
        </w:tc>
        <w:tc>
          <w:tcPr>
            <w:tcW w:w="1170" w:type="dxa"/>
            <w:tcBorders>
              <w:bottom w:val="single" w:sz="4" w:space="0" w:color="auto"/>
            </w:tcBorders>
          </w:tcPr>
          <w:p w14:paraId="4307363A" w14:textId="7E0D8088" w:rsidR="0012348C" w:rsidRPr="00206CA1" w:rsidRDefault="0012348C" w:rsidP="0012348C">
            <w:pPr>
              <w:pStyle w:val="acctfourfigures"/>
              <w:tabs>
                <w:tab w:val="clear" w:pos="765"/>
                <w:tab w:val="decimal" w:pos="997"/>
              </w:tabs>
              <w:spacing w:line="240" w:lineRule="exact"/>
              <w:ind w:left="-79" w:right="-79" w:firstLine="79"/>
            </w:pPr>
            <w:r w:rsidRPr="00206CA1">
              <w:t>-</w:t>
            </w:r>
          </w:p>
        </w:tc>
        <w:tc>
          <w:tcPr>
            <w:tcW w:w="181" w:type="dxa"/>
          </w:tcPr>
          <w:p w14:paraId="3CF66DAC" w14:textId="7C4D7826" w:rsidR="0012348C" w:rsidRPr="00206CA1" w:rsidRDefault="0012348C" w:rsidP="0012348C">
            <w:pPr>
              <w:pStyle w:val="acctfourfigures"/>
              <w:tabs>
                <w:tab w:val="clear" w:pos="765"/>
                <w:tab w:val="decimal" w:pos="938"/>
              </w:tabs>
              <w:spacing w:line="240" w:lineRule="exact"/>
              <w:ind w:left="-79" w:right="-79" w:firstLine="79"/>
              <w:rPr>
                <w:szCs w:val="22"/>
                <w:lang w:val="en-US"/>
              </w:rPr>
            </w:pPr>
          </w:p>
        </w:tc>
        <w:tc>
          <w:tcPr>
            <w:tcW w:w="1169" w:type="dxa"/>
            <w:tcBorders>
              <w:bottom w:val="single" w:sz="4" w:space="0" w:color="auto"/>
            </w:tcBorders>
          </w:tcPr>
          <w:p w14:paraId="4B297B81" w14:textId="58AD9B6D" w:rsidR="0012348C" w:rsidRPr="00206CA1" w:rsidRDefault="0012348C" w:rsidP="0012348C">
            <w:pPr>
              <w:pStyle w:val="acctfourfigures"/>
              <w:tabs>
                <w:tab w:val="clear" w:pos="765"/>
                <w:tab w:val="decimal" w:pos="1011"/>
              </w:tabs>
              <w:spacing w:line="240" w:lineRule="exact"/>
              <w:ind w:left="-79" w:right="-79" w:firstLine="79"/>
              <w:rPr>
                <w:szCs w:val="22"/>
              </w:rPr>
            </w:pPr>
            <w:r w:rsidRPr="00206CA1">
              <w:t>(23)</w:t>
            </w:r>
          </w:p>
        </w:tc>
      </w:tr>
      <w:tr w:rsidR="00B800EE" w:rsidRPr="00206CA1" w14:paraId="73A13099" w14:textId="77777777" w:rsidTr="00B800EE">
        <w:trPr>
          <w:cantSplit/>
        </w:trPr>
        <w:tc>
          <w:tcPr>
            <w:tcW w:w="2880" w:type="dxa"/>
          </w:tcPr>
          <w:p w14:paraId="1F746A8D" w14:textId="37CF96F4" w:rsidR="00B800EE" w:rsidRPr="00206CA1" w:rsidRDefault="00B800EE" w:rsidP="00B800EE">
            <w:pPr>
              <w:spacing w:line="240" w:lineRule="exact"/>
              <w:rPr>
                <w:b/>
                <w:bCs/>
                <w:szCs w:val="22"/>
              </w:rPr>
            </w:pPr>
            <w:proofErr w:type="gramStart"/>
            <w:r w:rsidRPr="00206CA1">
              <w:rPr>
                <w:b/>
                <w:bCs/>
                <w:szCs w:val="22"/>
              </w:rPr>
              <w:t>At</w:t>
            </w:r>
            <w:proofErr w:type="gramEnd"/>
            <w:r w:rsidRPr="00206CA1">
              <w:rPr>
                <w:b/>
                <w:bCs/>
                <w:szCs w:val="22"/>
              </w:rPr>
              <w:t xml:space="preserve"> </w:t>
            </w:r>
            <w:r w:rsidRPr="00206CA1">
              <w:rPr>
                <w:b/>
                <w:bCs/>
                <w:szCs w:val="22"/>
                <w:lang w:val="en-US"/>
              </w:rPr>
              <w:t>31</w:t>
            </w:r>
            <w:r w:rsidRPr="00206CA1">
              <w:rPr>
                <w:b/>
                <w:bCs/>
                <w:szCs w:val="22"/>
              </w:rPr>
              <w:t xml:space="preserve"> December </w:t>
            </w:r>
            <w:r w:rsidRPr="00206CA1">
              <w:rPr>
                <w:b/>
                <w:bCs/>
                <w:szCs w:val="22"/>
                <w:lang w:val="en-US"/>
              </w:rPr>
              <w:t>202</w:t>
            </w:r>
            <w:r w:rsidR="0032246E">
              <w:rPr>
                <w:b/>
                <w:bCs/>
                <w:szCs w:val="22"/>
                <w:lang w:val="en-US"/>
              </w:rPr>
              <w:t>3</w:t>
            </w:r>
            <w:r w:rsidRPr="00206CA1">
              <w:rPr>
                <w:b/>
                <w:bCs/>
                <w:szCs w:val="22"/>
              </w:rPr>
              <w:t xml:space="preserve"> and </w:t>
            </w:r>
          </w:p>
          <w:p w14:paraId="23E50163" w14:textId="4BE91221" w:rsidR="00B800EE" w:rsidRPr="00206CA1" w:rsidRDefault="00B800EE" w:rsidP="00B800EE">
            <w:pPr>
              <w:spacing w:line="240" w:lineRule="exact"/>
              <w:rPr>
                <w:b/>
                <w:bCs/>
                <w:szCs w:val="22"/>
              </w:rPr>
            </w:pPr>
            <w:r w:rsidRPr="00206CA1">
              <w:rPr>
                <w:b/>
                <w:bCs/>
                <w:szCs w:val="22"/>
              </w:rPr>
              <w:t xml:space="preserve">   </w:t>
            </w:r>
            <w:r w:rsidRPr="00206CA1">
              <w:rPr>
                <w:b/>
                <w:bCs/>
                <w:szCs w:val="22"/>
                <w:lang w:val="en-US"/>
              </w:rPr>
              <w:t>1</w:t>
            </w:r>
            <w:r w:rsidRPr="00206CA1">
              <w:rPr>
                <w:b/>
                <w:bCs/>
                <w:szCs w:val="22"/>
              </w:rPr>
              <w:t xml:space="preserve"> January </w:t>
            </w:r>
            <w:r w:rsidRPr="00206CA1">
              <w:rPr>
                <w:b/>
                <w:bCs/>
                <w:szCs w:val="22"/>
                <w:lang w:val="en-US"/>
              </w:rPr>
              <w:t>202</w:t>
            </w:r>
            <w:r w:rsidR="0032246E">
              <w:rPr>
                <w:b/>
                <w:bCs/>
                <w:szCs w:val="22"/>
                <w:lang w:val="en-US"/>
              </w:rPr>
              <w:t>4</w:t>
            </w:r>
          </w:p>
        </w:tc>
        <w:tc>
          <w:tcPr>
            <w:tcW w:w="1170" w:type="dxa"/>
            <w:vAlign w:val="bottom"/>
          </w:tcPr>
          <w:p w14:paraId="2372E877" w14:textId="395F6EF2" w:rsidR="00B800EE" w:rsidRPr="00206CA1" w:rsidRDefault="0012348C" w:rsidP="00B800EE">
            <w:pPr>
              <w:pStyle w:val="acctfourfigures"/>
              <w:tabs>
                <w:tab w:val="clear" w:pos="765"/>
                <w:tab w:val="decimal" w:pos="999"/>
              </w:tabs>
              <w:spacing w:line="240" w:lineRule="exact"/>
              <w:ind w:right="-79"/>
              <w:rPr>
                <w:b/>
                <w:bCs/>
                <w:szCs w:val="22"/>
              </w:rPr>
            </w:pPr>
            <w:r w:rsidRPr="00206CA1">
              <w:rPr>
                <w:b/>
                <w:bCs/>
              </w:rPr>
              <w:t>24,957</w:t>
            </w:r>
          </w:p>
        </w:tc>
        <w:tc>
          <w:tcPr>
            <w:tcW w:w="180" w:type="dxa"/>
            <w:vAlign w:val="bottom"/>
          </w:tcPr>
          <w:p w14:paraId="0A4CEB3C" w14:textId="77777777" w:rsidR="00B800EE" w:rsidRPr="00206CA1" w:rsidRDefault="00B800EE" w:rsidP="00B800EE">
            <w:pPr>
              <w:tabs>
                <w:tab w:val="decimal" w:pos="938"/>
              </w:tabs>
              <w:spacing w:line="240" w:lineRule="exact"/>
              <w:ind w:left="-79" w:right="-79" w:firstLine="79"/>
              <w:rPr>
                <w:b/>
                <w:bCs/>
                <w:szCs w:val="22"/>
              </w:rPr>
            </w:pPr>
          </w:p>
        </w:tc>
        <w:tc>
          <w:tcPr>
            <w:tcW w:w="1170" w:type="dxa"/>
            <w:vAlign w:val="bottom"/>
          </w:tcPr>
          <w:p w14:paraId="43E913A5" w14:textId="12177EEB" w:rsidR="00B800EE" w:rsidRPr="00206CA1" w:rsidRDefault="00B800EE" w:rsidP="00B800EE">
            <w:pPr>
              <w:pStyle w:val="acctfourfigures"/>
              <w:tabs>
                <w:tab w:val="clear" w:pos="765"/>
                <w:tab w:val="decimal" w:pos="997"/>
              </w:tabs>
              <w:spacing w:line="240" w:lineRule="exact"/>
              <w:ind w:right="-79"/>
              <w:rPr>
                <w:b/>
                <w:bCs/>
                <w:szCs w:val="22"/>
                <w:cs/>
                <w:lang w:bidi="th-TH"/>
              </w:rPr>
            </w:pPr>
            <w:r w:rsidRPr="00206CA1">
              <w:rPr>
                <w:b/>
                <w:bCs/>
                <w:szCs w:val="22"/>
                <w:lang w:val="en-US"/>
              </w:rPr>
              <w:t>-</w:t>
            </w:r>
          </w:p>
        </w:tc>
        <w:tc>
          <w:tcPr>
            <w:tcW w:w="180" w:type="dxa"/>
            <w:vAlign w:val="bottom"/>
          </w:tcPr>
          <w:p w14:paraId="5FA37948" w14:textId="77777777" w:rsidR="00B800EE" w:rsidRPr="00206CA1" w:rsidRDefault="00B800EE" w:rsidP="00B800EE">
            <w:pPr>
              <w:pStyle w:val="acctfourfigures"/>
              <w:tabs>
                <w:tab w:val="clear" w:pos="765"/>
                <w:tab w:val="decimal" w:pos="938"/>
              </w:tabs>
              <w:spacing w:line="240" w:lineRule="exact"/>
              <w:ind w:left="-79" w:right="-79" w:firstLine="79"/>
              <w:rPr>
                <w:b/>
                <w:bCs/>
                <w:szCs w:val="22"/>
              </w:rPr>
            </w:pPr>
          </w:p>
        </w:tc>
        <w:tc>
          <w:tcPr>
            <w:tcW w:w="1170" w:type="dxa"/>
            <w:vAlign w:val="bottom"/>
          </w:tcPr>
          <w:p w14:paraId="1D709EEB" w14:textId="5D86F3BD" w:rsidR="00B800EE" w:rsidRPr="00206CA1" w:rsidRDefault="0012348C" w:rsidP="00B800EE">
            <w:pPr>
              <w:pStyle w:val="acctfourfigures"/>
              <w:tabs>
                <w:tab w:val="clear" w:pos="765"/>
                <w:tab w:val="decimal" w:pos="1011"/>
              </w:tabs>
              <w:spacing w:line="240" w:lineRule="exact"/>
              <w:ind w:right="-79"/>
              <w:rPr>
                <w:b/>
                <w:bCs/>
                <w:szCs w:val="22"/>
              </w:rPr>
            </w:pPr>
            <w:r w:rsidRPr="00206CA1">
              <w:rPr>
                <w:b/>
                <w:bCs/>
              </w:rPr>
              <w:t>61,906</w:t>
            </w:r>
          </w:p>
        </w:tc>
        <w:tc>
          <w:tcPr>
            <w:tcW w:w="180" w:type="dxa"/>
            <w:vAlign w:val="bottom"/>
          </w:tcPr>
          <w:p w14:paraId="048D5619" w14:textId="77777777" w:rsidR="00B800EE" w:rsidRPr="00206CA1" w:rsidRDefault="00B800EE" w:rsidP="00B800EE">
            <w:pPr>
              <w:tabs>
                <w:tab w:val="decimal" w:pos="938"/>
              </w:tabs>
              <w:spacing w:line="240" w:lineRule="exact"/>
              <w:ind w:left="-79" w:right="-79" w:firstLine="79"/>
              <w:rPr>
                <w:b/>
                <w:bCs/>
                <w:szCs w:val="22"/>
              </w:rPr>
            </w:pPr>
          </w:p>
        </w:tc>
        <w:tc>
          <w:tcPr>
            <w:tcW w:w="1170" w:type="dxa"/>
            <w:tcBorders>
              <w:top w:val="single" w:sz="4" w:space="0" w:color="auto"/>
            </w:tcBorders>
            <w:vAlign w:val="bottom"/>
          </w:tcPr>
          <w:p w14:paraId="66BCBF1E" w14:textId="37647A8C" w:rsidR="00B800EE" w:rsidRPr="00206CA1" w:rsidRDefault="0012348C" w:rsidP="00B800EE">
            <w:pPr>
              <w:pStyle w:val="acctfourfigures"/>
              <w:tabs>
                <w:tab w:val="clear" w:pos="765"/>
                <w:tab w:val="decimal" w:pos="997"/>
              </w:tabs>
              <w:spacing w:line="240" w:lineRule="exact"/>
              <w:ind w:right="-79"/>
              <w:rPr>
                <w:szCs w:val="22"/>
                <w:lang w:val="en-US"/>
              </w:rPr>
            </w:pPr>
            <w:r w:rsidRPr="00206CA1">
              <w:rPr>
                <w:b/>
                <w:bCs/>
              </w:rPr>
              <w:t>2,849</w:t>
            </w:r>
          </w:p>
        </w:tc>
        <w:tc>
          <w:tcPr>
            <w:tcW w:w="181" w:type="dxa"/>
            <w:vAlign w:val="bottom"/>
          </w:tcPr>
          <w:p w14:paraId="56B385AB" w14:textId="765CF1FF" w:rsidR="00B800EE" w:rsidRPr="00206CA1" w:rsidRDefault="00B800EE" w:rsidP="00B800EE">
            <w:pPr>
              <w:pStyle w:val="acctfourfigures"/>
              <w:tabs>
                <w:tab w:val="clear" w:pos="765"/>
                <w:tab w:val="decimal" w:pos="938"/>
              </w:tabs>
              <w:spacing w:line="240" w:lineRule="exact"/>
              <w:ind w:left="-79" w:right="-79" w:firstLine="79"/>
              <w:rPr>
                <w:b/>
                <w:bCs/>
                <w:szCs w:val="22"/>
                <w:lang w:val="en-US"/>
              </w:rPr>
            </w:pPr>
          </w:p>
        </w:tc>
        <w:tc>
          <w:tcPr>
            <w:tcW w:w="1169" w:type="dxa"/>
            <w:vAlign w:val="bottom"/>
          </w:tcPr>
          <w:p w14:paraId="3D2C9D74" w14:textId="10B909C2" w:rsidR="00B800EE" w:rsidRPr="00206CA1" w:rsidRDefault="0012348C" w:rsidP="00B800EE">
            <w:pPr>
              <w:pStyle w:val="acctfourfigures"/>
              <w:tabs>
                <w:tab w:val="clear" w:pos="765"/>
                <w:tab w:val="decimal" w:pos="908"/>
                <w:tab w:val="decimal" w:pos="938"/>
              </w:tabs>
              <w:spacing w:line="240" w:lineRule="exact"/>
              <w:ind w:left="-79" w:right="6" w:firstLine="79"/>
              <w:jc w:val="right"/>
              <w:rPr>
                <w:b/>
                <w:bCs/>
                <w:szCs w:val="22"/>
              </w:rPr>
            </w:pPr>
            <w:r w:rsidRPr="00206CA1">
              <w:rPr>
                <w:b/>
                <w:bCs/>
              </w:rPr>
              <w:t>89,712</w:t>
            </w:r>
          </w:p>
        </w:tc>
      </w:tr>
      <w:tr w:rsidR="000D2F56" w:rsidRPr="00206CA1" w14:paraId="777123C4" w14:textId="77777777" w:rsidTr="000002A2">
        <w:trPr>
          <w:cantSplit/>
        </w:trPr>
        <w:tc>
          <w:tcPr>
            <w:tcW w:w="2880" w:type="dxa"/>
          </w:tcPr>
          <w:p w14:paraId="09D24609" w14:textId="77777777" w:rsidR="000D2F56" w:rsidRPr="00206CA1" w:rsidRDefault="000D2F56" w:rsidP="000D2F56">
            <w:pPr>
              <w:spacing w:line="240" w:lineRule="exact"/>
              <w:rPr>
                <w:szCs w:val="22"/>
              </w:rPr>
            </w:pPr>
            <w:r w:rsidRPr="00206CA1">
              <w:rPr>
                <w:szCs w:val="22"/>
              </w:rPr>
              <w:t>Amortisation for the year</w:t>
            </w:r>
          </w:p>
        </w:tc>
        <w:tc>
          <w:tcPr>
            <w:tcW w:w="1170" w:type="dxa"/>
          </w:tcPr>
          <w:p w14:paraId="62D582D6" w14:textId="12425085" w:rsidR="000D2F56" w:rsidRPr="00206CA1" w:rsidRDefault="0035166E" w:rsidP="000D2F56">
            <w:pPr>
              <w:pStyle w:val="acctfourfigures"/>
              <w:tabs>
                <w:tab w:val="clear" w:pos="765"/>
                <w:tab w:val="decimal" w:pos="999"/>
              </w:tabs>
              <w:spacing w:line="240" w:lineRule="exact"/>
              <w:ind w:left="-79" w:right="-79" w:firstLine="79"/>
              <w:rPr>
                <w:szCs w:val="22"/>
                <w:lang w:val="en-US"/>
              </w:rPr>
            </w:pPr>
            <w:r>
              <w:rPr>
                <w:szCs w:val="22"/>
                <w:lang w:val="en-US"/>
              </w:rPr>
              <w:t>2,754</w:t>
            </w:r>
          </w:p>
        </w:tc>
        <w:tc>
          <w:tcPr>
            <w:tcW w:w="180" w:type="dxa"/>
          </w:tcPr>
          <w:p w14:paraId="34093518" w14:textId="77777777" w:rsidR="000D2F56" w:rsidRPr="00206CA1" w:rsidRDefault="000D2F56" w:rsidP="000D2F56">
            <w:pPr>
              <w:pStyle w:val="acctfourfigures"/>
              <w:tabs>
                <w:tab w:val="clear" w:pos="765"/>
                <w:tab w:val="decimal" w:pos="938"/>
              </w:tabs>
              <w:spacing w:line="240" w:lineRule="exact"/>
              <w:ind w:left="-79" w:right="-79" w:firstLine="79"/>
              <w:rPr>
                <w:szCs w:val="22"/>
                <w:lang w:val="en-US"/>
              </w:rPr>
            </w:pPr>
          </w:p>
        </w:tc>
        <w:tc>
          <w:tcPr>
            <w:tcW w:w="1170" w:type="dxa"/>
          </w:tcPr>
          <w:p w14:paraId="60469C07" w14:textId="340F723A" w:rsidR="000D2F56" w:rsidRPr="00206CA1" w:rsidRDefault="00FA5B3E" w:rsidP="000D2F56">
            <w:pPr>
              <w:pStyle w:val="acctfourfigures"/>
              <w:tabs>
                <w:tab w:val="clear" w:pos="765"/>
                <w:tab w:val="decimal" w:pos="997"/>
              </w:tabs>
              <w:spacing w:line="240" w:lineRule="exact"/>
              <w:ind w:left="-79" w:right="-79" w:firstLine="79"/>
              <w:rPr>
                <w:szCs w:val="22"/>
                <w:lang w:val="en-US"/>
              </w:rPr>
            </w:pPr>
            <w:r>
              <w:rPr>
                <w:szCs w:val="22"/>
                <w:lang w:val="en-US"/>
              </w:rPr>
              <w:t>-</w:t>
            </w:r>
          </w:p>
        </w:tc>
        <w:tc>
          <w:tcPr>
            <w:tcW w:w="180" w:type="dxa"/>
          </w:tcPr>
          <w:p w14:paraId="0FDCAF3C" w14:textId="77777777" w:rsidR="000D2F56" w:rsidRPr="00206CA1" w:rsidRDefault="000D2F56" w:rsidP="000D2F56">
            <w:pPr>
              <w:pStyle w:val="acctfourfigures"/>
              <w:tabs>
                <w:tab w:val="clear" w:pos="765"/>
                <w:tab w:val="decimal" w:pos="938"/>
              </w:tabs>
              <w:spacing w:line="240" w:lineRule="exact"/>
              <w:ind w:left="-79" w:right="-79" w:firstLine="79"/>
              <w:rPr>
                <w:szCs w:val="22"/>
                <w:lang w:val="en-US"/>
              </w:rPr>
            </w:pPr>
          </w:p>
        </w:tc>
        <w:tc>
          <w:tcPr>
            <w:tcW w:w="1170" w:type="dxa"/>
          </w:tcPr>
          <w:p w14:paraId="203B397C" w14:textId="36015227" w:rsidR="000D2F56" w:rsidRPr="00206CA1" w:rsidRDefault="008A24C8" w:rsidP="000D2F56">
            <w:pPr>
              <w:pStyle w:val="acctfourfigures"/>
              <w:tabs>
                <w:tab w:val="clear" w:pos="765"/>
                <w:tab w:val="decimal" w:pos="1011"/>
              </w:tabs>
              <w:spacing w:line="240" w:lineRule="exact"/>
              <w:ind w:left="-79" w:right="-79" w:firstLine="79"/>
              <w:rPr>
                <w:szCs w:val="22"/>
                <w:lang w:val="en-US"/>
              </w:rPr>
            </w:pPr>
            <w:r>
              <w:rPr>
                <w:szCs w:val="22"/>
                <w:lang w:val="en-US"/>
              </w:rPr>
              <w:t>5,556</w:t>
            </w:r>
          </w:p>
        </w:tc>
        <w:tc>
          <w:tcPr>
            <w:tcW w:w="180" w:type="dxa"/>
          </w:tcPr>
          <w:p w14:paraId="1B1915BA" w14:textId="77777777" w:rsidR="000D2F56" w:rsidRPr="00206CA1" w:rsidRDefault="000D2F56" w:rsidP="000D2F56">
            <w:pPr>
              <w:pStyle w:val="acctfourfigures"/>
              <w:tabs>
                <w:tab w:val="clear" w:pos="765"/>
                <w:tab w:val="decimal" w:pos="938"/>
              </w:tabs>
              <w:spacing w:line="240" w:lineRule="exact"/>
              <w:ind w:left="-79" w:right="-79" w:firstLine="79"/>
              <w:rPr>
                <w:szCs w:val="22"/>
                <w:lang w:val="en-US"/>
              </w:rPr>
            </w:pPr>
          </w:p>
        </w:tc>
        <w:tc>
          <w:tcPr>
            <w:tcW w:w="1170" w:type="dxa"/>
          </w:tcPr>
          <w:p w14:paraId="600C71B8" w14:textId="4D57452B" w:rsidR="000D2F56" w:rsidRPr="00206CA1" w:rsidRDefault="00A011FB" w:rsidP="000D2F56">
            <w:pPr>
              <w:pStyle w:val="acctfourfigures"/>
              <w:tabs>
                <w:tab w:val="clear" w:pos="765"/>
                <w:tab w:val="decimal" w:pos="997"/>
              </w:tabs>
              <w:spacing w:line="240" w:lineRule="exact"/>
              <w:ind w:left="-79" w:right="-79" w:firstLine="79"/>
            </w:pPr>
            <w:r>
              <w:t>106</w:t>
            </w:r>
          </w:p>
        </w:tc>
        <w:tc>
          <w:tcPr>
            <w:tcW w:w="181" w:type="dxa"/>
          </w:tcPr>
          <w:p w14:paraId="1811F9E9" w14:textId="7F4A4A2C" w:rsidR="000D2F56" w:rsidRPr="00206CA1" w:rsidRDefault="000D2F56" w:rsidP="000D2F56">
            <w:pPr>
              <w:pStyle w:val="acctfourfigures"/>
              <w:tabs>
                <w:tab w:val="clear" w:pos="765"/>
                <w:tab w:val="decimal" w:pos="938"/>
              </w:tabs>
              <w:spacing w:line="240" w:lineRule="exact"/>
              <w:ind w:left="-79" w:right="-79" w:firstLine="79"/>
              <w:rPr>
                <w:szCs w:val="22"/>
                <w:lang w:val="en-US"/>
              </w:rPr>
            </w:pPr>
          </w:p>
        </w:tc>
        <w:tc>
          <w:tcPr>
            <w:tcW w:w="1169" w:type="dxa"/>
          </w:tcPr>
          <w:p w14:paraId="2C634595" w14:textId="30EAB3E2" w:rsidR="000D2F56" w:rsidRPr="00206CA1" w:rsidRDefault="00C95D94" w:rsidP="000D2F56">
            <w:pPr>
              <w:pStyle w:val="acctfourfigures"/>
              <w:tabs>
                <w:tab w:val="clear" w:pos="765"/>
                <w:tab w:val="decimal" w:pos="908"/>
                <w:tab w:val="decimal" w:pos="938"/>
              </w:tabs>
              <w:spacing w:line="240" w:lineRule="exact"/>
              <w:ind w:left="-79" w:right="6" w:firstLine="79"/>
              <w:jc w:val="right"/>
              <w:rPr>
                <w:szCs w:val="22"/>
                <w:lang w:val="en-US"/>
              </w:rPr>
            </w:pPr>
            <w:r>
              <w:rPr>
                <w:szCs w:val="22"/>
                <w:lang w:val="en-US"/>
              </w:rPr>
              <w:t>8,416</w:t>
            </w:r>
          </w:p>
        </w:tc>
      </w:tr>
      <w:tr w:rsidR="000D2F56" w:rsidRPr="00206CA1" w14:paraId="5D7AE77C" w14:textId="77777777" w:rsidTr="000002A2">
        <w:trPr>
          <w:cantSplit/>
        </w:trPr>
        <w:tc>
          <w:tcPr>
            <w:tcW w:w="2880" w:type="dxa"/>
          </w:tcPr>
          <w:p w14:paraId="4A7610B6" w14:textId="77777777" w:rsidR="000D2F56" w:rsidRPr="00206CA1" w:rsidRDefault="000D2F56" w:rsidP="000D2F56">
            <w:pPr>
              <w:spacing w:line="240" w:lineRule="exact"/>
              <w:rPr>
                <w:szCs w:val="22"/>
              </w:rPr>
            </w:pPr>
            <w:r w:rsidRPr="00206CA1">
              <w:rPr>
                <w:szCs w:val="22"/>
              </w:rPr>
              <w:t>Disposals</w:t>
            </w:r>
          </w:p>
        </w:tc>
        <w:tc>
          <w:tcPr>
            <w:tcW w:w="1170" w:type="dxa"/>
          </w:tcPr>
          <w:p w14:paraId="2E6BEF5C" w14:textId="4C213D94" w:rsidR="000D2F56" w:rsidRPr="00206CA1" w:rsidRDefault="00565F61" w:rsidP="000D2F56">
            <w:pPr>
              <w:pStyle w:val="acctfourfigures"/>
              <w:tabs>
                <w:tab w:val="clear" w:pos="765"/>
                <w:tab w:val="decimal" w:pos="999"/>
              </w:tabs>
              <w:spacing w:line="240" w:lineRule="exact"/>
              <w:ind w:left="-79" w:right="-79" w:firstLine="79"/>
              <w:rPr>
                <w:szCs w:val="22"/>
                <w:lang w:val="en-US"/>
              </w:rPr>
            </w:pPr>
            <w:r>
              <w:rPr>
                <w:szCs w:val="22"/>
                <w:lang w:val="en-US"/>
              </w:rPr>
              <w:t>-</w:t>
            </w:r>
          </w:p>
        </w:tc>
        <w:tc>
          <w:tcPr>
            <w:tcW w:w="180" w:type="dxa"/>
          </w:tcPr>
          <w:p w14:paraId="7DCA5CB5" w14:textId="77777777" w:rsidR="000D2F56" w:rsidRPr="00206CA1" w:rsidRDefault="000D2F56" w:rsidP="000D2F56">
            <w:pPr>
              <w:pStyle w:val="acctfourfigures"/>
              <w:tabs>
                <w:tab w:val="clear" w:pos="765"/>
                <w:tab w:val="decimal" w:pos="938"/>
              </w:tabs>
              <w:spacing w:line="240" w:lineRule="exact"/>
              <w:ind w:left="-79" w:right="-79" w:firstLine="79"/>
              <w:rPr>
                <w:szCs w:val="22"/>
                <w:lang w:val="en-US"/>
              </w:rPr>
            </w:pPr>
          </w:p>
        </w:tc>
        <w:tc>
          <w:tcPr>
            <w:tcW w:w="1170" w:type="dxa"/>
          </w:tcPr>
          <w:p w14:paraId="5753861C" w14:textId="4F9DD7B0" w:rsidR="000D2F56" w:rsidRPr="00206CA1" w:rsidRDefault="00FA5B3E" w:rsidP="000D2F56">
            <w:pPr>
              <w:pStyle w:val="acctfourfigures"/>
              <w:tabs>
                <w:tab w:val="clear" w:pos="765"/>
                <w:tab w:val="decimal" w:pos="997"/>
              </w:tabs>
              <w:spacing w:line="240" w:lineRule="exact"/>
              <w:ind w:left="-79" w:right="-79" w:firstLine="79"/>
              <w:rPr>
                <w:szCs w:val="22"/>
                <w:lang w:val="en-US"/>
              </w:rPr>
            </w:pPr>
            <w:r>
              <w:rPr>
                <w:szCs w:val="22"/>
                <w:lang w:val="en-US"/>
              </w:rPr>
              <w:t>-</w:t>
            </w:r>
          </w:p>
        </w:tc>
        <w:tc>
          <w:tcPr>
            <w:tcW w:w="180" w:type="dxa"/>
          </w:tcPr>
          <w:p w14:paraId="3A4CD1D7" w14:textId="77777777" w:rsidR="000D2F56" w:rsidRPr="00206CA1" w:rsidRDefault="000D2F56" w:rsidP="000D2F56">
            <w:pPr>
              <w:pStyle w:val="acctfourfigures"/>
              <w:tabs>
                <w:tab w:val="clear" w:pos="765"/>
                <w:tab w:val="decimal" w:pos="938"/>
              </w:tabs>
              <w:spacing w:line="240" w:lineRule="exact"/>
              <w:ind w:left="-79" w:right="-79" w:firstLine="79"/>
              <w:rPr>
                <w:szCs w:val="22"/>
                <w:lang w:val="en-US"/>
              </w:rPr>
            </w:pPr>
          </w:p>
        </w:tc>
        <w:tc>
          <w:tcPr>
            <w:tcW w:w="1170" w:type="dxa"/>
          </w:tcPr>
          <w:p w14:paraId="301AEDA3" w14:textId="13087D25" w:rsidR="000D2F56" w:rsidRPr="00206CA1" w:rsidRDefault="00A05974" w:rsidP="000D2F56">
            <w:pPr>
              <w:pStyle w:val="acctfourfigures"/>
              <w:tabs>
                <w:tab w:val="clear" w:pos="765"/>
                <w:tab w:val="decimal" w:pos="1011"/>
              </w:tabs>
              <w:spacing w:line="240" w:lineRule="exact"/>
              <w:ind w:left="-79" w:right="-79" w:firstLine="79"/>
              <w:rPr>
                <w:szCs w:val="22"/>
                <w:lang w:val="en-US"/>
              </w:rPr>
            </w:pPr>
            <w:r>
              <w:rPr>
                <w:szCs w:val="22"/>
                <w:lang w:val="en-US"/>
              </w:rPr>
              <w:t>(41)</w:t>
            </w:r>
          </w:p>
        </w:tc>
        <w:tc>
          <w:tcPr>
            <w:tcW w:w="180" w:type="dxa"/>
          </w:tcPr>
          <w:p w14:paraId="141B5977" w14:textId="77777777" w:rsidR="000D2F56" w:rsidRPr="00206CA1" w:rsidRDefault="000D2F56" w:rsidP="000D2F56">
            <w:pPr>
              <w:pStyle w:val="acctfourfigures"/>
              <w:tabs>
                <w:tab w:val="clear" w:pos="765"/>
                <w:tab w:val="decimal" w:pos="938"/>
              </w:tabs>
              <w:spacing w:line="240" w:lineRule="exact"/>
              <w:ind w:left="-79" w:right="-79" w:firstLine="79"/>
              <w:rPr>
                <w:szCs w:val="22"/>
                <w:lang w:val="en-US"/>
              </w:rPr>
            </w:pPr>
          </w:p>
        </w:tc>
        <w:tc>
          <w:tcPr>
            <w:tcW w:w="1170" w:type="dxa"/>
            <w:tcBorders>
              <w:bottom w:val="single" w:sz="4" w:space="0" w:color="auto"/>
            </w:tcBorders>
          </w:tcPr>
          <w:p w14:paraId="0746EF99" w14:textId="7E0A2536" w:rsidR="000D2F56" w:rsidRPr="00206CA1" w:rsidRDefault="00A011FB" w:rsidP="000D2F56">
            <w:pPr>
              <w:pStyle w:val="acctfourfigures"/>
              <w:tabs>
                <w:tab w:val="clear" w:pos="765"/>
                <w:tab w:val="decimal" w:pos="997"/>
              </w:tabs>
              <w:spacing w:line="240" w:lineRule="exact"/>
              <w:ind w:left="-79" w:right="-79" w:firstLine="79"/>
            </w:pPr>
            <w:r>
              <w:t>(54)</w:t>
            </w:r>
          </w:p>
        </w:tc>
        <w:tc>
          <w:tcPr>
            <w:tcW w:w="181" w:type="dxa"/>
          </w:tcPr>
          <w:p w14:paraId="6A1DBBBD" w14:textId="534E8B68" w:rsidR="000D2F56" w:rsidRPr="00206CA1" w:rsidRDefault="000D2F56" w:rsidP="000D2F56">
            <w:pPr>
              <w:pStyle w:val="acctfourfigures"/>
              <w:tabs>
                <w:tab w:val="clear" w:pos="765"/>
                <w:tab w:val="decimal" w:pos="938"/>
              </w:tabs>
              <w:spacing w:line="240" w:lineRule="exact"/>
              <w:ind w:left="-79" w:right="-79" w:firstLine="79"/>
              <w:rPr>
                <w:szCs w:val="22"/>
                <w:lang w:val="en-US"/>
              </w:rPr>
            </w:pPr>
          </w:p>
        </w:tc>
        <w:tc>
          <w:tcPr>
            <w:tcW w:w="1169" w:type="dxa"/>
          </w:tcPr>
          <w:p w14:paraId="7843D623" w14:textId="5FA27EFB" w:rsidR="000D2F56" w:rsidRPr="00206CA1" w:rsidRDefault="00A011FB" w:rsidP="000D2F56">
            <w:pPr>
              <w:pStyle w:val="acctfourfigures"/>
              <w:tabs>
                <w:tab w:val="clear" w:pos="765"/>
                <w:tab w:val="decimal" w:pos="1011"/>
              </w:tabs>
              <w:spacing w:line="240" w:lineRule="exact"/>
              <w:ind w:left="-79" w:right="-79" w:firstLine="79"/>
              <w:rPr>
                <w:szCs w:val="22"/>
                <w:lang w:val="en-US"/>
              </w:rPr>
            </w:pPr>
            <w:r>
              <w:rPr>
                <w:szCs w:val="22"/>
                <w:lang w:val="en-US"/>
              </w:rPr>
              <w:t>(95)</w:t>
            </w:r>
          </w:p>
        </w:tc>
      </w:tr>
      <w:tr w:rsidR="000D2F56" w:rsidRPr="00206CA1" w14:paraId="2D4D53C6" w14:textId="77777777" w:rsidTr="000002A2">
        <w:trPr>
          <w:cantSplit/>
        </w:trPr>
        <w:tc>
          <w:tcPr>
            <w:tcW w:w="2880" w:type="dxa"/>
          </w:tcPr>
          <w:p w14:paraId="4F0F7A1B" w14:textId="2D3FAC83" w:rsidR="000D2F56" w:rsidRPr="00206CA1" w:rsidRDefault="000D2F56" w:rsidP="000D2F56">
            <w:pPr>
              <w:spacing w:line="240" w:lineRule="exact"/>
              <w:rPr>
                <w:b/>
                <w:bCs/>
                <w:color w:val="0000FF"/>
                <w:szCs w:val="22"/>
              </w:rPr>
            </w:pPr>
            <w:proofErr w:type="gramStart"/>
            <w:r w:rsidRPr="00206CA1">
              <w:rPr>
                <w:b/>
                <w:bCs/>
                <w:szCs w:val="22"/>
              </w:rPr>
              <w:t>At</w:t>
            </w:r>
            <w:proofErr w:type="gramEnd"/>
            <w:r w:rsidRPr="00206CA1">
              <w:rPr>
                <w:b/>
                <w:bCs/>
                <w:szCs w:val="22"/>
              </w:rPr>
              <w:t xml:space="preserve"> </w:t>
            </w:r>
            <w:r w:rsidRPr="00206CA1">
              <w:rPr>
                <w:b/>
                <w:bCs/>
                <w:szCs w:val="22"/>
                <w:lang w:val="en-US"/>
              </w:rPr>
              <w:t>31</w:t>
            </w:r>
            <w:r w:rsidRPr="00206CA1">
              <w:rPr>
                <w:b/>
                <w:bCs/>
                <w:szCs w:val="22"/>
              </w:rPr>
              <w:t xml:space="preserve"> December </w:t>
            </w:r>
            <w:r w:rsidRPr="00206CA1">
              <w:rPr>
                <w:b/>
                <w:bCs/>
                <w:szCs w:val="22"/>
                <w:lang w:val="en-US"/>
              </w:rPr>
              <w:t>202</w:t>
            </w:r>
            <w:r w:rsidR="0032246E">
              <w:rPr>
                <w:b/>
                <w:bCs/>
                <w:szCs w:val="22"/>
                <w:lang w:val="en-US"/>
              </w:rPr>
              <w:t>4</w:t>
            </w:r>
          </w:p>
        </w:tc>
        <w:tc>
          <w:tcPr>
            <w:tcW w:w="1170" w:type="dxa"/>
            <w:tcBorders>
              <w:top w:val="single" w:sz="4" w:space="0" w:color="auto"/>
              <w:bottom w:val="single" w:sz="4" w:space="0" w:color="auto"/>
            </w:tcBorders>
          </w:tcPr>
          <w:p w14:paraId="1FCC3387" w14:textId="5D3386B1" w:rsidR="000D2F56" w:rsidRPr="00206CA1" w:rsidRDefault="00FA5B3E" w:rsidP="000D2F56">
            <w:pPr>
              <w:pStyle w:val="acctfourfigures"/>
              <w:tabs>
                <w:tab w:val="clear" w:pos="765"/>
                <w:tab w:val="decimal" w:pos="999"/>
              </w:tabs>
              <w:spacing w:line="240" w:lineRule="exact"/>
              <w:ind w:left="-79" w:right="-79" w:firstLine="79"/>
              <w:rPr>
                <w:b/>
                <w:bCs/>
                <w:szCs w:val="22"/>
                <w:lang w:val="en-US"/>
              </w:rPr>
            </w:pPr>
            <w:r>
              <w:rPr>
                <w:b/>
                <w:bCs/>
                <w:szCs w:val="22"/>
                <w:lang w:val="en-US"/>
              </w:rPr>
              <w:t>27,711</w:t>
            </w:r>
          </w:p>
        </w:tc>
        <w:tc>
          <w:tcPr>
            <w:tcW w:w="180" w:type="dxa"/>
          </w:tcPr>
          <w:p w14:paraId="77E19416" w14:textId="77777777" w:rsidR="000D2F56" w:rsidRPr="00206CA1" w:rsidRDefault="000D2F56" w:rsidP="000D2F56">
            <w:pPr>
              <w:pStyle w:val="acctfourfigures"/>
              <w:tabs>
                <w:tab w:val="clear" w:pos="765"/>
                <w:tab w:val="decimal" w:pos="938"/>
              </w:tabs>
              <w:spacing w:line="240" w:lineRule="exact"/>
              <w:ind w:left="-79" w:right="-79" w:firstLine="79"/>
              <w:rPr>
                <w:b/>
                <w:bCs/>
                <w:szCs w:val="22"/>
                <w:lang w:val="en-US"/>
              </w:rPr>
            </w:pPr>
          </w:p>
        </w:tc>
        <w:tc>
          <w:tcPr>
            <w:tcW w:w="1170" w:type="dxa"/>
            <w:tcBorders>
              <w:top w:val="single" w:sz="4" w:space="0" w:color="auto"/>
              <w:bottom w:val="single" w:sz="4" w:space="0" w:color="auto"/>
            </w:tcBorders>
          </w:tcPr>
          <w:p w14:paraId="23FB0C3A" w14:textId="756852C0" w:rsidR="000D2F56" w:rsidRPr="00206CA1" w:rsidRDefault="00FA5B3E" w:rsidP="000D2F56">
            <w:pPr>
              <w:pStyle w:val="acctfourfigures"/>
              <w:tabs>
                <w:tab w:val="clear" w:pos="765"/>
                <w:tab w:val="decimal" w:pos="997"/>
              </w:tabs>
              <w:spacing w:line="240" w:lineRule="exact"/>
              <w:ind w:left="-79" w:right="-79" w:firstLine="79"/>
              <w:rPr>
                <w:b/>
                <w:bCs/>
                <w:szCs w:val="22"/>
                <w:lang w:val="en-US"/>
              </w:rPr>
            </w:pPr>
            <w:r>
              <w:rPr>
                <w:b/>
                <w:bCs/>
                <w:szCs w:val="22"/>
                <w:lang w:val="en-US"/>
              </w:rPr>
              <w:t>-</w:t>
            </w:r>
          </w:p>
        </w:tc>
        <w:tc>
          <w:tcPr>
            <w:tcW w:w="180" w:type="dxa"/>
          </w:tcPr>
          <w:p w14:paraId="7110C6D6" w14:textId="77777777" w:rsidR="000D2F56" w:rsidRPr="00206CA1" w:rsidRDefault="000D2F56" w:rsidP="000D2F56">
            <w:pPr>
              <w:pStyle w:val="acctfourfigures"/>
              <w:tabs>
                <w:tab w:val="clear" w:pos="765"/>
                <w:tab w:val="decimal" w:pos="938"/>
              </w:tabs>
              <w:spacing w:line="240" w:lineRule="exact"/>
              <w:ind w:left="-79" w:right="-79" w:firstLine="79"/>
              <w:rPr>
                <w:b/>
                <w:bCs/>
                <w:szCs w:val="22"/>
                <w:lang w:val="en-US"/>
              </w:rPr>
            </w:pPr>
          </w:p>
        </w:tc>
        <w:tc>
          <w:tcPr>
            <w:tcW w:w="1170" w:type="dxa"/>
            <w:tcBorders>
              <w:top w:val="single" w:sz="4" w:space="0" w:color="auto"/>
              <w:bottom w:val="single" w:sz="4" w:space="0" w:color="auto"/>
            </w:tcBorders>
          </w:tcPr>
          <w:p w14:paraId="2BA901AB" w14:textId="7403AFDA" w:rsidR="000D2F56" w:rsidRPr="00206CA1" w:rsidRDefault="00F96A27" w:rsidP="000D2F56">
            <w:pPr>
              <w:pStyle w:val="acctfourfigures"/>
              <w:tabs>
                <w:tab w:val="clear" w:pos="765"/>
                <w:tab w:val="decimal" w:pos="1011"/>
              </w:tabs>
              <w:spacing w:line="240" w:lineRule="exact"/>
              <w:ind w:left="-79" w:right="-79" w:firstLine="79"/>
              <w:rPr>
                <w:b/>
                <w:bCs/>
                <w:szCs w:val="22"/>
                <w:lang w:val="en-US"/>
              </w:rPr>
            </w:pPr>
            <w:r>
              <w:rPr>
                <w:b/>
                <w:bCs/>
                <w:szCs w:val="22"/>
                <w:lang w:val="en-US"/>
              </w:rPr>
              <w:t>67,421</w:t>
            </w:r>
          </w:p>
        </w:tc>
        <w:tc>
          <w:tcPr>
            <w:tcW w:w="180" w:type="dxa"/>
          </w:tcPr>
          <w:p w14:paraId="0DB1D5C4" w14:textId="77777777" w:rsidR="000D2F56" w:rsidRPr="00206CA1" w:rsidRDefault="000D2F56" w:rsidP="000D2F56">
            <w:pPr>
              <w:pStyle w:val="acctfourfigures"/>
              <w:tabs>
                <w:tab w:val="clear" w:pos="765"/>
                <w:tab w:val="decimal" w:pos="938"/>
              </w:tabs>
              <w:spacing w:line="240" w:lineRule="exact"/>
              <w:ind w:left="-79" w:right="-79" w:firstLine="79"/>
              <w:rPr>
                <w:b/>
                <w:bCs/>
                <w:szCs w:val="22"/>
                <w:lang w:val="en-US"/>
              </w:rPr>
            </w:pPr>
          </w:p>
        </w:tc>
        <w:tc>
          <w:tcPr>
            <w:tcW w:w="1170" w:type="dxa"/>
            <w:tcBorders>
              <w:top w:val="single" w:sz="4" w:space="0" w:color="auto"/>
              <w:bottom w:val="single" w:sz="4" w:space="0" w:color="auto"/>
            </w:tcBorders>
          </w:tcPr>
          <w:p w14:paraId="7CCA074D" w14:textId="45426774" w:rsidR="000D2F56" w:rsidRPr="00206CA1" w:rsidRDefault="00A80D45" w:rsidP="000D2F56">
            <w:pPr>
              <w:pStyle w:val="acctfourfigures"/>
              <w:tabs>
                <w:tab w:val="clear" w:pos="765"/>
                <w:tab w:val="decimal" w:pos="997"/>
              </w:tabs>
              <w:spacing w:line="240" w:lineRule="exact"/>
              <w:ind w:left="-79" w:right="-79" w:firstLine="79"/>
              <w:rPr>
                <w:b/>
                <w:bCs/>
              </w:rPr>
            </w:pPr>
            <w:r>
              <w:rPr>
                <w:b/>
                <w:bCs/>
              </w:rPr>
              <w:t>2,901</w:t>
            </w:r>
          </w:p>
        </w:tc>
        <w:tc>
          <w:tcPr>
            <w:tcW w:w="181" w:type="dxa"/>
          </w:tcPr>
          <w:p w14:paraId="1F2E3294" w14:textId="30E92F58" w:rsidR="000D2F56" w:rsidRPr="00206CA1" w:rsidRDefault="000D2F56" w:rsidP="000D2F56">
            <w:pPr>
              <w:pStyle w:val="acctfourfigures"/>
              <w:tabs>
                <w:tab w:val="clear" w:pos="765"/>
                <w:tab w:val="decimal" w:pos="938"/>
              </w:tabs>
              <w:spacing w:line="240" w:lineRule="exact"/>
              <w:ind w:left="-79" w:right="-79" w:firstLine="79"/>
              <w:rPr>
                <w:b/>
                <w:bCs/>
                <w:szCs w:val="22"/>
                <w:lang w:val="en-US"/>
              </w:rPr>
            </w:pPr>
          </w:p>
        </w:tc>
        <w:tc>
          <w:tcPr>
            <w:tcW w:w="1169" w:type="dxa"/>
            <w:tcBorders>
              <w:top w:val="single" w:sz="4" w:space="0" w:color="auto"/>
              <w:bottom w:val="single" w:sz="4" w:space="0" w:color="auto"/>
            </w:tcBorders>
          </w:tcPr>
          <w:p w14:paraId="7A626F1B" w14:textId="19004A6E" w:rsidR="000D2F56" w:rsidRPr="00206CA1" w:rsidRDefault="007C6ABD" w:rsidP="000D2F56">
            <w:pPr>
              <w:pStyle w:val="acctfourfigures"/>
              <w:tabs>
                <w:tab w:val="clear" w:pos="765"/>
                <w:tab w:val="decimal" w:pos="908"/>
                <w:tab w:val="decimal" w:pos="938"/>
              </w:tabs>
              <w:spacing w:line="240" w:lineRule="exact"/>
              <w:ind w:left="-79" w:right="6" w:firstLine="79"/>
              <w:jc w:val="right"/>
              <w:rPr>
                <w:b/>
                <w:bCs/>
                <w:szCs w:val="22"/>
                <w:lang w:val="en-US"/>
              </w:rPr>
            </w:pPr>
            <w:r>
              <w:rPr>
                <w:b/>
                <w:bCs/>
                <w:szCs w:val="22"/>
                <w:lang w:val="en-US"/>
              </w:rPr>
              <w:t>98,</w:t>
            </w:r>
            <w:r w:rsidR="009D6BAE">
              <w:rPr>
                <w:b/>
                <w:bCs/>
                <w:szCs w:val="22"/>
                <w:lang w:val="en-US"/>
              </w:rPr>
              <w:t>033</w:t>
            </w:r>
          </w:p>
        </w:tc>
      </w:tr>
      <w:tr w:rsidR="00B74592" w:rsidRPr="00206CA1" w14:paraId="554397C7" w14:textId="77777777" w:rsidTr="000002A2">
        <w:trPr>
          <w:cantSplit/>
        </w:trPr>
        <w:tc>
          <w:tcPr>
            <w:tcW w:w="2880" w:type="dxa"/>
          </w:tcPr>
          <w:p w14:paraId="0A939B3D" w14:textId="77777777" w:rsidR="00B74592" w:rsidRPr="00206CA1" w:rsidRDefault="00B74592" w:rsidP="00B74592">
            <w:pPr>
              <w:spacing w:line="240" w:lineRule="exact"/>
              <w:rPr>
                <w:b/>
                <w:bCs/>
                <w:szCs w:val="22"/>
              </w:rPr>
            </w:pPr>
          </w:p>
        </w:tc>
        <w:tc>
          <w:tcPr>
            <w:tcW w:w="1170" w:type="dxa"/>
            <w:tcBorders>
              <w:top w:val="single" w:sz="4" w:space="0" w:color="auto"/>
            </w:tcBorders>
            <w:vAlign w:val="bottom"/>
          </w:tcPr>
          <w:p w14:paraId="5BB73180" w14:textId="77777777" w:rsidR="00B74592" w:rsidRPr="00206CA1" w:rsidRDefault="00B74592" w:rsidP="00B74592">
            <w:pPr>
              <w:pStyle w:val="acctfourfigures"/>
              <w:tabs>
                <w:tab w:val="clear" w:pos="765"/>
                <w:tab w:val="decimal" w:pos="938"/>
              </w:tabs>
              <w:spacing w:line="240" w:lineRule="exact"/>
              <w:ind w:left="-79" w:right="-79" w:firstLine="79"/>
              <w:rPr>
                <w:szCs w:val="22"/>
              </w:rPr>
            </w:pPr>
          </w:p>
        </w:tc>
        <w:tc>
          <w:tcPr>
            <w:tcW w:w="180" w:type="dxa"/>
            <w:vAlign w:val="bottom"/>
          </w:tcPr>
          <w:p w14:paraId="1DF2DA23" w14:textId="77777777" w:rsidR="00B74592" w:rsidRPr="00206CA1" w:rsidRDefault="00B74592" w:rsidP="00B74592">
            <w:pPr>
              <w:pStyle w:val="acctfourfigures"/>
              <w:tabs>
                <w:tab w:val="clear" w:pos="765"/>
                <w:tab w:val="decimal" w:pos="938"/>
              </w:tabs>
              <w:spacing w:line="240" w:lineRule="exact"/>
              <w:ind w:left="-79" w:right="-79" w:firstLine="79"/>
              <w:rPr>
                <w:szCs w:val="22"/>
              </w:rPr>
            </w:pPr>
          </w:p>
        </w:tc>
        <w:tc>
          <w:tcPr>
            <w:tcW w:w="1170" w:type="dxa"/>
            <w:tcBorders>
              <w:top w:val="single" w:sz="4" w:space="0" w:color="auto"/>
            </w:tcBorders>
            <w:vAlign w:val="bottom"/>
          </w:tcPr>
          <w:p w14:paraId="08A73401" w14:textId="77777777" w:rsidR="00B74592" w:rsidRPr="00206CA1" w:rsidRDefault="00B74592" w:rsidP="00B74592">
            <w:pPr>
              <w:pStyle w:val="acctfourfigures"/>
              <w:tabs>
                <w:tab w:val="clear" w:pos="765"/>
                <w:tab w:val="decimal" w:pos="938"/>
              </w:tabs>
              <w:spacing w:line="240" w:lineRule="exact"/>
              <w:ind w:left="-79" w:right="-79" w:firstLine="79"/>
              <w:rPr>
                <w:szCs w:val="22"/>
              </w:rPr>
            </w:pPr>
          </w:p>
        </w:tc>
        <w:tc>
          <w:tcPr>
            <w:tcW w:w="180" w:type="dxa"/>
          </w:tcPr>
          <w:p w14:paraId="1182C230" w14:textId="77777777" w:rsidR="00B74592" w:rsidRPr="00206CA1" w:rsidRDefault="00B74592" w:rsidP="00B74592">
            <w:pPr>
              <w:pStyle w:val="acctfourfigures"/>
              <w:tabs>
                <w:tab w:val="clear" w:pos="765"/>
                <w:tab w:val="decimal" w:pos="938"/>
              </w:tabs>
              <w:spacing w:line="240" w:lineRule="exact"/>
              <w:ind w:left="-79" w:right="-79" w:firstLine="79"/>
              <w:rPr>
                <w:szCs w:val="22"/>
              </w:rPr>
            </w:pPr>
          </w:p>
        </w:tc>
        <w:tc>
          <w:tcPr>
            <w:tcW w:w="1170" w:type="dxa"/>
            <w:tcBorders>
              <w:top w:val="single" w:sz="4" w:space="0" w:color="auto"/>
            </w:tcBorders>
            <w:vAlign w:val="bottom"/>
          </w:tcPr>
          <w:p w14:paraId="60606B46" w14:textId="77777777" w:rsidR="00B74592" w:rsidRPr="00206CA1" w:rsidRDefault="00B74592" w:rsidP="00B74592">
            <w:pPr>
              <w:pStyle w:val="acctfourfigures"/>
              <w:tabs>
                <w:tab w:val="clear" w:pos="765"/>
                <w:tab w:val="decimal" w:pos="938"/>
              </w:tabs>
              <w:spacing w:line="240" w:lineRule="exact"/>
              <w:ind w:left="-79" w:right="-79" w:firstLine="79"/>
              <w:rPr>
                <w:szCs w:val="22"/>
              </w:rPr>
            </w:pPr>
          </w:p>
        </w:tc>
        <w:tc>
          <w:tcPr>
            <w:tcW w:w="180" w:type="dxa"/>
          </w:tcPr>
          <w:p w14:paraId="6E005357" w14:textId="77777777" w:rsidR="00B74592" w:rsidRPr="00206CA1" w:rsidRDefault="00B74592" w:rsidP="00B74592">
            <w:pPr>
              <w:pStyle w:val="acctfourfigures"/>
              <w:tabs>
                <w:tab w:val="clear" w:pos="765"/>
                <w:tab w:val="decimal" w:pos="938"/>
              </w:tabs>
              <w:spacing w:line="240" w:lineRule="exact"/>
              <w:ind w:left="-79" w:right="-79" w:firstLine="79"/>
              <w:rPr>
                <w:szCs w:val="22"/>
              </w:rPr>
            </w:pPr>
          </w:p>
        </w:tc>
        <w:tc>
          <w:tcPr>
            <w:tcW w:w="1170" w:type="dxa"/>
            <w:tcBorders>
              <w:top w:val="single" w:sz="4" w:space="0" w:color="auto"/>
            </w:tcBorders>
          </w:tcPr>
          <w:p w14:paraId="3C44F3A1" w14:textId="37E9DC57" w:rsidR="00B74592" w:rsidRPr="00206CA1" w:rsidRDefault="00B74592" w:rsidP="00B74592">
            <w:pPr>
              <w:pStyle w:val="acctfourfigures"/>
              <w:tabs>
                <w:tab w:val="clear" w:pos="765"/>
                <w:tab w:val="decimal" w:pos="938"/>
              </w:tabs>
              <w:spacing w:line="240" w:lineRule="exact"/>
              <w:ind w:left="-79" w:right="-79" w:firstLine="79"/>
              <w:rPr>
                <w:szCs w:val="22"/>
              </w:rPr>
            </w:pPr>
          </w:p>
        </w:tc>
        <w:tc>
          <w:tcPr>
            <w:tcW w:w="181" w:type="dxa"/>
          </w:tcPr>
          <w:p w14:paraId="09C15476" w14:textId="6CB37964" w:rsidR="00B74592" w:rsidRPr="00206CA1" w:rsidRDefault="00B74592" w:rsidP="00B74592">
            <w:pPr>
              <w:pStyle w:val="acctfourfigures"/>
              <w:tabs>
                <w:tab w:val="clear" w:pos="765"/>
                <w:tab w:val="decimal" w:pos="938"/>
              </w:tabs>
              <w:spacing w:line="240" w:lineRule="exact"/>
              <w:ind w:left="-79" w:right="-79" w:firstLine="79"/>
              <w:rPr>
                <w:szCs w:val="22"/>
              </w:rPr>
            </w:pPr>
          </w:p>
        </w:tc>
        <w:tc>
          <w:tcPr>
            <w:tcW w:w="1169" w:type="dxa"/>
            <w:tcBorders>
              <w:top w:val="single" w:sz="4" w:space="0" w:color="auto"/>
            </w:tcBorders>
            <w:vAlign w:val="bottom"/>
          </w:tcPr>
          <w:p w14:paraId="1D8A1490" w14:textId="77777777" w:rsidR="00B74592" w:rsidRPr="00206CA1" w:rsidRDefault="00B74592" w:rsidP="00B74592">
            <w:pPr>
              <w:pStyle w:val="acctfourfigures"/>
              <w:tabs>
                <w:tab w:val="clear" w:pos="765"/>
                <w:tab w:val="decimal" w:pos="908"/>
                <w:tab w:val="decimal" w:pos="938"/>
              </w:tabs>
              <w:spacing w:line="240" w:lineRule="exact"/>
              <w:ind w:left="-79" w:right="6" w:firstLine="79"/>
              <w:jc w:val="right"/>
              <w:rPr>
                <w:szCs w:val="22"/>
              </w:rPr>
            </w:pPr>
          </w:p>
        </w:tc>
      </w:tr>
      <w:tr w:rsidR="00B74592" w:rsidRPr="00206CA1" w14:paraId="15EDBC45" w14:textId="77777777" w:rsidTr="000002A2">
        <w:trPr>
          <w:cantSplit/>
        </w:trPr>
        <w:tc>
          <w:tcPr>
            <w:tcW w:w="2880" w:type="dxa"/>
          </w:tcPr>
          <w:p w14:paraId="1D22815D" w14:textId="77777777" w:rsidR="00B74592" w:rsidRPr="00206CA1" w:rsidRDefault="00B74592" w:rsidP="00B74592">
            <w:pPr>
              <w:spacing w:line="240" w:lineRule="exact"/>
              <w:rPr>
                <w:szCs w:val="22"/>
              </w:rPr>
            </w:pPr>
            <w:r w:rsidRPr="00206CA1">
              <w:rPr>
                <w:b/>
                <w:bCs/>
                <w:i/>
                <w:iCs/>
                <w:szCs w:val="22"/>
              </w:rPr>
              <w:t>Net book value</w:t>
            </w:r>
          </w:p>
        </w:tc>
        <w:tc>
          <w:tcPr>
            <w:tcW w:w="1170" w:type="dxa"/>
            <w:vAlign w:val="bottom"/>
          </w:tcPr>
          <w:p w14:paraId="4FC99EFB" w14:textId="77777777" w:rsidR="00B74592" w:rsidRPr="00206CA1" w:rsidRDefault="00B74592" w:rsidP="00B74592">
            <w:pPr>
              <w:pStyle w:val="acctfourfigures"/>
              <w:tabs>
                <w:tab w:val="clear" w:pos="765"/>
                <w:tab w:val="decimal" w:pos="938"/>
              </w:tabs>
              <w:spacing w:line="240" w:lineRule="exact"/>
              <w:ind w:left="-79" w:right="-79" w:firstLine="79"/>
              <w:rPr>
                <w:b/>
                <w:bCs/>
                <w:szCs w:val="22"/>
              </w:rPr>
            </w:pPr>
          </w:p>
        </w:tc>
        <w:tc>
          <w:tcPr>
            <w:tcW w:w="180" w:type="dxa"/>
            <w:vAlign w:val="bottom"/>
          </w:tcPr>
          <w:p w14:paraId="04E4E6FE" w14:textId="77777777" w:rsidR="00B74592" w:rsidRPr="00206CA1" w:rsidRDefault="00B74592" w:rsidP="00B74592">
            <w:pPr>
              <w:pStyle w:val="acctfourfigures"/>
              <w:tabs>
                <w:tab w:val="clear" w:pos="765"/>
                <w:tab w:val="decimal" w:pos="938"/>
              </w:tabs>
              <w:spacing w:line="240" w:lineRule="exact"/>
              <w:ind w:left="-79" w:right="-79" w:firstLine="79"/>
              <w:rPr>
                <w:b/>
                <w:bCs/>
                <w:szCs w:val="22"/>
              </w:rPr>
            </w:pPr>
          </w:p>
        </w:tc>
        <w:tc>
          <w:tcPr>
            <w:tcW w:w="1170" w:type="dxa"/>
            <w:vAlign w:val="bottom"/>
          </w:tcPr>
          <w:p w14:paraId="5C7E4FA6" w14:textId="77777777" w:rsidR="00B74592" w:rsidRPr="00206CA1" w:rsidRDefault="00B74592" w:rsidP="00B74592">
            <w:pPr>
              <w:pStyle w:val="acctfourfigures"/>
              <w:tabs>
                <w:tab w:val="clear" w:pos="765"/>
                <w:tab w:val="decimal" w:pos="938"/>
              </w:tabs>
              <w:spacing w:line="240" w:lineRule="exact"/>
              <w:ind w:left="-79" w:right="-79" w:firstLine="79"/>
              <w:rPr>
                <w:b/>
                <w:bCs/>
                <w:szCs w:val="22"/>
              </w:rPr>
            </w:pPr>
          </w:p>
        </w:tc>
        <w:tc>
          <w:tcPr>
            <w:tcW w:w="180" w:type="dxa"/>
          </w:tcPr>
          <w:p w14:paraId="74C2880A" w14:textId="77777777" w:rsidR="00B74592" w:rsidRPr="00206CA1" w:rsidRDefault="00B74592" w:rsidP="00B74592">
            <w:pPr>
              <w:pStyle w:val="acctfourfigures"/>
              <w:tabs>
                <w:tab w:val="clear" w:pos="765"/>
                <w:tab w:val="decimal" w:pos="938"/>
              </w:tabs>
              <w:spacing w:line="240" w:lineRule="exact"/>
              <w:ind w:left="-79" w:right="-79" w:firstLine="79"/>
              <w:rPr>
                <w:b/>
                <w:bCs/>
                <w:szCs w:val="22"/>
              </w:rPr>
            </w:pPr>
          </w:p>
        </w:tc>
        <w:tc>
          <w:tcPr>
            <w:tcW w:w="1170" w:type="dxa"/>
            <w:vAlign w:val="bottom"/>
          </w:tcPr>
          <w:p w14:paraId="65E9E7AF" w14:textId="77777777" w:rsidR="00B74592" w:rsidRPr="00206CA1" w:rsidRDefault="00B74592" w:rsidP="00B74592">
            <w:pPr>
              <w:pStyle w:val="acctfourfigures"/>
              <w:tabs>
                <w:tab w:val="clear" w:pos="765"/>
                <w:tab w:val="decimal" w:pos="938"/>
              </w:tabs>
              <w:spacing w:line="240" w:lineRule="exact"/>
              <w:ind w:left="-79" w:right="-79" w:firstLine="79"/>
              <w:rPr>
                <w:b/>
                <w:bCs/>
                <w:szCs w:val="22"/>
              </w:rPr>
            </w:pPr>
          </w:p>
        </w:tc>
        <w:tc>
          <w:tcPr>
            <w:tcW w:w="180" w:type="dxa"/>
          </w:tcPr>
          <w:p w14:paraId="596A0EBF" w14:textId="77777777" w:rsidR="00B74592" w:rsidRPr="00206CA1" w:rsidRDefault="00B74592" w:rsidP="00B74592">
            <w:pPr>
              <w:pStyle w:val="acctfourfigures"/>
              <w:tabs>
                <w:tab w:val="clear" w:pos="765"/>
                <w:tab w:val="decimal" w:pos="938"/>
              </w:tabs>
              <w:spacing w:line="240" w:lineRule="exact"/>
              <w:ind w:left="-79" w:right="-79" w:firstLine="79"/>
              <w:rPr>
                <w:b/>
                <w:bCs/>
                <w:szCs w:val="22"/>
              </w:rPr>
            </w:pPr>
          </w:p>
        </w:tc>
        <w:tc>
          <w:tcPr>
            <w:tcW w:w="1170" w:type="dxa"/>
          </w:tcPr>
          <w:p w14:paraId="03AF1558" w14:textId="21B6D584" w:rsidR="00B74592" w:rsidRPr="00206CA1" w:rsidRDefault="00B74592" w:rsidP="00B74592">
            <w:pPr>
              <w:pStyle w:val="acctfourfigures"/>
              <w:tabs>
                <w:tab w:val="clear" w:pos="765"/>
                <w:tab w:val="decimal" w:pos="938"/>
              </w:tabs>
              <w:spacing w:line="240" w:lineRule="exact"/>
              <w:ind w:left="-79" w:right="-79" w:firstLine="79"/>
              <w:rPr>
                <w:b/>
                <w:bCs/>
                <w:szCs w:val="22"/>
              </w:rPr>
            </w:pPr>
          </w:p>
        </w:tc>
        <w:tc>
          <w:tcPr>
            <w:tcW w:w="181" w:type="dxa"/>
          </w:tcPr>
          <w:p w14:paraId="14B44C51" w14:textId="1DEF62D4" w:rsidR="00B74592" w:rsidRPr="00206CA1" w:rsidRDefault="00B74592" w:rsidP="00B74592">
            <w:pPr>
              <w:pStyle w:val="acctfourfigures"/>
              <w:tabs>
                <w:tab w:val="clear" w:pos="765"/>
                <w:tab w:val="decimal" w:pos="938"/>
              </w:tabs>
              <w:spacing w:line="240" w:lineRule="exact"/>
              <w:ind w:left="-79" w:right="-79" w:firstLine="79"/>
              <w:rPr>
                <w:b/>
                <w:bCs/>
                <w:szCs w:val="22"/>
              </w:rPr>
            </w:pPr>
          </w:p>
        </w:tc>
        <w:tc>
          <w:tcPr>
            <w:tcW w:w="1169" w:type="dxa"/>
            <w:vAlign w:val="bottom"/>
          </w:tcPr>
          <w:p w14:paraId="54C49DFC" w14:textId="77777777" w:rsidR="00B74592" w:rsidRPr="00206CA1" w:rsidRDefault="00B74592" w:rsidP="00B74592">
            <w:pPr>
              <w:pStyle w:val="acctfourfigures"/>
              <w:tabs>
                <w:tab w:val="clear" w:pos="765"/>
                <w:tab w:val="decimal" w:pos="908"/>
                <w:tab w:val="decimal" w:pos="938"/>
              </w:tabs>
              <w:spacing w:line="240" w:lineRule="exact"/>
              <w:ind w:left="-79" w:right="6" w:firstLine="79"/>
              <w:jc w:val="right"/>
              <w:rPr>
                <w:b/>
                <w:bCs/>
                <w:szCs w:val="22"/>
              </w:rPr>
            </w:pPr>
          </w:p>
        </w:tc>
      </w:tr>
      <w:tr w:rsidR="0012348C" w:rsidRPr="00206CA1" w14:paraId="585D274C" w14:textId="77777777" w:rsidTr="000002A2">
        <w:trPr>
          <w:cantSplit/>
        </w:trPr>
        <w:tc>
          <w:tcPr>
            <w:tcW w:w="2880" w:type="dxa"/>
          </w:tcPr>
          <w:p w14:paraId="5C5C4FDF" w14:textId="1B5BAE79" w:rsidR="0012348C" w:rsidRPr="00206CA1" w:rsidRDefault="0012348C" w:rsidP="0012348C">
            <w:pPr>
              <w:spacing w:line="240" w:lineRule="exact"/>
              <w:rPr>
                <w:szCs w:val="22"/>
              </w:rPr>
            </w:pPr>
            <w:proofErr w:type="gramStart"/>
            <w:r w:rsidRPr="00206CA1">
              <w:rPr>
                <w:b/>
                <w:bCs/>
                <w:szCs w:val="22"/>
              </w:rPr>
              <w:t>At</w:t>
            </w:r>
            <w:proofErr w:type="gramEnd"/>
            <w:r w:rsidRPr="00206CA1">
              <w:rPr>
                <w:b/>
                <w:bCs/>
                <w:szCs w:val="22"/>
              </w:rPr>
              <w:t xml:space="preserve"> </w:t>
            </w:r>
            <w:r w:rsidRPr="00206CA1">
              <w:rPr>
                <w:b/>
                <w:bCs/>
                <w:szCs w:val="22"/>
                <w:lang w:val="en-US"/>
              </w:rPr>
              <w:t>31</w:t>
            </w:r>
            <w:r w:rsidRPr="00206CA1">
              <w:rPr>
                <w:b/>
                <w:bCs/>
                <w:szCs w:val="22"/>
              </w:rPr>
              <w:t xml:space="preserve"> December </w:t>
            </w:r>
            <w:r w:rsidRPr="00206CA1">
              <w:rPr>
                <w:b/>
                <w:bCs/>
                <w:szCs w:val="22"/>
                <w:lang w:val="en-US"/>
              </w:rPr>
              <w:t>202</w:t>
            </w:r>
            <w:r>
              <w:rPr>
                <w:b/>
                <w:bCs/>
                <w:szCs w:val="22"/>
                <w:lang w:val="en-US"/>
              </w:rPr>
              <w:t>3</w:t>
            </w:r>
          </w:p>
        </w:tc>
        <w:tc>
          <w:tcPr>
            <w:tcW w:w="1170" w:type="dxa"/>
            <w:tcBorders>
              <w:bottom w:val="double" w:sz="4" w:space="0" w:color="auto"/>
            </w:tcBorders>
          </w:tcPr>
          <w:p w14:paraId="5C710FAD" w14:textId="5E9D5D0D" w:rsidR="0012348C" w:rsidRPr="00206CA1" w:rsidRDefault="0012348C" w:rsidP="0012348C">
            <w:pPr>
              <w:pStyle w:val="acctfourfigures"/>
              <w:tabs>
                <w:tab w:val="clear" w:pos="765"/>
                <w:tab w:val="decimal" w:pos="999"/>
              </w:tabs>
              <w:spacing w:line="240" w:lineRule="exact"/>
              <w:ind w:left="-79" w:right="-79" w:firstLine="79"/>
              <w:rPr>
                <w:b/>
                <w:bCs/>
              </w:rPr>
            </w:pPr>
            <w:r w:rsidRPr="00206CA1">
              <w:rPr>
                <w:b/>
                <w:bCs/>
              </w:rPr>
              <w:t>32,938</w:t>
            </w:r>
          </w:p>
        </w:tc>
        <w:tc>
          <w:tcPr>
            <w:tcW w:w="180" w:type="dxa"/>
          </w:tcPr>
          <w:p w14:paraId="78734EBD" w14:textId="77777777" w:rsidR="0012348C" w:rsidRPr="00206CA1" w:rsidRDefault="0012348C" w:rsidP="0012348C">
            <w:pPr>
              <w:tabs>
                <w:tab w:val="decimal" w:pos="938"/>
              </w:tabs>
              <w:spacing w:line="240" w:lineRule="exact"/>
              <w:ind w:left="-79" w:right="-79" w:firstLine="79"/>
              <w:rPr>
                <w:b/>
                <w:bCs/>
                <w:szCs w:val="22"/>
              </w:rPr>
            </w:pPr>
          </w:p>
        </w:tc>
        <w:tc>
          <w:tcPr>
            <w:tcW w:w="1170" w:type="dxa"/>
            <w:tcBorders>
              <w:bottom w:val="double" w:sz="4" w:space="0" w:color="auto"/>
            </w:tcBorders>
          </w:tcPr>
          <w:p w14:paraId="7AA0A244" w14:textId="5607932A" w:rsidR="0012348C" w:rsidRPr="00206CA1" w:rsidRDefault="0012348C" w:rsidP="0012348C">
            <w:pPr>
              <w:pStyle w:val="acctfourfigures"/>
              <w:tabs>
                <w:tab w:val="clear" w:pos="765"/>
                <w:tab w:val="decimal" w:pos="997"/>
              </w:tabs>
              <w:spacing w:line="240" w:lineRule="exact"/>
              <w:ind w:left="-79" w:right="-79" w:firstLine="79"/>
              <w:rPr>
                <w:b/>
                <w:bCs/>
                <w:szCs w:val="22"/>
              </w:rPr>
            </w:pPr>
            <w:r w:rsidRPr="00206CA1">
              <w:rPr>
                <w:b/>
                <w:bCs/>
              </w:rPr>
              <w:t>11,286</w:t>
            </w:r>
          </w:p>
        </w:tc>
        <w:tc>
          <w:tcPr>
            <w:tcW w:w="180" w:type="dxa"/>
          </w:tcPr>
          <w:p w14:paraId="7F7E0369" w14:textId="77777777" w:rsidR="0012348C" w:rsidRPr="00206CA1" w:rsidRDefault="0012348C" w:rsidP="0012348C">
            <w:pPr>
              <w:pStyle w:val="acctfourfigures"/>
              <w:tabs>
                <w:tab w:val="clear" w:pos="765"/>
                <w:tab w:val="decimal" w:pos="938"/>
              </w:tabs>
              <w:spacing w:line="240" w:lineRule="exact"/>
              <w:ind w:left="-79" w:right="-79" w:firstLine="79"/>
              <w:rPr>
                <w:b/>
                <w:bCs/>
                <w:szCs w:val="22"/>
              </w:rPr>
            </w:pPr>
          </w:p>
        </w:tc>
        <w:tc>
          <w:tcPr>
            <w:tcW w:w="1170" w:type="dxa"/>
            <w:tcBorders>
              <w:bottom w:val="double" w:sz="4" w:space="0" w:color="auto"/>
            </w:tcBorders>
          </w:tcPr>
          <w:p w14:paraId="2055C4F6" w14:textId="7BA58B1F" w:rsidR="0012348C" w:rsidRPr="00206CA1" w:rsidRDefault="0012348C" w:rsidP="0012348C">
            <w:pPr>
              <w:pStyle w:val="acctfourfigures"/>
              <w:tabs>
                <w:tab w:val="clear" w:pos="765"/>
                <w:tab w:val="decimal" w:pos="1011"/>
              </w:tabs>
              <w:spacing w:line="240" w:lineRule="exact"/>
              <w:ind w:left="-79" w:right="-79" w:firstLine="79"/>
              <w:rPr>
                <w:b/>
                <w:bCs/>
              </w:rPr>
            </w:pPr>
            <w:r w:rsidRPr="00206CA1">
              <w:rPr>
                <w:b/>
                <w:bCs/>
              </w:rPr>
              <w:t>20,124</w:t>
            </w:r>
          </w:p>
        </w:tc>
        <w:tc>
          <w:tcPr>
            <w:tcW w:w="180" w:type="dxa"/>
          </w:tcPr>
          <w:p w14:paraId="1571E7EA" w14:textId="77777777" w:rsidR="0012348C" w:rsidRPr="00206CA1" w:rsidRDefault="0012348C" w:rsidP="0012348C">
            <w:pPr>
              <w:tabs>
                <w:tab w:val="decimal" w:pos="938"/>
              </w:tabs>
              <w:spacing w:line="240" w:lineRule="exact"/>
              <w:ind w:left="-79" w:right="-79" w:firstLine="79"/>
              <w:rPr>
                <w:b/>
                <w:bCs/>
                <w:szCs w:val="22"/>
              </w:rPr>
            </w:pPr>
          </w:p>
        </w:tc>
        <w:tc>
          <w:tcPr>
            <w:tcW w:w="1170" w:type="dxa"/>
            <w:tcBorders>
              <w:bottom w:val="double" w:sz="4" w:space="0" w:color="auto"/>
            </w:tcBorders>
          </w:tcPr>
          <w:p w14:paraId="6D55F174" w14:textId="18D70E70" w:rsidR="0012348C" w:rsidRPr="00206CA1" w:rsidRDefault="0012348C" w:rsidP="0012348C">
            <w:pPr>
              <w:pStyle w:val="acctfourfigures"/>
              <w:tabs>
                <w:tab w:val="clear" w:pos="765"/>
                <w:tab w:val="decimal" w:pos="997"/>
              </w:tabs>
              <w:spacing w:line="240" w:lineRule="exact"/>
              <w:ind w:left="-79" w:right="-79" w:firstLine="79"/>
            </w:pPr>
            <w:r w:rsidRPr="00206CA1">
              <w:rPr>
                <w:b/>
                <w:bCs/>
              </w:rPr>
              <w:t>442</w:t>
            </w:r>
          </w:p>
        </w:tc>
        <w:tc>
          <w:tcPr>
            <w:tcW w:w="181" w:type="dxa"/>
          </w:tcPr>
          <w:p w14:paraId="7AB53E50" w14:textId="5238EFD7" w:rsidR="0012348C" w:rsidRPr="00206CA1" w:rsidRDefault="0012348C" w:rsidP="0012348C">
            <w:pPr>
              <w:pStyle w:val="acctfourfigures"/>
              <w:tabs>
                <w:tab w:val="clear" w:pos="765"/>
                <w:tab w:val="decimal" w:pos="938"/>
              </w:tabs>
              <w:spacing w:line="240" w:lineRule="exact"/>
              <w:ind w:left="-79" w:right="-79" w:firstLine="79"/>
              <w:rPr>
                <w:b/>
                <w:bCs/>
                <w:szCs w:val="22"/>
                <w:lang w:val="en-US"/>
              </w:rPr>
            </w:pPr>
          </w:p>
        </w:tc>
        <w:tc>
          <w:tcPr>
            <w:tcW w:w="1169" w:type="dxa"/>
            <w:tcBorders>
              <w:bottom w:val="double" w:sz="4" w:space="0" w:color="auto"/>
            </w:tcBorders>
          </w:tcPr>
          <w:p w14:paraId="4DDAA79E" w14:textId="0D51A101" w:rsidR="0012348C" w:rsidRPr="00206CA1" w:rsidRDefault="0012348C" w:rsidP="0012348C">
            <w:pPr>
              <w:pStyle w:val="acctfourfigures"/>
              <w:tabs>
                <w:tab w:val="clear" w:pos="765"/>
                <w:tab w:val="decimal" w:pos="908"/>
                <w:tab w:val="decimal" w:pos="938"/>
              </w:tabs>
              <w:spacing w:line="240" w:lineRule="exact"/>
              <w:ind w:left="-79" w:right="6" w:firstLine="79"/>
              <w:jc w:val="right"/>
              <w:rPr>
                <w:b/>
                <w:bCs/>
                <w:szCs w:val="22"/>
              </w:rPr>
            </w:pPr>
            <w:r w:rsidRPr="00206CA1">
              <w:rPr>
                <w:b/>
                <w:bCs/>
              </w:rPr>
              <w:t xml:space="preserve">   64,790</w:t>
            </w:r>
          </w:p>
        </w:tc>
      </w:tr>
      <w:tr w:rsidR="00E27F57" w:rsidRPr="00206CA1" w14:paraId="0FBEE118" w14:textId="77777777" w:rsidTr="00B74592">
        <w:trPr>
          <w:cantSplit/>
          <w:trHeight w:val="30"/>
        </w:trPr>
        <w:tc>
          <w:tcPr>
            <w:tcW w:w="2880" w:type="dxa"/>
          </w:tcPr>
          <w:p w14:paraId="08B972B8" w14:textId="07321E0D" w:rsidR="00E27F57" w:rsidRPr="00206CA1" w:rsidRDefault="00E27F57" w:rsidP="00E27F57">
            <w:pPr>
              <w:spacing w:line="240" w:lineRule="exact"/>
              <w:rPr>
                <w:b/>
                <w:bCs/>
                <w:szCs w:val="22"/>
              </w:rPr>
            </w:pPr>
            <w:proofErr w:type="gramStart"/>
            <w:r w:rsidRPr="00206CA1">
              <w:rPr>
                <w:b/>
                <w:bCs/>
                <w:szCs w:val="22"/>
              </w:rPr>
              <w:t>At</w:t>
            </w:r>
            <w:proofErr w:type="gramEnd"/>
            <w:r w:rsidRPr="00206CA1">
              <w:rPr>
                <w:b/>
                <w:bCs/>
                <w:szCs w:val="22"/>
              </w:rPr>
              <w:t xml:space="preserve"> </w:t>
            </w:r>
            <w:r w:rsidRPr="00206CA1">
              <w:rPr>
                <w:b/>
                <w:bCs/>
                <w:szCs w:val="22"/>
                <w:lang w:val="en-US"/>
              </w:rPr>
              <w:t>31</w:t>
            </w:r>
            <w:r w:rsidRPr="00206CA1">
              <w:rPr>
                <w:b/>
                <w:bCs/>
                <w:szCs w:val="22"/>
              </w:rPr>
              <w:t xml:space="preserve"> December </w:t>
            </w:r>
            <w:r w:rsidRPr="00206CA1">
              <w:rPr>
                <w:b/>
                <w:bCs/>
                <w:szCs w:val="22"/>
                <w:lang w:val="en-US"/>
              </w:rPr>
              <w:t>202</w:t>
            </w:r>
            <w:r w:rsidR="0012348C">
              <w:rPr>
                <w:b/>
                <w:bCs/>
                <w:szCs w:val="22"/>
                <w:lang w:val="en-US"/>
              </w:rPr>
              <w:t>4</w:t>
            </w:r>
          </w:p>
        </w:tc>
        <w:tc>
          <w:tcPr>
            <w:tcW w:w="1170" w:type="dxa"/>
            <w:tcBorders>
              <w:top w:val="double" w:sz="4" w:space="0" w:color="auto"/>
              <w:bottom w:val="double" w:sz="4" w:space="0" w:color="auto"/>
            </w:tcBorders>
          </w:tcPr>
          <w:p w14:paraId="4D72A3BB" w14:textId="264AC0E3" w:rsidR="00E27F57" w:rsidRPr="00206CA1" w:rsidRDefault="00B76863" w:rsidP="00E27F57">
            <w:pPr>
              <w:pStyle w:val="acctfourfigures"/>
              <w:tabs>
                <w:tab w:val="clear" w:pos="765"/>
                <w:tab w:val="decimal" w:pos="999"/>
              </w:tabs>
              <w:spacing w:line="240" w:lineRule="exact"/>
              <w:ind w:left="-79" w:right="-79" w:firstLine="79"/>
              <w:rPr>
                <w:b/>
                <w:bCs/>
              </w:rPr>
            </w:pPr>
            <w:r>
              <w:rPr>
                <w:b/>
                <w:bCs/>
              </w:rPr>
              <w:t>30,184</w:t>
            </w:r>
          </w:p>
        </w:tc>
        <w:tc>
          <w:tcPr>
            <w:tcW w:w="180" w:type="dxa"/>
          </w:tcPr>
          <w:p w14:paraId="42002130" w14:textId="77777777" w:rsidR="00E27F57" w:rsidRPr="00206CA1" w:rsidRDefault="00E27F57" w:rsidP="00E27F57">
            <w:pPr>
              <w:pStyle w:val="acctfourfigures"/>
              <w:tabs>
                <w:tab w:val="clear" w:pos="765"/>
                <w:tab w:val="decimal" w:pos="938"/>
              </w:tabs>
              <w:spacing w:line="240" w:lineRule="exact"/>
              <w:ind w:left="-79" w:right="-79" w:firstLine="79"/>
              <w:rPr>
                <w:b/>
                <w:bCs/>
                <w:szCs w:val="22"/>
                <w:lang w:val="en-US"/>
              </w:rPr>
            </w:pPr>
          </w:p>
        </w:tc>
        <w:tc>
          <w:tcPr>
            <w:tcW w:w="1170" w:type="dxa"/>
            <w:tcBorders>
              <w:top w:val="double" w:sz="4" w:space="0" w:color="auto"/>
              <w:bottom w:val="double" w:sz="4" w:space="0" w:color="auto"/>
            </w:tcBorders>
          </w:tcPr>
          <w:p w14:paraId="1A0609A1" w14:textId="74FA40E3" w:rsidR="00E27F57" w:rsidRPr="00206CA1" w:rsidRDefault="0085457F" w:rsidP="00E27F57">
            <w:pPr>
              <w:pStyle w:val="acctfourfigures"/>
              <w:tabs>
                <w:tab w:val="clear" w:pos="765"/>
                <w:tab w:val="decimal" w:pos="997"/>
              </w:tabs>
              <w:spacing w:line="240" w:lineRule="exact"/>
              <w:ind w:left="-79" w:right="-79" w:firstLine="79"/>
              <w:rPr>
                <w:b/>
                <w:bCs/>
                <w:szCs w:val="22"/>
                <w:lang w:val="en-US"/>
              </w:rPr>
            </w:pPr>
            <w:r>
              <w:rPr>
                <w:b/>
                <w:bCs/>
                <w:szCs w:val="22"/>
                <w:lang w:val="en-US"/>
              </w:rPr>
              <w:t>11,286</w:t>
            </w:r>
          </w:p>
        </w:tc>
        <w:tc>
          <w:tcPr>
            <w:tcW w:w="180" w:type="dxa"/>
          </w:tcPr>
          <w:p w14:paraId="74AC1B22" w14:textId="77777777" w:rsidR="00E27F57" w:rsidRPr="00206CA1" w:rsidRDefault="00E27F57" w:rsidP="00E27F57">
            <w:pPr>
              <w:pStyle w:val="acctfourfigures"/>
              <w:tabs>
                <w:tab w:val="clear" w:pos="765"/>
                <w:tab w:val="decimal" w:pos="938"/>
              </w:tabs>
              <w:spacing w:line="240" w:lineRule="exact"/>
              <w:ind w:left="-79" w:right="-79" w:firstLine="79"/>
              <w:rPr>
                <w:b/>
                <w:bCs/>
                <w:szCs w:val="22"/>
                <w:lang w:val="en-US"/>
              </w:rPr>
            </w:pPr>
          </w:p>
        </w:tc>
        <w:tc>
          <w:tcPr>
            <w:tcW w:w="1170" w:type="dxa"/>
            <w:tcBorders>
              <w:top w:val="double" w:sz="4" w:space="0" w:color="auto"/>
              <w:bottom w:val="double" w:sz="4" w:space="0" w:color="auto"/>
            </w:tcBorders>
          </w:tcPr>
          <w:p w14:paraId="0999E9A8" w14:textId="0554289D" w:rsidR="00E27F57" w:rsidRPr="00206CA1" w:rsidRDefault="006220D9" w:rsidP="00E27F57">
            <w:pPr>
              <w:pStyle w:val="acctfourfigures"/>
              <w:tabs>
                <w:tab w:val="clear" w:pos="765"/>
                <w:tab w:val="decimal" w:pos="1011"/>
              </w:tabs>
              <w:spacing w:line="240" w:lineRule="exact"/>
              <w:ind w:left="-79" w:right="-79" w:firstLine="79"/>
              <w:rPr>
                <w:b/>
                <w:bCs/>
              </w:rPr>
            </w:pPr>
            <w:r>
              <w:rPr>
                <w:b/>
                <w:bCs/>
              </w:rPr>
              <w:t>14,562</w:t>
            </w:r>
          </w:p>
        </w:tc>
        <w:tc>
          <w:tcPr>
            <w:tcW w:w="180" w:type="dxa"/>
          </w:tcPr>
          <w:p w14:paraId="70A580B5" w14:textId="77777777" w:rsidR="00E27F57" w:rsidRPr="00206CA1" w:rsidRDefault="00E27F57" w:rsidP="00E27F57">
            <w:pPr>
              <w:pStyle w:val="acctfourfigures"/>
              <w:tabs>
                <w:tab w:val="clear" w:pos="765"/>
                <w:tab w:val="decimal" w:pos="938"/>
              </w:tabs>
              <w:spacing w:line="240" w:lineRule="exact"/>
              <w:ind w:left="-79" w:right="-79" w:firstLine="79"/>
              <w:rPr>
                <w:b/>
                <w:bCs/>
                <w:szCs w:val="22"/>
                <w:lang w:val="en-US"/>
              </w:rPr>
            </w:pPr>
          </w:p>
        </w:tc>
        <w:tc>
          <w:tcPr>
            <w:tcW w:w="1170" w:type="dxa"/>
            <w:tcBorders>
              <w:top w:val="double" w:sz="4" w:space="0" w:color="auto"/>
              <w:bottom w:val="double" w:sz="4" w:space="0" w:color="auto"/>
            </w:tcBorders>
          </w:tcPr>
          <w:p w14:paraId="7B047EC7" w14:textId="4680B16F" w:rsidR="00E27F57" w:rsidRPr="00206CA1" w:rsidRDefault="003C07C9" w:rsidP="00E27F57">
            <w:pPr>
              <w:pStyle w:val="acctfourfigures"/>
              <w:tabs>
                <w:tab w:val="clear" w:pos="765"/>
                <w:tab w:val="decimal" w:pos="997"/>
              </w:tabs>
              <w:spacing w:line="240" w:lineRule="exact"/>
              <w:ind w:left="-79" w:right="-79" w:firstLine="79"/>
              <w:rPr>
                <w:b/>
                <w:bCs/>
              </w:rPr>
            </w:pPr>
            <w:r>
              <w:rPr>
                <w:b/>
                <w:bCs/>
              </w:rPr>
              <w:t>455</w:t>
            </w:r>
          </w:p>
        </w:tc>
        <w:tc>
          <w:tcPr>
            <w:tcW w:w="181" w:type="dxa"/>
          </w:tcPr>
          <w:p w14:paraId="1AEE8E7C" w14:textId="45F8F60F" w:rsidR="00E27F57" w:rsidRPr="00206CA1" w:rsidRDefault="00E27F57" w:rsidP="00E27F57">
            <w:pPr>
              <w:pStyle w:val="acctfourfigures"/>
              <w:tabs>
                <w:tab w:val="clear" w:pos="765"/>
                <w:tab w:val="decimal" w:pos="938"/>
              </w:tabs>
              <w:spacing w:line="240" w:lineRule="exact"/>
              <w:ind w:left="-79" w:right="-79" w:firstLine="79"/>
              <w:rPr>
                <w:b/>
                <w:bCs/>
                <w:szCs w:val="22"/>
                <w:lang w:val="en-US"/>
              </w:rPr>
            </w:pPr>
          </w:p>
        </w:tc>
        <w:tc>
          <w:tcPr>
            <w:tcW w:w="1169" w:type="dxa"/>
            <w:tcBorders>
              <w:top w:val="double" w:sz="4" w:space="0" w:color="auto"/>
              <w:bottom w:val="double" w:sz="4" w:space="0" w:color="auto"/>
            </w:tcBorders>
          </w:tcPr>
          <w:p w14:paraId="1847A62E" w14:textId="7FFB2704" w:rsidR="00E27F57" w:rsidRPr="00206CA1" w:rsidRDefault="007016BF" w:rsidP="00E27F57">
            <w:pPr>
              <w:pStyle w:val="acctfourfigures"/>
              <w:tabs>
                <w:tab w:val="clear" w:pos="765"/>
                <w:tab w:val="decimal" w:pos="908"/>
                <w:tab w:val="decimal" w:pos="938"/>
              </w:tabs>
              <w:spacing w:line="240" w:lineRule="exact"/>
              <w:ind w:left="-79" w:right="6" w:firstLine="79"/>
              <w:jc w:val="right"/>
              <w:rPr>
                <w:b/>
                <w:bCs/>
              </w:rPr>
            </w:pPr>
            <w:r>
              <w:rPr>
                <w:b/>
                <w:bCs/>
              </w:rPr>
              <w:t>56</w:t>
            </w:r>
            <w:r w:rsidR="001F22E9">
              <w:rPr>
                <w:b/>
                <w:bCs/>
              </w:rPr>
              <w:t>,487</w:t>
            </w:r>
          </w:p>
        </w:tc>
      </w:tr>
    </w:tbl>
    <w:p w14:paraId="28CE19E8" w14:textId="7897B01B" w:rsidR="00926152" w:rsidRPr="00206CA1" w:rsidRDefault="00926152" w:rsidP="00FA00AA">
      <w:pPr>
        <w:pStyle w:val="index"/>
        <w:numPr>
          <w:ilvl w:val="0"/>
          <w:numId w:val="0"/>
        </w:numPr>
        <w:tabs>
          <w:tab w:val="left" w:pos="450"/>
        </w:tabs>
        <w:spacing w:line="240" w:lineRule="exact"/>
        <w:ind w:left="-27"/>
        <w:rPr>
          <w:b/>
          <w:bCs/>
          <w:szCs w:val="22"/>
        </w:rPr>
      </w:pPr>
    </w:p>
    <w:p w14:paraId="6E4BE5FB" w14:textId="77777777" w:rsidR="00926152" w:rsidRPr="00206CA1" w:rsidRDefault="00926152">
      <w:pPr>
        <w:spacing w:line="240" w:lineRule="auto"/>
        <w:rPr>
          <w:b/>
          <w:bCs/>
          <w:szCs w:val="22"/>
        </w:rPr>
      </w:pPr>
      <w:r w:rsidRPr="00206CA1">
        <w:rPr>
          <w:b/>
          <w:bCs/>
          <w:szCs w:val="22"/>
        </w:rPr>
        <w:br w:type="page"/>
      </w:r>
    </w:p>
    <w:tbl>
      <w:tblPr>
        <w:tblW w:w="9281" w:type="dxa"/>
        <w:tblInd w:w="439" w:type="dxa"/>
        <w:tblLayout w:type="fixed"/>
        <w:tblCellMar>
          <w:left w:w="79" w:type="dxa"/>
          <w:right w:w="79" w:type="dxa"/>
        </w:tblCellMar>
        <w:tblLook w:val="0000" w:firstRow="0" w:lastRow="0" w:firstColumn="0" w:lastColumn="0" w:noHBand="0" w:noVBand="0"/>
      </w:tblPr>
      <w:tblGrid>
        <w:gridCol w:w="7391"/>
        <w:gridCol w:w="1890"/>
      </w:tblGrid>
      <w:tr w:rsidR="00952E0D" w:rsidRPr="00206CA1" w14:paraId="651256CB" w14:textId="77777777" w:rsidTr="00183A60">
        <w:trPr>
          <w:cantSplit/>
          <w:trHeight w:val="254"/>
          <w:tblHeader/>
        </w:trPr>
        <w:tc>
          <w:tcPr>
            <w:tcW w:w="7391" w:type="dxa"/>
            <w:vMerge w:val="restart"/>
          </w:tcPr>
          <w:p w14:paraId="05C49800" w14:textId="77777777" w:rsidR="00952E0D" w:rsidRPr="001310CC" w:rsidRDefault="00952E0D" w:rsidP="00FA00AA">
            <w:pPr>
              <w:spacing w:line="240" w:lineRule="exact"/>
              <w:rPr>
                <w:color w:val="000000" w:themeColor="text1"/>
                <w:szCs w:val="22"/>
              </w:rPr>
            </w:pPr>
            <w:r w:rsidRPr="001310CC">
              <w:rPr>
                <w:b/>
                <w:bCs/>
                <w:color w:val="000000" w:themeColor="text1"/>
                <w:szCs w:val="22"/>
              </w:rPr>
              <w:lastRenderedPageBreak/>
              <w:tab/>
            </w:r>
            <w:r w:rsidR="00EF2B25" w:rsidRPr="001310CC">
              <w:rPr>
                <w:b/>
                <w:bCs/>
                <w:color w:val="000000" w:themeColor="text1"/>
                <w:szCs w:val="22"/>
              </w:rPr>
              <w:br w:type="page"/>
            </w:r>
          </w:p>
        </w:tc>
        <w:tc>
          <w:tcPr>
            <w:tcW w:w="1890" w:type="dxa"/>
            <w:vAlign w:val="bottom"/>
          </w:tcPr>
          <w:p w14:paraId="6207ECBF" w14:textId="77777777" w:rsidR="00952E0D" w:rsidRPr="001310CC" w:rsidRDefault="00952E0D" w:rsidP="00FA00AA">
            <w:pPr>
              <w:pStyle w:val="acctcolumnheading"/>
              <w:spacing w:after="0" w:line="240" w:lineRule="exact"/>
              <w:rPr>
                <w:b/>
                <w:bCs/>
                <w:color w:val="000000" w:themeColor="text1"/>
                <w:szCs w:val="22"/>
              </w:rPr>
            </w:pPr>
            <w:r w:rsidRPr="001310CC">
              <w:rPr>
                <w:b/>
                <w:bCs/>
                <w:color w:val="000000" w:themeColor="text1"/>
                <w:szCs w:val="22"/>
                <w:lang w:bidi="th-TH"/>
              </w:rPr>
              <w:t>Separate financial statements</w:t>
            </w:r>
          </w:p>
        </w:tc>
      </w:tr>
      <w:tr w:rsidR="00952E0D" w:rsidRPr="00206CA1" w14:paraId="6577F092" w14:textId="77777777" w:rsidTr="00183A60">
        <w:trPr>
          <w:cantSplit/>
          <w:trHeight w:val="272"/>
          <w:tblHeader/>
        </w:trPr>
        <w:tc>
          <w:tcPr>
            <w:tcW w:w="7391" w:type="dxa"/>
            <w:vMerge/>
          </w:tcPr>
          <w:p w14:paraId="0B9889CF" w14:textId="77777777" w:rsidR="00952E0D" w:rsidRPr="001310CC" w:rsidRDefault="00952E0D" w:rsidP="00FA00AA">
            <w:pPr>
              <w:spacing w:line="240" w:lineRule="exact"/>
              <w:rPr>
                <w:color w:val="000000" w:themeColor="text1"/>
                <w:szCs w:val="22"/>
              </w:rPr>
            </w:pPr>
          </w:p>
        </w:tc>
        <w:tc>
          <w:tcPr>
            <w:tcW w:w="1890" w:type="dxa"/>
            <w:vAlign w:val="bottom"/>
          </w:tcPr>
          <w:p w14:paraId="75EB786D" w14:textId="77777777" w:rsidR="00952E0D" w:rsidRPr="001310CC" w:rsidRDefault="00952E0D" w:rsidP="00FA00AA">
            <w:pPr>
              <w:pStyle w:val="acctcolumnheading"/>
              <w:spacing w:after="0" w:line="240" w:lineRule="exact"/>
              <w:rPr>
                <w:color w:val="000000" w:themeColor="text1"/>
                <w:szCs w:val="22"/>
                <w:lang w:bidi="th-TH"/>
              </w:rPr>
            </w:pPr>
            <w:r w:rsidRPr="001310CC">
              <w:rPr>
                <w:color w:val="000000" w:themeColor="text1"/>
                <w:szCs w:val="22"/>
              </w:rPr>
              <w:t>Computer software</w:t>
            </w:r>
          </w:p>
        </w:tc>
      </w:tr>
      <w:tr w:rsidR="00952E0D" w:rsidRPr="00206CA1" w14:paraId="194BA01C" w14:textId="77777777" w:rsidTr="00183A60">
        <w:trPr>
          <w:cantSplit/>
        </w:trPr>
        <w:tc>
          <w:tcPr>
            <w:tcW w:w="7391" w:type="dxa"/>
          </w:tcPr>
          <w:p w14:paraId="4554FE5C" w14:textId="28713280" w:rsidR="00952E0D" w:rsidRPr="001310CC" w:rsidRDefault="00952E0D" w:rsidP="00FA00AA">
            <w:pPr>
              <w:spacing w:line="240" w:lineRule="exact"/>
              <w:rPr>
                <w:b/>
                <w:bCs/>
                <w:i/>
                <w:iCs/>
                <w:color w:val="000000" w:themeColor="text1"/>
                <w:szCs w:val="22"/>
              </w:rPr>
            </w:pPr>
          </w:p>
        </w:tc>
        <w:tc>
          <w:tcPr>
            <w:tcW w:w="1890" w:type="dxa"/>
          </w:tcPr>
          <w:p w14:paraId="68AEE9C9" w14:textId="77777777" w:rsidR="00952E0D" w:rsidRPr="001310CC" w:rsidRDefault="00952E0D" w:rsidP="00FA00AA">
            <w:pPr>
              <w:pStyle w:val="acctfourfigures"/>
              <w:spacing w:line="240" w:lineRule="exact"/>
              <w:jc w:val="center"/>
              <w:rPr>
                <w:color w:val="000000" w:themeColor="text1"/>
                <w:szCs w:val="22"/>
              </w:rPr>
            </w:pPr>
            <w:r w:rsidRPr="001310CC">
              <w:rPr>
                <w:i/>
                <w:iCs/>
                <w:color w:val="000000" w:themeColor="text1"/>
                <w:szCs w:val="22"/>
              </w:rPr>
              <w:t>(in thousand Baht)</w:t>
            </w:r>
          </w:p>
        </w:tc>
      </w:tr>
      <w:tr w:rsidR="00A5025C" w:rsidRPr="00206CA1" w14:paraId="34DB9FE7" w14:textId="77777777" w:rsidTr="00183A60">
        <w:trPr>
          <w:cantSplit/>
        </w:trPr>
        <w:tc>
          <w:tcPr>
            <w:tcW w:w="7391" w:type="dxa"/>
          </w:tcPr>
          <w:p w14:paraId="69263AA9" w14:textId="19AB0EC0" w:rsidR="00A5025C" w:rsidRPr="001310CC" w:rsidRDefault="00A5025C" w:rsidP="00FA00AA">
            <w:pPr>
              <w:spacing w:line="240" w:lineRule="exact"/>
              <w:rPr>
                <w:b/>
                <w:bCs/>
                <w:i/>
                <w:iCs/>
                <w:color w:val="000000" w:themeColor="text1"/>
                <w:szCs w:val="22"/>
              </w:rPr>
            </w:pPr>
            <w:r w:rsidRPr="001310CC">
              <w:rPr>
                <w:b/>
                <w:bCs/>
                <w:i/>
                <w:iCs/>
                <w:color w:val="000000" w:themeColor="text1"/>
                <w:szCs w:val="22"/>
              </w:rPr>
              <w:t>Cost</w:t>
            </w:r>
          </w:p>
        </w:tc>
        <w:tc>
          <w:tcPr>
            <w:tcW w:w="1890" w:type="dxa"/>
          </w:tcPr>
          <w:p w14:paraId="7AA55C87" w14:textId="77777777" w:rsidR="00A5025C" w:rsidRPr="001310CC" w:rsidRDefault="00A5025C" w:rsidP="00FA00AA">
            <w:pPr>
              <w:pStyle w:val="acctfourfigures"/>
              <w:spacing w:line="240" w:lineRule="exact"/>
              <w:jc w:val="center"/>
              <w:rPr>
                <w:i/>
                <w:iCs/>
                <w:color w:val="000000" w:themeColor="text1"/>
                <w:szCs w:val="22"/>
              </w:rPr>
            </w:pPr>
          </w:p>
        </w:tc>
      </w:tr>
      <w:tr w:rsidR="001310CC" w:rsidRPr="00206CA1" w14:paraId="5432B75D" w14:textId="77777777" w:rsidTr="00060187">
        <w:trPr>
          <w:cantSplit/>
        </w:trPr>
        <w:tc>
          <w:tcPr>
            <w:tcW w:w="7391" w:type="dxa"/>
          </w:tcPr>
          <w:p w14:paraId="43ECF061" w14:textId="40F193FF" w:rsidR="001310CC" w:rsidRPr="001310CC" w:rsidRDefault="001310CC" w:rsidP="001310CC">
            <w:pPr>
              <w:spacing w:line="240" w:lineRule="exact"/>
              <w:rPr>
                <w:color w:val="000000" w:themeColor="text1"/>
                <w:szCs w:val="22"/>
              </w:rPr>
            </w:pPr>
            <w:proofErr w:type="gramStart"/>
            <w:r w:rsidRPr="001310CC">
              <w:rPr>
                <w:color w:val="000000" w:themeColor="text1"/>
                <w:szCs w:val="22"/>
              </w:rPr>
              <w:t>At</w:t>
            </w:r>
            <w:proofErr w:type="gramEnd"/>
            <w:r w:rsidRPr="001310CC">
              <w:rPr>
                <w:color w:val="000000" w:themeColor="text1"/>
                <w:szCs w:val="22"/>
              </w:rPr>
              <w:t xml:space="preserve"> </w:t>
            </w:r>
            <w:r w:rsidRPr="001310CC">
              <w:rPr>
                <w:color w:val="000000" w:themeColor="text1"/>
                <w:szCs w:val="22"/>
                <w:lang w:val="en-US"/>
              </w:rPr>
              <w:t>1</w:t>
            </w:r>
            <w:r w:rsidRPr="001310CC">
              <w:rPr>
                <w:color w:val="000000" w:themeColor="text1"/>
                <w:szCs w:val="22"/>
              </w:rPr>
              <w:t xml:space="preserve"> January </w:t>
            </w:r>
            <w:r w:rsidRPr="001310CC">
              <w:rPr>
                <w:color w:val="000000" w:themeColor="text1"/>
                <w:szCs w:val="22"/>
                <w:lang w:val="en-US"/>
              </w:rPr>
              <w:t>202</w:t>
            </w:r>
            <w:r>
              <w:rPr>
                <w:color w:val="000000" w:themeColor="text1"/>
                <w:szCs w:val="22"/>
                <w:lang w:val="en-US"/>
              </w:rPr>
              <w:t>3</w:t>
            </w:r>
          </w:p>
        </w:tc>
        <w:tc>
          <w:tcPr>
            <w:tcW w:w="1890" w:type="dxa"/>
          </w:tcPr>
          <w:p w14:paraId="73CE80DE" w14:textId="3E340153" w:rsidR="001310CC" w:rsidRPr="001310CC" w:rsidRDefault="001310CC" w:rsidP="001310CC">
            <w:pPr>
              <w:pStyle w:val="acctfourfigures"/>
              <w:tabs>
                <w:tab w:val="clear" w:pos="765"/>
                <w:tab w:val="decimal" w:pos="1718"/>
              </w:tabs>
              <w:spacing w:line="240" w:lineRule="exact"/>
              <w:rPr>
                <w:color w:val="000000" w:themeColor="text1"/>
                <w:szCs w:val="22"/>
              </w:rPr>
            </w:pPr>
            <w:r w:rsidRPr="001310CC">
              <w:rPr>
                <w:color w:val="000000" w:themeColor="text1"/>
                <w:szCs w:val="22"/>
                <w:lang w:val="en-US"/>
              </w:rPr>
              <w:t>24,912</w:t>
            </w:r>
          </w:p>
        </w:tc>
      </w:tr>
      <w:tr w:rsidR="001310CC" w:rsidRPr="00206CA1" w14:paraId="39416940" w14:textId="77777777" w:rsidTr="00183A60">
        <w:trPr>
          <w:cantSplit/>
        </w:trPr>
        <w:tc>
          <w:tcPr>
            <w:tcW w:w="7391" w:type="dxa"/>
          </w:tcPr>
          <w:p w14:paraId="38B14839" w14:textId="1AE7D4FA" w:rsidR="001310CC" w:rsidRPr="001310CC" w:rsidRDefault="001310CC" w:rsidP="001310CC">
            <w:pPr>
              <w:spacing w:line="240" w:lineRule="exact"/>
              <w:rPr>
                <w:color w:val="000000" w:themeColor="text1"/>
                <w:szCs w:val="22"/>
              </w:rPr>
            </w:pPr>
            <w:r w:rsidRPr="001310CC">
              <w:rPr>
                <w:color w:val="000000" w:themeColor="text1"/>
                <w:szCs w:val="22"/>
              </w:rPr>
              <w:t>Additions</w:t>
            </w:r>
          </w:p>
        </w:tc>
        <w:tc>
          <w:tcPr>
            <w:tcW w:w="1890" w:type="dxa"/>
          </w:tcPr>
          <w:p w14:paraId="042C7998" w14:textId="2DCA5B75" w:rsidR="001310CC" w:rsidRPr="001310CC" w:rsidRDefault="001310CC" w:rsidP="001310CC">
            <w:pPr>
              <w:pStyle w:val="acctfourfigures"/>
              <w:tabs>
                <w:tab w:val="clear" w:pos="765"/>
                <w:tab w:val="decimal" w:pos="1718"/>
              </w:tabs>
              <w:spacing w:line="240" w:lineRule="exact"/>
              <w:ind w:left="-79" w:right="-79" w:firstLine="79"/>
              <w:rPr>
                <w:color w:val="000000" w:themeColor="text1"/>
                <w:szCs w:val="22"/>
              </w:rPr>
            </w:pPr>
            <w:r w:rsidRPr="001310CC">
              <w:rPr>
                <w:color w:val="000000" w:themeColor="text1"/>
              </w:rPr>
              <w:t>210</w:t>
            </w:r>
          </w:p>
        </w:tc>
      </w:tr>
      <w:tr w:rsidR="001310CC" w:rsidRPr="00206CA1" w14:paraId="38BC25AC" w14:textId="77777777" w:rsidTr="00183A60">
        <w:trPr>
          <w:cantSplit/>
        </w:trPr>
        <w:tc>
          <w:tcPr>
            <w:tcW w:w="7391" w:type="dxa"/>
          </w:tcPr>
          <w:p w14:paraId="1B52AEA0" w14:textId="72B73198" w:rsidR="001310CC" w:rsidRPr="001310CC" w:rsidRDefault="001310CC" w:rsidP="001310CC">
            <w:pPr>
              <w:spacing w:line="240" w:lineRule="exact"/>
              <w:rPr>
                <w:color w:val="000000" w:themeColor="text1"/>
                <w:szCs w:val="22"/>
              </w:rPr>
            </w:pPr>
            <w:r w:rsidRPr="001310CC">
              <w:rPr>
                <w:color w:val="000000" w:themeColor="text1"/>
                <w:szCs w:val="22"/>
              </w:rPr>
              <w:t>Disposal</w:t>
            </w:r>
          </w:p>
        </w:tc>
        <w:tc>
          <w:tcPr>
            <w:tcW w:w="1890" w:type="dxa"/>
          </w:tcPr>
          <w:p w14:paraId="4E01DE5B" w14:textId="4723601C" w:rsidR="001310CC" w:rsidRPr="001310CC" w:rsidRDefault="001310CC" w:rsidP="001310CC">
            <w:pPr>
              <w:pStyle w:val="acctfourfigures"/>
              <w:tabs>
                <w:tab w:val="clear" w:pos="765"/>
                <w:tab w:val="decimal" w:pos="1718"/>
              </w:tabs>
              <w:spacing w:line="240" w:lineRule="exact"/>
              <w:ind w:left="-79" w:right="-79" w:firstLine="79"/>
              <w:rPr>
                <w:color w:val="000000" w:themeColor="text1"/>
                <w:szCs w:val="22"/>
                <w:lang w:val="en-US"/>
              </w:rPr>
            </w:pPr>
            <w:r w:rsidRPr="001310CC">
              <w:rPr>
                <w:color w:val="000000" w:themeColor="text1"/>
              </w:rPr>
              <w:t>(80)</w:t>
            </w:r>
          </w:p>
        </w:tc>
      </w:tr>
      <w:tr w:rsidR="00576B76" w:rsidRPr="00206CA1" w14:paraId="5FCA88A3" w14:textId="77777777" w:rsidTr="00183A60">
        <w:trPr>
          <w:cantSplit/>
        </w:trPr>
        <w:tc>
          <w:tcPr>
            <w:tcW w:w="7391" w:type="dxa"/>
          </w:tcPr>
          <w:p w14:paraId="1D6F9C76" w14:textId="50C2BC77" w:rsidR="00576B76" w:rsidRPr="001310CC" w:rsidRDefault="00576B76" w:rsidP="00576B76">
            <w:pPr>
              <w:spacing w:line="240" w:lineRule="exact"/>
              <w:rPr>
                <w:b/>
                <w:bCs/>
                <w:color w:val="000000" w:themeColor="text1"/>
                <w:szCs w:val="22"/>
              </w:rPr>
            </w:pPr>
            <w:proofErr w:type="gramStart"/>
            <w:r w:rsidRPr="001310CC">
              <w:rPr>
                <w:b/>
                <w:bCs/>
                <w:color w:val="000000" w:themeColor="text1"/>
                <w:szCs w:val="22"/>
              </w:rPr>
              <w:t>At</w:t>
            </w:r>
            <w:proofErr w:type="gramEnd"/>
            <w:r w:rsidRPr="001310CC">
              <w:rPr>
                <w:b/>
                <w:bCs/>
                <w:color w:val="000000" w:themeColor="text1"/>
                <w:szCs w:val="22"/>
              </w:rPr>
              <w:t xml:space="preserve"> </w:t>
            </w:r>
            <w:r w:rsidRPr="001310CC">
              <w:rPr>
                <w:b/>
                <w:bCs/>
                <w:color w:val="000000" w:themeColor="text1"/>
                <w:szCs w:val="22"/>
                <w:lang w:val="en-US"/>
              </w:rPr>
              <w:t>31</w:t>
            </w:r>
            <w:r w:rsidRPr="001310CC">
              <w:rPr>
                <w:b/>
                <w:bCs/>
                <w:color w:val="000000" w:themeColor="text1"/>
                <w:szCs w:val="22"/>
              </w:rPr>
              <w:t xml:space="preserve"> December </w:t>
            </w:r>
            <w:r w:rsidRPr="001310CC">
              <w:rPr>
                <w:b/>
                <w:bCs/>
                <w:color w:val="000000" w:themeColor="text1"/>
                <w:szCs w:val="22"/>
                <w:lang w:val="en-US"/>
              </w:rPr>
              <w:t>202</w:t>
            </w:r>
            <w:r w:rsidR="001310CC">
              <w:rPr>
                <w:b/>
                <w:bCs/>
                <w:color w:val="000000" w:themeColor="text1"/>
                <w:szCs w:val="22"/>
                <w:lang w:val="en-US"/>
              </w:rPr>
              <w:t>3</w:t>
            </w:r>
            <w:r w:rsidRPr="001310CC">
              <w:rPr>
                <w:b/>
                <w:bCs/>
                <w:color w:val="000000" w:themeColor="text1"/>
                <w:szCs w:val="22"/>
              </w:rPr>
              <w:t xml:space="preserve"> and </w:t>
            </w:r>
            <w:r w:rsidRPr="001310CC">
              <w:rPr>
                <w:b/>
                <w:bCs/>
                <w:color w:val="000000" w:themeColor="text1"/>
                <w:szCs w:val="22"/>
                <w:lang w:val="en-US"/>
              </w:rPr>
              <w:t>1</w:t>
            </w:r>
            <w:r w:rsidRPr="001310CC">
              <w:rPr>
                <w:b/>
                <w:bCs/>
                <w:color w:val="000000" w:themeColor="text1"/>
                <w:szCs w:val="22"/>
              </w:rPr>
              <w:t xml:space="preserve"> January </w:t>
            </w:r>
            <w:r w:rsidRPr="001310CC">
              <w:rPr>
                <w:b/>
                <w:bCs/>
                <w:color w:val="000000" w:themeColor="text1"/>
                <w:szCs w:val="22"/>
                <w:lang w:val="en-US"/>
              </w:rPr>
              <w:t>202</w:t>
            </w:r>
            <w:r w:rsidR="001310CC">
              <w:rPr>
                <w:b/>
                <w:bCs/>
                <w:color w:val="000000" w:themeColor="text1"/>
                <w:szCs w:val="22"/>
                <w:lang w:val="en-US"/>
              </w:rPr>
              <w:t>4</w:t>
            </w:r>
          </w:p>
        </w:tc>
        <w:tc>
          <w:tcPr>
            <w:tcW w:w="1890" w:type="dxa"/>
            <w:tcBorders>
              <w:top w:val="single" w:sz="4" w:space="0" w:color="auto"/>
            </w:tcBorders>
          </w:tcPr>
          <w:p w14:paraId="5DD21708" w14:textId="72C46B27" w:rsidR="00576B76" w:rsidRPr="001310CC" w:rsidRDefault="001310CC" w:rsidP="00576B76">
            <w:pPr>
              <w:pStyle w:val="acctfourfigures"/>
              <w:tabs>
                <w:tab w:val="clear" w:pos="765"/>
                <w:tab w:val="decimal" w:pos="1718"/>
              </w:tabs>
              <w:spacing w:line="240" w:lineRule="exact"/>
              <w:rPr>
                <w:b/>
                <w:bCs/>
                <w:color w:val="000000" w:themeColor="text1"/>
                <w:szCs w:val="22"/>
              </w:rPr>
            </w:pPr>
            <w:r w:rsidRPr="001310CC">
              <w:rPr>
                <w:b/>
                <w:bCs/>
                <w:color w:val="000000" w:themeColor="text1"/>
              </w:rPr>
              <w:t>25,042</w:t>
            </w:r>
          </w:p>
        </w:tc>
      </w:tr>
      <w:tr w:rsidR="000179AA" w:rsidRPr="00206CA1" w14:paraId="74790358" w14:textId="77777777" w:rsidTr="00183A60">
        <w:trPr>
          <w:cantSplit/>
        </w:trPr>
        <w:tc>
          <w:tcPr>
            <w:tcW w:w="7391" w:type="dxa"/>
          </w:tcPr>
          <w:p w14:paraId="77E8C348" w14:textId="77777777" w:rsidR="000179AA" w:rsidRPr="001310CC" w:rsidRDefault="000179AA" w:rsidP="000179AA">
            <w:pPr>
              <w:spacing w:line="240" w:lineRule="exact"/>
              <w:rPr>
                <w:b/>
                <w:bCs/>
                <w:color w:val="000000" w:themeColor="text1"/>
                <w:szCs w:val="22"/>
              </w:rPr>
            </w:pPr>
            <w:r w:rsidRPr="001310CC">
              <w:rPr>
                <w:color w:val="000000" w:themeColor="text1"/>
                <w:szCs w:val="22"/>
              </w:rPr>
              <w:t>Additions</w:t>
            </w:r>
          </w:p>
        </w:tc>
        <w:tc>
          <w:tcPr>
            <w:tcW w:w="1890" w:type="dxa"/>
          </w:tcPr>
          <w:p w14:paraId="37989AD7" w14:textId="017FFFBE" w:rsidR="000179AA" w:rsidRPr="001310CC" w:rsidRDefault="00DB15EB" w:rsidP="00DB15EB">
            <w:pPr>
              <w:pStyle w:val="acctfourfigures"/>
              <w:tabs>
                <w:tab w:val="clear" w:pos="765"/>
                <w:tab w:val="decimal" w:pos="1725"/>
              </w:tabs>
              <w:spacing w:line="240" w:lineRule="exact"/>
              <w:rPr>
                <w:color w:val="000000" w:themeColor="text1"/>
                <w:szCs w:val="22"/>
                <w:lang w:val="en-US"/>
              </w:rPr>
            </w:pPr>
            <w:r>
              <w:rPr>
                <w:color w:val="000000" w:themeColor="text1"/>
                <w:szCs w:val="22"/>
                <w:lang w:val="en-US"/>
              </w:rPr>
              <w:t xml:space="preserve">        </w:t>
            </w:r>
            <w:r w:rsidR="006A53E1">
              <w:rPr>
                <w:color w:val="000000" w:themeColor="text1"/>
                <w:szCs w:val="22"/>
                <w:lang w:val="en-US"/>
              </w:rPr>
              <w:t>(47)</w:t>
            </w:r>
          </w:p>
        </w:tc>
      </w:tr>
      <w:tr w:rsidR="000179AA" w:rsidRPr="00206CA1" w14:paraId="782EB861" w14:textId="77777777" w:rsidTr="00183A60">
        <w:trPr>
          <w:cantSplit/>
        </w:trPr>
        <w:tc>
          <w:tcPr>
            <w:tcW w:w="7391" w:type="dxa"/>
          </w:tcPr>
          <w:p w14:paraId="367CFE19" w14:textId="196BA102" w:rsidR="000179AA" w:rsidRPr="001310CC" w:rsidRDefault="000179AA" w:rsidP="000179AA">
            <w:pPr>
              <w:spacing w:line="240" w:lineRule="exact"/>
              <w:rPr>
                <w:b/>
                <w:bCs/>
                <w:color w:val="000000" w:themeColor="text1"/>
                <w:szCs w:val="22"/>
              </w:rPr>
            </w:pPr>
            <w:proofErr w:type="gramStart"/>
            <w:r w:rsidRPr="001310CC">
              <w:rPr>
                <w:b/>
                <w:bCs/>
                <w:color w:val="000000" w:themeColor="text1"/>
                <w:szCs w:val="22"/>
              </w:rPr>
              <w:t>At</w:t>
            </w:r>
            <w:proofErr w:type="gramEnd"/>
            <w:r w:rsidRPr="001310CC">
              <w:rPr>
                <w:b/>
                <w:bCs/>
                <w:color w:val="000000" w:themeColor="text1"/>
                <w:szCs w:val="22"/>
              </w:rPr>
              <w:t xml:space="preserve"> </w:t>
            </w:r>
            <w:r w:rsidRPr="001310CC">
              <w:rPr>
                <w:b/>
                <w:bCs/>
                <w:color w:val="000000" w:themeColor="text1"/>
                <w:szCs w:val="22"/>
                <w:lang w:val="en-US"/>
              </w:rPr>
              <w:t>31</w:t>
            </w:r>
            <w:r w:rsidRPr="001310CC">
              <w:rPr>
                <w:b/>
                <w:bCs/>
                <w:color w:val="000000" w:themeColor="text1"/>
                <w:szCs w:val="22"/>
              </w:rPr>
              <w:t xml:space="preserve"> December </w:t>
            </w:r>
            <w:r w:rsidRPr="001310CC">
              <w:rPr>
                <w:b/>
                <w:bCs/>
                <w:color w:val="000000" w:themeColor="text1"/>
                <w:szCs w:val="22"/>
                <w:lang w:val="en-US"/>
              </w:rPr>
              <w:t>202</w:t>
            </w:r>
            <w:r w:rsidR="001310CC">
              <w:rPr>
                <w:b/>
                <w:bCs/>
                <w:color w:val="000000" w:themeColor="text1"/>
                <w:szCs w:val="22"/>
                <w:lang w:val="en-US"/>
              </w:rPr>
              <w:t>4</w:t>
            </w:r>
          </w:p>
        </w:tc>
        <w:tc>
          <w:tcPr>
            <w:tcW w:w="1890" w:type="dxa"/>
            <w:tcBorders>
              <w:top w:val="single" w:sz="4" w:space="0" w:color="auto"/>
              <w:bottom w:val="single" w:sz="4" w:space="0" w:color="auto"/>
            </w:tcBorders>
          </w:tcPr>
          <w:p w14:paraId="742CDD32" w14:textId="49E93112" w:rsidR="000179AA" w:rsidRPr="001310CC" w:rsidRDefault="000607E8" w:rsidP="000179AA">
            <w:pPr>
              <w:pStyle w:val="acctfourfigures"/>
              <w:tabs>
                <w:tab w:val="clear" w:pos="765"/>
                <w:tab w:val="decimal" w:pos="1718"/>
              </w:tabs>
              <w:spacing w:line="240" w:lineRule="exact"/>
              <w:rPr>
                <w:b/>
                <w:bCs/>
                <w:color w:val="000000" w:themeColor="text1"/>
                <w:szCs w:val="22"/>
                <w:lang w:val="en-US"/>
              </w:rPr>
            </w:pPr>
            <w:r>
              <w:rPr>
                <w:b/>
                <w:bCs/>
                <w:color w:val="000000" w:themeColor="text1"/>
                <w:szCs w:val="22"/>
                <w:lang w:val="en-US"/>
              </w:rPr>
              <w:t>24,995</w:t>
            </w:r>
          </w:p>
        </w:tc>
      </w:tr>
      <w:tr w:rsidR="00AA14DD" w:rsidRPr="00206CA1" w14:paraId="4FFD31A5" w14:textId="77777777" w:rsidTr="00183A60">
        <w:trPr>
          <w:cantSplit/>
        </w:trPr>
        <w:tc>
          <w:tcPr>
            <w:tcW w:w="7391" w:type="dxa"/>
          </w:tcPr>
          <w:p w14:paraId="33644CC3" w14:textId="77777777" w:rsidR="00AA14DD" w:rsidRPr="001310CC" w:rsidRDefault="00AA14DD" w:rsidP="00AA14DD">
            <w:pPr>
              <w:spacing w:line="240" w:lineRule="exact"/>
              <w:rPr>
                <w:b/>
                <w:bCs/>
                <w:color w:val="000000" w:themeColor="text1"/>
                <w:szCs w:val="22"/>
              </w:rPr>
            </w:pPr>
          </w:p>
        </w:tc>
        <w:tc>
          <w:tcPr>
            <w:tcW w:w="1890" w:type="dxa"/>
            <w:tcBorders>
              <w:top w:val="single" w:sz="4" w:space="0" w:color="auto"/>
            </w:tcBorders>
            <w:vAlign w:val="bottom"/>
          </w:tcPr>
          <w:p w14:paraId="29E1A17E" w14:textId="77777777" w:rsidR="00AA14DD" w:rsidRPr="001310CC" w:rsidRDefault="00AA14DD" w:rsidP="00AA14DD">
            <w:pPr>
              <w:pStyle w:val="acctfourfigures"/>
              <w:tabs>
                <w:tab w:val="clear" w:pos="765"/>
                <w:tab w:val="decimal" w:pos="1718"/>
              </w:tabs>
              <w:spacing w:line="240" w:lineRule="exact"/>
              <w:rPr>
                <w:b/>
                <w:bCs/>
                <w:color w:val="000000" w:themeColor="text1"/>
                <w:szCs w:val="22"/>
              </w:rPr>
            </w:pPr>
          </w:p>
        </w:tc>
      </w:tr>
      <w:tr w:rsidR="00AA14DD" w:rsidRPr="00206CA1" w14:paraId="0D07DBD0" w14:textId="77777777" w:rsidTr="00183A60">
        <w:trPr>
          <w:cantSplit/>
        </w:trPr>
        <w:tc>
          <w:tcPr>
            <w:tcW w:w="7391" w:type="dxa"/>
          </w:tcPr>
          <w:p w14:paraId="3F665CBC" w14:textId="77777777" w:rsidR="00AA14DD" w:rsidRPr="001310CC" w:rsidRDefault="00AA14DD" w:rsidP="00AA14DD">
            <w:pPr>
              <w:spacing w:line="240" w:lineRule="exact"/>
              <w:rPr>
                <w:i/>
                <w:iCs/>
                <w:color w:val="000000" w:themeColor="text1"/>
                <w:szCs w:val="22"/>
              </w:rPr>
            </w:pPr>
            <w:r w:rsidRPr="001310CC">
              <w:rPr>
                <w:b/>
                <w:bCs/>
                <w:i/>
                <w:iCs/>
                <w:color w:val="000000" w:themeColor="text1"/>
                <w:szCs w:val="22"/>
              </w:rPr>
              <w:t xml:space="preserve">Amortisation </w:t>
            </w:r>
          </w:p>
        </w:tc>
        <w:tc>
          <w:tcPr>
            <w:tcW w:w="1890" w:type="dxa"/>
            <w:vAlign w:val="bottom"/>
          </w:tcPr>
          <w:p w14:paraId="55007150" w14:textId="77777777" w:rsidR="00AA14DD" w:rsidRPr="001310CC" w:rsidRDefault="00AA14DD" w:rsidP="00AA14DD">
            <w:pPr>
              <w:pStyle w:val="acctfourfigures"/>
              <w:tabs>
                <w:tab w:val="clear" w:pos="765"/>
                <w:tab w:val="decimal" w:pos="1718"/>
              </w:tabs>
              <w:spacing w:line="240" w:lineRule="exact"/>
              <w:rPr>
                <w:color w:val="000000" w:themeColor="text1"/>
                <w:szCs w:val="22"/>
              </w:rPr>
            </w:pPr>
          </w:p>
        </w:tc>
      </w:tr>
      <w:tr w:rsidR="001310CC" w:rsidRPr="00206CA1" w14:paraId="08945138" w14:textId="77777777" w:rsidTr="00060187">
        <w:trPr>
          <w:cantSplit/>
        </w:trPr>
        <w:tc>
          <w:tcPr>
            <w:tcW w:w="7391" w:type="dxa"/>
          </w:tcPr>
          <w:p w14:paraId="01887490" w14:textId="363CEB10" w:rsidR="001310CC" w:rsidRPr="001310CC" w:rsidRDefault="001310CC" w:rsidP="001310CC">
            <w:pPr>
              <w:spacing w:line="240" w:lineRule="exact"/>
              <w:rPr>
                <w:color w:val="000000" w:themeColor="text1"/>
                <w:szCs w:val="22"/>
              </w:rPr>
            </w:pPr>
            <w:proofErr w:type="gramStart"/>
            <w:r w:rsidRPr="001310CC">
              <w:rPr>
                <w:color w:val="000000" w:themeColor="text1"/>
                <w:szCs w:val="22"/>
              </w:rPr>
              <w:t>At</w:t>
            </w:r>
            <w:proofErr w:type="gramEnd"/>
            <w:r w:rsidRPr="001310CC">
              <w:rPr>
                <w:color w:val="000000" w:themeColor="text1"/>
                <w:szCs w:val="22"/>
              </w:rPr>
              <w:t xml:space="preserve"> </w:t>
            </w:r>
            <w:r w:rsidRPr="001310CC">
              <w:rPr>
                <w:color w:val="000000" w:themeColor="text1"/>
                <w:szCs w:val="22"/>
                <w:lang w:val="en-US"/>
              </w:rPr>
              <w:t>1</w:t>
            </w:r>
            <w:r w:rsidRPr="001310CC">
              <w:rPr>
                <w:color w:val="000000" w:themeColor="text1"/>
                <w:szCs w:val="22"/>
              </w:rPr>
              <w:t xml:space="preserve"> January </w:t>
            </w:r>
            <w:r w:rsidRPr="001310CC">
              <w:rPr>
                <w:color w:val="000000" w:themeColor="text1"/>
                <w:szCs w:val="22"/>
                <w:lang w:val="en-US"/>
              </w:rPr>
              <w:t>202</w:t>
            </w:r>
            <w:r>
              <w:rPr>
                <w:color w:val="000000" w:themeColor="text1"/>
                <w:szCs w:val="22"/>
                <w:lang w:val="en-US"/>
              </w:rPr>
              <w:t>3</w:t>
            </w:r>
          </w:p>
        </w:tc>
        <w:tc>
          <w:tcPr>
            <w:tcW w:w="1890" w:type="dxa"/>
          </w:tcPr>
          <w:p w14:paraId="6AEC5C0D" w14:textId="05A1ADA1" w:rsidR="001310CC" w:rsidRPr="001310CC" w:rsidRDefault="001310CC" w:rsidP="001310CC">
            <w:pPr>
              <w:pStyle w:val="acctfourfigures"/>
              <w:tabs>
                <w:tab w:val="clear" w:pos="765"/>
                <w:tab w:val="decimal" w:pos="1718"/>
              </w:tabs>
              <w:spacing w:line="240" w:lineRule="exact"/>
              <w:rPr>
                <w:color w:val="000000" w:themeColor="text1"/>
                <w:szCs w:val="22"/>
              </w:rPr>
            </w:pPr>
            <w:r w:rsidRPr="001310CC">
              <w:rPr>
                <w:color w:val="000000" w:themeColor="text1"/>
                <w:szCs w:val="22"/>
                <w:lang w:val="en-US"/>
              </w:rPr>
              <w:t>7,597</w:t>
            </w:r>
          </w:p>
        </w:tc>
      </w:tr>
      <w:tr w:rsidR="001310CC" w:rsidRPr="00206CA1" w14:paraId="40F8ECDF" w14:textId="77777777" w:rsidTr="00183A60">
        <w:trPr>
          <w:cantSplit/>
        </w:trPr>
        <w:tc>
          <w:tcPr>
            <w:tcW w:w="7391" w:type="dxa"/>
          </w:tcPr>
          <w:p w14:paraId="1A799A58" w14:textId="152EE0F2" w:rsidR="001310CC" w:rsidRPr="001310CC" w:rsidRDefault="001310CC" w:rsidP="001310CC">
            <w:pPr>
              <w:spacing w:line="240" w:lineRule="exact"/>
              <w:rPr>
                <w:color w:val="000000" w:themeColor="text1"/>
                <w:szCs w:val="22"/>
              </w:rPr>
            </w:pPr>
            <w:r w:rsidRPr="001310CC">
              <w:rPr>
                <w:color w:val="000000" w:themeColor="text1"/>
                <w:szCs w:val="22"/>
              </w:rPr>
              <w:t>Amortisation for the year</w:t>
            </w:r>
          </w:p>
        </w:tc>
        <w:tc>
          <w:tcPr>
            <w:tcW w:w="1890" w:type="dxa"/>
          </w:tcPr>
          <w:p w14:paraId="4622D2AC" w14:textId="268EB210" w:rsidR="001310CC" w:rsidRPr="001310CC" w:rsidRDefault="001310CC" w:rsidP="001310CC">
            <w:pPr>
              <w:pStyle w:val="acctfourfigures"/>
              <w:tabs>
                <w:tab w:val="clear" w:pos="765"/>
                <w:tab w:val="decimal" w:pos="1718"/>
              </w:tabs>
              <w:spacing w:line="240" w:lineRule="exact"/>
              <w:rPr>
                <w:color w:val="000000" w:themeColor="text1"/>
                <w:szCs w:val="22"/>
                <w:lang w:val="en-US"/>
              </w:rPr>
            </w:pPr>
            <w:r w:rsidRPr="001310CC">
              <w:rPr>
                <w:color w:val="000000" w:themeColor="text1"/>
              </w:rPr>
              <w:t>2,491</w:t>
            </w:r>
          </w:p>
        </w:tc>
      </w:tr>
      <w:tr w:rsidR="001310CC" w:rsidRPr="001310CC" w14:paraId="6D88C863" w14:textId="77777777" w:rsidTr="00183A60">
        <w:trPr>
          <w:cantSplit/>
        </w:trPr>
        <w:tc>
          <w:tcPr>
            <w:tcW w:w="7391" w:type="dxa"/>
          </w:tcPr>
          <w:p w14:paraId="2067CB73" w14:textId="03C167C8" w:rsidR="001310CC" w:rsidRPr="001310CC" w:rsidRDefault="001310CC" w:rsidP="001310CC">
            <w:pPr>
              <w:spacing w:line="240" w:lineRule="exact"/>
              <w:rPr>
                <w:color w:val="000000" w:themeColor="text1"/>
                <w:szCs w:val="22"/>
              </w:rPr>
            </w:pPr>
            <w:r w:rsidRPr="001310CC">
              <w:rPr>
                <w:color w:val="000000" w:themeColor="text1"/>
                <w:szCs w:val="22"/>
              </w:rPr>
              <w:t>Disposal</w:t>
            </w:r>
          </w:p>
        </w:tc>
        <w:tc>
          <w:tcPr>
            <w:tcW w:w="1890" w:type="dxa"/>
          </w:tcPr>
          <w:p w14:paraId="48F4AC74" w14:textId="4B51C89C" w:rsidR="001310CC" w:rsidRPr="001310CC" w:rsidRDefault="001310CC" w:rsidP="001310CC">
            <w:pPr>
              <w:pStyle w:val="acctfourfigures"/>
              <w:tabs>
                <w:tab w:val="clear" w:pos="765"/>
                <w:tab w:val="decimal" w:pos="1718"/>
              </w:tabs>
              <w:spacing w:line="240" w:lineRule="exact"/>
              <w:ind w:right="-169"/>
              <w:rPr>
                <w:color w:val="000000" w:themeColor="text1"/>
              </w:rPr>
            </w:pPr>
            <w:r w:rsidRPr="001310CC">
              <w:rPr>
                <w:color w:val="000000" w:themeColor="text1"/>
              </w:rPr>
              <w:t>(23)</w:t>
            </w:r>
          </w:p>
        </w:tc>
      </w:tr>
      <w:tr w:rsidR="00AA14DD" w:rsidRPr="00206CA1" w14:paraId="4E40C0B7" w14:textId="77777777" w:rsidTr="00183A60">
        <w:trPr>
          <w:cantSplit/>
          <w:trHeight w:val="60"/>
        </w:trPr>
        <w:tc>
          <w:tcPr>
            <w:tcW w:w="7391" w:type="dxa"/>
          </w:tcPr>
          <w:p w14:paraId="1EB573E3" w14:textId="72527895" w:rsidR="00AA14DD" w:rsidRPr="001310CC" w:rsidRDefault="00AA14DD" w:rsidP="00AA14DD">
            <w:pPr>
              <w:spacing w:line="240" w:lineRule="exact"/>
              <w:rPr>
                <w:b/>
                <w:bCs/>
                <w:color w:val="000000" w:themeColor="text1"/>
                <w:szCs w:val="22"/>
              </w:rPr>
            </w:pPr>
            <w:proofErr w:type="gramStart"/>
            <w:r w:rsidRPr="001310CC">
              <w:rPr>
                <w:b/>
                <w:bCs/>
                <w:color w:val="000000" w:themeColor="text1"/>
                <w:szCs w:val="22"/>
              </w:rPr>
              <w:t>At</w:t>
            </w:r>
            <w:proofErr w:type="gramEnd"/>
            <w:r w:rsidRPr="001310CC">
              <w:rPr>
                <w:b/>
                <w:bCs/>
                <w:color w:val="000000" w:themeColor="text1"/>
                <w:szCs w:val="22"/>
              </w:rPr>
              <w:t xml:space="preserve"> </w:t>
            </w:r>
            <w:r w:rsidRPr="001310CC">
              <w:rPr>
                <w:b/>
                <w:bCs/>
                <w:color w:val="000000" w:themeColor="text1"/>
                <w:szCs w:val="22"/>
                <w:lang w:val="en-US"/>
              </w:rPr>
              <w:t>31</w:t>
            </w:r>
            <w:r w:rsidRPr="001310CC">
              <w:rPr>
                <w:b/>
                <w:bCs/>
                <w:color w:val="000000" w:themeColor="text1"/>
                <w:szCs w:val="22"/>
              </w:rPr>
              <w:t xml:space="preserve"> December </w:t>
            </w:r>
            <w:r w:rsidRPr="001310CC">
              <w:rPr>
                <w:b/>
                <w:bCs/>
                <w:color w:val="000000" w:themeColor="text1"/>
                <w:szCs w:val="22"/>
                <w:lang w:val="en-US"/>
              </w:rPr>
              <w:t>202</w:t>
            </w:r>
            <w:r w:rsidR="001310CC">
              <w:rPr>
                <w:b/>
                <w:bCs/>
                <w:color w:val="000000" w:themeColor="text1"/>
                <w:szCs w:val="22"/>
                <w:lang w:val="en-US"/>
              </w:rPr>
              <w:t>3</w:t>
            </w:r>
            <w:r w:rsidRPr="001310CC">
              <w:rPr>
                <w:b/>
                <w:bCs/>
                <w:color w:val="000000" w:themeColor="text1"/>
                <w:szCs w:val="22"/>
              </w:rPr>
              <w:t xml:space="preserve"> and </w:t>
            </w:r>
            <w:r w:rsidRPr="001310CC">
              <w:rPr>
                <w:b/>
                <w:bCs/>
                <w:color w:val="000000" w:themeColor="text1"/>
                <w:szCs w:val="22"/>
                <w:lang w:val="en-US"/>
              </w:rPr>
              <w:t>1</w:t>
            </w:r>
            <w:r w:rsidRPr="001310CC">
              <w:rPr>
                <w:b/>
                <w:bCs/>
                <w:color w:val="000000" w:themeColor="text1"/>
                <w:szCs w:val="22"/>
              </w:rPr>
              <w:t xml:space="preserve"> January </w:t>
            </w:r>
            <w:r w:rsidRPr="001310CC">
              <w:rPr>
                <w:b/>
                <w:bCs/>
                <w:color w:val="000000" w:themeColor="text1"/>
                <w:szCs w:val="22"/>
                <w:lang w:val="en-US"/>
              </w:rPr>
              <w:t>202</w:t>
            </w:r>
            <w:r w:rsidR="001310CC">
              <w:rPr>
                <w:b/>
                <w:bCs/>
                <w:color w:val="000000" w:themeColor="text1"/>
                <w:szCs w:val="22"/>
                <w:lang w:val="en-US"/>
              </w:rPr>
              <w:t>4</w:t>
            </w:r>
          </w:p>
        </w:tc>
        <w:tc>
          <w:tcPr>
            <w:tcW w:w="1890" w:type="dxa"/>
            <w:tcBorders>
              <w:top w:val="single" w:sz="4" w:space="0" w:color="auto"/>
            </w:tcBorders>
          </w:tcPr>
          <w:p w14:paraId="322B9D5D" w14:textId="1C03B4D2" w:rsidR="00AA14DD" w:rsidRPr="001310CC" w:rsidRDefault="001310CC" w:rsidP="00AA14DD">
            <w:pPr>
              <w:pStyle w:val="acctfourfigures"/>
              <w:tabs>
                <w:tab w:val="clear" w:pos="765"/>
                <w:tab w:val="decimal" w:pos="1718"/>
              </w:tabs>
              <w:spacing w:line="240" w:lineRule="exact"/>
              <w:rPr>
                <w:b/>
                <w:bCs/>
                <w:color w:val="000000" w:themeColor="text1"/>
                <w:szCs w:val="22"/>
              </w:rPr>
            </w:pPr>
            <w:r w:rsidRPr="001310CC">
              <w:rPr>
                <w:b/>
                <w:bCs/>
                <w:color w:val="000000" w:themeColor="text1"/>
              </w:rPr>
              <w:t>10,065</w:t>
            </w:r>
          </w:p>
        </w:tc>
      </w:tr>
      <w:tr w:rsidR="00B12272" w:rsidRPr="00206CA1" w14:paraId="079F7845" w14:textId="77777777" w:rsidTr="00183A60">
        <w:trPr>
          <w:cantSplit/>
        </w:trPr>
        <w:tc>
          <w:tcPr>
            <w:tcW w:w="7391" w:type="dxa"/>
          </w:tcPr>
          <w:p w14:paraId="252E14B5" w14:textId="77777777" w:rsidR="00B12272" w:rsidRPr="001310CC" w:rsidRDefault="00B12272" w:rsidP="00B12272">
            <w:pPr>
              <w:spacing w:line="240" w:lineRule="exact"/>
              <w:rPr>
                <w:color w:val="000000" w:themeColor="text1"/>
                <w:szCs w:val="22"/>
              </w:rPr>
            </w:pPr>
            <w:r w:rsidRPr="001310CC">
              <w:rPr>
                <w:color w:val="000000" w:themeColor="text1"/>
                <w:szCs w:val="22"/>
              </w:rPr>
              <w:t>Amortisation for the year</w:t>
            </w:r>
          </w:p>
        </w:tc>
        <w:tc>
          <w:tcPr>
            <w:tcW w:w="1890" w:type="dxa"/>
          </w:tcPr>
          <w:p w14:paraId="73DD30A1" w14:textId="07B75BFC" w:rsidR="00B12272" w:rsidRPr="001310CC" w:rsidRDefault="00165711" w:rsidP="00B12272">
            <w:pPr>
              <w:pStyle w:val="acctfourfigures"/>
              <w:tabs>
                <w:tab w:val="clear" w:pos="765"/>
                <w:tab w:val="decimal" w:pos="1718"/>
              </w:tabs>
              <w:spacing w:line="240" w:lineRule="exact"/>
              <w:rPr>
                <w:color w:val="000000" w:themeColor="text1"/>
                <w:szCs w:val="22"/>
                <w:lang w:val="en-US"/>
              </w:rPr>
            </w:pPr>
            <w:r>
              <w:rPr>
                <w:color w:val="000000" w:themeColor="text1"/>
                <w:szCs w:val="22"/>
                <w:lang w:val="en-US"/>
              </w:rPr>
              <w:t>2,496</w:t>
            </w:r>
          </w:p>
        </w:tc>
      </w:tr>
      <w:tr w:rsidR="00B12272" w:rsidRPr="00206CA1" w14:paraId="3D221B59" w14:textId="77777777" w:rsidTr="00183A60">
        <w:trPr>
          <w:cantSplit/>
        </w:trPr>
        <w:tc>
          <w:tcPr>
            <w:tcW w:w="7391" w:type="dxa"/>
          </w:tcPr>
          <w:p w14:paraId="2EBBFF77" w14:textId="68573A51" w:rsidR="00B12272" w:rsidRPr="001310CC" w:rsidRDefault="00B12272" w:rsidP="00B12272">
            <w:pPr>
              <w:spacing w:line="240" w:lineRule="exact"/>
              <w:rPr>
                <w:color w:val="000000" w:themeColor="text1"/>
                <w:szCs w:val="22"/>
              </w:rPr>
            </w:pPr>
            <w:r w:rsidRPr="001310CC">
              <w:rPr>
                <w:color w:val="000000" w:themeColor="text1"/>
                <w:szCs w:val="22"/>
              </w:rPr>
              <w:t>Disposal</w:t>
            </w:r>
          </w:p>
        </w:tc>
        <w:tc>
          <w:tcPr>
            <w:tcW w:w="1890" w:type="dxa"/>
          </w:tcPr>
          <w:p w14:paraId="7D4437EB" w14:textId="3839595E" w:rsidR="00B12272" w:rsidRPr="001310CC" w:rsidRDefault="00B24C71" w:rsidP="00D8443F">
            <w:pPr>
              <w:pStyle w:val="acctfourfigures"/>
              <w:tabs>
                <w:tab w:val="clear" w:pos="765"/>
                <w:tab w:val="decimal" w:pos="1722"/>
              </w:tabs>
              <w:spacing w:line="240" w:lineRule="exact"/>
              <w:ind w:right="-169"/>
              <w:rPr>
                <w:color w:val="000000" w:themeColor="text1"/>
                <w:szCs w:val="22"/>
                <w:lang w:val="en-US"/>
              </w:rPr>
            </w:pPr>
            <w:r>
              <w:rPr>
                <w:color w:val="000000" w:themeColor="text1"/>
                <w:szCs w:val="22"/>
                <w:lang w:val="en-US"/>
              </w:rPr>
              <w:t>(41)</w:t>
            </w:r>
          </w:p>
        </w:tc>
      </w:tr>
      <w:tr w:rsidR="00B12272" w:rsidRPr="00206CA1" w14:paraId="53EC49D3" w14:textId="77777777" w:rsidTr="00183A60">
        <w:trPr>
          <w:cantSplit/>
        </w:trPr>
        <w:tc>
          <w:tcPr>
            <w:tcW w:w="7391" w:type="dxa"/>
          </w:tcPr>
          <w:p w14:paraId="25EAB41D" w14:textId="61AB570A" w:rsidR="00B12272" w:rsidRPr="001310CC" w:rsidRDefault="00B12272" w:rsidP="00B12272">
            <w:pPr>
              <w:spacing w:line="240" w:lineRule="exact"/>
              <w:rPr>
                <w:b/>
                <w:bCs/>
                <w:color w:val="000000" w:themeColor="text1"/>
                <w:szCs w:val="22"/>
              </w:rPr>
            </w:pPr>
            <w:proofErr w:type="gramStart"/>
            <w:r w:rsidRPr="001310CC">
              <w:rPr>
                <w:b/>
                <w:bCs/>
                <w:color w:val="000000" w:themeColor="text1"/>
                <w:szCs w:val="22"/>
              </w:rPr>
              <w:t>At</w:t>
            </w:r>
            <w:proofErr w:type="gramEnd"/>
            <w:r w:rsidRPr="001310CC">
              <w:rPr>
                <w:b/>
                <w:bCs/>
                <w:color w:val="000000" w:themeColor="text1"/>
                <w:szCs w:val="22"/>
              </w:rPr>
              <w:t xml:space="preserve"> </w:t>
            </w:r>
            <w:r w:rsidRPr="001310CC">
              <w:rPr>
                <w:b/>
                <w:bCs/>
                <w:color w:val="000000" w:themeColor="text1"/>
                <w:szCs w:val="22"/>
                <w:lang w:val="en-US"/>
              </w:rPr>
              <w:t>31</w:t>
            </w:r>
            <w:r w:rsidRPr="001310CC">
              <w:rPr>
                <w:b/>
                <w:bCs/>
                <w:color w:val="000000" w:themeColor="text1"/>
                <w:szCs w:val="22"/>
              </w:rPr>
              <w:t xml:space="preserve"> December </w:t>
            </w:r>
            <w:r w:rsidRPr="001310CC">
              <w:rPr>
                <w:b/>
                <w:bCs/>
                <w:color w:val="000000" w:themeColor="text1"/>
                <w:szCs w:val="22"/>
                <w:lang w:val="en-US"/>
              </w:rPr>
              <w:t>202</w:t>
            </w:r>
            <w:r w:rsidR="001310CC">
              <w:rPr>
                <w:b/>
                <w:bCs/>
                <w:color w:val="000000" w:themeColor="text1"/>
                <w:szCs w:val="22"/>
                <w:lang w:val="en-US"/>
              </w:rPr>
              <w:t>4</w:t>
            </w:r>
          </w:p>
        </w:tc>
        <w:tc>
          <w:tcPr>
            <w:tcW w:w="1890" w:type="dxa"/>
            <w:tcBorders>
              <w:top w:val="single" w:sz="4" w:space="0" w:color="auto"/>
              <w:bottom w:val="single" w:sz="4" w:space="0" w:color="auto"/>
            </w:tcBorders>
          </w:tcPr>
          <w:p w14:paraId="380C88E3" w14:textId="153ED9FE" w:rsidR="00B12272" w:rsidRPr="001310CC" w:rsidRDefault="00BA52F8" w:rsidP="00B12272">
            <w:pPr>
              <w:pStyle w:val="acctfourfigures"/>
              <w:tabs>
                <w:tab w:val="clear" w:pos="765"/>
                <w:tab w:val="decimal" w:pos="1718"/>
              </w:tabs>
              <w:spacing w:line="240" w:lineRule="exact"/>
              <w:rPr>
                <w:b/>
                <w:bCs/>
                <w:color w:val="000000" w:themeColor="text1"/>
                <w:szCs w:val="22"/>
                <w:lang w:val="en-US"/>
              </w:rPr>
            </w:pPr>
            <w:r>
              <w:rPr>
                <w:b/>
                <w:bCs/>
                <w:color w:val="000000" w:themeColor="text1"/>
                <w:szCs w:val="22"/>
                <w:lang w:val="en-US"/>
              </w:rPr>
              <w:t>12,520</w:t>
            </w:r>
          </w:p>
        </w:tc>
      </w:tr>
      <w:tr w:rsidR="00AA14DD" w:rsidRPr="00206CA1" w14:paraId="29BD6348" w14:textId="77777777" w:rsidTr="00183A60">
        <w:trPr>
          <w:cantSplit/>
        </w:trPr>
        <w:tc>
          <w:tcPr>
            <w:tcW w:w="7391" w:type="dxa"/>
          </w:tcPr>
          <w:p w14:paraId="1F0BF247" w14:textId="77777777" w:rsidR="00AA14DD" w:rsidRPr="001310CC" w:rsidRDefault="00AA14DD" w:rsidP="00AA14DD">
            <w:pPr>
              <w:spacing w:line="240" w:lineRule="exact"/>
              <w:rPr>
                <w:b/>
                <w:bCs/>
                <w:i/>
                <w:iCs/>
                <w:color w:val="000000" w:themeColor="text1"/>
                <w:szCs w:val="22"/>
              </w:rPr>
            </w:pPr>
          </w:p>
        </w:tc>
        <w:tc>
          <w:tcPr>
            <w:tcW w:w="1890" w:type="dxa"/>
            <w:vAlign w:val="bottom"/>
          </w:tcPr>
          <w:p w14:paraId="285A42B2" w14:textId="77777777" w:rsidR="00AA14DD" w:rsidRPr="001310CC" w:rsidRDefault="00AA14DD" w:rsidP="00AA14DD">
            <w:pPr>
              <w:pStyle w:val="acctfourfigures"/>
              <w:tabs>
                <w:tab w:val="clear" w:pos="765"/>
                <w:tab w:val="decimal" w:pos="1631"/>
                <w:tab w:val="decimal" w:pos="1718"/>
              </w:tabs>
              <w:spacing w:line="240" w:lineRule="exact"/>
              <w:rPr>
                <w:b/>
                <w:bCs/>
                <w:color w:val="000000" w:themeColor="text1"/>
                <w:szCs w:val="22"/>
              </w:rPr>
            </w:pPr>
          </w:p>
        </w:tc>
      </w:tr>
      <w:tr w:rsidR="00AA14DD" w:rsidRPr="00206CA1" w14:paraId="1E5A8D20" w14:textId="77777777" w:rsidTr="00183A60">
        <w:trPr>
          <w:cantSplit/>
        </w:trPr>
        <w:tc>
          <w:tcPr>
            <w:tcW w:w="7391" w:type="dxa"/>
          </w:tcPr>
          <w:p w14:paraId="2CCAA0B9" w14:textId="77777777" w:rsidR="00AA14DD" w:rsidRPr="001310CC" w:rsidRDefault="00AA14DD" w:rsidP="00AA14DD">
            <w:pPr>
              <w:spacing w:line="240" w:lineRule="exact"/>
              <w:rPr>
                <w:color w:val="000000" w:themeColor="text1"/>
                <w:szCs w:val="22"/>
              </w:rPr>
            </w:pPr>
            <w:r w:rsidRPr="001310CC">
              <w:rPr>
                <w:b/>
                <w:bCs/>
                <w:i/>
                <w:iCs/>
                <w:color w:val="000000" w:themeColor="text1"/>
                <w:szCs w:val="22"/>
              </w:rPr>
              <w:t>Net book value</w:t>
            </w:r>
          </w:p>
        </w:tc>
        <w:tc>
          <w:tcPr>
            <w:tcW w:w="1890" w:type="dxa"/>
            <w:vAlign w:val="bottom"/>
          </w:tcPr>
          <w:p w14:paraId="74849BD1" w14:textId="77777777" w:rsidR="00AA14DD" w:rsidRPr="001310CC" w:rsidRDefault="00AA14DD" w:rsidP="00AA14DD">
            <w:pPr>
              <w:pStyle w:val="acctfourfigures"/>
              <w:tabs>
                <w:tab w:val="clear" w:pos="765"/>
                <w:tab w:val="decimal" w:pos="1631"/>
              </w:tabs>
              <w:spacing w:line="240" w:lineRule="exact"/>
              <w:rPr>
                <w:b/>
                <w:bCs/>
                <w:color w:val="000000" w:themeColor="text1"/>
                <w:szCs w:val="22"/>
              </w:rPr>
            </w:pPr>
          </w:p>
        </w:tc>
      </w:tr>
      <w:tr w:rsidR="00576B76" w:rsidRPr="00206CA1" w14:paraId="256F831C" w14:textId="77777777" w:rsidTr="00183A60">
        <w:trPr>
          <w:cantSplit/>
        </w:trPr>
        <w:tc>
          <w:tcPr>
            <w:tcW w:w="7391" w:type="dxa"/>
          </w:tcPr>
          <w:p w14:paraId="12E4C331" w14:textId="70AEDD2B" w:rsidR="00576B76" w:rsidRPr="001310CC" w:rsidRDefault="00576B76" w:rsidP="00576B76">
            <w:pPr>
              <w:spacing w:line="240" w:lineRule="exact"/>
              <w:rPr>
                <w:b/>
                <w:bCs/>
                <w:color w:val="000000" w:themeColor="text1"/>
                <w:szCs w:val="22"/>
              </w:rPr>
            </w:pPr>
            <w:proofErr w:type="gramStart"/>
            <w:r w:rsidRPr="001310CC">
              <w:rPr>
                <w:b/>
                <w:bCs/>
                <w:color w:val="000000" w:themeColor="text1"/>
                <w:szCs w:val="22"/>
              </w:rPr>
              <w:t>At</w:t>
            </w:r>
            <w:proofErr w:type="gramEnd"/>
            <w:r w:rsidRPr="001310CC">
              <w:rPr>
                <w:b/>
                <w:bCs/>
                <w:color w:val="000000" w:themeColor="text1"/>
                <w:szCs w:val="22"/>
              </w:rPr>
              <w:t xml:space="preserve"> </w:t>
            </w:r>
            <w:r w:rsidRPr="001310CC">
              <w:rPr>
                <w:b/>
                <w:bCs/>
                <w:color w:val="000000" w:themeColor="text1"/>
                <w:szCs w:val="22"/>
                <w:lang w:val="en-US"/>
              </w:rPr>
              <w:t>31</w:t>
            </w:r>
            <w:r w:rsidRPr="001310CC">
              <w:rPr>
                <w:b/>
                <w:bCs/>
                <w:color w:val="000000" w:themeColor="text1"/>
                <w:szCs w:val="22"/>
              </w:rPr>
              <w:t xml:space="preserve"> December </w:t>
            </w:r>
            <w:r w:rsidRPr="001310CC">
              <w:rPr>
                <w:b/>
                <w:bCs/>
                <w:color w:val="000000" w:themeColor="text1"/>
                <w:szCs w:val="22"/>
                <w:lang w:val="en-US"/>
              </w:rPr>
              <w:t>202</w:t>
            </w:r>
            <w:r w:rsidR="001310CC">
              <w:rPr>
                <w:b/>
                <w:bCs/>
                <w:color w:val="000000" w:themeColor="text1"/>
                <w:szCs w:val="22"/>
                <w:lang w:val="en-US"/>
              </w:rPr>
              <w:t>3</w:t>
            </w:r>
          </w:p>
        </w:tc>
        <w:tc>
          <w:tcPr>
            <w:tcW w:w="1890" w:type="dxa"/>
            <w:tcBorders>
              <w:bottom w:val="double" w:sz="4" w:space="0" w:color="auto"/>
            </w:tcBorders>
            <w:vAlign w:val="bottom"/>
          </w:tcPr>
          <w:p w14:paraId="6D20FBF9" w14:textId="508846E8" w:rsidR="00576B76" w:rsidRPr="001310CC" w:rsidRDefault="001310CC" w:rsidP="00576B76">
            <w:pPr>
              <w:pStyle w:val="acctfourfigures"/>
              <w:tabs>
                <w:tab w:val="clear" w:pos="765"/>
                <w:tab w:val="decimal" w:pos="1718"/>
              </w:tabs>
              <w:spacing w:line="240" w:lineRule="exact"/>
              <w:rPr>
                <w:b/>
                <w:bCs/>
                <w:color w:val="000000" w:themeColor="text1"/>
                <w:szCs w:val="22"/>
              </w:rPr>
            </w:pPr>
            <w:r w:rsidRPr="001310CC">
              <w:rPr>
                <w:b/>
                <w:bCs/>
                <w:color w:val="000000" w:themeColor="text1"/>
                <w:szCs w:val="22"/>
              </w:rPr>
              <w:t>14,977</w:t>
            </w:r>
          </w:p>
        </w:tc>
      </w:tr>
      <w:tr w:rsidR="00AA14DD" w:rsidRPr="00206CA1" w14:paraId="575E951E" w14:textId="77777777" w:rsidTr="00183A60">
        <w:trPr>
          <w:cantSplit/>
        </w:trPr>
        <w:tc>
          <w:tcPr>
            <w:tcW w:w="7391" w:type="dxa"/>
          </w:tcPr>
          <w:p w14:paraId="42058231" w14:textId="4543F2C4" w:rsidR="00AA14DD" w:rsidRPr="001310CC" w:rsidRDefault="00AA14DD" w:rsidP="00AA14DD">
            <w:pPr>
              <w:spacing w:line="240" w:lineRule="exact"/>
              <w:rPr>
                <w:b/>
                <w:bCs/>
                <w:color w:val="000000" w:themeColor="text1"/>
                <w:szCs w:val="22"/>
              </w:rPr>
            </w:pPr>
            <w:proofErr w:type="gramStart"/>
            <w:r w:rsidRPr="001310CC">
              <w:rPr>
                <w:b/>
                <w:bCs/>
                <w:color w:val="000000" w:themeColor="text1"/>
                <w:szCs w:val="22"/>
              </w:rPr>
              <w:t>At</w:t>
            </w:r>
            <w:proofErr w:type="gramEnd"/>
            <w:r w:rsidRPr="001310CC">
              <w:rPr>
                <w:b/>
                <w:bCs/>
                <w:color w:val="000000" w:themeColor="text1"/>
                <w:szCs w:val="22"/>
              </w:rPr>
              <w:t xml:space="preserve"> </w:t>
            </w:r>
            <w:r w:rsidRPr="001310CC">
              <w:rPr>
                <w:b/>
                <w:bCs/>
                <w:color w:val="000000" w:themeColor="text1"/>
                <w:szCs w:val="22"/>
                <w:lang w:val="en-US"/>
              </w:rPr>
              <w:t>31</w:t>
            </w:r>
            <w:r w:rsidRPr="001310CC">
              <w:rPr>
                <w:b/>
                <w:bCs/>
                <w:color w:val="000000" w:themeColor="text1"/>
                <w:szCs w:val="22"/>
              </w:rPr>
              <w:t xml:space="preserve"> December </w:t>
            </w:r>
            <w:r w:rsidRPr="001310CC">
              <w:rPr>
                <w:b/>
                <w:bCs/>
                <w:color w:val="000000" w:themeColor="text1"/>
                <w:szCs w:val="22"/>
                <w:lang w:val="en-US"/>
              </w:rPr>
              <w:t>202</w:t>
            </w:r>
            <w:r w:rsidR="001310CC">
              <w:rPr>
                <w:b/>
                <w:bCs/>
                <w:color w:val="000000" w:themeColor="text1"/>
                <w:szCs w:val="22"/>
                <w:lang w:val="en-US"/>
              </w:rPr>
              <w:t>4</w:t>
            </w:r>
          </w:p>
        </w:tc>
        <w:tc>
          <w:tcPr>
            <w:tcW w:w="1890" w:type="dxa"/>
            <w:tcBorders>
              <w:top w:val="double" w:sz="4" w:space="0" w:color="auto"/>
              <w:bottom w:val="double" w:sz="4" w:space="0" w:color="auto"/>
            </w:tcBorders>
            <w:vAlign w:val="bottom"/>
          </w:tcPr>
          <w:p w14:paraId="68607467" w14:textId="172512A9" w:rsidR="00AA14DD" w:rsidRPr="001310CC" w:rsidRDefault="00A63B57" w:rsidP="00AA14DD">
            <w:pPr>
              <w:pStyle w:val="acctfourfigures"/>
              <w:tabs>
                <w:tab w:val="clear" w:pos="765"/>
                <w:tab w:val="decimal" w:pos="1718"/>
              </w:tabs>
              <w:spacing w:line="240" w:lineRule="exact"/>
              <w:rPr>
                <w:b/>
                <w:bCs/>
                <w:color w:val="000000" w:themeColor="text1"/>
                <w:szCs w:val="22"/>
              </w:rPr>
            </w:pPr>
            <w:r>
              <w:rPr>
                <w:b/>
                <w:bCs/>
                <w:color w:val="000000" w:themeColor="text1"/>
                <w:szCs w:val="22"/>
              </w:rPr>
              <w:t>12,475</w:t>
            </w:r>
          </w:p>
        </w:tc>
      </w:tr>
    </w:tbl>
    <w:p w14:paraId="38DB365C" w14:textId="77777777" w:rsidR="00926152" w:rsidRPr="00206CA1" w:rsidRDefault="00926152" w:rsidP="0024211F">
      <w:pPr>
        <w:pStyle w:val="index"/>
        <w:numPr>
          <w:ilvl w:val="0"/>
          <w:numId w:val="0"/>
        </w:numPr>
        <w:tabs>
          <w:tab w:val="left" w:pos="540"/>
        </w:tabs>
        <w:ind w:left="-27"/>
        <w:rPr>
          <w:b/>
          <w:bCs/>
          <w:szCs w:val="22"/>
          <w:lang w:val="en-US"/>
        </w:rPr>
      </w:pPr>
    </w:p>
    <w:p w14:paraId="628B89D8" w14:textId="6608BD4F" w:rsidR="00801226" w:rsidRPr="00206CA1" w:rsidRDefault="00215F1F" w:rsidP="00573450">
      <w:pPr>
        <w:pStyle w:val="Heading1"/>
      </w:pPr>
      <w:r w:rsidRPr="00206CA1">
        <w:t>1</w:t>
      </w:r>
      <w:r w:rsidR="00395927">
        <w:t>3</w:t>
      </w:r>
      <w:r w:rsidR="00492D78" w:rsidRPr="00206CA1">
        <w:tab/>
      </w:r>
      <w:r w:rsidR="00486F2A" w:rsidRPr="00206CA1">
        <w:t>Interest-bearing liabilities</w:t>
      </w:r>
    </w:p>
    <w:p w14:paraId="1E341D88" w14:textId="77777777" w:rsidR="005919B9" w:rsidRPr="00206CA1" w:rsidRDefault="005919B9" w:rsidP="000D58E8">
      <w:pPr>
        <w:pStyle w:val="index"/>
        <w:numPr>
          <w:ilvl w:val="0"/>
          <w:numId w:val="0"/>
        </w:numPr>
        <w:tabs>
          <w:tab w:val="left" w:pos="540"/>
        </w:tabs>
        <w:ind w:left="-27"/>
        <w:rPr>
          <w:b/>
          <w:bCs/>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3918"/>
        <w:gridCol w:w="1198"/>
        <w:gridCol w:w="180"/>
        <w:gridCol w:w="1225"/>
        <w:gridCol w:w="180"/>
        <w:gridCol w:w="1248"/>
        <w:gridCol w:w="180"/>
        <w:gridCol w:w="1231"/>
      </w:tblGrid>
      <w:tr w:rsidR="0066445F" w:rsidRPr="00206CA1" w14:paraId="4233CAD2" w14:textId="77777777" w:rsidTr="0093176E">
        <w:trPr>
          <w:cantSplit/>
        </w:trPr>
        <w:tc>
          <w:tcPr>
            <w:tcW w:w="3918" w:type="dxa"/>
          </w:tcPr>
          <w:p w14:paraId="505D99C3" w14:textId="77777777" w:rsidR="0066445F" w:rsidRPr="00206CA1" w:rsidRDefault="0066445F" w:rsidP="00085D6C">
            <w:pPr>
              <w:spacing w:line="220" w:lineRule="exact"/>
              <w:rPr>
                <w:rFonts w:eastAsia="Calibri"/>
                <w:szCs w:val="22"/>
                <w:lang w:val="en-US" w:bidi="th-TH"/>
              </w:rPr>
            </w:pPr>
          </w:p>
        </w:tc>
        <w:tc>
          <w:tcPr>
            <w:tcW w:w="2603" w:type="dxa"/>
            <w:gridSpan w:val="3"/>
          </w:tcPr>
          <w:p w14:paraId="31E09FE3" w14:textId="77777777" w:rsidR="0066445F" w:rsidRPr="00206CA1" w:rsidRDefault="0066445F" w:rsidP="00085D6C">
            <w:pPr>
              <w:spacing w:line="220" w:lineRule="exact"/>
              <w:jc w:val="center"/>
              <w:rPr>
                <w:b/>
                <w:szCs w:val="22"/>
              </w:rPr>
            </w:pPr>
            <w:r w:rsidRPr="00206CA1">
              <w:rPr>
                <w:b/>
                <w:szCs w:val="22"/>
              </w:rPr>
              <w:t xml:space="preserve">Consolidated </w:t>
            </w:r>
          </w:p>
          <w:p w14:paraId="11629D56" w14:textId="77777777" w:rsidR="0066445F" w:rsidRPr="00206CA1" w:rsidRDefault="0066445F" w:rsidP="00085D6C">
            <w:pPr>
              <w:spacing w:line="220" w:lineRule="exact"/>
              <w:jc w:val="center"/>
              <w:rPr>
                <w:b/>
                <w:szCs w:val="22"/>
              </w:rPr>
            </w:pPr>
            <w:r w:rsidRPr="00206CA1">
              <w:rPr>
                <w:b/>
                <w:szCs w:val="22"/>
              </w:rPr>
              <w:t xml:space="preserve">financial statements </w:t>
            </w:r>
          </w:p>
        </w:tc>
        <w:tc>
          <w:tcPr>
            <w:tcW w:w="180" w:type="dxa"/>
          </w:tcPr>
          <w:p w14:paraId="0F3AA5DE" w14:textId="77777777" w:rsidR="0066445F" w:rsidRPr="00206CA1" w:rsidRDefault="0066445F" w:rsidP="00085D6C">
            <w:pPr>
              <w:spacing w:line="220" w:lineRule="exact"/>
              <w:jc w:val="center"/>
              <w:rPr>
                <w:b/>
                <w:szCs w:val="22"/>
              </w:rPr>
            </w:pPr>
          </w:p>
        </w:tc>
        <w:tc>
          <w:tcPr>
            <w:tcW w:w="2659" w:type="dxa"/>
            <w:gridSpan w:val="3"/>
          </w:tcPr>
          <w:p w14:paraId="57F9DCE9" w14:textId="77777777" w:rsidR="0066445F" w:rsidRPr="00206CA1" w:rsidRDefault="0066445F" w:rsidP="00085D6C">
            <w:pPr>
              <w:spacing w:line="220" w:lineRule="exact"/>
              <w:jc w:val="center"/>
              <w:rPr>
                <w:b/>
                <w:szCs w:val="22"/>
              </w:rPr>
            </w:pPr>
            <w:r w:rsidRPr="00206CA1">
              <w:rPr>
                <w:b/>
                <w:szCs w:val="22"/>
              </w:rPr>
              <w:t xml:space="preserve">Separate </w:t>
            </w:r>
          </w:p>
          <w:p w14:paraId="279CB761" w14:textId="77777777" w:rsidR="0066445F" w:rsidRPr="00206CA1" w:rsidRDefault="0066445F" w:rsidP="00085D6C">
            <w:pPr>
              <w:spacing w:line="220" w:lineRule="exact"/>
              <w:jc w:val="center"/>
              <w:rPr>
                <w:b/>
                <w:szCs w:val="22"/>
              </w:rPr>
            </w:pPr>
            <w:r w:rsidRPr="00206CA1">
              <w:rPr>
                <w:b/>
                <w:szCs w:val="22"/>
              </w:rPr>
              <w:t xml:space="preserve">financial statements </w:t>
            </w:r>
          </w:p>
        </w:tc>
      </w:tr>
      <w:tr w:rsidR="00F47527" w:rsidRPr="00206CA1" w14:paraId="23E7A12B" w14:textId="77777777" w:rsidTr="0093176E">
        <w:trPr>
          <w:cantSplit/>
        </w:trPr>
        <w:tc>
          <w:tcPr>
            <w:tcW w:w="3918" w:type="dxa"/>
          </w:tcPr>
          <w:p w14:paraId="57F8B82C" w14:textId="77777777" w:rsidR="00F47527" w:rsidRPr="00206CA1" w:rsidRDefault="00F47527" w:rsidP="00F47527">
            <w:pPr>
              <w:spacing w:line="240" w:lineRule="atLeast"/>
              <w:jc w:val="center"/>
              <w:rPr>
                <w:szCs w:val="22"/>
              </w:rPr>
            </w:pPr>
          </w:p>
        </w:tc>
        <w:tc>
          <w:tcPr>
            <w:tcW w:w="1198" w:type="dxa"/>
          </w:tcPr>
          <w:p w14:paraId="7BBE60AC" w14:textId="2FF9C0BF" w:rsidR="00F47527" w:rsidRPr="00206CA1" w:rsidRDefault="00F47527" w:rsidP="00F47527">
            <w:pPr>
              <w:pStyle w:val="acctmergecolhdg"/>
              <w:spacing w:line="240" w:lineRule="atLeast"/>
              <w:rPr>
                <w:b w:val="0"/>
                <w:szCs w:val="22"/>
              </w:rPr>
            </w:pPr>
            <w:r w:rsidRPr="00206CA1">
              <w:rPr>
                <w:b w:val="0"/>
                <w:szCs w:val="22"/>
              </w:rPr>
              <w:t>202</w:t>
            </w:r>
            <w:r w:rsidR="00A009F9">
              <w:rPr>
                <w:b w:val="0"/>
                <w:szCs w:val="22"/>
              </w:rPr>
              <w:t>4</w:t>
            </w:r>
          </w:p>
        </w:tc>
        <w:tc>
          <w:tcPr>
            <w:tcW w:w="180" w:type="dxa"/>
          </w:tcPr>
          <w:p w14:paraId="518FADE1" w14:textId="77777777" w:rsidR="00F47527" w:rsidRPr="00206CA1" w:rsidRDefault="00F47527" w:rsidP="00F47527">
            <w:pPr>
              <w:pStyle w:val="acctmergecolhdg"/>
              <w:spacing w:line="240" w:lineRule="atLeast"/>
              <w:rPr>
                <w:b w:val="0"/>
                <w:szCs w:val="22"/>
              </w:rPr>
            </w:pPr>
          </w:p>
        </w:tc>
        <w:tc>
          <w:tcPr>
            <w:tcW w:w="1225" w:type="dxa"/>
          </w:tcPr>
          <w:p w14:paraId="100E7346" w14:textId="5492F4D7" w:rsidR="00F47527" w:rsidRPr="00206CA1" w:rsidRDefault="00F47527" w:rsidP="00F47527">
            <w:pPr>
              <w:pStyle w:val="acctmergecolhdg"/>
              <w:spacing w:line="240" w:lineRule="atLeast"/>
              <w:rPr>
                <w:b w:val="0"/>
                <w:szCs w:val="22"/>
              </w:rPr>
            </w:pPr>
            <w:r w:rsidRPr="00206CA1">
              <w:rPr>
                <w:b w:val="0"/>
                <w:szCs w:val="22"/>
              </w:rPr>
              <w:t>202</w:t>
            </w:r>
            <w:r w:rsidR="00A009F9">
              <w:rPr>
                <w:b w:val="0"/>
                <w:szCs w:val="22"/>
              </w:rPr>
              <w:t>3</w:t>
            </w:r>
          </w:p>
        </w:tc>
        <w:tc>
          <w:tcPr>
            <w:tcW w:w="180" w:type="dxa"/>
          </w:tcPr>
          <w:p w14:paraId="1568F270" w14:textId="77777777" w:rsidR="00F47527" w:rsidRPr="00206CA1" w:rsidRDefault="00F47527" w:rsidP="00F47527">
            <w:pPr>
              <w:pStyle w:val="acctmergecolhdg"/>
              <w:spacing w:line="240" w:lineRule="atLeast"/>
              <w:rPr>
                <w:b w:val="0"/>
                <w:bCs/>
                <w:szCs w:val="22"/>
              </w:rPr>
            </w:pPr>
          </w:p>
        </w:tc>
        <w:tc>
          <w:tcPr>
            <w:tcW w:w="1248" w:type="dxa"/>
          </w:tcPr>
          <w:p w14:paraId="76297A64" w14:textId="397C8C9F" w:rsidR="00F47527" w:rsidRPr="00206CA1" w:rsidRDefault="00F47527" w:rsidP="00F47527">
            <w:pPr>
              <w:pStyle w:val="acctmergecolhdg"/>
              <w:spacing w:line="240" w:lineRule="atLeast"/>
              <w:rPr>
                <w:b w:val="0"/>
                <w:szCs w:val="22"/>
              </w:rPr>
            </w:pPr>
            <w:r w:rsidRPr="00206CA1">
              <w:rPr>
                <w:b w:val="0"/>
                <w:szCs w:val="22"/>
              </w:rPr>
              <w:t>202</w:t>
            </w:r>
            <w:r w:rsidR="00A009F9">
              <w:rPr>
                <w:b w:val="0"/>
                <w:szCs w:val="22"/>
              </w:rPr>
              <w:t>4</w:t>
            </w:r>
          </w:p>
        </w:tc>
        <w:tc>
          <w:tcPr>
            <w:tcW w:w="180" w:type="dxa"/>
          </w:tcPr>
          <w:p w14:paraId="30494803" w14:textId="77777777" w:rsidR="00F47527" w:rsidRPr="00206CA1" w:rsidRDefault="00F47527" w:rsidP="00F47527">
            <w:pPr>
              <w:pStyle w:val="acctmergecolhdg"/>
              <w:spacing w:line="240" w:lineRule="atLeast"/>
              <w:rPr>
                <w:b w:val="0"/>
                <w:szCs w:val="22"/>
              </w:rPr>
            </w:pPr>
          </w:p>
        </w:tc>
        <w:tc>
          <w:tcPr>
            <w:tcW w:w="1231" w:type="dxa"/>
          </w:tcPr>
          <w:p w14:paraId="065C7455" w14:textId="722B378C" w:rsidR="00F47527" w:rsidRPr="00206CA1" w:rsidRDefault="00F47527" w:rsidP="00F47527">
            <w:pPr>
              <w:pStyle w:val="acctmergecolhdg"/>
              <w:spacing w:line="240" w:lineRule="atLeast"/>
              <w:rPr>
                <w:b w:val="0"/>
                <w:szCs w:val="22"/>
              </w:rPr>
            </w:pPr>
            <w:r w:rsidRPr="00206CA1">
              <w:rPr>
                <w:b w:val="0"/>
                <w:szCs w:val="22"/>
              </w:rPr>
              <w:t>202</w:t>
            </w:r>
            <w:r w:rsidR="00A009F9">
              <w:rPr>
                <w:b w:val="0"/>
                <w:szCs w:val="22"/>
              </w:rPr>
              <w:t>3</w:t>
            </w:r>
          </w:p>
        </w:tc>
      </w:tr>
      <w:tr w:rsidR="007022BF" w:rsidRPr="00206CA1" w14:paraId="3494CC0D" w14:textId="77777777" w:rsidTr="0093176E">
        <w:trPr>
          <w:cantSplit/>
          <w:trHeight w:val="290"/>
        </w:trPr>
        <w:tc>
          <w:tcPr>
            <w:tcW w:w="3918" w:type="dxa"/>
          </w:tcPr>
          <w:p w14:paraId="081EC29F" w14:textId="77777777" w:rsidR="007022BF" w:rsidRPr="00206CA1" w:rsidRDefault="007022BF" w:rsidP="007022BF">
            <w:pPr>
              <w:spacing w:line="240" w:lineRule="atLeast"/>
              <w:jc w:val="center"/>
              <w:rPr>
                <w:szCs w:val="22"/>
              </w:rPr>
            </w:pPr>
          </w:p>
        </w:tc>
        <w:tc>
          <w:tcPr>
            <w:tcW w:w="5442" w:type="dxa"/>
            <w:gridSpan w:val="7"/>
          </w:tcPr>
          <w:p w14:paraId="1F1CF2A1" w14:textId="77777777" w:rsidR="007022BF" w:rsidRPr="00206CA1" w:rsidRDefault="007022BF" w:rsidP="007022BF">
            <w:pPr>
              <w:tabs>
                <w:tab w:val="decimal" w:pos="765"/>
              </w:tabs>
              <w:spacing w:line="240" w:lineRule="atLeast"/>
              <w:jc w:val="center"/>
              <w:rPr>
                <w:i/>
                <w:iCs/>
                <w:szCs w:val="22"/>
              </w:rPr>
            </w:pPr>
            <w:r w:rsidRPr="00206CA1">
              <w:rPr>
                <w:i/>
                <w:iCs/>
                <w:szCs w:val="22"/>
              </w:rPr>
              <w:t>(in thousand Baht)</w:t>
            </w:r>
          </w:p>
        </w:tc>
      </w:tr>
      <w:tr w:rsidR="007022BF" w:rsidRPr="00206CA1" w14:paraId="22D0E7A9" w14:textId="77777777" w:rsidTr="0093176E">
        <w:trPr>
          <w:cantSplit/>
        </w:trPr>
        <w:tc>
          <w:tcPr>
            <w:tcW w:w="3918" w:type="dxa"/>
          </w:tcPr>
          <w:p w14:paraId="4B64E617" w14:textId="77777777" w:rsidR="007022BF" w:rsidRPr="00206CA1" w:rsidRDefault="007022BF" w:rsidP="007022BF">
            <w:pPr>
              <w:spacing w:line="240" w:lineRule="auto"/>
              <w:ind w:left="180" w:hanging="180"/>
              <w:rPr>
                <w:rFonts w:eastAsia="Calibri"/>
                <w:b/>
                <w:bCs/>
                <w:szCs w:val="22"/>
                <w:lang w:val="en-US" w:bidi="th-TH"/>
              </w:rPr>
            </w:pPr>
            <w:r w:rsidRPr="00206CA1">
              <w:rPr>
                <w:b/>
                <w:bCs/>
                <w:i/>
                <w:iCs/>
                <w:szCs w:val="22"/>
              </w:rPr>
              <w:t>Current</w:t>
            </w:r>
          </w:p>
        </w:tc>
        <w:tc>
          <w:tcPr>
            <w:tcW w:w="1198" w:type="dxa"/>
          </w:tcPr>
          <w:p w14:paraId="78DBD240" w14:textId="77777777" w:rsidR="007022BF" w:rsidRPr="00206CA1" w:rsidRDefault="007022BF" w:rsidP="007022BF">
            <w:pPr>
              <w:spacing w:line="240" w:lineRule="auto"/>
              <w:rPr>
                <w:rFonts w:eastAsia="Calibri"/>
                <w:szCs w:val="22"/>
                <w:lang w:val="en-US" w:bidi="th-TH"/>
              </w:rPr>
            </w:pPr>
          </w:p>
        </w:tc>
        <w:tc>
          <w:tcPr>
            <w:tcW w:w="180" w:type="dxa"/>
          </w:tcPr>
          <w:p w14:paraId="241DCF8C" w14:textId="77777777" w:rsidR="007022BF" w:rsidRPr="00206CA1" w:rsidRDefault="007022BF" w:rsidP="007022BF">
            <w:pPr>
              <w:tabs>
                <w:tab w:val="decimal" w:pos="821"/>
              </w:tabs>
              <w:spacing w:line="240" w:lineRule="auto"/>
              <w:rPr>
                <w:rFonts w:eastAsia="Calibri"/>
                <w:szCs w:val="22"/>
                <w:lang w:val="en-US" w:bidi="th-TH"/>
              </w:rPr>
            </w:pPr>
          </w:p>
        </w:tc>
        <w:tc>
          <w:tcPr>
            <w:tcW w:w="1225" w:type="dxa"/>
          </w:tcPr>
          <w:p w14:paraId="26AFEFB9" w14:textId="77777777" w:rsidR="007022BF" w:rsidRPr="00206CA1" w:rsidRDefault="007022BF" w:rsidP="007022BF">
            <w:pPr>
              <w:tabs>
                <w:tab w:val="decimal" w:pos="821"/>
              </w:tabs>
              <w:spacing w:line="240" w:lineRule="auto"/>
              <w:rPr>
                <w:b/>
                <w:bCs/>
                <w:szCs w:val="22"/>
              </w:rPr>
            </w:pPr>
          </w:p>
        </w:tc>
        <w:tc>
          <w:tcPr>
            <w:tcW w:w="180" w:type="dxa"/>
          </w:tcPr>
          <w:p w14:paraId="468C5915" w14:textId="77777777" w:rsidR="007022BF" w:rsidRPr="00206CA1" w:rsidRDefault="007022BF" w:rsidP="007022BF">
            <w:pPr>
              <w:tabs>
                <w:tab w:val="decimal" w:pos="821"/>
              </w:tabs>
              <w:spacing w:line="240" w:lineRule="auto"/>
              <w:rPr>
                <w:rFonts w:eastAsia="Calibri"/>
                <w:szCs w:val="22"/>
                <w:lang w:val="en-US" w:bidi="th-TH"/>
              </w:rPr>
            </w:pPr>
          </w:p>
        </w:tc>
        <w:tc>
          <w:tcPr>
            <w:tcW w:w="1248" w:type="dxa"/>
          </w:tcPr>
          <w:p w14:paraId="11426268" w14:textId="77777777" w:rsidR="007022BF" w:rsidRPr="00206CA1" w:rsidRDefault="007022BF" w:rsidP="007022BF">
            <w:pPr>
              <w:spacing w:line="240" w:lineRule="auto"/>
              <w:rPr>
                <w:rFonts w:eastAsia="Calibri"/>
                <w:szCs w:val="22"/>
                <w:lang w:val="en-US" w:bidi="th-TH"/>
              </w:rPr>
            </w:pPr>
          </w:p>
        </w:tc>
        <w:tc>
          <w:tcPr>
            <w:tcW w:w="180" w:type="dxa"/>
            <w:vAlign w:val="bottom"/>
          </w:tcPr>
          <w:p w14:paraId="3AC5F936" w14:textId="77777777" w:rsidR="007022BF" w:rsidRPr="00206CA1" w:rsidRDefault="007022BF" w:rsidP="007022BF">
            <w:pPr>
              <w:tabs>
                <w:tab w:val="decimal" w:pos="821"/>
              </w:tabs>
              <w:spacing w:line="240" w:lineRule="auto"/>
              <w:rPr>
                <w:szCs w:val="22"/>
              </w:rPr>
            </w:pPr>
          </w:p>
        </w:tc>
        <w:tc>
          <w:tcPr>
            <w:tcW w:w="1231" w:type="dxa"/>
            <w:vAlign w:val="bottom"/>
          </w:tcPr>
          <w:p w14:paraId="57F666C1" w14:textId="77777777" w:rsidR="007022BF" w:rsidRPr="00206CA1" w:rsidRDefault="007022BF" w:rsidP="007022BF">
            <w:pPr>
              <w:tabs>
                <w:tab w:val="decimal" w:pos="821"/>
              </w:tabs>
              <w:spacing w:line="240" w:lineRule="auto"/>
              <w:rPr>
                <w:rFonts w:eastAsia="Calibri"/>
                <w:szCs w:val="22"/>
                <w:lang w:val="en-US" w:bidi="th-TH"/>
              </w:rPr>
            </w:pPr>
          </w:p>
        </w:tc>
      </w:tr>
      <w:tr w:rsidR="006A751D" w:rsidRPr="00206CA1" w14:paraId="1F23055B" w14:textId="77777777" w:rsidTr="0093176E">
        <w:trPr>
          <w:cantSplit/>
        </w:trPr>
        <w:tc>
          <w:tcPr>
            <w:tcW w:w="3918" w:type="dxa"/>
          </w:tcPr>
          <w:p w14:paraId="5A4FFB4A" w14:textId="77777777" w:rsidR="006A751D" w:rsidRPr="00206CA1" w:rsidRDefault="006A751D" w:rsidP="006A751D">
            <w:pPr>
              <w:spacing w:line="240" w:lineRule="auto"/>
              <w:ind w:left="180" w:hanging="180"/>
              <w:rPr>
                <w:rFonts w:eastAsia="Calibri"/>
                <w:szCs w:val="22"/>
                <w:lang w:val="en-US" w:bidi="th-TH"/>
              </w:rPr>
            </w:pPr>
            <w:r w:rsidRPr="00206CA1">
              <w:rPr>
                <w:szCs w:val="22"/>
              </w:rPr>
              <w:t>Current portion of debentures</w:t>
            </w:r>
          </w:p>
        </w:tc>
        <w:tc>
          <w:tcPr>
            <w:tcW w:w="1198" w:type="dxa"/>
          </w:tcPr>
          <w:p w14:paraId="496823D8" w14:textId="77777777" w:rsidR="006A751D" w:rsidRPr="00206CA1" w:rsidRDefault="006A751D" w:rsidP="006A751D">
            <w:pPr>
              <w:tabs>
                <w:tab w:val="decimal" w:pos="1040"/>
              </w:tabs>
              <w:spacing w:line="240" w:lineRule="auto"/>
              <w:ind w:right="-77"/>
              <w:rPr>
                <w:szCs w:val="22"/>
              </w:rPr>
            </w:pPr>
          </w:p>
        </w:tc>
        <w:tc>
          <w:tcPr>
            <w:tcW w:w="180" w:type="dxa"/>
          </w:tcPr>
          <w:p w14:paraId="3B33E6C4" w14:textId="77777777" w:rsidR="006A751D" w:rsidRPr="00206CA1" w:rsidRDefault="006A751D" w:rsidP="006A751D">
            <w:pPr>
              <w:tabs>
                <w:tab w:val="decimal" w:pos="927"/>
              </w:tabs>
              <w:spacing w:line="240" w:lineRule="auto"/>
              <w:ind w:right="-77"/>
              <w:rPr>
                <w:szCs w:val="22"/>
              </w:rPr>
            </w:pPr>
          </w:p>
        </w:tc>
        <w:tc>
          <w:tcPr>
            <w:tcW w:w="1225" w:type="dxa"/>
          </w:tcPr>
          <w:p w14:paraId="5128CA1D" w14:textId="77777777" w:rsidR="006A751D" w:rsidRPr="00206CA1" w:rsidRDefault="006A751D" w:rsidP="006A751D">
            <w:pPr>
              <w:tabs>
                <w:tab w:val="decimal" w:pos="1083"/>
              </w:tabs>
              <w:spacing w:line="240" w:lineRule="auto"/>
              <w:ind w:right="-77"/>
              <w:rPr>
                <w:szCs w:val="22"/>
              </w:rPr>
            </w:pPr>
          </w:p>
        </w:tc>
        <w:tc>
          <w:tcPr>
            <w:tcW w:w="180" w:type="dxa"/>
          </w:tcPr>
          <w:p w14:paraId="24DE9D5E" w14:textId="77777777" w:rsidR="006A751D" w:rsidRPr="00206CA1" w:rsidRDefault="006A751D" w:rsidP="006A751D">
            <w:pPr>
              <w:tabs>
                <w:tab w:val="decimal" w:pos="927"/>
              </w:tabs>
              <w:spacing w:line="240" w:lineRule="auto"/>
              <w:ind w:right="-77"/>
              <w:rPr>
                <w:szCs w:val="22"/>
              </w:rPr>
            </w:pPr>
          </w:p>
        </w:tc>
        <w:tc>
          <w:tcPr>
            <w:tcW w:w="1248" w:type="dxa"/>
          </w:tcPr>
          <w:p w14:paraId="0B47E908" w14:textId="77777777" w:rsidR="006A751D" w:rsidRPr="00206CA1" w:rsidRDefault="006A751D" w:rsidP="006A751D">
            <w:pPr>
              <w:tabs>
                <w:tab w:val="decimal" w:pos="927"/>
              </w:tabs>
              <w:spacing w:line="240" w:lineRule="auto"/>
              <w:ind w:right="-77"/>
              <w:rPr>
                <w:szCs w:val="22"/>
              </w:rPr>
            </w:pPr>
          </w:p>
        </w:tc>
        <w:tc>
          <w:tcPr>
            <w:tcW w:w="180" w:type="dxa"/>
          </w:tcPr>
          <w:p w14:paraId="60C38F20" w14:textId="77777777" w:rsidR="006A751D" w:rsidRPr="00206CA1" w:rsidRDefault="006A751D" w:rsidP="006A751D">
            <w:pPr>
              <w:tabs>
                <w:tab w:val="decimal" w:pos="927"/>
              </w:tabs>
              <w:spacing w:line="240" w:lineRule="auto"/>
              <w:ind w:right="-77"/>
              <w:rPr>
                <w:szCs w:val="22"/>
              </w:rPr>
            </w:pPr>
          </w:p>
        </w:tc>
        <w:tc>
          <w:tcPr>
            <w:tcW w:w="1231" w:type="dxa"/>
          </w:tcPr>
          <w:p w14:paraId="4956B9CF" w14:textId="77777777" w:rsidR="006A751D" w:rsidRPr="00206CA1" w:rsidRDefault="006A751D" w:rsidP="006A751D">
            <w:pPr>
              <w:tabs>
                <w:tab w:val="decimal" w:pos="927"/>
                <w:tab w:val="decimal" w:pos="999"/>
              </w:tabs>
              <w:spacing w:line="240" w:lineRule="auto"/>
              <w:ind w:right="-77"/>
              <w:rPr>
                <w:szCs w:val="22"/>
              </w:rPr>
            </w:pPr>
          </w:p>
        </w:tc>
      </w:tr>
      <w:tr w:rsidR="00A009F9" w:rsidRPr="00206CA1" w14:paraId="5FCA8060" w14:textId="77777777" w:rsidTr="0093176E">
        <w:trPr>
          <w:cantSplit/>
        </w:trPr>
        <w:tc>
          <w:tcPr>
            <w:tcW w:w="3918" w:type="dxa"/>
          </w:tcPr>
          <w:p w14:paraId="1D912EA8" w14:textId="77777777" w:rsidR="00A009F9" w:rsidRPr="00206CA1" w:rsidRDefault="00A009F9" w:rsidP="00A009F9">
            <w:pPr>
              <w:spacing w:line="240" w:lineRule="auto"/>
              <w:ind w:left="281" w:hanging="180"/>
              <w:rPr>
                <w:rFonts w:eastAsia="Calibri"/>
                <w:szCs w:val="22"/>
                <w:lang w:val="en-US" w:bidi="th-TH"/>
              </w:rPr>
            </w:pPr>
            <w:r w:rsidRPr="00206CA1">
              <w:rPr>
                <w:szCs w:val="22"/>
              </w:rPr>
              <w:t xml:space="preserve"> - Unsecured</w:t>
            </w:r>
          </w:p>
        </w:tc>
        <w:tc>
          <w:tcPr>
            <w:tcW w:w="1198" w:type="dxa"/>
          </w:tcPr>
          <w:p w14:paraId="65B79827" w14:textId="72ECDBE0" w:rsidR="00A009F9" w:rsidRPr="00206CA1" w:rsidRDefault="00024002" w:rsidP="00A009F9">
            <w:pPr>
              <w:tabs>
                <w:tab w:val="decimal" w:pos="1040"/>
              </w:tabs>
              <w:ind w:left="-153" w:right="-77"/>
              <w:rPr>
                <w:szCs w:val="22"/>
              </w:rPr>
            </w:pPr>
            <w:r>
              <w:rPr>
                <w:szCs w:val="22"/>
              </w:rPr>
              <w:t>-</w:t>
            </w:r>
          </w:p>
        </w:tc>
        <w:tc>
          <w:tcPr>
            <w:tcW w:w="180" w:type="dxa"/>
            <w:vAlign w:val="bottom"/>
          </w:tcPr>
          <w:p w14:paraId="4F55080D" w14:textId="77777777" w:rsidR="00A009F9" w:rsidRPr="00206CA1" w:rsidRDefault="00A009F9" w:rsidP="00A009F9">
            <w:pPr>
              <w:tabs>
                <w:tab w:val="decimal" w:pos="927"/>
              </w:tabs>
              <w:ind w:right="-77"/>
              <w:rPr>
                <w:szCs w:val="22"/>
              </w:rPr>
            </w:pPr>
          </w:p>
        </w:tc>
        <w:tc>
          <w:tcPr>
            <w:tcW w:w="1225" w:type="dxa"/>
          </w:tcPr>
          <w:p w14:paraId="0C22CC8B" w14:textId="0822B777" w:rsidR="00A009F9" w:rsidRPr="00206CA1" w:rsidRDefault="00A009F9" w:rsidP="00A009F9">
            <w:pPr>
              <w:tabs>
                <w:tab w:val="decimal" w:pos="1083"/>
              </w:tabs>
              <w:ind w:right="-77"/>
              <w:rPr>
                <w:szCs w:val="22"/>
              </w:rPr>
            </w:pPr>
            <w:r w:rsidRPr="00206CA1">
              <w:t>1,499,249</w:t>
            </w:r>
          </w:p>
        </w:tc>
        <w:tc>
          <w:tcPr>
            <w:tcW w:w="180" w:type="dxa"/>
          </w:tcPr>
          <w:p w14:paraId="2E0DA09A" w14:textId="77777777" w:rsidR="00A009F9" w:rsidRPr="00206CA1" w:rsidRDefault="00A009F9" w:rsidP="00A009F9">
            <w:pPr>
              <w:tabs>
                <w:tab w:val="decimal" w:pos="927"/>
              </w:tabs>
              <w:ind w:right="-77"/>
              <w:rPr>
                <w:szCs w:val="22"/>
              </w:rPr>
            </w:pPr>
          </w:p>
        </w:tc>
        <w:tc>
          <w:tcPr>
            <w:tcW w:w="1248" w:type="dxa"/>
          </w:tcPr>
          <w:p w14:paraId="5BD6FEF2" w14:textId="33FF576A" w:rsidR="00A009F9" w:rsidRPr="00206CA1" w:rsidRDefault="00E60DDB" w:rsidP="00A009F9">
            <w:pPr>
              <w:tabs>
                <w:tab w:val="decimal" w:pos="1084"/>
              </w:tabs>
              <w:ind w:right="-77"/>
              <w:rPr>
                <w:szCs w:val="22"/>
              </w:rPr>
            </w:pPr>
            <w:r>
              <w:rPr>
                <w:szCs w:val="22"/>
              </w:rPr>
              <w:t>-</w:t>
            </w:r>
          </w:p>
        </w:tc>
        <w:tc>
          <w:tcPr>
            <w:tcW w:w="180" w:type="dxa"/>
          </w:tcPr>
          <w:p w14:paraId="61FF834C" w14:textId="77777777" w:rsidR="00A009F9" w:rsidRPr="00206CA1" w:rsidRDefault="00A009F9" w:rsidP="00A009F9">
            <w:pPr>
              <w:tabs>
                <w:tab w:val="decimal" w:pos="927"/>
              </w:tabs>
              <w:ind w:right="-77"/>
              <w:rPr>
                <w:szCs w:val="22"/>
              </w:rPr>
            </w:pPr>
          </w:p>
        </w:tc>
        <w:tc>
          <w:tcPr>
            <w:tcW w:w="1231" w:type="dxa"/>
          </w:tcPr>
          <w:p w14:paraId="225CDE57" w14:textId="14BE476C" w:rsidR="00A009F9" w:rsidRPr="00206CA1" w:rsidRDefault="00A009F9" w:rsidP="00A009F9">
            <w:pPr>
              <w:tabs>
                <w:tab w:val="decimal" w:pos="1059"/>
              </w:tabs>
              <w:ind w:right="-77"/>
            </w:pPr>
            <w:r w:rsidRPr="00206CA1">
              <w:rPr>
                <w:szCs w:val="22"/>
              </w:rPr>
              <w:t>1,499,249</w:t>
            </w:r>
          </w:p>
        </w:tc>
      </w:tr>
      <w:tr w:rsidR="00A009F9" w:rsidRPr="00206CA1" w14:paraId="7F6D5BFC" w14:textId="77777777" w:rsidTr="0093176E">
        <w:trPr>
          <w:cantSplit/>
        </w:trPr>
        <w:tc>
          <w:tcPr>
            <w:tcW w:w="3918" w:type="dxa"/>
          </w:tcPr>
          <w:p w14:paraId="43EF5294" w14:textId="747DC5CD" w:rsidR="00A009F9" w:rsidRPr="00206CA1" w:rsidRDefault="00A009F9" w:rsidP="00A009F9">
            <w:pPr>
              <w:spacing w:line="240" w:lineRule="auto"/>
              <w:ind w:left="281" w:hanging="281"/>
              <w:rPr>
                <w:szCs w:val="22"/>
              </w:rPr>
            </w:pPr>
            <w:r w:rsidRPr="00206CA1">
              <w:rPr>
                <w:szCs w:val="22"/>
              </w:rPr>
              <w:t>Current portion of lease liabilities</w:t>
            </w:r>
          </w:p>
        </w:tc>
        <w:tc>
          <w:tcPr>
            <w:tcW w:w="1198" w:type="dxa"/>
          </w:tcPr>
          <w:p w14:paraId="4F3FC2FE" w14:textId="4FEFC7E5" w:rsidR="00A009F9" w:rsidRPr="00206CA1" w:rsidRDefault="00CD5844" w:rsidP="00A009F9">
            <w:pPr>
              <w:tabs>
                <w:tab w:val="decimal" w:pos="1040"/>
              </w:tabs>
              <w:ind w:left="-153" w:right="-77"/>
            </w:pPr>
            <w:r>
              <w:t>11,590</w:t>
            </w:r>
          </w:p>
        </w:tc>
        <w:tc>
          <w:tcPr>
            <w:tcW w:w="180" w:type="dxa"/>
            <w:vAlign w:val="bottom"/>
          </w:tcPr>
          <w:p w14:paraId="5C287233" w14:textId="77777777" w:rsidR="00A009F9" w:rsidRPr="00206CA1" w:rsidRDefault="00A009F9" w:rsidP="00A009F9">
            <w:pPr>
              <w:tabs>
                <w:tab w:val="decimal" w:pos="927"/>
              </w:tabs>
              <w:ind w:right="-77"/>
              <w:rPr>
                <w:szCs w:val="22"/>
              </w:rPr>
            </w:pPr>
          </w:p>
        </w:tc>
        <w:tc>
          <w:tcPr>
            <w:tcW w:w="1225" w:type="dxa"/>
          </w:tcPr>
          <w:p w14:paraId="16B1E5E6" w14:textId="0B02A5F9" w:rsidR="00A009F9" w:rsidRPr="00206CA1" w:rsidRDefault="00A009F9" w:rsidP="00A009F9">
            <w:pPr>
              <w:tabs>
                <w:tab w:val="decimal" w:pos="1083"/>
              </w:tabs>
              <w:ind w:right="-77"/>
              <w:rPr>
                <w:szCs w:val="22"/>
              </w:rPr>
            </w:pPr>
            <w:r w:rsidRPr="00206CA1">
              <w:t>23,5</w:t>
            </w:r>
            <w:r>
              <w:t>88</w:t>
            </w:r>
          </w:p>
        </w:tc>
        <w:tc>
          <w:tcPr>
            <w:tcW w:w="180" w:type="dxa"/>
          </w:tcPr>
          <w:p w14:paraId="41CD5417" w14:textId="77777777" w:rsidR="00A009F9" w:rsidRPr="00206CA1" w:rsidRDefault="00A009F9" w:rsidP="00A009F9">
            <w:pPr>
              <w:tabs>
                <w:tab w:val="decimal" w:pos="927"/>
              </w:tabs>
              <w:ind w:right="-77"/>
              <w:rPr>
                <w:szCs w:val="22"/>
              </w:rPr>
            </w:pPr>
          </w:p>
        </w:tc>
        <w:tc>
          <w:tcPr>
            <w:tcW w:w="1248" w:type="dxa"/>
          </w:tcPr>
          <w:p w14:paraId="7D1FBE49" w14:textId="34C09E88" w:rsidR="00A009F9" w:rsidRPr="00206CA1" w:rsidRDefault="00E60DDB" w:rsidP="00A009F9">
            <w:pPr>
              <w:tabs>
                <w:tab w:val="decimal" w:pos="1084"/>
              </w:tabs>
              <w:ind w:right="-77"/>
              <w:rPr>
                <w:szCs w:val="22"/>
              </w:rPr>
            </w:pPr>
            <w:r>
              <w:rPr>
                <w:szCs w:val="22"/>
              </w:rPr>
              <w:t>7,062</w:t>
            </w:r>
          </w:p>
        </w:tc>
        <w:tc>
          <w:tcPr>
            <w:tcW w:w="180" w:type="dxa"/>
          </w:tcPr>
          <w:p w14:paraId="45D3DEBF" w14:textId="77777777" w:rsidR="00A009F9" w:rsidRPr="00206CA1" w:rsidRDefault="00A009F9" w:rsidP="00A009F9">
            <w:pPr>
              <w:tabs>
                <w:tab w:val="decimal" w:pos="927"/>
              </w:tabs>
              <w:ind w:right="-77"/>
              <w:rPr>
                <w:szCs w:val="22"/>
              </w:rPr>
            </w:pPr>
          </w:p>
        </w:tc>
        <w:tc>
          <w:tcPr>
            <w:tcW w:w="1231" w:type="dxa"/>
          </w:tcPr>
          <w:p w14:paraId="6C151256" w14:textId="7E97E788" w:rsidR="00A009F9" w:rsidRPr="00206CA1" w:rsidRDefault="00A009F9" w:rsidP="00A009F9">
            <w:pPr>
              <w:tabs>
                <w:tab w:val="decimal" w:pos="1059"/>
              </w:tabs>
              <w:ind w:right="-77"/>
              <w:rPr>
                <w:cs/>
                <w:lang w:bidi="th-TH"/>
              </w:rPr>
            </w:pPr>
            <w:r w:rsidRPr="00206CA1">
              <w:rPr>
                <w:szCs w:val="22"/>
              </w:rPr>
              <w:t>6,130</w:t>
            </w:r>
          </w:p>
        </w:tc>
      </w:tr>
      <w:tr w:rsidR="00A009F9" w:rsidRPr="00206CA1" w14:paraId="292977B8" w14:textId="77777777">
        <w:trPr>
          <w:cantSplit/>
        </w:trPr>
        <w:tc>
          <w:tcPr>
            <w:tcW w:w="3918" w:type="dxa"/>
            <w:vAlign w:val="bottom"/>
          </w:tcPr>
          <w:p w14:paraId="1DA5AFC4" w14:textId="77777777" w:rsidR="00A009F9" w:rsidRPr="00206CA1" w:rsidRDefault="00A009F9" w:rsidP="00A009F9">
            <w:pPr>
              <w:spacing w:line="240" w:lineRule="auto"/>
              <w:rPr>
                <w:rFonts w:eastAsia="Calibri"/>
                <w:b/>
                <w:bCs/>
                <w:szCs w:val="22"/>
                <w:lang w:val="en-US" w:bidi="th-TH"/>
              </w:rPr>
            </w:pPr>
            <w:r w:rsidRPr="00206CA1">
              <w:rPr>
                <w:rFonts w:eastAsia="Calibri"/>
                <w:b/>
                <w:bCs/>
                <w:szCs w:val="22"/>
                <w:lang w:val="en-US" w:bidi="th-TH"/>
              </w:rPr>
              <w:t>Total current</w:t>
            </w:r>
          </w:p>
        </w:tc>
        <w:tc>
          <w:tcPr>
            <w:tcW w:w="1198" w:type="dxa"/>
            <w:tcBorders>
              <w:top w:val="single" w:sz="4" w:space="0" w:color="auto"/>
              <w:bottom w:val="single" w:sz="4" w:space="0" w:color="auto"/>
            </w:tcBorders>
          </w:tcPr>
          <w:p w14:paraId="7854A693" w14:textId="2D2F2708" w:rsidR="00A009F9" w:rsidRPr="00206CA1" w:rsidRDefault="003725CB" w:rsidP="00A009F9">
            <w:pPr>
              <w:tabs>
                <w:tab w:val="decimal" w:pos="1040"/>
              </w:tabs>
              <w:ind w:left="-153" w:right="-77"/>
              <w:rPr>
                <w:b/>
                <w:bCs/>
                <w:szCs w:val="22"/>
              </w:rPr>
            </w:pPr>
            <w:r>
              <w:rPr>
                <w:b/>
                <w:bCs/>
                <w:szCs w:val="22"/>
              </w:rPr>
              <w:t>11,590</w:t>
            </w:r>
          </w:p>
        </w:tc>
        <w:tc>
          <w:tcPr>
            <w:tcW w:w="180" w:type="dxa"/>
          </w:tcPr>
          <w:p w14:paraId="62875454" w14:textId="77777777" w:rsidR="00A009F9" w:rsidRPr="00206CA1" w:rsidRDefault="00A009F9" w:rsidP="00A009F9">
            <w:pPr>
              <w:tabs>
                <w:tab w:val="decimal" w:pos="927"/>
              </w:tabs>
              <w:ind w:right="-77"/>
              <w:rPr>
                <w:b/>
                <w:bCs/>
                <w:szCs w:val="22"/>
              </w:rPr>
            </w:pPr>
          </w:p>
        </w:tc>
        <w:tc>
          <w:tcPr>
            <w:tcW w:w="1225" w:type="dxa"/>
            <w:tcBorders>
              <w:top w:val="single" w:sz="4" w:space="0" w:color="auto"/>
              <w:bottom w:val="single" w:sz="4" w:space="0" w:color="auto"/>
            </w:tcBorders>
          </w:tcPr>
          <w:p w14:paraId="7CBB0F53" w14:textId="1C64A9FE" w:rsidR="00A009F9" w:rsidRPr="00206CA1" w:rsidRDefault="00A009F9" w:rsidP="00A009F9">
            <w:pPr>
              <w:tabs>
                <w:tab w:val="decimal" w:pos="1083"/>
              </w:tabs>
              <w:ind w:right="-77"/>
              <w:rPr>
                <w:b/>
                <w:bCs/>
                <w:szCs w:val="22"/>
              </w:rPr>
            </w:pPr>
            <w:r w:rsidRPr="00206CA1">
              <w:rPr>
                <w:b/>
                <w:bCs/>
              </w:rPr>
              <w:t>1,522,</w:t>
            </w:r>
            <w:r>
              <w:rPr>
                <w:b/>
                <w:bCs/>
              </w:rPr>
              <w:t>837</w:t>
            </w:r>
          </w:p>
        </w:tc>
        <w:tc>
          <w:tcPr>
            <w:tcW w:w="180" w:type="dxa"/>
          </w:tcPr>
          <w:p w14:paraId="2F47EA2D" w14:textId="77777777" w:rsidR="00A009F9" w:rsidRPr="00206CA1" w:rsidRDefault="00A009F9" w:rsidP="00A009F9">
            <w:pPr>
              <w:tabs>
                <w:tab w:val="decimal" w:pos="927"/>
              </w:tabs>
              <w:ind w:right="-77"/>
              <w:rPr>
                <w:b/>
                <w:bCs/>
                <w:szCs w:val="22"/>
              </w:rPr>
            </w:pPr>
          </w:p>
        </w:tc>
        <w:tc>
          <w:tcPr>
            <w:tcW w:w="1248" w:type="dxa"/>
            <w:tcBorders>
              <w:top w:val="single" w:sz="4" w:space="0" w:color="auto"/>
              <w:bottom w:val="single" w:sz="4" w:space="0" w:color="auto"/>
            </w:tcBorders>
          </w:tcPr>
          <w:p w14:paraId="74EF801C" w14:textId="4863E32E" w:rsidR="00A009F9" w:rsidRPr="00206CA1" w:rsidRDefault="00400AAB" w:rsidP="00A009F9">
            <w:pPr>
              <w:tabs>
                <w:tab w:val="decimal" w:pos="1084"/>
              </w:tabs>
              <w:ind w:right="-125"/>
              <w:rPr>
                <w:b/>
                <w:bCs/>
                <w:szCs w:val="22"/>
              </w:rPr>
            </w:pPr>
            <w:r>
              <w:rPr>
                <w:b/>
                <w:bCs/>
                <w:szCs w:val="22"/>
              </w:rPr>
              <w:t>7,062</w:t>
            </w:r>
          </w:p>
        </w:tc>
        <w:tc>
          <w:tcPr>
            <w:tcW w:w="180" w:type="dxa"/>
          </w:tcPr>
          <w:p w14:paraId="2312A21E" w14:textId="77777777" w:rsidR="00A009F9" w:rsidRPr="00206CA1" w:rsidRDefault="00A009F9" w:rsidP="00A009F9">
            <w:pPr>
              <w:tabs>
                <w:tab w:val="decimal" w:pos="927"/>
              </w:tabs>
              <w:ind w:right="-77"/>
              <w:rPr>
                <w:b/>
                <w:bCs/>
                <w:szCs w:val="22"/>
              </w:rPr>
            </w:pPr>
          </w:p>
        </w:tc>
        <w:tc>
          <w:tcPr>
            <w:tcW w:w="1231" w:type="dxa"/>
            <w:tcBorders>
              <w:top w:val="single" w:sz="4" w:space="0" w:color="auto"/>
              <w:bottom w:val="single" w:sz="4" w:space="0" w:color="auto"/>
            </w:tcBorders>
          </w:tcPr>
          <w:p w14:paraId="1CE21AC3" w14:textId="4CDEC0D6" w:rsidR="00A009F9" w:rsidRPr="00206CA1" w:rsidRDefault="00A009F9" w:rsidP="00A009F9">
            <w:pPr>
              <w:tabs>
                <w:tab w:val="decimal" w:pos="1059"/>
              </w:tabs>
              <w:ind w:right="-77"/>
              <w:rPr>
                <w:b/>
                <w:bCs/>
                <w:szCs w:val="22"/>
              </w:rPr>
            </w:pPr>
            <w:r w:rsidRPr="00206CA1">
              <w:rPr>
                <w:b/>
                <w:bCs/>
                <w:szCs w:val="22"/>
              </w:rPr>
              <w:t>1,505,379</w:t>
            </w:r>
          </w:p>
        </w:tc>
      </w:tr>
      <w:tr w:rsidR="00A009F9" w:rsidRPr="00206CA1" w14:paraId="269C3F65" w14:textId="77777777" w:rsidTr="0093176E">
        <w:trPr>
          <w:cantSplit/>
        </w:trPr>
        <w:tc>
          <w:tcPr>
            <w:tcW w:w="3918" w:type="dxa"/>
            <w:vAlign w:val="bottom"/>
          </w:tcPr>
          <w:p w14:paraId="36E28F42" w14:textId="77777777" w:rsidR="00A009F9" w:rsidRPr="00206CA1" w:rsidRDefault="00A009F9" w:rsidP="00A009F9">
            <w:pPr>
              <w:spacing w:line="240" w:lineRule="auto"/>
              <w:rPr>
                <w:rFonts w:eastAsia="Calibri"/>
                <w:b/>
                <w:bCs/>
                <w:szCs w:val="22"/>
                <w:lang w:val="en-US" w:bidi="th-TH"/>
              </w:rPr>
            </w:pPr>
          </w:p>
        </w:tc>
        <w:tc>
          <w:tcPr>
            <w:tcW w:w="1198" w:type="dxa"/>
            <w:tcBorders>
              <w:top w:val="single" w:sz="4" w:space="0" w:color="auto"/>
            </w:tcBorders>
            <w:vAlign w:val="bottom"/>
          </w:tcPr>
          <w:p w14:paraId="2C9EA068" w14:textId="77777777" w:rsidR="00A009F9" w:rsidRPr="00206CA1" w:rsidRDefault="00A009F9" w:rsidP="00A009F9">
            <w:pPr>
              <w:tabs>
                <w:tab w:val="decimal" w:pos="1040"/>
              </w:tabs>
              <w:ind w:left="-153" w:right="-77"/>
              <w:rPr>
                <w:b/>
                <w:bCs/>
                <w:szCs w:val="22"/>
              </w:rPr>
            </w:pPr>
          </w:p>
        </w:tc>
        <w:tc>
          <w:tcPr>
            <w:tcW w:w="180" w:type="dxa"/>
          </w:tcPr>
          <w:p w14:paraId="5C7C8FEB" w14:textId="77777777" w:rsidR="00A009F9" w:rsidRPr="00206CA1" w:rsidRDefault="00A009F9" w:rsidP="00A009F9">
            <w:pPr>
              <w:tabs>
                <w:tab w:val="decimal" w:pos="927"/>
              </w:tabs>
              <w:ind w:right="-77"/>
              <w:rPr>
                <w:b/>
                <w:bCs/>
                <w:szCs w:val="22"/>
              </w:rPr>
            </w:pPr>
          </w:p>
        </w:tc>
        <w:tc>
          <w:tcPr>
            <w:tcW w:w="1225" w:type="dxa"/>
            <w:tcBorders>
              <w:top w:val="single" w:sz="4" w:space="0" w:color="auto"/>
            </w:tcBorders>
            <w:vAlign w:val="bottom"/>
          </w:tcPr>
          <w:p w14:paraId="31AA17EB" w14:textId="77777777" w:rsidR="00A009F9" w:rsidRPr="00206CA1" w:rsidRDefault="00A009F9" w:rsidP="00A009F9">
            <w:pPr>
              <w:tabs>
                <w:tab w:val="decimal" w:pos="1083"/>
              </w:tabs>
              <w:ind w:right="-77"/>
              <w:rPr>
                <w:b/>
                <w:bCs/>
                <w:szCs w:val="22"/>
                <w:lang w:val="en-US"/>
              </w:rPr>
            </w:pPr>
          </w:p>
        </w:tc>
        <w:tc>
          <w:tcPr>
            <w:tcW w:w="180" w:type="dxa"/>
          </w:tcPr>
          <w:p w14:paraId="65645B46" w14:textId="77777777" w:rsidR="00A009F9" w:rsidRPr="00206CA1" w:rsidRDefault="00A009F9" w:rsidP="00A009F9">
            <w:pPr>
              <w:tabs>
                <w:tab w:val="decimal" w:pos="927"/>
              </w:tabs>
              <w:ind w:right="-77"/>
              <w:rPr>
                <w:b/>
                <w:bCs/>
                <w:szCs w:val="22"/>
              </w:rPr>
            </w:pPr>
          </w:p>
        </w:tc>
        <w:tc>
          <w:tcPr>
            <w:tcW w:w="1248" w:type="dxa"/>
            <w:tcBorders>
              <w:top w:val="single" w:sz="4" w:space="0" w:color="auto"/>
            </w:tcBorders>
          </w:tcPr>
          <w:p w14:paraId="560E8284" w14:textId="77777777" w:rsidR="00A009F9" w:rsidRPr="00206CA1" w:rsidRDefault="00A009F9" w:rsidP="00A009F9">
            <w:pPr>
              <w:tabs>
                <w:tab w:val="decimal" w:pos="1084"/>
              </w:tabs>
              <w:ind w:right="-125"/>
              <w:rPr>
                <w:b/>
                <w:bCs/>
                <w:szCs w:val="22"/>
              </w:rPr>
            </w:pPr>
          </w:p>
        </w:tc>
        <w:tc>
          <w:tcPr>
            <w:tcW w:w="180" w:type="dxa"/>
          </w:tcPr>
          <w:p w14:paraId="05B1E5FC" w14:textId="77777777" w:rsidR="00A009F9" w:rsidRPr="00206CA1" w:rsidRDefault="00A009F9" w:rsidP="00A009F9">
            <w:pPr>
              <w:tabs>
                <w:tab w:val="decimal" w:pos="927"/>
              </w:tabs>
              <w:ind w:right="-77"/>
              <w:rPr>
                <w:b/>
                <w:bCs/>
                <w:szCs w:val="22"/>
              </w:rPr>
            </w:pPr>
          </w:p>
        </w:tc>
        <w:tc>
          <w:tcPr>
            <w:tcW w:w="1231" w:type="dxa"/>
            <w:tcBorders>
              <w:top w:val="single" w:sz="4" w:space="0" w:color="auto"/>
            </w:tcBorders>
          </w:tcPr>
          <w:p w14:paraId="14D0BAD5" w14:textId="77777777" w:rsidR="00A009F9" w:rsidRPr="00206CA1" w:rsidRDefault="00A009F9" w:rsidP="00A009F9">
            <w:pPr>
              <w:tabs>
                <w:tab w:val="decimal" w:pos="999"/>
              </w:tabs>
              <w:ind w:right="-77"/>
              <w:rPr>
                <w:b/>
                <w:bCs/>
                <w:szCs w:val="22"/>
                <w:lang w:val="en-US"/>
              </w:rPr>
            </w:pPr>
          </w:p>
        </w:tc>
      </w:tr>
      <w:tr w:rsidR="00A009F9" w:rsidRPr="00206CA1" w14:paraId="60E495BA" w14:textId="77777777" w:rsidTr="0093176E">
        <w:trPr>
          <w:cantSplit/>
        </w:trPr>
        <w:tc>
          <w:tcPr>
            <w:tcW w:w="3918" w:type="dxa"/>
          </w:tcPr>
          <w:p w14:paraId="5338BA24" w14:textId="77777777" w:rsidR="00A009F9" w:rsidRPr="00206CA1" w:rsidRDefault="00A009F9" w:rsidP="00A009F9">
            <w:pPr>
              <w:spacing w:line="240" w:lineRule="auto"/>
              <w:rPr>
                <w:rFonts w:eastAsia="Calibri"/>
                <w:b/>
                <w:bCs/>
                <w:szCs w:val="22"/>
                <w:lang w:val="en-US" w:bidi="th-TH"/>
              </w:rPr>
            </w:pPr>
            <w:r w:rsidRPr="00206CA1">
              <w:rPr>
                <w:b/>
                <w:bCs/>
                <w:i/>
                <w:iCs/>
                <w:szCs w:val="22"/>
              </w:rPr>
              <w:t>Non-current</w:t>
            </w:r>
          </w:p>
        </w:tc>
        <w:tc>
          <w:tcPr>
            <w:tcW w:w="1198" w:type="dxa"/>
            <w:vAlign w:val="bottom"/>
          </w:tcPr>
          <w:p w14:paraId="4249D69D" w14:textId="77777777" w:rsidR="00A009F9" w:rsidRPr="00206CA1" w:rsidRDefault="00A009F9" w:rsidP="00A009F9">
            <w:pPr>
              <w:tabs>
                <w:tab w:val="decimal" w:pos="1040"/>
              </w:tabs>
              <w:ind w:left="-153"/>
              <w:rPr>
                <w:szCs w:val="22"/>
              </w:rPr>
            </w:pPr>
          </w:p>
        </w:tc>
        <w:tc>
          <w:tcPr>
            <w:tcW w:w="180" w:type="dxa"/>
            <w:vAlign w:val="bottom"/>
          </w:tcPr>
          <w:p w14:paraId="25BB0F37" w14:textId="77777777" w:rsidR="00A009F9" w:rsidRPr="00206CA1" w:rsidRDefault="00A009F9" w:rsidP="00A009F9">
            <w:pPr>
              <w:tabs>
                <w:tab w:val="decimal" w:pos="927"/>
              </w:tabs>
              <w:rPr>
                <w:szCs w:val="22"/>
              </w:rPr>
            </w:pPr>
          </w:p>
        </w:tc>
        <w:tc>
          <w:tcPr>
            <w:tcW w:w="1225" w:type="dxa"/>
            <w:vAlign w:val="bottom"/>
          </w:tcPr>
          <w:p w14:paraId="14438414" w14:textId="77777777" w:rsidR="00A009F9" w:rsidRPr="00206CA1" w:rsidRDefault="00A009F9" w:rsidP="00A009F9">
            <w:pPr>
              <w:tabs>
                <w:tab w:val="decimal" w:pos="1083"/>
              </w:tabs>
              <w:rPr>
                <w:szCs w:val="22"/>
              </w:rPr>
            </w:pPr>
          </w:p>
        </w:tc>
        <w:tc>
          <w:tcPr>
            <w:tcW w:w="180" w:type="dxa"/>
            <w:vAlign w:val="bottom"/>
          </w:tcPr>
          <w:p w14:paraId="7D2EB799" w14:textId="77777777" w:rsidR="00A009F9" w:rsidRPr="00206CA1" w:rsidRDefault="00A009F9" w:rsidP="00A009F9">
            <w:pPr>
              <w:tabs>
                <w:tab w:val="decimal" w:pos="927"/>
              </w:tabs>
              <w:rPr>
                <w:szCs w:val="22"/>
              </w:rPr>
            </w:pPr>
          </w:p>
        </w:tc>
        <w:tc>
          <w:tcPr>
            <w:tcW w:w="1248" w:type="dxa"/>
            <w:vAlign w:val="bottom"/>
          </w:tcPr>
          <w:p w14:paraId="04465B9A" w14:textId="77777777" w:rsidR="00A009F9" w:rsidRPr="00206CA1" w:rsidRDefault="00A009F9" w:rsidP="00A009F9">
            <w:pPr>
              <w:tabs>
                <w:tab w:val="decimal" w:pos="1084"/>
              </w:tabs>
              <w:ind w:right="-125"/>
              <w:rPr>
                <w:szCs w:val="22"/>
              </w:rPr>
            </w:pPr>
          </w:p>
        </w:tc>
        <w:tc>
          <w:tcPr>
            <w:tcW w:w="180" w:type="dxa"/>
            <w:vAlign w:val="bottom"/>
          </w:tcPr>
          <w:p w14:paraId="1A34CF88" w14:textId="77777777" w:rsidR="00A009F9" w:rsidRPr="00206CA1" w:rsidRDefault="00A009F9" w:rsidP="00A009F9">
            <w:pPr>
              <w:tabs>
                <w:tab w:val="decimal" w:pos="927"/>
              </w:tabs>
              <w:rPr>
                <w:szCs w:val="22"/>
              </w:rPr>
            </w:pPr>
          </w:p>
        </w:tc>
        <w:tc>
          <w:tcPr>
            <w:tcW w:w="1231" w:type="dxa"/>
            <w:vAlign w:val="bottom"/>
          </w:tcPr>
          <w:p w14:paraId="770A4ACD" w14:textId="77777777" w:rsidR="00A009F9" w:rsidRPr="00206CA1" w:rsidRDefault="00A009F9" w:rsidP="00A009F9">
            <w:pPr>
              <w:tabs>
                <w:tab w:val="decimal" w:pos="999"/>
              </w:tabs>
              <w:ind w:right="-77"/>
              <w:rPr>
                <w:szCs w:val="22"/>
              </w:rPr>
            </w:pPr>
          </w:p>
        </w:tc>
      </w:tr>
      <w:tr w:rsidR="00A009F9" w:rsidRPr="00206CA1" w14:paraId="225813CF" w14:textId="77777777" w:rsidTr="0093176E">
        <w:trPr>
          <w:cantSplit/>
        </w:trPr>
        <w:tc>
          <w:tcPr>
            <w:tcW w:w="3918" w:type="dxa"/>
          </w:tcPr>
          <w:p w14:paraId="1D65482F" w14:textId="40DA6E44" w:rsidR="00A009F9" w:rsidRPr="00206CA1" w:rsidRDefault="00A009F9" w:rsidP="00A009F9">
            <w:pPr>
              <w:spacing w:line="240" w:lineRule="auto"/>
              <w:rPr>
                <w:rFonts w:eastAsia="Calibri"/>
                <w:szCs w:val="22"/>
                <w:lang w:val="en-US" w:bidi="th-TH"/>
              </w:rPr>
            </w:pPr>
            <w:r w:rsidRPr="00206CA1">
              <w:rPr>
                <w:rFonts w:eastAsia="Calibri"/>
                <w:szCs w:val="22"/>
                <w:lang w:val="en-US" w:bidi="th-TH"/>
              </w:rPr>
              <w:t>Lease liabilities</w:t>
            </w:r>
          </w:p>
        </w:tc>
        <w:tc>
          <w:tcPr>
            <w:tcW w:w="1198" w:type="dxa"/>
          </w:tcPr>
          <w:p w14:paraId="518EEBF2" w14:textId="5BEB5E47" w:rsidR="00A009F9" w:rsidRPr="00206CA1" w:rsidRDefault="00442BB3" w:rsidP="00A009F9">
            <w:pPr>
              <w:tabs>
                <w:tab w:val="decimal" w:pos="1040"/>
              </w:tabs>
              <w:ind w:left="-153"/>
              <w:rPr>
                <w:szCs w:val="22"/>
              </w:rPr>
            </w:pPr>
            <w:r>
              <w:rPr>
                <w:szCs w:val="22"/>
              </w:rPr>
              <w:t>26,812</w:t>
            </w:r>
          </w:p>
        </w:tc>
        <w:tc>
          <w:tcPr>
            <w:tcW w:w="180" w:type="dxa"/>
            <w:vAlign w:val="bottom"/>
          </w:tcPr>
          <w:p w14:paraId="72FE7795" w14:textId="77777777" w:rsidR="00A009F9" w:rsidRPr="00206CA1" w:rsidRDefault="00A009F9" w:rsidP="00A009F9">
            <w:pPr>
              <w:tabs>
                <w:tab w:val="decimal" w:pos="927"/>
              </w:tabs>
              <w:ind w:hanging="79"/>
              <w:rPr>
                <w:szCs w:val="22"/>
              </w:rPr>
            </w:pPr>
          </w:p>
        </w:tc>
        <w:tc>
          <w:tcPr>
            <w:tcW w:w="1225" w:type="dxa"/>
          </w:tcPr>
          <w:p w14:paraId="273E72B6" w14:textId="73D47BFE" w:rsidR="00A009F9" w:rsidRPr="00206CA1" w:rsidRDefault="00A009F9" w:rsidP="00A009F9">
            <w:pPr>
              <w:tabs>
                <w:tab w:val="decimal" w:pos="1083"/>
              </w:tabs>
              <w:rPr>
                <w:szCs w:val="22"/>
              </w:rPr>
            </w:pPr>
            <w:r w:rsidRPr="00206CA1">
              <w:t>33,</w:t>
            </w:r>
            <w:r>
              <w:t>893</w:t>
            </w:r>
          </w:p>
        </w:tc>
        <w:tc>
          <w:tcPr>
            <w:tcW w:w="180" w:type="dxa"/>
          </w:tcPr>
          <w:p w14:paraId="21C37308" w14:textId="77777777" w:rsidR="00A009F9" w:rsidRPr="00206CA1" w:rsidRDefault="00A009F9" w:rsidP="00A009F9">
            <w:pPr>
              <w:tabs>
                <w:tab w:val="decimal" w:pos="927"/>
              </w:tabs>
              <w:ind w:hanging="79"/>
              <w:rPr>
                <w:szCs w:val="22"/>
              </w:rPr>
            </w:pPr>
          </w:p>
        </w:tc>
        <w:tc>
          <w:tcPr>
            <w:tcW w:w="1248" w:type="dxa"/>
          </w:tcPr>
          <w:p w14:paraId="6220B53F" w14:textId="12F7107D" w:rsidR="00A009F9" w:rsidRPr="00206CA1" w:rsidRDefault="00FD4B9D" w:rsidP="00A009F9">
            <w:pPr>
              <w:tabs>
                <w:tab w:val="decimal" w:pos="1100"/>
              </w:tabs>
              <w:rPr>
                <w:szCs w:val="22"/>
              </w:rPr>
            </w:pPr>
            <w:r>
              <w:rPr>
                <w:szCs w:val="22"/>
              </w:rPr>
              <w:t>20,527</w:t>
            </w:r>
          </w:p>
        </w:tc>
        <w:tc>
          <w:tcPr>
            <w:tcW w:w="180" w:type="dxa"/>
          </w:tcPr>
          <w:p w14:paraId="1BD62CB2" w14:textId="77777777" w:rsidR="00A009F9" w:rsidRPr="00206CA1" w:rsidRDefault="00A009F9" w:rsidP="00A009F9">
            <w:pPr>
              <w:tabs>
                <w:tab w:val="decimal" w:pos="927"/>
              </w:tabs>
              <w:ind w:hanging="79"/>
              <w:rPr>
                <w:szCs w:val="22"/>
              </w:rPr>
            </w:pPr>
          </w:p>
        </w:tc>
        <w:tc>
          <w:tcPr>
            <w:tcW w:w="1231" w:type="dxa"/>
          </w:tcPr>
          <w:p w14:paraId="027D7758" w14:textId="4D6011CE" w:rsidR="00A009F9" w:rsidRPr="00206CA1" w:rsidRDefault="00A009F9" w:rsidP="00A009F9">
            <w:pPr>
              <w:tabs>
                <w:tab w:val="decimal" w:pos="1059"/>
              </w:tabs>
              <w:ind w:right="-77"/>
            </w:pPr>
            <w:r w:rsidRPr="00206CA1">
              <w:t>23,079</w:t>
            </w:r>
          </w:p>
        </w:tc>
      </w:tr>
      <w:tr w:rsidR="00A009F9" w:rsidRPr="00206CA1" w14:paraId="2D24C7F4" w14:textId="77777777" w:rsidTr="0093176E">
        <w:trPr>
          <w:cantSplit/>
        </w:trPr>
        <w:tc>
          <w:tcPr>
            <w:tcW w:w="3918" w:type="dxa"/>
          </w:tcPr>
          <w:p w14:paraId="7C27CF2F" w14:textId="5B39D069" w:rsidR="00A009F9" w:rsidRPr="00206CA1" w:rsidRDefault="00A009F9" w:rsidP="00963CD1">
            <w:pPr>
              <w:tabs>
                <w:tab w:val="right" w:pos="3760"/>
              </w:tabs>
              <w:spacing w:line="240" w:lineRule="auto"/>
              <w:ind w:left="180" w:hanging="180"/>
              <w:rPr>
                <w:szCs w:val="22"/>
              </w:rPr>
            </w:pPr>
            <w:r w:rsidRPr="00206CA1">
              <w:rPr>
                <w:rFonts w:eastAsia="Calibri"/>
                <w:b/>
                <w:bCs/>
                <w:szCs w:val="22"/>
                <w:lang w:val="en-US" w:bidi="th-TH"/>
              </w:rPr>
              <w:t>Total non-current</w:t>
            </w:r>
            <w:r w:rsidR="00963CD1">
              <w:rPr>
                <w:rFonts w:eastAsia="Calibri"/>
                <w:b/>
                <w:bCs/>
                <w:szCs w:val="22"/>
                <w:lang w:val="en-US" w:bidi="th-TH"/>
              </w:rPr>
              <w:tab/>
            </w:r>
          </w:p>
        </w:tc>
        <w:tc>
          <w:tcPr>
            <w:tcW w:w="1198" w:type="dxa"/>
            <w:tcBorders>
              <w:top w:val="single" w:sz="4" w:space="0" w:color="auto"/>
              <w:bottom w:val="single" w:sz="4" w:space="0" w:color="auto"/>
            </w:tcBorders>
          </w:tcPr>
          <w:p w14:paraId="1E444B64" w14:textId="76CB68FE" w:rsidR="00A009F9" w:rsidRPr="00206CA1" w:rsidRDefault="00F269D6" w:rsidP="00A009F9">
            <w:pPr>
              <w:tabs>
                <w:tab w:val="decimal" w:pos="1040"/>
              </w:tabs>
              <w:ind w:left="-153" w:right="-77"/>
              <w:rPr>
                <w:b/>
                <w:bCs/>
                <w:szCs w:val="22"/>
                <w:lang w:val="en-US"/>
              </w:rPr>
            </w:pPr>
            <w:r>
              <w:rPr>
                <w:b/>
                <w:bCs/>
                <w:szCs w:val="22"/>
                <w:lang w:val="en-US"/>
              </w:rPr>
              <w:t>26,812</w:t>
            </w:r>
          </w:p>
        </w:tc>
        <w:tc>
          <w:tcPr>
            <w:tcW w:w="180" w:type="dxa"/>
          </w:tcPr>
          <w:p w14:paraId="3D0D04FC" w14:textId="77777777" w:rsidR="00A009F9" w:rsidRPr="00206CA1" w:rsidRDefault="00A009F9" w:rsidP="00A009F9">
            <w:pPr>
              <w:tabs>
                <w:tab w:val="decimal" w:pos="927"/>
              </w:tabs>
              <w:ind w:hanging="79"/>
              <w:rPr>
                <w:b/>
                <w:bCs/>
                <w:szCs w:val="22"/>
              </w:rPr>
            </w:pPr>
          </w:p>
        </w:tc>
        <w:tc>
          <w:tcPr>
            <w:tcW w:w="1225" w:type="dxa"/>
            <w:tcBorders>
              <w:top w:val="single" w:sz="4" w:space="0" w:color="auto"/>
              <w:bottom w:val="single" w:sz="4" w:space="0" w:color="auto"/>
            </w:tcBorders>
          </w:tcPr>
          <w:p w14:paraId="3785003A" w14:textId="25620C12" w:rsidR="00A009F9" w:rsidRPr="00206CA1" w:rsidRDefault="00A009F9" w:rsidP="00A009F9">
            <w:pPr>
              <w:tabs>
                <w:tab w:val="decimal" w:pos="1083"/>
              </w:tabs>
              <w:ind w:hanging="79"/>
              <w:rPr>
                <w:b/>
                <w:bCs/>
                <w:szCs w:val="22"/>
              </w:rPr>
            </w:pPr>
            <w:r w:rsidRPr="00206CA1">
              <w:rPr>
                <w:b/>
                <w:bCs/>
              </w:rPr>
              <w:t>33,</w:t>
            </w:r>
            <w:r>
              <w:rPr>
                <w:b/>
                <w:bCs/>
              </w:rPr>
              <w:t>893</w:t>
            </w:r>
          </w:p>
        </w:tc>
        <w:tc>
          <w:tcPr>
            <w:tcW w:w="180" w:type="dxa"/>
          </w:tcPr>
          <w:p w14:paraId="04669242" w14:textId="77777777" w:rsidR="00A009F9" w:rsidRPr="00206CA1" w:rsidRDefault="00A009F9" w:rsidP="00A009F9">
            <w:pPr>
              <w:tabs>
                <w:tab w:val="decimal" w:pos="927"/>
              </w:tabs>
              <w:ind w:hanging="79"/>
              <w:rPr>
                <w:b/>
                <w:bCs/>
                <w:szCs w:val="22"/>
              </w:rPr>
            </w:pPr>
          </w:p>
        </w:tc>
        <w:tc>
          <w:tcPr>
            <w:tcW w:w="1248" w:type="dxa"/>
            <w:tcBorders>
              <w:top w:val="single" w:sz="4" w:space="0" w:color="auto"/>
              <w:bottom w:val="single" w:sz="4" w:space="0" w:color="auto"/>
            </w:tcBorders>
          </w:tcPr>
          <w:p w14:paraId="6E0591A4" w14:textId="058F0357" w:rsidR="00A009F9" w:rsidRPr="00206CA1" w:rsidRDefault="00FD4B9D" w:rsidP="00A009F9">
            <w:pPr>
              <w:tabs>
                <w:tab w:val="decimal" w:pos="1100"/>
              </w:tabs>
              <w:ind w:right="-77"/>
              <w:rPr>
                <w:b/>
                <w:bCs/>
                <w:szCs w:val="22"/>
              </w:rPr>
            </w:pPr>
            <w:r>
              <w:rPr>
                <w:b/>
                <w:bCs/>
                <w:szCs w:val="22"/>
              </w:rPr>
              <w:t>20,527</w:t>
            </w:r>
          </w:p>
        </w:tc>
        <w:tc>
          <w:tcPr>
            <w:tcW w:w="180" w:type="dxa"/>
          </w:tcPr>
          <w:p w14:paraId="66B12C19" w14:textId="77777777" w:rsidR="00A009F9" w:rsidRPr="00206CA1" w:rsidRDefault="00A009F9" w:rsidP="00A009F9">
            <w:pPr>
              <w:tabs>
                <w:tab w:val="decimal" w:pos="927"/>
              </w:tabs>
              <w:ind w:hanging="79"/>
              <w:rPr>
                <w:b/>
                <w:bCs/>
                <w:szCs w:val="22"/>
              </w:rPr>
            </w:pPr>
          </w:p>
        </w:tc>
        <w:tc>
          <w:tcPr>
            <w:tcW w:w="1231" w:type="dxa"/>
            <w:tcBorders>
              <w:top w:val="single" w:sz="4" w:space="0" w:color="auto"/>
              <w:bottom w:val="single" w:sz="4" w:space="0" w:color="auto"/>
            </w:tcBorders>
          </w:tcPr>
          <w:p w14:paraId="35F5AE19" w14:textId="547B0233" w:rsidR="00A009F9" w:rsidRPr="00206CA1" w:rsidRDefault="00A009F9" w:rsidP="00A009F9">
            <w:pPr>
              <w:tabs>
                <w:tab w:val="decimal" w:pos="1059"/>
              </w:tabs>
              <w:ind w:right="-77"/>
              <w:rPr>
                <w:b/>
                <w:bCs/>
                <w:szCs w:val="22"/>
              </w:rPr>
            </w:pPr>
            <w:r w:rsidRPr="00206CA1">
              <w:rPr>
                <w:b/>
                <w:bCs/>
              </w:rPr>
              <w:t>23,079</w:t>
            </w:r>
          </w:p>
        </w:tc>
      </w:tr>
      <w:tr w:rsidR="00A009F9" w:rsidRPr="00206CA1" w14:paraId="2E3E35B3" w14:textId="77777777" w:rsidTr="0093176E">
        <w:trPr>
          <w:cantSplit/>
        </w:trPr>
        <w:tc>
          <w:tcPr>
            <w:tcW w:w="3918" w:type="dxa"/>
          </w:tcPr>
          <w:p w14:paraId="7717B16E" w14:textId="77777777" w:rsidR="00A009F9" w:rsidRPr="00206CA1" w:rsidRDefault="00A009F9" w:rsidP="00A009F9">
            <w:pPr>
              <w:spacing w:line="240" w:lineRule="auto"/>
              <w:ind w:left="180" w:hanging="180"/>
              <w:rPr>
                <w:rFonts w:eastAsia="Calibri"/>
                <w:b/>
                <w:bCs/>
                <w:szCs w:val="22"/>
                <w:lang w:val="en-US" w:bidi="th-TH"/>
              </w:rPr>
            </w:pPr>
          </w:p>
        </w:tc>
        <w:tc>
          <w:tcPr>
            <w:tcW w:w="1198" w:type="dxa"/>
            <w:tcBorders>
              <w:top w:val="single" w:sz="4" w:space="0" w:color="auto"/>
            </w:tcBorders>
          </w:tcPr>
          <w:p w14:paraId="62FEC856" w14:textId="77777777" w:rsidR="00A009F9" w:rsidRPr="00206CA1" w:rsidRDefault="00A009F9" w:rsidP="00A009F9">
            <w:pPr>
              <w:tabs>
                <w:tab w:val="decimal" w:pos="1040"/>
              </w:tabs>
              <w:ind w:left="-153" w:right="-77"/>
              <w:rPr>
                <w:szCs w:val="22"/>
                <w:lang w:val="en-US"/>
              </w:rPr>
            </w:pPr>
          </w:p>
        </w:tc>
        <w:tc>
          <w:tcPr>
            <w:tcW w:w="180" w:type="dxa"/>
          </w:tcPr>
          <w:p w14:paraId="6358835A" w14:textId="77777777" w:rsidR="00A009F9" w:rsidRPr="00206CA1" w:rsidRDefault="00A009F9" w:rsidP="00A009F9">
            <w:pPr>
              <w:tabs>
                <w:tab w:val="decimal" w:pos="927"/>
              </w:tabs>
              <w:rPr>
                <w:b/>
                <w:bCs/>
                <w:szCs w:val="22"/>
              </w:rPr>
            </w:pPr>
          </w:p>
        </w:tc>
        <w:tc>
          <w:tcPr>
            <w:tcW w:w="1225" w:type="dxa"/>
            <w:tcBorders>
              <w:top w:val="single" w:sz="4" w:space="0" w:color="auto"/>
            </w:tcBorders>
          </w:tcPr>
          <w:p w14:paraId="55B3F40D" w14:textId="77777777" w:rsidR="00A009F9" w:rsidRPr="00206CA1" w:rsidRDefault="00A009F9" w:rsidP="00A009F9">
            <w:pPr>
              <w:tabs>
                <w:tab w:val="decimal" w:pos="1083"/>
              </w:tabs>
              <w:rPr>
                <w:b/>
                <w:bCs/>
                <w:szCs w:val="22"/>
              </w:rPr>
            </w:pPr>
          </w:p>
        </w:tc>
        <w:tc>
          <w:tcPr>
            <w:tcW w:w="180" w:type="dxa"/>
          </w:tcPr>
          <w:p w14:paraId="73A68730" w14:textId="77777777" w:rsidR="00A009F9" w:rsidRPr="00206CA1" w:rsidRDefault="00A009F9" w:rsidP="00A009F9">
            <w:pPr>
              <w:tabs>
                <w:tab w:val="decimal" w:pos="927"/>
              </w:tabs>
              <w:rPr>
                <w:b/>
                <w:bCs/>
                <w:szCs w:val="22"/>
              </w:rPr>
            </w:pPr>
          </w:p>
        </w:tc>
        <w:tc>
          <w:tcPr>
            <w:tcW w:w="1248" w:type="dxa"/>
            <w:tcBorders>
              <w:top w:val="single" w:sz="4" w:space="0" w:color="auto"/>
            </w:tcBorders>
          </w:tcPr>
          <w:p w14:paraId="569D2EED" w14:textId="77777777" w:rsidR="00A009F9" w:rsidRPr="00206CA1" w:rsidRDefault="00A009F9" w:rsidP="00A009F9">
            <w:pPr>
              <w:tabs>
                <w:tab w:val="decimal" w:pos="1000"/>
              </w:tabs>
              <w:ind w:right="-77"/>
              <w:rPr>
                <w:szCs w:val="22"/>
              </w:rPr>
            </w:pPr>
          </w:p>
        </w:tc>
        <w:tc>
          <w:tcPr>
            <w:tcW w:w="180" w:type="dxa"/>
          </w:tcPr>
          <w:p w14:paraId="671E28EA" w14:textId="77777777" w:rsidR="00A009F9" w:rsidRPr="00206CA1" w:rsidRDefault="00A009F9" w:rsidP="00A009F9">
            <w:pPr>
              <w:tabs>
                <w:tab w:val="decimal" w:pos="927"/>
              </w:tabs>
              <w:rPr>
                <w:b/>
                <w:bCs/>
                <w:szCs w:val="22"/>
              </w:rPr>
            </w:pPr>
          </w:p>
        </w:tc>
        <w:tc>
          <w:tcPr>
            <w:tcW w:w="1231" w:type="dxa"/>
            <w:tcBorders>
              <w:top w:val="single" w:sz="4" w:space="0" w:color="auto"/>
            </w:tcBorders>
          </w:tcPr>
          <w:p w14:paraId="0B148BA7" w14:textId="77777777" w:rsidR="00A009F9" w:rsidRPr="00206CA1" w:rsidRDefault="00A009F9" w:rsidP="00A009F9">
            <w:pPr>
              <w:tabs>
                <w:tab w:val="decimal" w:pos="999"/>
              </w:tabs>
              <w:ind w:right="-77"/>
              <w:rPr>
                <w:szCs w:val="22"/>
              </w:rPr>
            </w:pPr>
          </w:p>
        </w:tc>
      </w:tr>
      <w:tr w:rsidR="00A009F9" w:rsidRPr="00206CA1" w14:paraId="504675DF" w14:textId="77777777" w:rsidTr="0093176E">
        <w:trPr>
          <w:cantSplit/>
        </w:trPr>
        <w:tc>
          <w:tcPr>
            <w:tcW w:w="3918" w:type="dxa"/>
          </w:tcPr>
          <w:p w14:paraId="239ED810" w14:textId="77777777" w:rsidR="00A009F9" w:rsidRPr="00206CA1" w:rsidRDefault="00A009F9" w:rsidP="00A009F9">
            <w:pPr>
              <w:spacing w:line="240" w:lineRule="auto"/>
              <w:rPr>
                <w:rFonts w:eastAsia="Calibri"/>
                <w:b/>
                <w:bCs/>
                <w:szCs w:val="22"/>
                <w:lang w:val="en-US" w:bidi="th-TH"/>
              </w:rPr>
            </w:pPr>
            <w:r w:rsidRPr="00206CA1">
              <w:rPr>
                <w:b/>
                <w:bCs/>
                <w:szCs w:val="22"/>
              </w:rPr>
              <w:t>Total</w:t>
            </w:r>
          </w:p>
        </w:tc>
        <w:tc>
          <w:tcPr>
            <w:tcW w:w="1198" w:type="dxa"/>
            <w:tcBorders>
              <w:bottom w:val="double" w:sz="4" w:space="0" w:color="auto"/>
            </w:tcBorders>
          </w:tcPr>
          <w:p w14:paraId="1FD3B4F5" w14:textId="3DD73B24" w:rsidR="00A009F9" w:rsidRPr="00206CA1" w:rsidRDefault="005E7E40" w:rsidP="00A009F9">
            <w:pPr>
              <w:tabs>
                <w:tab w:val="decimal" w:pos="1040"/>
              </w:tabs>
              <w:ind w:left="-153" w:right="-77"/>
              <w:rPr>
                <w:b/>
                <w:bCs/>
                <w:szCs w:val="22"/>
                <w:lang w:val="en-US"/>
              </w:rPr>
            </w:pPr>
            <w:r>
              <w:rPr>
                <w:b/>
                <w:bCs/>
                <w:szCs w:val="22"/>
                <w:lang w:val="en-US"/>
              </w:rPr>
              <w:t>38,</w:t>
            </w:r>
            <w:r w:rsidR="00E05273">
              <w:rPr>
                <w:b/>
                <w:bCs/>
                <w:szCs w:val="22"/>
                <w:lang w:val="en-US"/>
              </w:rPr>
              <w:t>402</w:t>
            </w:r>
          </w:p>
        </w:tc>
        <w:tc>
          <w:tcPr>
            <w:tcW w:w="180" w:type="dxa"/>
          </w:tcPr>
          <w:p w14:paraId="17D1D800" w14:textId="77777777" w:rsidR="00A009F9" w:rsidRPr="00206CA1" w:rsidRDefault="00A009F9" w:rsidP="00A009F9">
            <w:pPr>
              <w:tabs>
                <w:tab w:val="decimal" w:pos="927"/>
              </w:tabs>
              <w:ind w:hanging="79"/>
              <w:rPr>
                <w:b/>
                <w:bCs/>
                <w:szCs w:val="22"/>
              </w:rPr>
            </w:pPr>
          </w:p>
        </w:tc>
        <w:tc>
          <w:tcPr>
            <w:tcW w:w="1225" w:type="dxa"/>
            <w:tcBorders>
              <w:bottom w:val="double" w:sz="4" w:space="0" w:color="auto"/>
            </w:tcBorders>
          </w:tcPr>
          <w:p w14:paraId="685825EE" w14:textId="6D415B5A" w:rsidR="00A009F9" w:rsidRPr="00206CA1" w:rsidRDefault="00A009F9" w:rsidP="00A009F9">
            <w:pPr>
              <w:tabs>
                <w:tab w:val="decimal" w:pos="1083"/>
              </w:tabs>
              <w:ind w:hanging="79"/>
              <w:rPr>
                <w:b/>
                <w:bCs/>
                <w:szCs w:val="22"/>
              </w:rPr>
            </w:pPr>
            <w:r w:rsidRPr="00206CA1">
              <w:rPr>
                <w:b/>
                <w:bCs/>
                <w:szCs w:val="22"/>
                <w:lang w:val="en-US"/>
              </w:rPr>
              <w:t>1,556,730</w:t>
            </w:r>
          </w:p>
        </w:tc>
        <w:tc>
          <w:tcPr>
            <w:tcW w:w="180" w:type="dxa"/>
          </w:tcPr>
          <w:p w14:paraId="18B40291" w14:textId="77777777" w:rsidR="00A009F9" w:rsidRPr="00206CA1" w:rsidRDefault="00A009F9" w:rsidP="00A009F9">
            <w:pPr>
              <w:tabs>
                <w:tab w:val="decimal" w:pos="927"/>
              </w:tabs>
              <w:ind w:hanging="79"/>
              <w:rPr>
                <w:b/>
                <w:bCs/>
                <w:szCs w:val="22"/>
              </w:rPr>
            </w:pPr>
          </w:p>
        </w:tc>
        <w:tc>
          <w:tcPr>
            <w:tcW w:w="1248" w:type="dxa"/>
            <w:tcBorders>
              <w:bottom w:val="double" w:sz="4" w:space="0" w:color="auto"/>
            </w:tcBorders>
          </w:tcPr>
          <w:p w14:paraId="4CD325C1" w14:textId="22A43D2A" w:rsidR="00A009F9" w:rsidRPr="00206CA1" w:rsidRDefault="00373655" w:rsidP="00A009F9">
            <w:pPr>
              <w:tabs>
                <w:tab w:val="decimal" w:pos="1100"/>
              </w:tabs>
              <w:ind w:right="-77"/>
              <w:rPr>
                <w:b/>
                <w:bCs/>
                <w:szCs w:val="22"/>
              </w:rPr>
            </w:pPr>
            <w:r>
              <w:rPr>
                <w:b/>
                <w:bCs/>
                <w:szCs w:val="22"/>
              </w:rPr>
              <w:t>27,589</w:t>
            </w:r>
          </w:p>
        </w:tc>
        <w:tc>
          <w:tcPr>
            <w:tcW w:w="180" w:type="dxa"/>
          </w:tcPr>
          <w:p w14:paraId="5B5C35FA" w14:textId="77777777" w:rsidR="00A009F9" w:rsidRPr="00206CA1" w:rsidRDefault="00A009F9" w:rsidP="00A009F9">
            <w:pPr>
              <w:tabs>
                <w:tab w:val="decimal" w:pos="927"/>
              </w:tabs>
              <w:ind w:hanging="79"/>
              <w:rPr>
                <w:b/>
                <w:bCs/>
                <w:szCs w:val="22"/>
              </w:rPr>
            </w:pPr>
          </w:p>
        </w:tc>
        <w:tc>
          <w:tcPr>
            <w:tcW w:w="1231" w:type="dxa"/>
            <w:tcBorders>
              <w:bottom w:val="double" w:sz="4" w:space="0" w:color="auto"/>
            </w:tcBorders>
          </w:tcPr>
          <w:p w14:paraId="7B8FA1FE" w14:textId="1EE204BD" w:rsidR="00A009F9" w:rsidRPr="00206CA1" w:rsidRDefault="00A009F9" w:rsidP="00A009F9">
            <w:pPr>
              <w:tabs>
                <w:tab w:val="decimal" w:pos="1059"/>
              </w:tabs>
              <w:ind w:right="-77"/>
              <w:rPr>
                <w:b/>
                <w:bCs/>
                <w:szCs w:val="22"/>
              </w:rPr>
            </w:pPr>
            <w:r w:rsidRPr="00206CA1">
              <w:rPr>
                <w:b/>
                <w:bCs/>
                <w:szCs w:val="22"/>
              </w:rPr>
              <w:t>1,528,458</w:t>
            </w:r>
          </w:p>
        </w:tc>
      </w:tr>
    </w:tbl>
    <w:p w14:paraId="69058AD6" w14:textId="77777777" w:rsidR="00C54ED8" w:rsidRPr="00206CA1" w:rsidRDefault="00C54ED8" w:rsidP="00890561">
      <w:pPr>
        <w:spacing w:line="240" w:lineRule="atLeast"/>
        <w:jc w:val="thaiDistribute"/>
        <w:rPr>
          <w:i/>
          <w:iCs/>
          <w:szCs w:val="22"/>
          <w:lang w:val="en-US"/>
        </w:rPr>
      </w:pPr>
    </w:p>
    <w:p w14:paraId="22D26091" w14:textId="2B3C1D47" w:rsidR="00A84234" w:rsidRPr="00206CA1" w:rsidRDefault="00A84234" w:rsidP="00461148">
      <w:pPr>
        <w:spacing w:line="240" w:lineRule="atLeast"/>
        <w:jc w:val="thaiDistribute"/>
        <w:rPr>
          <w:szCs w:val="22"/>
          <w:lang w:val="en-US"/>
        </w:rPr>
      </w:pPr>
    </w:p>
    <w:p w14:paraId="42CDB2D1" w14:textId="77777777" w:rsidR="004727C9" w:rsidRPr="00206CA1" w:rsidRDefault="004727C9" w:rsidP="004727C9">
      <w:pPr>
        <w:ind w:left="540"/>
        <w:jc w:val="both"/>
        <w:rPr>
          <w:rFonts w:cstheme="minorBidi"/>
          <w:szCs w:val="22"/>
          <w:lang w:bidi="th-TH"/>
        </w:rPr>
      </w:pPr>
    </w:p>
    <w:p w14:paraId="162534C4" w14:textId="77777777" w:rsidR="002C0E47" w:rsidRPr="00206CA1" w:rsidRDefault="002C0E47" w:rsidP="004727C9">
      <w:pPr>
        <w:ind w:left="540"/>
        <w:jc w:val="both"/>
        <w:rPr>
          <w:rFonts w:cstheme="minorBidi"/>
          <w:szCs w:val="22"/>
          <w:lang w:bidi="th-TH"/>
        </w:rPr>
      </w:pPr>
    </w:p>
    <w:p w14:paraId="6011133C" w14:textId="77777777" w:rsidR="002C0E47" w:rsidRPr="00206CA1" w:rsidRDefault="002C0E47" w:rsidP="004727C9">
      <w:pPr>
        <w:ind w:left="540"/>
        <w:jc w:val="both"/>
        <w:rPr>
          <w:rFonts w:cstheme="minorBidi"/>
          <w:szCs w:val="22"/>
          <w:lang w:bidi="th-TH"/>
        </w:rPr>
      </w:pPr>
    </w:p>
    <w:p w14:paraId="655EE588" w14:textId="77777777" w:rsidR="002C0E47" w:rsidRPr="00206CA1" w:rsidRDefault="002C0E47" w:rsidP="004727C9">
      <w:pPr>
        <w:ind w:left="540"/>
        <w:jc w:val="both"/>
        <w:rPr>
          <w:rFonts w:cstheme="minorBidi"/>
          <w:szCs w:val="22"/>
          <w:lang w:bidi="th-TH"/>
        </w:rPr>
      </w:pPr>
    </w:p>
    <w:p w14:paraId="6982BBC5" w14:textId="77777777" w:rsidR="002C0E47" w:rsidRPr="00206CA1" w:rsidRDefault="002C0E47" w:rsidP="004727C9">
      <w:pPr>
        <w:ind w:left="540"/>
        <w:jc w:val="both"/>
        <w:rPr>
          <w:rFonts w:cstheme="minorBidi"/>
          <w:szCs w:val="22"/>
          <w:lang w:bidi="th-TH"/>
        </w:rPr>
      </w:pPr>
    </w:p>
    <w:p w14:paraId="24D5D760" w14:textId="77777777" w:rsidR="002C0E47" w:rsidRPr="00206CA1" w:rsidRDefault="002C0E47" w:rsidP="004727C9">
      <w:pPr>
        <w:ind w:left="540"/>
        <w:jc w:val="both"/>
        <w:rPr>
          <w:rFonts w:cstheme="minorBidi"/>
          <w:szCs w:val="22"/>
          <w:lang w:bidi="th-TH"/>
        </w:rPr>
      </w:pPr>
    </w:p>
    <w:p w14:paraId="54A6DD73" w14:textId="77777777" w:rsidR="006066C3" w:rsidRDefault="006066C3" w:rsidP="004727C9">
      <w:pPr>
        <w:ind w:left="540"/>
        <w:jc w:val="both"/>
        <w:rPr>
          <w:rFonts w:cstheme="minorBidi"/>
          <w:szCs w:val="22"/>
          <w:lang w:bidi="th-TH"/>
        </w:rPr>
      </w:pPr>
    </w:p>
    <w:p w14:paraId="7AC95D9F" w14:textId="27B8C9C6" w:rsidR="006066C3" w:rsidRPr="00206CA1" w:rsidRDefault="006066C3" w:rsidP="004727C9">
      <w:pPr>
        <w:ind w:left="540"/>
        <w:jc w:val="both"/>
        <w:rPr>
          <w:rFonts w:cstheme="minorBidi"/>
          <w:szCs w:val="22"/>
          <w:lang w:bidi="th-TH"/>
        </w:rPr>
      </w:pPr>
    </w:p>
    <w:p w14:paraId="333CBD2A" w14:textId="77777777" w:rsidR="002C0E47" w:rsidRPr="00206CA1" w:rsidRDefault="002C0E47" w:rsidP="004727C9">
      <w:pPr>
        <w:ind w:left="540"/>
        <w:jc w:val="both"/>
        <w:rPr>
          <w:rFonts w:cstheme="minorBidi"/>
          <w:szCs w:val="22"/>
          <w:lang w:bidi="th-TH"/>
        </w:rPr>
      </w:pPr>
    </w:p>
    <w:p w14:paraId="77BB7352" w14:textId="77777777" w:rsidR="002C0E47" w:rsidRPr="00206CA1" w:rsidRDefault="002C0E47" w:rsidP="00CF27CF">
      <w:pPr>
        <w:jc w:val="both"/>
        <w:rPr>
          <w:rFonts w:cstheme="minorBidi"/>
          <w:szCs w:val="22"/>
          <w:lang w:bidi="th-TH"/>
        </w:rPr>
      </w:pPr>
    </w:p>
    <w:p w14:paraId="330E681B" w14:textId="177059A9" w:rsidR="00B06154" w:rsidRPr="00206CA1" w:rsidRDefault="00675D30" w:rsidP="00B06154">
      <w:pPr>
        <w:spacing w:line="240" w:lineRule="atLeast"/>
        <w:ind w:left="540"/>
        <w:jc w:val="thaiDistribute"/>
        <w:rPr>
          <w:i/>
          <w:iCs/>
          <w:szCs w:val="22"/>
          <w:lang w:val="en-US"/>
        </w:rPr>
      </w:pPr>
      <w:r w:rsidRPr="00206CA1">
        <w:rPr>
          <w:i/>
          <w:iCs/>
          <w:szCs w:val="22"/>
          <w:lang w:val="en-US"/>
        </w:rPr>
        <w:lastRenderedPageBreak/>
        <w:t>Debentures</w:t>
      </w:r>
    </w:p>
    <w:p w14:paraId="4ABC9F1C" w14:textId="77777777" w:rsidR="00675D30" w:rsidRPr="00206CA1" w:rsidRDefault="00675D30" w:rsidP="00B06154">
      <w:pPr>
        <w:spacing w:line="240" w:lineRule="atLeast"/>
        <w:ind w:left="540"/>
        <w:jc w:val="thaiDistribute"/>
        <w:rPr>
          <w:i/>
          <w:iCs/>
          <w:szCs w:val="22"/>
          <w:lang w:val="en-US"/>
        </w:rPr>
      </w:pPr>
    </w:p>
    <w:p w14:paraId="4130E411" w14:textId="4995A11A" w:rsidR="00B06154" w:rsidRPr="00206CA1" w:rsidRDefault="00B06154" w:rsidP="00B06154">
      <w:pPr>
        <w:spacing w:line="240" w:lineRule="atLeast"/>
        <w:ind w:left="540"/>
        <w:jc w:val="thaiDistribute"/>
        <w:rPr>
          <w:szCs w:val="22"/>
          <w:lang w:val="en-US"/>
        </w:rPr>
      </w:pPr>
      <w:r w:rsidRPr="00206CA1">
        <w:rPr>
          <w:szCs w:val="22"/>
          <w:lang w:val="en-US"/>
        </w:rPr>
        <w:t>Detail</w:t>
      </w:r>
      <w:r w:rsidR="00396D62" w:rsidRPr="00206CA1">
        <w:rPr>
          <w:szCs w:val="22"/>
          <w:lang w:val="en-US"/>
        </w:rPr>
        <w:t>s</w:t>
      </w:r>
      <w:r w:rsidRPr="00206CA1">
        <w:rPr>
          <w:szCs w:val="22"/>
          <w:lang w:val="en-US"/>
        </w:rPr>
        <w:t xml:space="preserve"> of debentures as </w:t>
      </w:r>
      <w:proofErr w:type="gramStart"/>
      <w:r w:rsidRPr="00206CA1">
        <w:rPr>
          <w:szCs w:val="22"/>
          <w:lang w:val="en-US"/>
        </w:rPr>
        <w:t>at</w:t>
      </w:r>
      <w:proofErr w:type="gramEnd"/>
      <w:r w:rsidRPr="00206CA1">
        <w:rPr>
          <w:szCs w:val="22"/>
          <w:lang w:val="en-US"/>
        </w:rPr>
        <w:t xml:space="preserve"> </w:t>
      </w:r>
      <w:r w:rsidR="00215F1F" w:rsidRPr="00206CA1">
        <w:rPr>
          <w:szCs w:val="22"/>
          <w:lang w:val="en-US"/>
        </w:rPr>
        <w:t>31</w:t>
      </w:r>
      <w:r w:rsidRPr="00206CA1">
        <w:rPr>
          <w:szCs w:val="22"/>
          <w:lang w:val="en-US"/>
        </w:rPr>
        <w:t xml:space="preserve"> December </w:t>
      </w:r>
      <w:r w:rsidR="0049461A" w:rsidRPr="00206CA1">
        <w:rPr>
          <w:szCs w:val="22"/>
          <w:lang w:val="en-US"/>
        </w:rPr>
        <w:t>202</w:t>
      </w:r>
      <w:r w:rsidR="00FD6F93">
        <w:rPr>
          <w:szCs w:val="22"/>
          <w:lang w:val="en-US"/>
        </w:rPr>
        <w:t>4</w:t>
      </w:r>
      <w:r w:rsidR="0049461A" w:rsidRPr="00206CA1">
        <w:rPr>
          <w:szCs w:val="22"/>
          <w:lang w:val="en-US"/>
        </w:rPr>
        <w:t xml:space="preserve"> and 202</w:t>
      </w:r>
      <w:r w:rsidR="00FD6F93">
        <w:rPr>
          <w:szCs w:val="22"/>
          <w:lang w:val="en-US"/>
        </w:rPr>
        <w:t>3</w:t>
      </w:r>
      <w:r w:rsidRPr="00206CA1">
        <w:rPr>
          <w:szCs w:val="22"/>
          <w:lang w:val="en-US"/>
        </w:rPr>
        <w:t xml:space="preserve"> were as follows</w:t>
      </w:r>
      <w:r w:rsidR="002918BA" w:rsidRPr="00206CA1">
        <w:rPr>
          <w:szCs w:val="22"/>
          <w:lang w:val="en-US"/>
        </w:rPr>
        <w:t>:</w:t>
      </w:r>
    </w:p>
    <w:p w14:paraId="0BAA336D" w14:textId="77777777" w:rsidR="00B06154" w:rsidRPr="00206CA1" w:rsidRDefault="00B06154" w:rsidP="00B06154">
      <w:pPr>
        <w:pStyle w:val="BodyText"/>
        <w:spacing w:after="0" w:line="240" w:lineRule="atLeast"/>
        <w:rPr>
          <w:szCs w:val="22"/>
          <w:lang w:val="en-US" w:bidi="th-TH"/>
        </w:rPr>
      </w:pPr>
    </w:p>
    <w:tbl>
      <w:tblPr>
        <w:tblW w:w="9090" w:type="dxa"/>
        <w:tblInd w:w="540" w:type="dxa"/>
        <w:tblLayout w:type="fixed"/>
        <w:tblCellMar>
          <w:left w:w="79" w:type="dxa"/>
          <w:right w:w="79" w:type="dxa"/>
        </w:tblCellMar>
        <w:tblLook w:val="0000" w:firstRow="0" w:lastRow="0" w:firstColumn="0" w:lastColumn="0" w:noHBand="0" w:noVBand="0"/>
      </w:tblPr>
      <w:tblGrid>
        <w:gridCol w:w="3780"/>
        <w:gridCol w:w="1209"/>
        <w:gridCol w:w="180"/>
        <w:gridCol w:w="1237"/>
        <w:gridCol w:w="180"/>
        <w:gridCol w:w="1170"/>
        <w:gridCol w:w="180"/>
        <w:gridCol w:w="1154"/>
      </w:tblGrid>
      <w:tr w:rsidR="005D6B3F" w:rsidRPr="00206CA1" w14:paraId="1DB40444" w14:textId="77777777" w:rsidTr="0048540D">
        <w:trPr>
          <w:cantSplit/>
          <w:tblHeader/>
        </w:trPr>
        <w:tc>
          <w:tcPr>
            <w:tcW w:w="3780" w:type="dxa"/>
            <w:shd w:val="clear" w:color="auto" w:fill="auto"/>
          </w:tcPr>
          <w:p w14:paraId="1B838882" w14:textId="77777777" w:rsidR="005D6B3F" w:rsidRPr="00206CA1" w:rsidRDefault="005D6B3F" w:rsidP="00D31511">
            <w:pPr>
              <w:pStyle w:val="acctfourfigures"/>
              <w:spacing w:line="240" w:lineRule="atLeast"/>
              <w:jc w:val="center"/>
              <w:rPr>
                <w:szCs w:val="22"/>
              </w:rPr>
            </w:pPr>
          </w:p>
        </w:tc>
        <w:tc>
          <w:tcPr>
            <w:tcW w:w="2626" w:type="dxa"/>
            <w:gridSpan w:val="3"/>
          </w:tcPr>
          <w:p w14:paraId="2018A7A3" w14:textId="77777777" w:rsidR="005D6B3F" w:rsidRPr="00206CA1" w:rsidRDefault="005D6B3F" w:rsidP="005D6B3F">
            <w:pPr>
              <w:pStyle w:val="acctmergecolhdg"/>
              <w:spacing w:line="240" w:lineRule="atLeast"/>
              <w:ind w:left="-79" w:right="-58"/>
              <w:rPr>
                <w:szCs w:val="22"/>
              </w:rPr>
            </w:pPr>
            <w:r w:rsidRPr="00206CA1">
              <w:rPr>
                <w:szCs w:val="22"/>
              </w:rPr>
              <w:t xml:space="preserve">Consolidated </w:t>
            </w:r>
          </w:p>
          <w:p w14:paraId="6CE3EBD5" w14:textId="77777777" w:rsidR="005D6B3F" w:rsidRPr="00206CA1" w:rsidRDefault="005D6B3F" w:rsidP="005D6B3F">
            <w:pPr>
              <w:pStyle w:val="acctmergecolhdg"/>
              <w:spacing w:line="240" w:lineRule="atLeast"/>
              <w:rPr>
                <w:b w:val="0"/>
                <w:bCs/>
                <w:szCs w:val="22"/>
              </w:rPr>
            </w:pPr>
            <w:r w:rsidRPr="00206CA1">
              <w:rPr>
                <w:szCs w:val="22"/>
              </w:rPr>
              <w:t>financial statements</w:t>
            </w:r>
          </w:p>
        </w:tc>
        <w:tc>
          <w:tcPr>
            <w:tcW w:w="180" w:type="dxa"/>
          </w:tcPr>
          <w:p w14:paraId="7EDB3F7D" w14:textId="77777777" w:rsidR="005D6B3F" w:rsidRPr="00206CA1" w:rsidRDefault="005D6B3F" w:rsidP="00D31511">
            <w:pPr>
              <w:pStyle w:val="acctmergecolhdg"/>
              <w:spacing w:line="240" w:lineRule="atLeast"/>
              <w:rPr>
                <w:b w:val="0"/>
                <w:bCs/>
                <w:szCs w:val="22"/>
              </w:rPr>
            </w:pPr>
          </w:p>
        </w:tc>
        <w:tc>
          <w:tcPr>
            <w:tcW w:w="2504" w:type="dxa"/>
            <w:gridSpan w:val="3"/>
          </w:tcPr>
          <w:p w14:paraId="3C1F9B04" w14:textId="77777777" w:rsidR="005D6B3F" w:rsidRPr="00206CA1" w:rsidRDefault="005D6B3F" w:rsidP="005D6B3F">
            <w:pPr>
              <w:pStyle w:val="acctmergecolhdg"/>
              <w:spacing w:line="240" w:lineRule="atLeast"/>
              <w:ind w:left="-79" w:right="-58"/>
              <w:rPr>
                <w:szCs w:val="22"/>
              </w:rPr>
            </w:pPr>
            <w:r w:rsidRPr="00206CA1">
              <w:rPr>
                <w:szCs w:val="22"/>
              </w:rPr>
              <w:t xml:space="preserve">Separate </w:t>
            </w:r>
          </w:p>
          <w:p w14:paraId="238AC4FE" w14:textId="77777777" w:rsidR="005D6B3F" w:rsidRPr="00206CA1" w:rsidRDefault="005D6B3F" w:rsidP="005D6B3F">
            <w:pPr>
              <w:pStyle w:val="acctmergecolhdg"/>
              <w:spacing w:line="240" w:lineRule="atLeast"/>
              <w:rPr>
                <w:b w:val="0"/>
                <w:bCs/>
                <w:szCs w:val="22"/>
              </w:rPr>
            </w:pPr>
            <w:r w:rsidRPr="00206CA1">
              <w:rPr>
                <w:szCs w:val="22"/>
              </w:rPr>
              <w:t>financial statements</w:t>
            </w:r>
          </w:p>
        </w:tc>
      </w:tr>
      <w:tr w:rsidR="00F47527" w:rsidRPr="00206CA1" w14:paraId="27070106" w14:textId="77777777" w:rsidTr="0048540D">
        <w:trPr>
          <w:cantSplit/>
          <w:tblHeader/>
        </w:trPr>
        <w:tc>
          <w:tcPr>
            <w:tcW w:w="3780" w:type="dxa"/>
            <w:shd w:val="clear" w:color="auto" w:fill="auto"/>
          </w:tcPr>
          <w:p w14:paraId="1E145CD4" w14:textId="77777777" w:rsidR="00F47527" w:rsidRPr="00206CA1" w:rsidRDefault="00F47527" w:rsidP="00F47527">
            <w:pPr>
              <w:pStyle w:val="acctfourfigures"/>
              <w:spacing w:line="240" w:lineRule="atLeast"/>
              <w:jc w:val="center"/>
              <w:rPr>
                <w:szCs w:val="22"/>
              </w:rPr>
            </w:pPr>
          </w:p>
        </w:tc>
        <w:tc>
          <w:tcPr>
            <w:tcW w:w="1209" w:type="dxa"/>
          </w:tcPr>
          <w:p w14:paraId="0E39E65E" w14:textId="035786A0" w:rsidR="00F47527" w:rsidRPr="00206CA1" w:rsidRDefault="00F47527" w:rsidP="00F47527">
            <w:pPr>
              <w:pStyle w:val="acctmergecolhdg"/>
              <w:spacing w:line="240" w:lineRule="atLeast"/>
              <w:rPr>
                <w:b w:val="0"/>
                <w:szCs w:val="22"/>
              </w:rPr>
            </w:pPr>
            <w:r w:rsidRPr="00206CA1">
              <w:rPr>
                <w:b w:val="0"/>
                <w:szCs w:val="22"/>
              </w:rPr>
              <w:t>202</w:t>
            </w:r>
            <w:r w:rsidR="00FD6F93">
              <w:rPr>
                <w:b w:val="0"/>
                <w:szCs w:val="22"/>
              </w:rPr>
              <w:t>4</w:t>
            </w:r>
          </w:p>
        </w:tc>
        <w:tc>
          <w:tcPr>
            <w:tcW w:w="180" w:type="dxa"/>
          </w:tcPr>
          <w:p w14:paraId="5E476436" w14:textId="77777777" w:rsidR="00F47527" w:rsidRPr="00206CA1" w:rsidRDefault="00F47527" w:rsidP="00F47527">
            <w:pPr>
              <w:pStyle w:val="acctmergecolhdg"/>
              <w:spacing w:line="240" w:lineRule="atLeast"/>
              <w:rPr>
                <w:b w:val="0"/>
                <w:szCs w:val="22"/>
              </w:rPr>
            </w:pPr>
          </w:p>
        </w:tc>
        <w:tc>
          <w:tcPr>
            <w:tcW w:w="1237" w:type="dxa"/>
          </w:tcPr>
          <w:p w14:paraId="73DC5111" w14:textId="487DFE19" w:rsidR="00F47527" w:rsidRPr="00206CA1" w:rsidRDefault="00F47527" w:rsidP="00F47527">
            <w:pPr>
              <w:pStyle w:val="acctmergecolhdg"/>
              <w:spacing w:line="240" w:lineRule="atLeast"/>
              <w:rPr>
                <w:b w:val="0"/>
                <w:szCs w:val="22"/>
              </w:rPr>
            </w:pPr>
            <w:r w:rsidRPr="00206CA1">
              <w:rPr>
                <w:b w:val="0"/>
                <w:szCs w:val="22"/>
              </w:rPr>
              <w:t>202</w:t>
            </w:r>
            <w:r w:rsidR="00FD6F93">
              <w:rPr>
                <w:b w:val="0"/>
                <w:szCs w:val="22"/>
              </w:rPr>
              <w:t>3</w:t>
            </w:r>
          </w:p>
        </w:tc>
        <w:tc>
          <w:tcPr>
            <w:tcW w:w="180" w:type="dxa"/>
          </w:tcPr>
          <w:p w14:paraId="661EF721" w14:textId="77777777" w:rsidR="00F47527" w:rsidRPr="00206CA1" w:rsidRDefault="00F47527" w:rsidP="00F47527">
            <w:pPr>
              <w:pStyle w:val="acctmergecolhdg"/>
              <w:spacing w:line="240" w:lineRule="atLeast"/>
              <w:rPr>
                <w:b w:val="0"/>
                <w:bCs/>
                <w:szCs w:val="22"/>
              </w:rPr>
            </w:pPr>
          </w:p>
        </w:tc>
        <w:tc>
          <w:tcPr>
            <w:tcW w:w="1170" w:type="dxa"/>
          </w:tcPr>
          <w:p w14:paraId="4CFB93DD" w14:textId="4D659C6D" w:rsidR="00F47527" w:rsidRPr="00206CA1" w:rsidRDefault="00F47527" w:rsidP="00F47527">
            <w:pPr>
              <w:pStyle w:val="acctmergecolhdg"/>
              <w:spacing w:line="240" w:lineRule="atLeast"/>
              <w:rPr>
                <w:b w:val="0"/>
                <w:szCs w:val="22"/>
              </w:rPr>
            </w:pPr>
            <w:r w:rsidRPr="00206CA1">
              <w:rPr>
                <w:b w:val="0"/>
                <w:szCs w:val="22"/>
              </w:rPr>
              <w:t>202</w:t>
            </w:r>
            <w:r w:rsidR="00FD6F93">
              <w:rPr>
                <w:b w:val="0"/>
                <w:szCs w:val="22"/>
              </w:rPr>
              <w:t>4</w:t>
            </w:r>
          </w:p>
        </w:tc>
        <w:tc>
          <w:tcPr>
            <w:tcW w:w="180" w:type="dxa"/>
          </w:tcPr>
          <w:p w14:paraId="6A646E2F" w14:textId="77777777" w:rsidR="00F47527" w:rsidRPr="00206CA1" w:rsidRDefault="00F47527" w:rsidP="00F47527">
            <w:pPr>
              <w:pStyle w:val="acctmergecolhdg"/>
              <w:spacing w:line="240" w:lineRule="atLeast"/>
              <w:rPr>
                <w:b w:val="0"/>
                <w:szCs w:val="22"/>
              </w:rPr>
            </w:pPr>
          </w:p>
        </w:tc>
        <w:tc>
          <w:tcPr>
            <w:tcW w:w="1154" w:type="dxa"/>
          </w:tcPr>
          <w:p w14:paraId="29E3E64E" w14:textId="74D09E70" w:rsidR="00F47527" w:rsidRPr="00206CA1" w:rsidRDefault="00F47527" w:rsidP="00F47527">
            <w:pPr>
              <w:pStyle w:val="acctmergecolhdg"/>
              <w:spacing w:line="240" w:lineRule="atLeast"/>
              <w:rPr>
                <w:b w:val="0"/>
                <w:szCs w:val="22"/>
              </w:rPr>
            </w:pPr>
            <w:r w:rsidRPr="00206CA1">
              <w:rPr>
                <w:b w:val="0"/>
                <w:szCs w:val="22"/>
              </w:rPr>
              <w:t>202</w:t>
            </w:r>
            <w:r w:rsidR="00FD6F93">
              <w:rPr>
                <w:b w:val="0"/>
                <w:szCs w:val="22"/>
              </w:rPr>
              <w:t>3</w:t>
            </w:r>
          </w:p>
        </w:tc>
      </w:tr>
      <w:tr w:rsidR="00AA14DD" w:rsidRPr="00206CA1" w14:paraId="322E0DD3" w14:textId="77777777" w:rsidTr="0048540D">
        <w:trPr>
          <w:cantSplit/>
          <w:tblHeader/>
        </w:trPr>
        <w:tc>
          <w:tcPr>
            <w:tcW w:w="3780" w:type="dxa"/>
            <w:shd w:val="clear" w:color="auto" w:fill="auto"/>
          </w:tcPr>
          <w:p w14:paraId="52BF0FFB" w14:textId="77777777" w:rsidR="00AA14DD" w:rsidRPr="00206CA1" w:rsidRDefault="00AA14DD" w:rsidP="00AA14DD">
            <w:pPr>
              <w:pStyle w:val="acctfourfigures"/>
              <w:spacing w:line="240" w:lineRule="atLeast"/>
              <w:jc w:val="center"/>
              <w:rPr>
                <w:szCs w:val="22"/>
              </w:rPr>
            </w:pPr>
          </w:p>
        </w:tc>
        <w:tc>
          <w:tcPr>
            <w:tcW w:w="5310" w:type="dxa"/>
            <w:gridSpan w:val="7"/>
          </w:tcPr>
          <w:p w14:paraId="06D4F0FF" w14:textId="77777777" w:rsidR="00AA14DD" w:rsidRPr="00206CA1" w:rsidRDefault="00AA14DD" w:rsidP="00AA14DD">
            <w:pPr>
              <w:pStyle w:val="acctmergecolhdg"/>
              <w:spacing w:line="240" w:lineRule="atLeast"/>
              <w:rPr>
                <w:b w:val="0"/>
                <w:bCs/>
                <w:szCs w:val="22"/>
              </w:rPr>
            </w:pPr>
            <w:r w:rsidRPr="00206CA1">
              <w:rPr>
                <w:b w:val="0"/>
                <w:bCs/>
                <w:i/>
                <w:iCs/>
                <w:szCs w:val="22"/>
              </w:rPr>
              <w:t>(in thousand Baht)</w:t>
            </w:r>
          </w:p>
        </w:tc>
      </w:tr>
      <w:tr w:rsidR="00FD6F93" w:rsidRPr="00206CA1" w14:paraId="45EAEF46" w14:textId="77777777" w:rsidTr="0048540D">
        <w:trPr>
          <w:cantSplit/>
          <w:trHeight w:val="290"/>
        </w:trPr>
        <w:tc>
          <w:tcPr>
            <w:tcW w:w="3780" w:type="dxa"/>
            <w:shd w:val="clear" w:color="auto" w:fill="auto"/>
          </w:tcPr>
          <w:p w14:paraId="2BD5316B" w14:textId="77777777" w:rsidR="00FD6F93" w:rsidRPr="00206CA1" w:rsidRDefault="00FD6F93" w:rsidP="00FD6F93">
            <w:pPr>
              <w:spacing w:line="240" w:lineRule="atLeast"/>
              <w:ind w:left="-106" w:firstLine="27"/>
              <w:jc w:val="both"/>
              <w:rPr>
                <w:szCs w:val="22"/>
                <w:lang w:val="en-US"/>
              </w:rPr>
            </w:pPr>
            <w:r w:rsidRPr="00206CA1">
              <w:rPr>
                <w:szCs w:val="22"/>
              </w:rPr>
              <w:t>Debentures</w:t>
            </w:r>
          </w:p>
        </w:tc>
        <w:tc>
          <w:tcPr>
            <w:tcW w:w="1209" w:type="dxa"/>
            <w:shd w:val="clear" w:color="auto" w:fill="auto"/>
          </w:tcPr>
          <w:p w14:paraId="2CD5A093" w14:textId="08340C53" w:rsidR="00FD6F93" w:rsidRPr="00206CA1" w:rsidRDefault="00975DD2" w:rsidP="00FD6F93">
            <w:pPr>
              <w:tabs>
                <w:tab w:val="decimal" w:pos="1040"/>
              </w:tabs>
              <w:ind w:hanging="79"/>
              <w:rPr>
                <w:szCs w:val="22"/>
              </w:rPr>
            </w:pPr>
            <w:r>
              <w:rPr>
                <w:szCs w:val="22"/>
              </w:rPr>
              <w:t>-</w:t>
            </w:r>
          </w:p>
        </w:tc>
        <w:tc>
          <w:tcPr>
            <w:tcW w:w="180" w:type="dxa"/>
            <w:shd w:val="clear" w:color="auto" w:fill="auto"/>
          </w:tcPr>
          <w:p w14:paraId="1A7E04EA" w14:textId="77777777" w:rsidR="00FD6F93" w:rsidRPr="00206CA1" w:rsidRDefault="00FD6F93" w:rsidP="00FD6F93">
            <w:pPr>
              <w:tabs>
                <w:tab w:val="decimal" w:pos="1001"/>
              </w:tabs>
              <w:ind w:left="-79" w:right="-97"/>
              <w:rPr>
                <w:szCs w:val="22"/>
              </w:rPr>
            </w:pPr>
          </w:p>
        </w:tc>
        <w:tc>
          <w:tcPr>
            <w:tcW w:w="1237" w:type="dxa"/>
            <w:shd w:val="clear" w:color="auto" w:fill="auto"/>
          </w:tcPr>
          <w:p w14:paraId="6F8F52DB" w14:textId="0B2795FF" w:rsidR="00FD6F93" w:rsidRPr="00206CA1" w:rsidRDefault="00FD6F93" w:rsidP="00FD6F93">
            <w:pPr>
              <w:tabs>
                <w:tab w:val="decimal" w:pos="1083"/>
              </w:tabs>
              <w:ind w:hanging="79"/>
              <w:rPr>
                <w:szCs w:val="22"/>
              </w:rPr>
            </w:pPr>
            <w:r w:rsidRPr="00206CA1">
              <w:t>1,500,000</w:t>
            </w:r>
          </w:p>
        </w:tc>
        <w:tc>
          <w:tcPr>
            <w:tcW w:w="180" w:type="dxa"/>
            <w:shd w:val="clear" w:color="auto" w:fill="auto"/>
          </w:tcPr>
          <w:p w14:paraId="686A9132" w14:textId="77777777" w:rsidR="00FD6F93" w:rsidRPr="00206CA1" w:rsidRDefault="00FD6F93" w:rsidP="00FD6F93">
            <w:pPr>
              <w:tabs>
                <w:tab w:val="decimal" w:pos="1001"/>
              </w:tabs>
              <w:ind w:left="-79" w:right="-97"/>
              <w:rPr>
                <w:szCs w:val="22"/>
              </w:rPr>
            </w:pPr>
          </w:p>
        </w:tc>
        <w:tc>
          <w:tcPr>
            <w:tcW w:w="1170" w:type="dxa"/>
            <w:shd w:val="clear" w:color="auto" w:fill="auto"/>
          </w:tcPr>
          <w:p w14:paraId="5B510BE5" w14:textId="2F1026B5" w:rsidR="00FD6F93" w:rsidRPr="00206CA1" w:rsidRDefault="00D72320" w:rsidP="00FD6F93">
            <w:pPr>
              <w:tabs>
                <w:tab w:val="decimal" w:pos="1000"/>
              </w:tabs>
              <w:ind w:right="-77"/>
              <w:rPr>
                <w:szCs w:val="22"/>
              </w:rPr>
            </w:pPr>
            <w:r>
              <w:rPr>
                <w:szCs w:val="22"/>
              </w:rPr>
              <w:t>-</w:t>
            </w:r>
          </w:p>
        </w:tc>
        <w:tc>
          <w:tcPr>
            <w:tcW w:w="180" w:type="dxa"/>
            <w:shd w:val="clear" w:color="auto" w:fill="auto"/>
          </w:tcPr>
          <w:p w14:paraId="4F423D23" w14:textId="77777777" w:rsidR="00FD6F93" w:rsidRPr="00206CA1" w:rsidRDefault="00FD6F93" w:rsidP="00FD6F93">
            <w:pPr>
              <w:tabs>
                <w:tab w:val="decimal" w:pos="1001"/>
              </w:tabs>
              <w:ind w:left="-79" w:right="-97"/>
              <w:rPr>
                <w:szCs w:val="22"/>
              </w:rPr>
            </w:pPr>
          </w:p>
        </w:tc>
        <w:tc>
          <w:tcPr>
            <w:tcW w:w="1154" w:type="dxa"/>
            <w:shd w:val="clear" w:color="auto" w:fill="auto"/>
          </w:tcPr>
          <w:p w14:paraId="3B30459A" w14:textId="1858D225" w:rsidR="00FD6F93" w:rsidRPr="00206CA1" w:rsidRDefault="00FD6F93" w:rsidP="00FD6F93">
            <w:pPr>
              <w:tabs>
                <w:tab w:val="decimal" w:pos="996"/>
              </w:tabs>
              <w:ind w:right="-77"/>
              <w:rPr>
                <w:szCs w:val="22"/>
              </w:rPr>
            </w:pPr>
            <w:r w:rsidRPr="00206CA1">
              <w:t>1,500,000</w:t>
            </w:r>
          </w:p>
        </w:tc>
      </w:tr>
      <w:tr w:rsidR="00FD6F93" w:rsidRPr="00206CA1" w14:paraId="08BFA71B" w14:textId="77777777" w:rsidTr="0048540D">
        <w:trPr>
          <w:cantSplit/>
          <w:trHeight w:val="83"/>
        </w:trPr>
        <w:tc>
          <w:tcPr>
            <w:tcW w:w="3780" w:type="dxa"/>
            <w:shd w:val="clear" w:color="auto" w:fill="auto"/>
          </w:tcPr>
          <w:p w14:paraId="60EA3176" w14:textId="7D026B17" w:rsidR="00FD6F93" w:rsidRPr="00206CA1" w:rsidRDefault="00FD6F93" w:rsidP="00FD6F93">
            <w:pPr>
              <w:spacing w:line="240" w:lineRule="atLeast"/>
              <w:ind w:left="-106" w:firstLine="27"/>
              <w:rPr>
                <w:szCs w:val="22"/>
                <w:lang w:val="en-US"/>
              </w:rPr>
            </w:pPr>
            <w:r w:rsidRPr="00206CA1">
              <w:rPr>
                <w:i/>
                <w:iCs/>
                <w:szCs w:val="22"/>
                <w:lang w:val="en-US"/>
              </w:rPr>
              <w:t xml:space="preserve">Less </w:t>
            </w:r>
            <w:proofErr w:type="spellStart"/>
            <w:r w:rsidRPr="00206CA1">
              <w:rPr>
                <w:szCs w:val="22"/>
                <w:lang w:val="en-US"/>
              </w:rPr>
              <w:t>Unamorti</w:t>
            </w:r>
            <w:r w:rsidRPr="00206CA1">
              <w:rPr>
                <w:rFonts w:cs="Angsana New"/>
                <w:szCs w:val="28"/>
                <w:lang w:val="en-US" w:bidi="th-TH"/>
              </w:rPr>
              <w:t>s</w:t>
            </w:r>
            <w:r w:rsidRPr="00206CA1">
              <w:rPr>
                <w:szCs w:val="22"/>
                <w:lang w:val="en-US"/>
              </w:rPr>
              <w:t>ed</w:t>
            </w:r>
            <w:proofErr w:type="spellEnd"/>
            <w:r w:rsidRPr="00206CA1">
              <w:rPr>
                <w:szCs w:val="22"/>
                <w:lang w:val="en-US"/>
              </w:rPr>
              <w:t xml:space="preserve"> deferred expenses</w:t>
            </w:r>
            <w:r w:rsidRPr="00206CA1">
              <w:rPr>
                <w:szCs w:val="22"/>
                <w:lang w:val="en-US"/>
              </w:rPr>
              <w:br/>
              <w:t xml:space="preserve">    on debentures</w:t>
            </w:r>
          </w:p>
        </w:tc>
        <w:tc>
          <w:tcPr>
            <w:tcW w:w="1209" w:type="dxa"/>
            <w:tcBorders>
              <w:bottom w:val="single" w:sz="4" w:space="0" w:color="auto"/>
            </w:tcBorders>
            <w:shd w:val="clear" w:color="auto" w:fill="auto"/>
          </w:tcPr>
          <w:p w14:paraId="6FAD170A" w14:textId="77777777" w:rsidR="00FD6F93" w:rsidRDefault="00FD6F93" w:rsidP="00FD6F93">
            <w:pPr>
              <w:tabs>
                <w:tab w:val="decimal" w:pos="1040"/>
              </w:tabs>
              <w:ind w:right="-224" w:hanging="79"/>
              <w:rPr>
                <w:szCs w:val="22"/>
              </w:rPr>
            </w:pPr>
          </w:p>
          <w:p w14:paraId="0BC7638F" w14:textId="5E59DB95" w:rsidR="00FD6F93" w:rsidRPr="00206CA1" w:rsidRDefault="00430441" w:rsidP="00FD6F93">
            <w:pPr>
              <w:tabs>
                <w:tab w:val="decimal" w:pos="1040"/>
              </w:tabs>
              <w:ind w:right="-224" w:hanging="79"/>
              <w:rPr>
                <w:szCs w:val="22"/>
              </w:rPr>
            </w:pPr>
            <w:r>
              <w:rPr>
                <w:szCs w:val="22"/>
              </w:rPr>
              <w:t>-</w:t>
            </w:r>
          </w:p>
        </w:tc>
        <w:tc>
          <w:tcPr>
            <w:tcW w:w="180" w:type="dxa"/>
            <w:shd w:val="clear" w:color="auto" w:fill="auto"/>
          </w:tcPr>
          <w:p w14:paraId="7B430A69" w14:textId="77777777" w:rsidR="00FD6F93" w:rsidRPr="00206CA1" w:rsidRDefault="00FD6F93" w:rsidP="00FD6F93">
            <w:pPr>
              <w:tabs>
                <w:tab w:val="decimal" w:pos="1001"/>
              </w:tabs>
              <w:ind w:left="-79" w:right="-97"/>
              <w:rPr>
                <w:szCs w:val="22"/>
              </w:rPr>
            </w:pPr>
          </w:p>
        </w:tc>
        <w:tc>
          <w:tcPr>
            <w:tcW w:w="1237" w:type="dxa"/>
            <w:tcBorders>
              <w:bottom w:val="single" w:sz="4" w:space="0" w:color="auto"/>
            </w:tcBorders>
            <w:shd w:val="clear" w:color="auto" w:fill="auto"/>
          </w:tcPr>
          <w:p w14:paraId="3235DFA3" w14:textId="77777777" w:rsidR="00FD6F93" w:rsidRPr="00206CA1" w:rsidRDefault="00FD6F93" w:rsidP="00FD6F93">
            <w:pPr>
              <w:tabs>
                <w:tab w:val="decimal" w:pos="1040"/>
              </w:tabs>
              <w:ind w:right="-224" w:hanging="79"/>
            </w:pPr>
          </w:p>
          <w:p w14:paraId="736ED9F9" w14:textId="57D14B8D" w:rsidR="00FD6F93" w:rsidRPr="00206CA1" w:rsidRDefault="00FD6F93" w:rsidP="00FD6F93">
            <w:pPr>
              <w:tabs>
                <w:tab w:val="decimal" w:pos="1083"/>
              </w:tabs>
              <w:ind w:right="-216" w:hanging="79"/>
              <w:rPr>
                <w:szCs w:val="22"/>
              </w:rPr>
            </w:pPr>
            <w:r w:rsidRPr="00206CA1">
              <w:t>(751)</w:t>
            </w:r>
          </w:p>
        </w:tc>
        <w:tc>
          <w:tcPr>
            <w:tcW w:w="180" w:type="dxa"/>
            <w:shd w:val="clear" w:color="auto" w:fill="auto"/>
          </w:tcPr>
          <w:p w14:paraId="7EAD27AE" w14:textId="77777777" w:rsidR="00FD6F93" w:rsidRPr="00206CA1" w:rsidRDefault="00FD6F93" w:rsidP="00FD6F93">
            <w:pPr>
              <w:tabs>
                <w:tab w:val="decimal" w:pos="1001"/>
              </w:tabs>
              <w:ind w:left="-79" w:right="-97"/>
              <w:rPr>
                <w:szCs w:val="22"/>
              </w:rPr>
            </w:pPr>
          </w:p>
        </w:tc>
        <w:tc>
          <w:tcPr>
            <w:tcW w:w="1170" w:type="dxa"/>
            <w:tcBorders>
              <w:bottom w:val="single" w:sz="4" w:space="0" w:color="auto"/>
            </w:tcBorders>
            <w:shd w:val="clear" w:color="auto" w:fill="auto"/>
          </w:tcPr>
          <w:p w14:paraId="1E2D687E" w14:textId="77777777" w:rsidR="00FD6F93" w:rsidRDefault="00FD6F93" w:rsidP="00FD6F93">
            <w:pPr>
              <w:tabs>
                <w:tab w:val="decimal" w:pos="1000"/>
              </w:tabs>
              <w:ind w:right="-77"/>
              <w:rPr>
                <w:szCs w:val="22"/>
              </w:rPr>
            </w:pPr>
          </w:p>
          <w:p w14:paraId="281ECE6E" w14:textId="4F0E6C29" w:rsidR="00FD6F93" w:rsidRPr="00206CA1" w:rsidRDefault="00D72320" w:rsidP="00FD6F93">
            <w:pPr>
              <w:tabs>
                <w:tab w:val="decimal" w:pos="1000"/>
              </w:tabs>
              <w:ind w:right="-77"/>
              <w:rPr>
                <w:szCs w:val="22"/>
              </w:rPr>
            </w:pPr>
            <w:r>
              <w:rPr>
                <w:szCs w:val="22"/>
              </w:rPr>
              <w:t>-</w:t>
            </w:r>
          </w:p>
        </w:tc>
        <w:tc>
          <w:tcPr>
            <w:tcW w:w="180" w:type="dxa"/>
            <w:shd w:val="clear" w:color="auto" w:fill="auto"/>
          </w:tcPr>
          <w:p w14:paraId="40E22907" w14:textId="77777777" w:rsidR="00FD6F93" w:rsidRPr="00206CA1" w:rsidRDefault="00FD6F93" w:rsidP="00FD6F93">
            <w:pPr>
              <w:tabs>
                <w:tab w:val="decimal" w:pos="1001"/>
              </w:tabs>
              <w:ind w:left="-79" w:right="-97"/>
              <w:rPr>
                <w:szCs w:val="22"/>
              </w:rPr>
            </w:pPr>
          </w:p>
        </w:tc>
        <w:tc>
          <w:tcPr>
            <w:tcW w:w="1154" w:type="dxa"/>
            <w:tcBorders>
              <w:bottom w:val="single" w:sz="4" w:space="0" w:color="auto"/>
            </w:tcBorders>
            <w:shd w:val="clear" w:color="auto" w:fill="auto"/>
          </w:tcPr>
          <w:p w14:paraId="03F0FAE0" w14:textId="77777777" w:rsidR="00FD6F93" w:rsidRPr="00206CA1" w:rsidRDefault="00FD6F93" w:rsidP="00FD6F93">
            <w:pPr>
              <w:tabs>
                <w:tab w:val="decimal" w:pos="1000"/>
              </w:tabs>
              <w:ind w:right="-77"/>
            </w:pPr>
          </w:p>
          <w:p w14:paraId="0084FBE1" w14:textId="4ED51CB2" w:rsidR="00FD6F93" w:rsidRPr="00206CA1" w:rsidRDefault="00FD6F93" w:rsidP="00FD6F93">
            <w:pPr>
              <w:tabs>
                <w:tab w:val="decimal" w:pos="1073"/>
              </w:tabs>
              <w:ind w:right="-77"/>
              <w:rPr>
                <w:szCs w:val="22"/>
              </w:rPr>
            </w:pPr>
            <w:r w:rsidRPr="00206CA1">
              <w:t>(751)</w:t>
            </w:r>
          </w:p>
        </w:tc>
      </w:tr>
      <w:tr w:rsidR="00FD6F93" w:rsidRPr="00206CA1" w14:paraId="5D90DB8E" w14:textId="77777777" w:rsidTr="0048540D">
        <w:trPr>
          <w:cantSplit/>
          <w:trHeight w:val="83"/>
        </w:trPr>
        <w:tc>
          <w:tcPr>
            <w:tcW w:w="3780" w:type="dxa"/>
            <w:shd w:val="clear" w:color="auto" w:fill="auto"/>
          </w:tcPr>
          <w:p w14:paraId="3B7A6B69" w14:textId="77777777" w:rsidR="00FD6F93" w:rsidRPr="00206CA1" w:rsidRDefault="00FD6F93" w:rsidP="00FD6F93">
            <w:pPr>
              <w:spacing w:line="240" w:lineRule="atLeast"/>
              <w:ind w:left="-106" w:firstLine="27"/>
              <w:jc w:val="both"/>
              <w:rPr>
                <w:i/>
                <w:iCs/>
                <w:szCs w:val="22"/>
                <w:lang w:val="en-US"/>
              </w:rPr>
            </w:pPr>
          </w:p>
        </w:tc>
        <w:tc>
          <w:tcPr>
            <w:tcW w:w="1209" w:type="dxa"/>
            <w:tcBorders>
              <w:top w:val="single" w:sz="4" w:space="0" w:color="auto"/>
            </w:tcBorders>
            <w:shd w:val="clear" w:color="auto" w:fill="auto"/>
          </w:tcPr>
          <w:p w14:paraId="62776DC0" w14:textId="5207DF54" w:rsidR="00FD6F93" w:rsidRPr="00206CA1" w:rsidRDefault="00430441" w:rsidP="00FD6F93">
            <w:pPr>
              <w:tabs>
                <w:tab w:val="decimal" w:pos="1040"/>
              </w:tabs>
              <w:ind w:hanging="79"/>
              <w:rPr>
                <w:b/>
                <w:bCs/>
                <w:szCs w:val="22"/>
                <w:lang w:val="en-US"/>
              </w:rPr>
            </w:pPr>
            <w:r>
              <w:rPr>
                <w:b/>
                <w:bCs/>
                <w:szCs w:val="22"/>
                <w:lang w:val="en-US"/>
              </w:rPr>
              <w:t>-</w:t>
            </w:r>
          </w:p>
        </w:tc>
        <w:tc>
          <w:tcPr>
            <w:tcW w:w="180" w:type="dxa"/>
            <w:shd w:val="clear" w:color="auto" w:fill="auto"/>
          </w:tcPr>
          <w:p w14:paraId="1ABA55BD" w14:textId="77777777" w:rsidR="00FD6F93" w:rsidRPr="00206CA1" w:rsidRDefault="00FD6F93" w:rsidP="00FD6F93">
            <w:pPr>
              <w:tabs>
                <w:tab w:val="decimal" w:pos="1001"/>
              </w:tabs>
              <w:ind w:left="-79" w:right="-97"/>
              <w:rPr>
                <w:b/>
                <w:bCs/>
                <w:szCs w:val="22"/>
              </w:rPr>
            </w:pPr>
          </w:p>
        </w:tc>
        <w:tc>
          <w:tcPr>
            <w:tcW w:w="1237" w:type="dxa"/>
            <w:tcBorders>
              <w:top w:val="single" w:sz="4" w:space="0" w:color="auto"/>
            </w:tcBorders>
            <w:shd w:val="clear" w:color="auto" w:fill="auto"/>
          </w:tcPr>
          <w:p w14:paraId="7977F837" w14:textId="70C64DAD" w:rsidR="00FD6F93" w:rsidRPr="00206CA1" w:rsidRDefault="00FD6F93" w:rsidP="00FD6F93">
            <w:pPr>
              <w:tabs>
                <w:tab w:val="decimal" w:pos="1083"/>
              </w:tabs>
              <w:ind w:hanging="79"/>
              <w:rPr>
                <w:b/>
                <w:bCs/>
                <w:szCs w:val="22"/>
              </w:rPr>
            </w:pPr>
            <w:r w:rsidRPr="00206CA1">
              <w:rPr>
                <w:b/>
                <w:bCs/>
              </w:rPr>
              <w:t>1,499,249</w:t>
            </w:r>
          </w:p>
        </w:tc>
        <w:tc>
          <w:tcPr>
            <w:tcW w:w="180" w:type="dxa"/>
            <w:shd w:val="clear" w:color="auto" w:fill="auto"/>
          </w:tcPr>
          <w:p w14:paraId="0A7A5DE7" w14:textId="77777777" w:rsidR="00FD6F93" w:rsidRPr="00206CA1" w:rsidRDefault="00FD6F93" w:rsidP="00FD6F93">
            <w:pPr>
              <w:tabs>
                <w:tab w:val="decimal" w:pos="1001"/>
              </w:tabs>
              <w:ind w:left="-79" w:right="-97"/>
              <w:rPr>
                <w:b/>
                <w:bCs/>
                <w:szCs w:val="22"/>
              </w:rPr>
            </w:pPr>
          </w:p>
        </w:tc>
        <w:tc>
          <w:tcPr>
            <w:tcW w:w="1170" w:type="dxa"/>
            <w:tcBorders>
              <w:top w:val="single" w:sz="4" w:space="0" w:color="auto"/>
            </w:tcBorders>
            <w:shd w:val="clear" w:color="auto" w:fill="auto"/>
          </w:tcPr>
          <w:p w14:paraId="13712D94" w14:textId="7758382F" w:rsidR="00FD6F93" w:rsidRPr="00206CA1" w:rsidRDefault="00D72320" w:rsidP="00FD6F93">
            <w:pPr>
              <w:tabs>
                <w:tab w:val="decimal" w:pos="1000"/>
              </w:tabs>
              <w:ind w:right="-77"/>
              <w:rPr>
                <w:b/>
                <w:bCs/>
                <w:szCs w:val="22"/>
              </w:rPr>
            </w:pPr>
            <w:r>
              <w:rPr>
                <w:b/>
                <w:bCs/>
                <w:szCs w:val="22"/>
              </w:rPr>
              <w:t>-</w:t>
            </w:r>
          </w:p>
        </w:tc>
        <w:tc>
          <w:tcPr>
            <w:tcW w:w="180" w:type="dxa"/>
            <w:shd w:val="clear" w:color="auto" w:fill="auto"/>
          </w:tcPr>
          <w:p w14:paraId="77EE4541" w14:textId="77777777" w:rsidR="00FD6F93" w:rsidRPr="00206CA1" w:rsidRDefault="00FD6F93" w:rsidP="00FD6F93">
            <w:pPr>
              <w:tabs>
                <w:tab w:val="decimal" w:pos="1001"/>
              </w:tabs>
              <w:ind w:left="-79" w:right="-97"/>
              <w:rPr>
                <w:b/>
                <w:bCs/>
                <w:szCs w:val="22"/>
              </w:rPr>
            </w:pPr>
          </w:p>
        </w:tc>
        <w:tc>
          <w:tcPr>
            <w:tcW w:w="1154" w:type="dxa"/>
            <w:tcBorders>
              <w:top w:val="single" w:sz="4" w:space="0" w:color="auto"/>
            </w:tcBorders>
            <w:shd w:val="clear" w:color="auto" w:fill="auto"/>
          </w:tcPr>
          <w:p w14:paraId="0AE3BB30" w14:textId="751CB382" w:rsidR="00FD6F93" w:rsidRPr="00206CA1" w:rsidRDefault="00FD6F93" w:rsidP="00FD6F93">
            <w:pPr>
              <w:tabs>
                <w:tab w:val="decimal" w:pos="996"/>
              </w:tabs>
              <w:ind w:right="-77"/>
              <w:rPr>
                <w:b/>
                <w:bCs/>
                <w:szCs w:val="22"/>
              </w:rPr>
            </w:pPr>
            <w:r w:rsidRPr="00206CA1">
              <w:rPr>
                <w:b/>
                <w:bCs/>
              </w:rPr>
              <w:t>1,499,249</w:t>
            </w:r>
          </w:p>
        </w:tc>
      </w:tr>
      <w:tr w:rsidR="00FD6F93" w:rsidRPr="00206CA1" w14:paraId="49CA366D" w14:textId="77777777" w:rsidTr="0048540D">
        <w:trPr>
          <w:cantSplit/>
          <w:trHeight w:val="83"/>
        </w:trPr>
        <w:tc>
          <w:tcPr>
            <w:tcW w:w="3780" w:type="dxa"/>
            <w:shd w:val="clear" w:color="auto" w:fill="auto"/>
          </w:tcPr>
          <w:p w14:paraId="1943BC7E" w14:textId="77777777" w:rsidR="00FD6F93" w:rsidRPr="00206CA1" w:rsidRDefault="00FD6F93" w:rsidP="00FD6F93">
            <w:pPr>
              <w:spacing w:line="240" w:lineRule="atLeast"/>
              <w:ind w:left="-106" w:firstLine="27"/>
              <w:jc w:val="both"/>
              <w:rPr>
                <w:szCs w:val="22"/>
                <w:lang w:val="en-US"/>
              </w:rPr>
            </w:pPr>
            <w:r w:rsidRPr="00206CA1">
              <w:rPr>
                <w:i/>
                <w:iCs/>
                <w:szCs w:val="22"/>
                <w:lang w:val="en-US"/>
              </w:rPr>
              <w:t xml:space="preserve">Less </w:t>
            </w:r>
            <w:r w:rsidRPr="00206CA1">
              <w:rPr>
                <w:szCs w:val="22"/>
                <w:lang w:val="en-US"/>
              </w:rPr>
              <w:t>Current portion due within one year</w:t>
            </w:r>
            <w:r w:rsidRPr="00206CA1">
              <w:rPr>
                <w:i/>
                <w:iCs/>
                <w:szCs w:val="22"/>
                <w:lang w:val="en-US"/>
              </w:rPr>
              <w:t xml:space="preserve"> </w:t>
            </w:r>
          </w:p>
        </w:tc>
        <w:tc>
          <w:tcPr>
            <w:tcW w:w="1209" w:type="dxa"/>
            <w:shd w:val="clear" w:color="auto" w:fill="auto"/>
          </w:tcPr>
          <w:p w14:paraId="56A2E272" w14:textId="130F8C75" w:rsidR="00FD6F93" w:rsidRPr="00206CA1" w:rsidRDefault="00430441" w:rsidP="00FD6F93">
            <w:pPr>
              <w:tabs>
                <w:tab w:val="decimal" w:pos="1040"/>
              </w:tabs>
              <w:ind w:right="-224" w:hanging="79"/>
              <w:rPr>
                <w:szCs w:val="22"/>
                <w:lang w:val="en-US"/>
              </w:rPr>
            </w:pPr>
            <w:r>
              <w:rPr>
                <w:szCs w:val="22"/>
                <w:lang w:val="en-US"/>
              </w:rPr>
              <w:t>-</w:t>
            </w:r>
          </w:p>
        </w:tc>
        <w:tc>
          <w:tcPr>
            <w:tcW w:w="180" w:type="dxa"/>
            <w:shd w:val="clear" w:color="auto" w:fill="auto"/>
          </w:tcPr>
          <w:p w14:paraId="41D623DA" w14:textId="77777777" w:rsidR="00FD6F93" w:rsidRPr="00206CA1" w:rsidRDefault="00FD6F93" w:rsidP="00FD6F93">
            <w:pPr>
              <w:tabs>
                <w:tab w:val="decimal" w:pos="1001"/>
              </w:tabs>
              <w:ind w:left="-79" w:right="-97"/>
              <w:rPr>
                <w:szCs w:val="22"/>
              </w:rPr>
            </w:pPr>
          </w:p>
        </w:tc>
        <w:tc>
          <w:tcPr>
            <w:tcW w:w="1237" w:type="dxa"/>
            <w:shd w:val="clear" w:color="auto" w:fill="auto"/>
          </w:tcPr>
          <w:p w14:paraId="4F2A4660" w14:textId="244E3982" w:rsidR="00FD6F93" w:rsidRPr="00206CA1" w:rsidRDefault="00FD6F93" w:rsidP="00FD6F93">
            <w:pPr>
              <w:tabs>
                <w:tab w:val="decimal" w:pos="1083"/>
              </w:tabs>
              <w:ind w:right="-216" w:hanging="79"/>
              <w:rPr>
                <w:szCs w:val="22"/>
              </w:rPr>
            </w:pPr>
            <w:r w:rsidRPr="00206CA1">
              <w:t>(1,499,249)</w:t>
            </w:r>
          </w:p>
        </w:tc>
        <w:tc>
          <w:tcPr>
            <w:tcW w:w="180" w:type="dxa"/>
            <w:shd w:val="clear" w:color="auto" w:fill="auto"/>
          </w:tcPr>
          <w:p w14:paraId="23DAA519" w14:textId="77777777" w:rsidR="00FD6F93" w:rsidRPr="00206CA1" w:rsidRDefault="00FD6F93" w:rsidP="00FD6F93">
            <w:pPr>
              <w:tabs>
                <w:tab w:val="decimal" w:pos="1001"/>
              </w:tabs>
              <w:ind w:left="-79" w:right="-97"/>
              <w:rPr>
                <w:szCs w:val="22"/>
              </w:rPr>
            </w:pPr>
          </w:p>
        </w:tc>
        <w:tc>
          <w:tcPr>
            <w:tcW w:w="1170" w:type="dxa"/>
            <w:shd w:val="clear" w:color="auto" w:fill="auto"/>
          </w:tcPr>
          <w:p w14:paraId="15FC69DB" w14:textId="0E70545F" w:rsidR="00FD6F93" w:rsidRPr="00206CA1" w:rsidRDefault="00D72320" w:rsidP="00FD6F93">
            <w:pPr>
              <w:tabs>
                <w:tab w:val="decimal" w:pos="1000"/>
              </w:tabs>
              <w:ind w:right="-77"/>
              <w:rPr>
                <w:szCs w:val="22"/>
              </w:rPr>
            </w:pPr>
            <w:r>
              <w:rPr>
                <w:szCs w:val="22"/>
              </w:rPr>
              <w:t>-</w:t>
            </w:r>
          </w:p>
        </w:tc>
        <w:tc>
          <w:tcPr>
            <w:tcW w:w="180" w:type="dxa"/>
            <w:shd w:val="clear" w:color="auto" w:fill="auto"/>
          </w:tcPr>
          <w:p w14:paraId="0F75ABC3" w14:textId="77777777" w:rsidR="00FD6F93" w:rsidRPr="00206CA1" w:rsidRDefault="00FD6F93" w:rsidP="00FD6F93">
            <w:pPr>
              <w:tabs>
                <w:tab w:val="decimal" w:pos="1001"/>
              </w:tabs>
              <w:ind w:left="-79" w:right="-97"/>
              <w:rPr>
                <w:szCs w:val="22"/>
              </w:rPr>
            </w:pPr>
          </w:p>
        </w:tc>
        <w:tc>
          <w:tcPr>
            <w:tcW w:w="1154" w:type="dxa"/>
            <w:shd w:val="clear" w:color="auto" w:fill="auto"/>
          </w:tcPr>
          <w:p w14:paraId="304B09F8" w14:textId="75BF4B9A" w:rsidR="00FD6F93" w:rsidRPr="00206CA1" w:rsidRDefault="00FD6F93" w:rsidP="00FD6F93">
            <w:pPr>
              <w:tabs>
                <w:tab w:val="decimal" w:pos="1108"/>
              </w:tabs>
              <w:ind w:right="-77"/>
              <w:rPr>
                <w:szCs w:val="22"/>
              </w:rPr>
            </w:pPr>
            <w:r w:rsidRPr="00206CA1">
              <w:t>(1,499,249)</w:t>
            </w:r>
          </w:p>
        </w:tc>
      </w:tr>
      <w:tr w:rsidR="00FD6F93" w:rsidRPr="00206CA1" w14:paraId="249C92C7" w14:textId="77777777" w:rsidTr="0048540D">
        <w:trPr>
          <w:cantSplit/>
        </w:trPr>
        <w:tc>
          <w:tcPr>
            <w:tcW w:w="3780" w:type="dxa"/>
            <w:shd w:val="clear" w:color="auto" w:fill="auto"/>
          </w:tcPr>
          <w:p w14:paraId="6D96CA70" w14:textId="77777777" w:rsidR="00FD6F93" w:rsidRPr="00206CA1" w:rsidRDefault="00FD6F93" w:rsidP="00FD6F93">
            <w:pPr>
              <w:spacing w:line="240" w:lineRule="atLeast"/>
              <w:ind w:left="-106" w:firstLine="27"/>
              <w:rPr>
                <w:b/>
                <w:bCs/>
                <w:szCs w:val="22"/>
              </w:rPr>
            </w:pPr>
            <w:r w:rsidRPr="00206CA1">
              <w:rPr>
                <w:b/>
                <w:bCs/>
                <w:szCs w:val="22"/>
              </w:rPr>
              <w:t>Total</w:t>
            </w:r>
          </w:p>
        </w:tc>
        <w:tc>
          <w:tcPr>
            <w:tcW w:w="1209" w:type="dxa"/>
            <w:tcBorders>
              <w:top w:val="single" w:sz="4" w:space="0" w:color="auto"/>
              <w:bottom w:val="double" w:sz="4" w:space="0" w:color="auto"/>
            </w:tcBorders>
            <w:shd w:val="clear" w:color="auto" w:fill="auto"/>
          </w:tcPr>
          <w:p w14:paraId="4CE11888" w14:textId="568C3068" w:rsidR="00FD6F93" w:rsidRPr="00206CA1" w:rsidRDefault="00430441" w:rsidP="00FD6F93">
            <w:pPr>
              <w:tabs>
                <w:tab w:val="decimal" w:pos="1040"/>
              </w:tabs>
              <w:ind w:hanging="79"/>
              <w:rPr>
                <w:b/>
                <w:bCs/>
                <w:szCs w:val="22"/>
                <w:lang w:val="en-US"/>
              </w:rPr>
            </w:pPr>
            <w:r>
              <w:rPr>
                <w:b/>
                <w:bCs/>
                <w:szCs w:val="22"/>
                <w:lang w:val="en-US"/>
              </w:rPr>
              <w:t>-</w:t>
            </w:r>
          </w:p>
        </w:tc>
        <w:tc>
          <w:tcPr>
            <w:tcW w:w="180" w:type="dxa"/>
            <w:shd w:val="clear" w:color="auto" w:fill="auto"/>
          </w:tcPr>
          <w:p w14:paraId="7276FE55" w14:textId="77777777" w:rsidR="00FD6F93" w:rsidRPr="00206CA1" w:rsidRDefault="00FD6F93" w:rsidP="00FD6F93">
            <w:pPr>
              <w:tabs>
                <w:tab w:val="decimal" w:pos="1001"/>
              </w:tabs>
              <w:ind w:left="-79" w:right="-97"/>
              <w:rPr>
                <w:b/>
                <w:bCs/>
                <w:szCs w:val="22"/>
              </w:rPr>
            </w:pPr>
          </w:p>
        </w:tc>
        <w:tc>
          <w:tcPr>
            <w:tcW w:w="1237" w:type="dxa"/>
            <w:tcBorders>
              <w:top w:val="single" w:sz="4" w:space="0" w:color="auto"/>
              <w:bottom w:val="double" w:sz="4" w:space="0" w:color="auto"/>
            </w:tcBorders>
            <w:shd w:val="clear" w:color="auto" w:fill="auto"/>
          </w:tcPr>
          <w:p w14:paraId="5A07F66B" w14:textId="0A53BDB5" w:rsidR="00FD6F93" w:rsidRPr="00206CA1" w:rsidRDefault="00FD6F93" w:rsidP="00FD6F93">
            <w:pPr>
              <w:tabs>
                <w:tab w:val="decimal" w:pos="1083"/>
              </w:tabs>
              <w:ind w:hanging="79"/>
              <w:rPr>
                <w:b/>
                <w:bCs/>
                <w:szCs w:val="22"/>
              </w:rPr>
            </w:pPr>
            <w:r w:rsidRPr="00206CA1">
              <w:t>-</w:t>
            </w:r>
          </w:p>
        </w:tc>
        <w:tc>
          <w:tcPr>
            <w:tcW w:w="180" w:type="dxa"/>
            <w:shd w:val="clear" w:color="auto" w:fill="auto"/>
          </w:tcPr>
          <w:p w14:paraId="7E85444E" w14:textId="77777777" w:rsidR="00FD6F93" w:rsidRPr="00206CA1" w:rsidRDefault="00FD6F93" w:rsidP="00FD6F93">
            <w:pPr>
              <w:tabs>
                <w:tab w:val="decimal" w:pos="1001"/>
              </w:tabs>
              <w:ind w:left="-79" w:right="-97"/>
              <w:rPr>
                <w:b/>
                <w:bCs/>
                <w:szCs w:val="22"/>
              </w:rPr>
            </w:pPr>
          </w:p>
        </w:tc>
        <w:tc>
          <w:tcPr>
            <w:tcW w:w="1170" w:type="dxa"/>
            <w:tcBorders>
              <w:top w:val="single" w:sz="4" w:space="0" w:color="auto"/>
              <w:bottom w:val="double" w:sz="4" w:space="0" w:color="auto"/>
            </w:tcBorders>
            <w:shd w:val="clear" w:color="auto" w:fill="auto"/>
          </w:tcPr>
          <w:p w14:paraId="599A5195" w14:textId="06616634" w:rsidR="00FD6F93" w:rsidRPr="00206CA1" w:rsidRDefault="00D72320" w:rsidP="00FD6F93">
            <w:pPr>
              <w:tabs>
                <w:tab w:val="decimal" w:pos="1000"/>
              </w:tabs>
              <w:ind w:right="-77"/>
              <w:rPr>
                <w:b/>
                <w:bCs/>
                <w:szCs w:val="22"/>
              </w:rPr>
            </w:pPr>
            <w:r>
              <w:rPr>
                <w:b/>
                <w:bCs/>
                <w:szCs w:val="22"/>
              </w:rPr>
              <w:t>-</w:t>
            </w:r>
          </w:p>
        </w:tc>
        <w:tc>
          <w:tcPr>
            <w:tcW w:w="180" w:type="dxa"/>
            <w:shd w:val="clear" w:color="auto" w:fill="auto"/>
          </w:tcPr>
          <w:p w14:paraId="103894AD" w14:textId="77777777" w:rsidR="00FD6F93" w:rsidRPr="00206CA1" w:rsidRDefault="00FD6F93" w:rsidP="00FD6F93">
            <w:pPr>
              <w:tabs>
                <w:tab w:val="decimal" w:pos="1001"/>
              </w:tabs>
              <w:ind w:left="-79" w:right="-97"/>
              <w:rPr>
                <w:b/>
                <w:bCs/>
                <w:szCs w:val="22"/>
              </w:rPr>
            </w:pPr>
          </w:p>
        </w:tc>
        <w:tc>
          <w:tcPr>
            <w:tcW w:w="1154" w:type="dxa"/>
            <w:tcBorders>
              <w:top w:val="single" w:sz="4" w:space="0" w:color="auto"/>
              <w:bottom w:val="double" w:sz="4" w:space="0" w:color="auto"/>
            </w:tcBorders>
            <w:shd w:val="clear" w:color="auto" w:fill="auto"/>
          </w:tcPr>
          <w:p w14:paraId="65AC78A1" w14:textId="7554C383" w:rsidR="00FD6F93" w:rsidRPr="00206CA1" w:rsidRDefault="00FD6F93" w:rsidP="00FD6F93">
            <w:pPr>
              <w:tabs>
                <w:tab w:val="decimal" w:pos="996"/>
              </w:tabs>
              <w:ind w:right="-77"/>
              <w:rPr>
                <w:b/>
                <w:bCs/>
                <w:szCs w:val="22"/>
              </w:rPr>
            </w:pPr>
            <w:r w:rsidRPr="00206CA1">
              <w:t>-</w:t>
            </w:r>
          </w:p>
        </w:tc>
      </w:tr>
    </w:tbl>
    <w:p w14:paraId="25B7B16A" w14:textId="77777777" w:rsidR="00B06154" w:rsidRPr="00206CA1" w:rsidRDefault="00B06154" w:rsidP="00B06154">
      <w:pPr>
        <w:pStyle w:val="BodyText"/>
        <w:spacing w:after="0" w:line="240" w:lineRule="atLeast"/>
        <w:rPr>
          <w:szCs w:val="22"/>
          <w:lang w:val="en-US" w:bidi="th-TH"/>
        </w:rPr>
      </w:pPr>
    </w:p>
    <w:p w14:paraId="3FA2AE68" w14:textId="5F099DAD" w:rsidR="004F4022" w:rsidRPr="00206CA1" w:rsidRDefault="004F4022" w:rsidP="005919B9">
      <w:pPr>
        <w:shd w:val="clear" w:color="auto" w:fill="FFFFFF"/>
        <w:spacing w:line="240" w:lineRule="atLeast"/>
        <w:ind w:left="562"/>
        <w:jc w:val="thaiDistribute"/>
        <w:rPr>
          <w:szCs w:val="22"/>
          <w:lang w:val="en-US"/>
        </w:rPr>
      </w:pPr>
    </w:p>
    <w:p w14:paraId="1727214E" w14:textId="7F473444" w:rsidR="004F4022" w:rsidRPr="00206CA1" w:rsidRDefault="004F4022" w:rsidP="004F4022">
      <w:pPr>
        <w:pStyle w:val="index"/>
        <w:numPr>
          <w:ilvl w:val="0"/>
          <w:numId w:val="0"/>
        </w:numPr>
        <w:ind w:left="540"/>
        <w:jc w:val="both"/>
        <w:rPr>
          <w:szCs w:val="22"/>
        </w:rPr>
      </w:pPr>
      <w:r w:rsidRPr="00206CA1">
        <w:rPr>
          <w:szCs w:val="22"/>
        </w:rPr>
        <w:t>On 1 October 2021, the Company issued Green Bond debentures No.1/2021 of 1,500,000 units,</w:t>
      </w:r>
      <w:r w:rsidR="0024537F">
        <w:rPr>
          <w:szCs w:val="22"/>
        </w:rPr>
        <w:t xml:space="preserve"> </w:t>
      </w:r>
      <w:r w:rsidRPr="00206CA1">
        <w:rPr>
          <w:szCs w:val="22"/>
        </w:rPr>
        <w:t>par value of Baht 1,000 per unit, offering price of Baht 1,000 per unit, totalling offering value Baht 1,500 million. The debentures specified name of holders, s</w:t>
      </w:r>
      <w:proofErr w:type="spellStart"/>
      <w:r w:rsidRPr="00206CA1">
        <w:rPr>
          <w:szCs w:val="22"/>
          <w:lang w:val="en-US"/>
        </w:rPr>
        <w:t>enior</w:t>
      </w:r>
      <w:proofErr w:type="spellEnd"/>
      <w:r w:rsidRPr="00206CA1">
        <w:rPr>
          <w:szCs w:val="22"/>
        </w:rPr>
        <w:t xml:space="preserve">, unsecured and with debenture holders’ representatives and the maturity of 3 years. The interest rate is fixed at 1.73 % per annum and payable every 6 months throughout the term of the debentures. The purpose is to use as an investment in the solar power plant development project and/or to replace the Company's treasury reserves for invest in a solar power plant project in Japan that the Company has already invested. In addition, such investment is an </w:t>
      </w:r>
      <w:r w:rsidR="0024537F" w:rsidRPr="00206CA1">
        <w:rPr>
          <w:szCs w:val="22"/>
        </w:rPr>
        <w:t>eligible green project</w:t>
      </w:r>
      <w:r w:rsidRPr="00206CA1">
        <w:rPr>
          <w:szCs w:val="22"/>
        </w:rPr>
        <w:t xml:space="preserve"> in accordance with the eligibility criteria under The Green Financing Framework.</w:t>
      </w:r>
    </w:p>
    <w:p w14:paraId="459F4AB1" w14:textId="77777777" w:rsidR="00F85933" w:rsidRPr="00206CA1" w:rsidRDefault="00F85933" w:rsidP="004F4022">
      <w:pPr>
        <w:pStyle w:val="index"/>
        <w:numPr>
          <w:ilvl w:val="0"/>
          <w:numId w:val="0"/>
        </w:numPr>
        <w:ind w:left="540"/>
        <w:jc w:val="both"/>
        <w:rPr>
          <w:szCs w:val="22"/>
        </w:rPr>
      </w:pPr>
    </w:p>
    <w:p w14:paraId="3942AE49" w14:textId="7935A316" w:rsidR="005919B9" w:rsidRPr="00206CA1" w:rsidRDefault="004F4022" w:rsidP="00877486">
      <w:pPr>
        <w:pStyle w:val="index"/>
        <w:numPr>
          <w:ilvl w:val="0"/>
          <w:numId w:val="0"/>
        </w:numPr>
        <w:spacing w:after="0" w:line="240" w:lineRule="atLeast"/>
        <w:ind w:left="547"/>
        <w:jc w:val="thaiDistribute"/>
        <w:rPr>
          <w:rFonts w:cstheme="minorBidi"/>
          <w:sz w:val="18"/>
          <w:szCs w:val="22"/>
          <w:lang w:bidi="th-TH"/>
        </w:rPr>
      </w:pPr>
      <w:r w:rsidRPr="00206CA1">
        <w:rPr>
          <w:rFonts w:cstheme="minorBidi"/>
          <w:szCs w:val="28"/>
          <w:lang w:val="en-US" w:bidi="th-TH"/>
        </w:rPr>
        <w:t xml:space="preserve">The condition regarding the rights and obligations of the debenture issuer stipulated certain covenants, the Company has to comply with certain financial terms, such as the maintenance of the </w:t>
      </w:r>
      <w:proofErr w:type="gramStart"/>
      <w:r w:rsidRPr="00206CA1">
        <w:rPr>
          <w:rFonts w:cstheme="minorBidi"/>
          <w:szCs w:val="28"/>
          <w:lang w:val="en-US" w:bidi="th-TH"/>
        </w:rPr>
        <w:t>debt to equity</w:t>
      </w:r>
      <w:proofErr w:type="gramEnd"/>
      <w:r w:rsidRPr="00206CA1">
        <w:rPr>
          <w:rFonts w:cstheme="minorBidi"/>
          <w:szCs w:val="28"/>
          <w:lang w:val="en-US" w:bidi="th-TH"/>
        </w:rPr>
        <w:t xml:space="preserve"> ratio as specified in the agreement.</w:t>
      </w:r>
    </w:p>
    <w:p w14:paraId="356854FD" w14:textId="77777777" w:rsidR="00E53C6A" w:rsidRPr="00206CA1" w:rsidRDefault="00E53C6A" w:rsidP="00982F6D">
      <w:pPr>
        <w:shd w:val="clear" w:color="auto" w:fill="FFFFFF"/>
        <w:spacing w:line="240" w:lineRule="atLeast"/>
        <w:ind w:left="562"/>
        <w:jc w:val="both"/>
        <w:rPr>
          <w:szCs w:val="22"/>
        </w:rPr>
      </w:pPr>
    </w:p>
    <w:p w14:paraId="4E24F352" w14:textId="51BB9558" w:rsidR="00982F6D" w:rsidRPr="00206CA1" w:rsidRDefault="00982F6D" w:rsidP="00982F6D">
      <w:pPr>
        <w:shd w:val="clear" w:color="auto" w:fill="FFFFFF"/>
        <w:spacing w:line="240" w:lineRule="atLeast"/>
        <w:ind w:left="562"/>
        <w:jc w:val="both"/>
        <w:rPr>
          <w:rFonts w:cstheme="minorBidi"/>
          <w:szCs w:val="28"/>
          <w:cs/>
          <w:lang w:bidi="th-TH"/>
        </w:rPr>
      </w:pPr>
      <w:r w:rsidRPr="00206CA1">
        <w:rPr>
          <w:szCs w:val="22"/>
        </w:rPr>
        <w:t>Details debentures were as follow:</w:t>
      </w:r>
    </w:p>
    <w:p w14:paraId="7A977198" w14:textId="77777777" w:rsidR="00982F6D" w:rsidRPr="00206CA1" w:rsidRDefault="00982F6D" w:rsidP="00B9076B">
      <w:pPr>
        <w:shd w:val="clear" w:color="auto" w:fill="FFFFFF"/>
        <w:spacing w:line="240" w:lineRule="auto"/>
        <w:ind w:left="562" w:right="-86" w:firstLine="22"/>
        <w:jc w:val="both"/>
        <w:rPr>
          <w:szCs w:val="22"/>
        </w:rPr>
      </w:pPr>
    </w:p>
    <w:tbl>
      <w:tblPr>
        <w:tblW w:w="9072" w:type="dxa"/>
        <w:tblInd w:w="558" w:type="dxa"/>
        <w:tblLook w:val="04A0" w:firstRow="1" w:lastRow="0" w:firstColumn="1" w:lastColumn="0" w:noHBand="0" w:noVBand="1"/>
      </w:tblPr>
      <w:tblGrid>
        <w:gridCol w:w="2592"/>
        <w:gridCol w:w="236"/>
        <w:gridCol w:w="1564"/>
        <w:gridCol w:w="236"/>
        <w:gridCol w:w="1474"/>
        <w:gridCol w:w="236"/>
        <w:gridCol w:w="2734"/>
      </w:tblGrid>
      <w:tr w:rsidR="00982F6D" w:rsidRPr="00206CA1" w14:paraId="2F09E708" w14:textId="77777777" w:rsidTr="007C3DC6">
        <w:tc>
          <w:tcPr>
            <w:tcW w:w="2592" w:type="dxa"/>
            <w:shd w:val="clear" w:color="auto" w:fill="auto"/>
          </w:tcPr>
          <w:p w14:paraId="1EEDC823" w14:textId="77777777" w:rsidR="00982F6D" w:rsidRPr="00206CA1" w:rsidRDefault="00982F6D" w:rsidP="00982F6D">
            <w:pPr>
              <w:spacing w:line="240" w:lineRule="atLeast"/>
              <w:jc w:val="center"/>
              <w:rPr>
                <w:szCs w:val="22"/>
              </w:rPr>
            </w:pPr>
            <w:r w:rsidRPr="00206CA1">
              <w:rPr>
                <w:szCs w:val="22"/>
              </w:rPr>
              <w:t>Amount</w:t>
            </w:r>
          </w:p>
        </w:tc>
        <w:tc>
          <w:tcPr>
            <w:tcW w:w="236" w:type="dxa"/>
            <w:shd w:val="clear" w:color="auto" w:fill="auto"/>
          </w:tcPr>
          <w:p w14:paraId="23239A31" w14:textId="77777777" w:rsidR="00982F6D" w:rsidRPr="00206CA1" w:rsidRDefault="00982F6D" w:rsidP="00982F6D">
            <w:pPr>
              <w:spacing w:line="240" w:lineRule="atLeast"/>
              <w:jc w:val="center"/>
              <w:rPr>
                <w:szCs w:val="22"/>
              </w:rPr>
            </w:pPr>
          </w:p>
        </w:tc>
        <w:tc>
          <w:tcPr>
            <w:tcW w:w="1564" w:type="dxa"/>
            <w:shd w:val="clear" w:color="auto" w:fill="auto"/>
          </w:tcPr>
          <w:p w14:paraId="27DF1B79" w14:textId="77777777" w:rsidR="00982F6D" w:rsidRPr="00206CA1" w:rsidRDefault="00982F6D" w:rsidP="00982F6D">
            <w:pPr>
              <w:spacing w:line="240" w:lineRule="atLeast"/>
              <w:jc w:val="center"/>
              <w:rPr>
                <w:szCs w:val="22"/>
              </w:rPr>
            </w:pPr>
            <w:r w:rsidRPr="00206CA1">
              <w:rPr>
                <w:szCs w:val="22"/>
              </w:rPr>
              <w:t>Interest rates</w:t>
            </w:r>
          </w:p>
        </w:tc>
        <w:tc>
          <w:tcPr>
            <w:tcW w:w="236" w:type="dxa"/>
            <w:shd w:val="clear" w:color="auto" w:fill="auto"/>
          </w:tcPr>
          <w:p w14:paraId="352DCA59" w14:textId="77777777" w:rsidR="00982F6D" w:rsidRPr="00206CA1" w:rsidRDefault="00982F6D" w:rsidP="00982F6D">
            <w:pPr>
              <w:spacing w:line="240" w:lineRule="atLeast"/>
              <w:jc w:val="center"/>
              <w:rPr>
                <w:szCs w:val="22"/>
              </w:rPr>
            </w:pPr>
          </w:p>
        </w:tc>
        <w:tc>
          <w:tcPr>
            <w:tcW w:w="1474" w:type="dxa"/>
            <w:shd w:val="clear" w:color="auto" w:fill="auto"/>
          </w:tcPr>
          <w:p w14:paraId="38B8868F" w14:textId="77777777" w:rsidR="00982F6D" w:rsidRPr="00206CA1" w:rsidRDefault="00982F6D" w:rsidP="00982F6D">
            <w:pPr>
              <w:spacing w:line="240" w:lineRule="atLeast"/>
              <w:jc w:val="center"/>
              <w:rPr>
                <w:szCs w:val="22"/>
              </w:rPr>
            </w:pPr>
            <w:r w:rsidRPr="00206CA1">
              <w:rPr>
                <w:szCs w:val="22"/>
              </w:rPr>
              <w:t>Term</w:t>
            </w:r>
          </w:p>
        </w:tc>
        <w:tc>
          <w:tcPr>
            <w:tcW w:w="236" w:type="dxa"/>
            <w:shd w:val="clear" w:color="auto" w:fill="auto"/>
          </w:tcPr>
          <w:p w14:paraId="1A0EE7B4" w14:textId="77777777" w:rsidR="00982F6D" w:rsidRPr="00206CA1" w:rsidRDefault="00982F6D" w:rsidP="00982F6D">
            <w:pPr>
              <w:spacing w:line="240" w:lineRule="atLeast"/>
              <w:jc w:val="center"/>
              <w:rPr>
                <w:szCs w:val="22"/>
              </w:rPr>
            </w:pPr>
          </w:p>
        </w:tc>
        <w:tc>
          <w:tcPr>
            <w:tcW w:w="2734" w:type="dxa"/>
            <w:shd w:val="clear" w:color="auto" w:fill="auto"/>
          </w:tcPr>
          <w:p w14:paraId="48DBB05E" w14:textId="77777777" w:rsidR="00982F6D" w:rsidRPr="00206CA1" w:rsidRDefault="00982F6D" w:rsidP="00982F6D">
            <w:pPr>
              <w:spacing w:line="240" w:lineRule="atLeast"/>
              <w:jc w:val="center"/>
              <w:rPr>
                <w:szCs w:val="22"/>
              </w:rPr>
            </w:pPr>
            <w:r w:rsidRPr="00206CA1">
              <w:rPr>
                <w:szCs w:val="22"/>
              </w:rPr>
              <w:t>Maturity dates</w:t>
            </w:r>
          </w:p>
        </w:tc>
      </w:tr>
      <w:tr w:rsidR="00982F6D" w:rsidRPr="00206CA1" w14:paraId="4C4F7BAF" w14:textId="77777777" w:rsidTr="007C3DC6">
        <w:tc>
          <w:tcPr>
            <w:tcW w:w="2592" w:type="dxa"/>
            <w:shd w:val="clear" w:color="auto" w:fill="auto"/>
          </w:tcPr>
          <w:p w14:paraId="29F0F26D" w14:textId="77777777" w:rsidR="00982F6D" w:rsidRPr="00206CA1" w:rsidRDefault="00982F6D" w:rsidP="00982F6D">
            <w:pPr>
              <w:spacing w:line="240" w:lineRule="atLeast"/>
              <w:ind w:left="-74"/>
              <w:jc w:val="center"/>
              <w:rPr>
                <w:i/>
                <w:iCs/>
                <w:szCs w:val="22"/>
              </w:rPr>
            </w:pPr>
            <w:r w:rsidRPr="00206CA1">
              <w:rPr>
                <w:i/>
                <w:iCs/>
                <w:szCs w:val="22"/>
              </w:rPr>
              <w:t>(in million Baht)</w:t>
            </w:r>
          </w:p>
        </w:tc>
        <w:tc>
          <w:tcPr>
            <w:tcW w:w="236" w:type="dxa"/>
            <w:shd w:val="clear" w:color="auto" w:fill="auto"/>
          </w:tcPr>
          <w:p w14:paraId="1B91153E" w14:textId="77777777" w:rsidR="00982F6D" w:rsidRPr="00206CA1" w:rsidRDefault="00982F6D" w:rsidP="00982F6D">
            <w:pPr>
              <w:spacing w:line="240" w:lineRule="atLeast"/>
              <w:jc w:val="center"/>
              <w:rPr>
                <w:szCs w:val="22"/>
              </w:rPr>
            </w:pPr>
          </w:p>
        </w:tc>
        <w:tc>
          <w:tcPr>
            <w:tcW w:w="1564" w:type="dxa"/>
            <w:shd w:val="clear" w:color="auto" w:fill="auto"/>
          </w:tcPr>
          <w:p w14:paraId="27E8B69A" w14:textId="77777777" w:rsidR="00982F6D" w:rsidRPr="00206CA1" w:rsidRDefault="00982F6D" w:rsidP="00982F6D">
            <w:pPr>
              <w:spacing w:line="240" w:lineRule="atLeast"/>
              <w:jc w:val="center"/>
              <w:rPr>
                <w:i/>
                <w:iCs/>
                <w:szCs w:val="22"/>
              </w:rPr>
            </w:pPr>
            <w:r w:rsidRPr="00206CA1">
              <w:rPr>
                <w:i/>
                <w:iCs/>
                <w:szCs w:val="22"/>
              </w:rPr>
              <w:t>(%) p.a.</w:t>
            </w:r>
          </w:p>
        </w:tc>
        <w:tc>
          <w:tcPr>
            <w:tcW w:w="236" w:type="dxa"/>
            <w:shd w:val="clear" w:color="auto" w:fill="auto"/>
          </w:tcPr>
          <w:p w14:paraId="25B20BF0" w14:textId="77777777" w:rsidR="00982F6D" w:rsidRPr="00206CA1" w:rsidRDefault="00982F6D" w:rsidP="00982F6D">
            <w:pPr>
              <w:spacing w:line="240" w:lineRule="atLeast"/>
              <w:jc w:val="center"/>
              <w:rPr>
                <w:szCs w:val="22"/>
              </w:rPr>
            </w:pPr>
          </w:p>
        </w:tc>
        <w:tc>
          <w:tcPr>
            <w:tcW w:w="1474" w:type="dxa"/>
            <w:shd w:val="clear" w:color="auto" w:fill="auto"/>
          </w:tcPr>
          <w:p w14:paraId="3A80AF6F" w14:textId="77777777" w:rsidR="00982F6D" w:rsidRPr="00206CA1" w:rsidRDefault="00982F6D" w:rsidP="00982F6D">
            <w:pPr>
              <w:spacing w:line="240" w:lineRule="atLeast"/>
              <w:jc w:val="center"/>
              <w:rPr>
                <w:i/>
                <w:iCs/>
                <w:szCs w:val="22"/>
              </w:rPr>
            </w:pPr>
            <w:r w:rsidRPr="00206CA1">
              <w:rPr>
                <w:i/>
                <w:iCs/>
                <w:szCs w:val="22"/>
              </w:rPr>
              <w:t>(years)</w:t>
            </w:r>
          </w:p>
        </w:tc>
        <w:tc>
          <w:tcPr>
            <w:tcW w:w="236" w:type="dxa"/>
            <w:shd w:val="clear" w:color="auto" w:fill="auto"/>
          </w:tcPr>
          <w:p w14:paraId="75D70678" w14:textId="77777777" w:rsidR="00982F6D" w:rsidRPr="00206CA1" w:rsidRDefault="00982F6D" w:rsidP="00982F6D">
            <w:pPr>
              <w:spacing w:line="240" w:lineRule="atLeast"/>
              <w:jc w:val="center"/>
              <w:rPr>
                <w:szCs w:val="22"/>
              </w:rPr>
            </w:pPr>
          </w:p>
        </w:tc>
        <w:tc>
          <w:tcPr>
            <w:tcW w:w="2734" w:type="dxa"/>
            <w:shd w:val="clear" w:color="auto" w:fill="auto"/>
          </w:tcPr>
          <w:p w14:paraId="55201EEE" w14:textId="77777777" w:rsidR="00982F6D" w:rsidRPr="00206CA1" w:rsidRDefault="00982F6D" w:rsidP="00982F6D">
            <w:pPr>
              <w:spacing w:line="240" w:lineRule="atLeast"/>
              <w:jc w:val="center"/>
              <w:rPr>
                <w:szCs w:val="22"/>
              </w:rPr>
            </w:pPr>
          </w:p>
        </w:tc>
      </w:tr>
      <w:tr w:rsidR="00192109" w:rsidRPr="00206CA1" w14:paraId="49A2D7F2" w14:textId="77777777" w:rsidTr="007C3DC6">
        <w:tc>
          <w:tcPr>
            <w:tcW w:w="2592" w:type="dxa"/>
            <w:shd w:val="clear" w:color="auto" w:fill="auto"/>
          </w:tcPr>
          <w:p w14:paraId="2048BFA5" w14:textId="6F6B5A1D" w:rsidR="00192109" w:rsidRPr="00206CA1" w:rsidRDefault="00192109" w:rsidP="00192109">
            <w:pPr>
              <w:jc w:val="center"/>
              <w:rPr>
                <w:szCs w:val="22"/>
              </w:rPr>
            </w:pPr>
            <w:r w:rsidRPr="00206CA1">
              <w:t>1,500</w:t>
            </w:r>
          </w:p>
        </w:tc>
        <w:tc>
          <w:tcPr>
            <w:tcW w:w="236" w:type="dxa"/>
            <w:shd w:val="clear" w:color="auto" w:fill="auto"/>
          </w:tcPr>
          <w:p w14:paraId="21ECD2F8" w14:textId="77777777" w:rsidR="00192109" w:rsidRPr="00206CA1" w:rsidRDefault="00192109" w:rsidP="00192109">
            <w:pPr>
              <w:jc w:val="center"/>
              <w:rPr>
                <w:szCs w:val="22"/>
              </w:rPr>
            </w:pPr>
          </w:p>
        </w:tc>
        <w:tc>
          <w:tcPr>
            <w:tcW w:w="1564" w:type="dxa"/>
            <w:shd w:val="clear" w:color="auto" w:fill="auto"/>
          </w:tcPr>
          <w:p w14:paraId="15662626" w14:textId="046CEF78" w:rsidR="00192109" w:rsidRPr="00206CA1" w:rsidRDefault="00192109" w:rsidP="00192109">
            <w:pPr>
              <w:jc w:val="center"/>
              <w:rPr>
                <w:szCs w:val="22"/>
              </w:rPr>
            </w:pPr>
            <w:r w:rsidRPr="00206CA1">
              <w:t>1.73</w:t>
            </w:r>
          </w:p>
        </w:tc>
        <w:tc>
          <w:tcPr>
            <w:tcW w:w="236" w:type="dxa"/>
            <w:shd w:val="clear" w:color="auto" w:fill="auto"/>
          </w:tcPr>
          <w:p w14:paraId="0AD2402C" w14:textId="77777777" w:rsidR="00192109" w:rsidRPr="00206CA1" w:rsidRDefault="00192109" w:rsidP="00192109">
            <w:pPr>
              <w:jc w:val="center"/>
              <w:rPr>
                <w:szCs w:val="22"/>
              </w:rPr>
            </w:pPr>
          </w:p>
        </w:tc>
        <w:tc>
          <w:tcPr>
            <w:tcW w:w="1474" w:type="dxa"/>
            <w:shd w:val="clear" w:color="auto" w:fill="auto"/>
          </w:tcPr>
          <w:p w14:paraId="3EF48C96" w14:textId="035A3EE2" w:rsidR="00192109" w:rsidRPr="00206CA1" w:rsidRDefault="00192109" w:rsidP="00192109">
            <w:pPr>
              <w:jc w:val="center"/>
              <w:rPr>
                <w:szCs w:val="22"/>
                <w:cs/>
              </w:rPr>
            </w:pPr>
            <w:r w:rsidRPr="00206CA1">
              <w:t>3</w:t>
            </w:r>
            <w:r w:rsidRPr="00206CA1">
              <w:rPr>
                <w:rFonts w:cs="Angsana New"/>
                <w:cs/>
                <w:lang w:bidi="th-TH"/>
              </w:rPr>
              <w:t xml:space="preserve"> </w:t>
            </w:r>
            <w:r w:rsidR="00324000" w:rsidRPr="00206CA1">
              <w:rPr>
                <w:rFonts w:cs="Angsana New"/>
                <w:lang w:bidi="th-TH"/>
              </w:rPr>
              <w:t>years</w:t>
            </w:r>
          </w:p>
        </w:tc>
        <w:tc>
          <w:tcPr>
            <w:tcW w:w="236" w:type="dxa"/>
            <w:shd w:val="clear" w:color="auto" w:fill="auto"/>
          </w:tcPr>
          <w:p w14:paraId="46C21D99" w14:textId="77777777" w:rsidR="00192109" w:rsidRPr="00206CA1" w:rsidRDefault="00192109" w:rsidP="00192109">
            <w:pPr>
              <w:jc w:val="center"/>
              <w:rPr>
                <w:szCs w:val="22"/>
                <w:cs/>
              </w:rPr>
            </w:pPr>
          </w:p>
        </w:tc>
        <w:tc>
          <w:tcPr>
            <w:tcW w:w="2734" w:type="dxa"/>
            <w:shd w:val="clear" w:color="auto" w:fill="auto"/>
          </w:tcPr>
          <w:p w14:paraId="1FF65EE2" w14:textId="6BF1E5B8" w:rsidR="00192109" w:rsidRPr="00206CA1" w:rsidRDefault="00192109" w:rsidP="00192109">
            <w:pPr>
              <w:jc w:val="center"/>
              <w:rPr>
                <w:szCs w:val="22"/>
              </w:rPr>
            </w:pPr>
            <w:r w:rsidRPr="00206CA1">
              <w:t>1</w:t>
            </w:r>
            <w:r w:rsidRPr="00206CA1">
              <w:rPr>
                <w:rFonts w:cs="Angsana New"/>
                <w:cs/>
                <w:lang w:bidi="th-TH"/>
              </w:rPr>
              <w:t xml:space="preserve"> </w:t>
            </w:r>
            <w:r w:rsidR="00324000" w:rsidRPr="00206CA1">
              <w:rPr>
                <w:rFonts w:cs="Angsana New"/>
                <w:lang w:bidi="th-TH"/>
              </w:rPr>
              <w:t>October</w:t>
            </w:r>
            <w:r w:rsidRPr="00206CA1">
              <w:rPr>
                <w:rFonts w:cs="Angsana New"/>
                <w:cs/>
                <w:lang w:bidi="th-TH"/>
              </w:rPr>
              <w:t xml:space="preserve"> </w:t>
            </w:r>
            <w:r w:rsidRPr="00206CA1">
              <w:t>2</w:t>
            </w:r>
            <w:r w:rsidR="00A0406D" w:rsidRPr="00206CA1">
              <w:t>024</w:t>
            </w:r>
          </w:p>
        </w:tc>
      </w:tr>
    </w:tbl>
    <w:p w14:paraId="50334C58" w14:textId="77777777" w:rsidR="00C8295D" w:rsidRPr="00206CA1" w:rsidRDefault="00C8295D" w:rsidP="00706229">
      <w:pPr>
        <w:spacing w:line="240" w:lineRule="atLeast"/>
        <w:ind w:left="547"/>
        <w:jc w:val="thaiDistribute"/>
        <w:rPr>
          <w:szCs w:val="22"/>
          <w:lang w:val="en-US"/>
        </w:rPr>
      </w:pPr>
    </w:p>
    <w:p w14:paraId="61C42555" w14:textId="5D25D1F0" w:rsidR="00706229" w:rsidRPr="00206CA1" w:rsidRDefault="00706229" w:rsidP="00706229">
      <w:pPr>
        <w:spacing w:line="240" w:lineRule="atLeast"/>
        <w:ind w:left="547"/>
        <w:jc w:val="thaiDistribute"/>
        <w:rPr>
          <w:szCs w:val="22"/>
          <w:lang w:val="en-US"/>
        </w:rPr>
      </w:pPr>
      <w:r w:rsidRPr="00206CA1">
        <w:rPr>
          <w:szCs w:val="22"/>
          <w:lang w:val="en-US"/>
        </w:rPr>
        <w:t xml:space="preserve">Movements during the </w:t>
      </w:r>
      <w:r w:rsidR="003868A0" w:rsidRPr="00206CA1">
        <w:rPr>
          <w:szCs w:val="22"/>
          <w:lang w:val="en-US"/>
        </w:rPr>
        <w:t xml:space="preserve">year </w:t>
      </w:r>
      <w:r w:rsidRPr="00206CA1">
        <w:rPr>
          <w:szCs w:val="22"/>
          <w:lang w:val="en-US"/>
        </w:rPr>
        <w:t xml:space="preserve">ended </w:t>
      </w:r>
      <w:r w:rsidR="00215F1F" w:rsidRPr="00206CA1">
        <w:rPr>
          <w:szCs w:val="22"/>
          <w:lang w:val="en-US"/>
        </w:rPr>
        <w:t>31</w:t>
      </w:r>
      <w:r w:rsidR="003868A0" w:rsidRPr="00206CA1">
        <w:rPr>
          <w:szCs w:val="22"/>
          <w:lang w:val="en-US"/>
        </w:rPr>
        <w:t xml:space="preserve"> December </w:t>
      </w:r>
      <w:r w:rsidR="0049461A" w:rsidRPr="00206CA1">
        <w:rPr>
          <w:szCs w:val="22"/>
          <w:lang w:val="en-US"/>
        </w:rPr>
        <w:t>202</w:t>
      </w:r>
      <w:r w:rsidR="00FD6F93">
        <w:rPr>
          <w:szCs w:val="22"/>
          <w:lang w:val="en-US"/>
        </w:rPr>
        <w:t>4</w:t>
      </w:r>
      <w:r w:rsidR="0049461A" w:rsidRPr="00206CA1">
        <w:rPr>
          <w:szCs w:val="22"/>
          <w:lang w:val="en-US"/>
        </w:rPr>
        <w:t xml:space="preserve"> and 202</w:t>
      </w:r>
      <w:r w:rsidR="00FD6F93">
        <w:rPr>
          <w:szCs w:val="22"/>
          <w:lang w:val="en-US"/>
        </w:rPr>
        <w:t>3</w:t>
      </w:r>
      <w:r w:rsidRPr="00206CA1">
        <w:rPr>
          <w:szCs w:val="22"/>
          <w:lang w:val="en-US"/>
        </w:rPr>
        <w:t xml:space="preserve"> of debentures which included current portion were as follows:</w:t>
      </w:r>
    </w:p>
    <w:p w14:paraId="3CD917E7" w14:textId="77777777" w:rsidR="003868A0" w:rsidRPr="00206CA1" w:rsidRDefault="003868A0" w:rsidP="00706229">
      <w:pPr>
        <w:spacing w:line="240" w:lineRule="atLeast"/>
        <w:ind w:left="547"/>
        <w:jc w:val="thaiDistribute"/>
        <w:rPr>
          <w:szCs w:val="22"/>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170"/>
        <w:gridCol w:w="180"/>
        <w:gridCol w:w="1170"/>
        <w:gridCol w:w="180"/>
        <w:gridCol w:w="1170"/>
      </w:tblGrid>
      <w:tr w:rsidR="003868A0" w:rsidRPr="00206CA1" w14:paraId="00FA5643" w14:textId="77777777" w:rsidTr="007C3DC6">
        <w:trPr>
          <w:cantSplit/>
          <w:tblHeader/>
        </w:trPr>
        <w:tc>
          <w:tcPr>
            <w:tcW w:w="3960" w:type="dxa"/>
          </w:tcPr>
          <w:p w14:paraId="6F76D394" w14:textId="77777777" w:rsidR="003868A0" w:rsidRPr="00206CA1" w:rsidRDefault="003868A0" w:rsidP="003F259E">
            <w:pPr>
              <w:spacing w:line="240" w:lineRule="atLeast"/>
              <w:rPr>
                <w:szCs w:val="22"/>
              </w:rPr>
            </w:pPr>
          </w:p>
        </w:tc>
        <w:tc>
          <w:tcPr>
            <w:tcW w:w="2520" w:type="dxa"/>
            <w:gridSpan w:val="3"/>
          </w:tcPr>
          <w:p w14:paraId="3C9FCCBA" w14:textId="77777777" w:rsidR="003868A0" w:rsidRPr="00206CA1" w:rsidRDefault="003868A0" w:rsidP="003F259E">
            <w:pPr>
              <w:pStyle w:val="acctmergecolhdg"/>
              <w:spacing w:line="240" w:lineRule="atLeast"/>
              <w:rPr>
                <w:szCs w:val="22"/>
              </w:rPr>
            </w:pPr>
            <w:r w:rsidRPr="00206CA1">
              <w:rPr>
                <w:szCs w:val="22"/>
              </w:rPr>
              <w:t xml:space="preserve">Consolidated </w:t>
            </w:r>
          </w:p>
          <w:p w14:paraId="597DCE11" w14:textId="77777777" w:rsidR="003868A0" w:rsidRPr="00206CA1" w:rsidRDefault="003868A0" w:rsidP="003F259E">
            <w:pPr>
              <w:pStyle w:val="acctmergecolhdg"/>
              <w:spacing w:line="240" w:lineRule="atLeast"/>
              <w:rPr>
                <w:szCs w:val="22"/>
              </w:rPr>
            </w:pPr>
            <w:r w:rsidRPr="00206CA1">
              <w:rPr>
                <w:szCs w:val="22"/>
              </w:rPr>
              <w:t>financial statements</w:t>
            </w:r>
          </w:p>
        </w:tc>
        <w:tc>
          <w:tcPr>
            <w:tcW w:w="180" w:type="dxa"/>
          </w:tcPr>
          <w:p w14:paraId="4A573B7D" w14:textId="77777777" w:rsidR="003868A0" w:rsidRPr="00206CA1" w:rsidRDefault="003868A0" w:rsidP="003F259E">
            <w:pPr>
              <w:pStyle w:val="acctmergecolhdg"/>
              <w:spacing w:line="240" w:lineRule="atLeast"/>
              <w:rPr>
                <w:szCs w:val="22"/>
              </w:rPr>
            </w:pPr>
          </w:p>
        </w:tc>
        <w:tc>
          <w:tcPr>
            <w:tcW w:w="2520" w:type="dxa"/>
            <w:gridSpan w:val="3"/>
          </w:tcPr>
          <w:p w14:paraId="0F921809" w14:textId="5B44C3A9" w:rsidR="003868A0" w:rsidRPr="00206CA1" w:rsidRDefault="003868A0" w:rsidP="003F259E">
            <w:pPr>
              <w:pStyle w:val="acctmergecolhdg"/>
              <w:spacing w:line="240" w:lineRule="atLeast"/>
              <w:rPr>
                <w:szCs w:val="22"/>
              </w:rPr>
            </w:pPr>
            <w:proofErr w:type="spellStart"/>
            <w:r w:rsidRPr="00206CA1">
              <w:rPr>
                <w:szCs w:val="22"/>
              </w:rPr>
              <w:t>Sparate</w:t>
            </w:r>
            <w:proofErr w:type="spellEnd"/>
            <w:r w:rsidRPr="00206CA1">
              <w:rPr>
                <w:szCs w:val="22"/>
              </w:rPr>
              <w:t xml:space="preserve"> </w:t>
            </w:r>
          </w:p>
          <w:p w14:paraId="72B0BAC7" w14:textId="77777777" w:rsidR="003868A0" w:rsidRPr="00206CA1" w:rsidRDefault="003868A0" w:rsidP="003F259E">
            <w:pPr>
              <w:pStyle w:val="acctmergecolhdg"/>
              <w:spacing w:line="240" w:lineRule="atLeast"/>
              <w:rPr>
                <w:szCs w:val="22"/>
              </w:rPr>
            </w:pPr>
            <w:r w:rsidRPr="00206CA1">
              <w:rPr>
                <w:szCs w:val="22"/>
              </w:rPr>
              <w:t>financial statements</w:t>
            </w:r>
          </w:p>
        </w:tc>
      </w:tr>
      <w:tr w:rsidR="00F47527" w:rsidRPr="00206CA1" w14:paraId="17365E97" w14:textId="77777777" w:rsidTr="007C3DC6">
        <w:trPr>
          <w:cantSplit/>
          <w:tblHeader/>
        </w:trPr>
        <w:tc>
          <w:tcPr>
            <w:tcW w:w="3960" w:type="dxa"/>
          </w:tcPr>
          <w:p w14:paraId="1ECC0675" w14:textId="77777777" w:rsidR="00F47527" w:rsidRPr="00206CA1" w:rsidRDefault="00F47527" w:rsidP="00F47527">
            <w:pPr>
              <w:pStyle w:val="acctfourfigures"/>
              <w:spacing w:line="240" w:lineRule="atLeast"/>
              <w:ind w:left="101"/>
              <w:rPr>
                <w:b/>
                <w:bCs/>
                <w:i/>
                <w:iCs/>
                <w:szCs w:val="22"/>
              </w:rPr>
            </w:pPr>
          </w:p>
        </w:tc>
        <w:tc>
          <w:tcPr>
            <w:tcW w:w="1170" w:type="dxa"/>
          </w:tcPr>
          <w:p w14:paraId="1420803D" w14:textId="1D691919" w:rsidR="00F47527" w:rsidRPr="00206CA1" w:rsidRDefault="00F47527" w:rsidP="00F47527">
            <w:pPr>
              <w:pStyle w:val="acctmergecolhdg"/>
              <w:spacing w:line="240" w:lineRule="atLeast"/>
              <w:rPr>
                <w:b w:val="0"/>
                <w:szCs w:val="22"/>
              </w:rPr>
            </w:pPr>
            <w:r w:rsidRPr="00206CA1">
              <w:rPr>
                <w:b w:val="0"/>
                <w:szCs w:val="22"/>
              </w:rPr>
              <w:t>202</w:t>
            </w:r>
            <w:r w:rsidR="00FD6F93">
              <w:rPr>
                <w:b w:val="0"/>
                <w:szCs w:val="22"/>
              </w:rPr>
              <w:t>4</w:t>
            </w:r>
          </w:p>
        </w:tc>
        <w:tc>
          <w:tcPr>
            <w:tcW w:w="180" w:type="dxa"/>
          </w:tcPr>
          <w:p w14:paraId="3DE458F3" w14:textId="77777777" w:rsidR="00F47527" w:rsidRPr="00206CA1" w:rsidRDefault="00F47527" w:rsidP="00F47527">
            <w:pPr>
              <w:pStyle w:val="acctmergecolhdg"/>
              <w:spacing w:line="240" w:lineRule="atLeast"/>
              <w:rPr>
                <w:b w:val="0"/>
                <w:szCs w:val="22"/>
              </w:rPr>
            </w:pPr>
          </w:p>
        </w:tc>
        <w:tc>
          <w:tcPr>
            <w:tcW w:w="1170" w:type="dxa"/>
          </w:tcPr>
          <w:p w14:paraId="7C35279F" w14:textId="37FBE225" w:rsidR="00F47527" w:rsidRPr="00206CA1" w:rsidRDefault="00F47527" w:rsidP="00F47527">
            <w:pPr>
              <w:pStyle w:val="acctmergecolhdg"/>
              <w:spacing w:line="240" w:lineRule="atLeast"/>
              <w:rPr>
                <w:b w:val="0"/>
                <w:szCs w:val="22"/>
              </w:rPr>
            </w:pPr>
            <w:r w:rsidRPr="00206CA1">
              <w:rPr>
                <w:b w:val="0"/>
                <w:szCs w:val="22"/>
              </w:rPr>
              <w:t>202</w:t>
            </w:r>
            <w:r w:rsidR="00FD6F93">
              <w:rPr>
                <w:b w:val="0"/>
                <w:szCs w:val="22"/>
              </w:rPr>
              <w:t>3</w:t>
            </w:r>
          </w:p>
        </w:tc>
        <w:tc>
          <w:tcPr>
            <w:tcW w:w="180" w:type="dxa"/>
          </w:tcPr>
          <w:p w14:paraId="1E3DEFE8" w14:textId="77777777" w:rsidR="00F47527" w:rsidRPr="00206CA1" w:rsidRDefault="00F47527" w:rsidP="00F47527">
            <w:pPr>
              <w:pStyle w:val="acctmergecolhdg"/>
              <w:spacing w:line="240" w:lineRule="atLeast"/>
              <w:rPr>
                <w:b w:val="0"/>
                <w:bCs/>
                <w:szCs w:val="22"/>
              </w:rPr>
            </w:pPr>
          </w:p>
        </w:tc>
        <w:tc>
          <w:tcPr>
            <w:tcW w:w="1170" w:type="dxa"/>
          </w:tcPr>
          <w:p w14:paraId="4929558C" w14:textId="7D2104F0" w:rsidR="00F47527" w:rsidRPr="00206CA1" w:rsidRDefault="00F47527" w:rsidP="00F47527">
            <w:pPr>
              <w:pStyle w:val="acctmergecolhdg"/>
              <w:spacing w:line="240" w:lineRule="atLeast"/>
              <w:rPr>
                <w:b w:val="0"/>
                <w:szCs w:val="22"/>
              </w:rPr>
            </w:pPr>
            <w:r w:rsidRPr="00206CA1">
              <w:rPr>
                <w:b w:val="0"/>
                <w:szCs w:val="22"/>
              </w:rPr>
              <w:t>202</w:t>
            </w:r>
            <w:r w:rsidR="00FD6F93">
              <w:rPr>
                <w:b w:val="0"/>
                <w:szCs w:val="22"/>
              </w:rPr>
              <w:t>4</w:t>
            </w:r>
          </w:p>
        </w:tc>
        <w:tc>
          <w:tcPr>
            <w:tcW w:w="180" w:type="dxa"/>
          </w:tcPr>
          <w:p w14:paraId="51C3B386" w14:textId="77777777" w:rsidR="00F47527" w:rsidRPr="00206CA1" w:rsidRDefault="00F47527" w:rsidP="00F47527">
            <w:pPr>
              <w:pStyle w:val="acctmergecolhdg"/>
              <w:spacing w:line="240" w:lineRule="atLeast"/>
              <w:rPr>
                <w:b w:val="0"/>
                <w:szCs w:val="22"/>
              </w:rPr>
            </w:pPr>
          </w:p>
        </w:tc>
        <w:tc>
          <w:tcPr>
            <w:tcW w:w="1170" w:type="dxa"/>
          </w:tcPr>
          <w:p w14:paraId="5BCB0973" w14:textId="2A831726" w:rsidR="00F47527" w:rsidRPr="00206CA1" w:rsidRDefault="00F47527" w:rsidP="00F47527">
            <w:pPr>
              <w:pStyle w:val="acctmergecolhdg"/>
              <w:spacing w:line="240" w:lineRule="atLeast"/>
              <w:rPr>
                <w:b w:val="0"/>
                <w:szCs w:val="22"/>
              </w:rPr>
            </w:pPr>
            <w:r w:rsidRPr="00206CA1">
              <w:rPr>
                <w:b w:val="0"/>
                <w:szCs w:val="22"/>
              </w:rPr>
              <w:t>202</w:t>
            </w:r>
            <w:r w:rsidR="00454476">
              <w:rPr>
                <w:b w:val="0"/>
                <w:szCs w:val="22"/>
              </w:rPr>
              <w:t>3</w:t>
            </w:r>
          </w:p>
        </w:tc>
      </w:tr>
      <w:tr w:rsidR="00AA14DD" w:rsidRPr="00206CA1" w14:paraId="080F0B70" w14:textId="77777777" w:rsidTr="007C3DC6">
        <w:trPr>
          <w:cantSplit/>
        </w:trPr>
        <w:tc>
          <w:tcPr>
            <w:tcW w:w="3960" w:type="dxa"/>
          </w:tcPr>
          <w:p w14:paraId="1BD78A38" w14:textId="77777777" w:rsidR="00AA14DD" w:rsidRPr="00206CA1" w:rsidRDefault="00AA14DD" w:rsidP="00AA14DD">
            <w:pPr>
              <w:spacing w:line="240" w:lineRule="atLeast"/>
              <w:ind w:left="101"/>
              <w:rPr>
                <w:b/>
                <w:bCs/>
                <w:i/>
                <w:iCs/>
                <w:szCs w:val="22"/>
              </w:rPr>
            </w:pPr>
          </w:p>
        </w:tc>
        <w:tc>
          <w:tcPr>
            <w:tcW w:w="5220" w:type="dxa"/>
            <w:gridSpan w:val="7"/>
          </w:tcPr>
          <w:p w14:paraId="36DE4522" w14:textId="77777777" w:rsidR="00AA14DD" w:rsidRPr="00206CA1" w:rsidRDefault="00AA14DD" w:rsidP="00AA14DD">
            <w:pPr>
              <w:pStyle w:val="acctfourfigures"/>
              <w:spacing w:line="240" w:lineRule="atLeast"/>
              <w:jc w:val="center"/>
              <w:rPr>
                <w:i/>
                <w:iCs/>
                <w:szCs w:val="22"/>
              </w:rPr>
            </w:pPr>
            <w:r w:rsidRPr="00206CA1">
              <w:rPr>
                <w:i/>
                <w:iCs/>
                <w:szCs w:val="22"/>
              </w:rPr>
              <w:t>(in thousand Baht)</w:t>
            </w:r>
          </w:p>
        </w:tc>
      </w:tr>
      <w:tr w:rsidR="00454476" w:rsidRPr="00206CA1" w14:paraId="71715DB5" w14:textId="77777777" w:rsidTr="00060187">
        <w:trPr>
          <w:cantSplit/>
        </w:trPr>
        <w:tc>
          <w:tcPr>
            <w:tcW w:w="3960" w:type="dxa"/>
          </w:tcPr>
          <w:p w14:paraId="4436723F" w14:textId="77777777" w:rsidR="00454476" w:rsidRPr="00206CA1" w:rsidRDefault="00454476" w:rsidP="00454476">
            <w:pPr>
              <w:spacing w:line="240" w:lineRule="atLeast"/>
              <w:rPr>
                <w:szCs w:val="22"/>
              </w:rPr>
            </w:pPr>
            <w:proofErr w:type="gramStart"/>
            <w:r w:rsidRPr="00206CA1">
              <w:rPr>
                <w:szCs w:val="22"/>
              </w:rPr>
              <w:t>At</w:t>
            </w:r>
            <w:proofErr w:type="gramEnd"/>
            <w:r w:rsidRPr="00206CA1">
              <w:rPr>
                <w:szCs w:val="22"/>
              </w:rPr>
              <w:t xml:space="preserve"> </w:t>
            </w:r>
            <w:r w:rsidRPr="00206CA1">
              <w:rPr>
                <w:szCs w:val="22"/>
                <w:lang w:val="en-US"/>
              </w:rPr>
              <w:t>1</w:t>
            </w:r>
            <w:r w:rsidRPr="00206CA1">
              <w:rPr>
                <w:szCs w:val="22"/>
              </w:rPr>
              <w:t xml:space="preserve"> January</w:t>
            </w:r>
          </w:p>
        </w:tc>
        <w:tc>
          <w:tcPr>
            <w:tcW w:w="1170" w:type="dxa"/>
          </w:tcPr>
          <w:p w14:paraId="77C9BB51" w14:textId="6E9EED26" w:rsidR="00454476" w:rsidRPr="00206CA1" w:rsidRDefault="00454476" w:rsidP="00454476">
            <w:pPr>
              <w:tabs>
                <w:tab w:val="decimal" w:pos="1001"/>
              </w:tabs>
              <w:ind w:left="-79" w:right="-79" w:firstLine="45"/>
              <w:rPr>
                <w:szCs w:val="22"/>
              </w:rPr>
            </w:pPr>
            <w:r w:rsidRPr="00FD6F93">
              <w:rPr>
                <w:szCs w:val="22"/>
              </w:rPr>
              <w:t>1,499,249</w:t>
            </w:r>
          </w:p>
        </w:tc>
        <w:tc>
          <w:tcPr>
            <w:tcW w:w="180" w:type="dxa"/>
          </w:tcPr>
          <w:p w14:paraId="112409DD" w14:textId="77777777" w:rsidR="00454476" w:rsidRPr="00206CA1" w:rsidRDefault="00454476" w:rsidP="00454476">
            <w:pPr>
              <w:tabs>
                <w:tab w:val="decimal" w:pos="1001"/>
              </w:tabs>
              <w:ind w:left="-79" w:right="-79" w:firstLine="45"/>
              <w:rPr>
                <w:szCs w:val="22"/>
              </w:rPr>
            </w:pPr>
          </w:p>
        </w:tc>
        <w:tc>
          <w:tcPr>
            <w:tcW w:w="1170" w:type="dxa"/>
          </w:tcPr>
          <w:p w14:paraId="2E9B2B71" w14:textId="3AEF5C14" w:rsidR="00454476" w:rsidRPr="00206CA1" w:rsidRDefault="00454476" w:rsidP="00454476">
            <w:pPr>
              <w:tabs>
                <w:tab w:val="decimal" w:pos="1001"/>
              </w:tabs>
              <w:ind w:left="-79" w:right="-79" w:firstLine="45"/>
              <w:rPr>
                <w:szCs w:val="22"/>
              </w:rPr>
            </w:pPr>
            <w:r w:rsidRPr="00206CA1">
              <w:rPr>
                <w:szCs w:val="22"/>
              </w:rPr>
              <w:t>2,147,775</w:t>
            </w:r>
          </w:p>
        </w:tc>
        <w:tc>
          <w:tcPr>
            <w:tcW w:w="180" w:type="dxa"/>
          </w:tcPr>
          <w:p w14:paraId="11DE64D2" w14:textId="77777777" w:rsidR="00454476" w:rsidRPr="00206CA1" w:rsidRDefault="00454476" w:rsidP="00454476">
            <w:pPr>
              <w:tabs>
                <w:tab w:val="decimal" w:pos="1001"/>
              </w:tabs>
              <w:ind w:left="-79" w:right="-79" w:firstLine="45"/>
              <w:rPr>
                <w:szCs w:val="22"/>
              </w:rPr>
            </w:pPr>
          </w:p>
        </w:tc>
        <w:tc>
          <w:tcPr>
            <w:tcW w:w="1170" w:type="dxa"/>
          </w:tcPr>
          <w:p w14:paraId="1BCE8CCE" w14:textId="4A10E667" w:rsidR="00454476" w:rsidRPr="00454476" w:rsidRDefault="00454476" w:rsidP="00454476">
            <w:pPr>
              <w:tabs>
                <w:tab w:val="decimal" w:pos="1001"/>
              </w:tabs>
              <w:ind w:left="-79" w:right="-79" w:firstLine="45"/>
              <w:rPr>
                <w:szCs w:val="22"/>
              </w:rPr>
            </w:pPr>
            <w:r w:rsidRPr="00454476">
              <w:t>1,499,249</w:t>
            </w:r>
          </w:p>
        </w:tc>
        <w:tc>
          <w:tcPr>
            <w:tcW w:w="180" w:type="dxa"/>
          </w:tcPr>
          <w:p w14:paraId="5DFC7D5F" w14:textId="77777777" w:rsidR="00454476" w:rsidRPr="00206CA1" w:rsidRDefault="00454476" w:rsidP="00454476">
            <w:pPr>
              <w:tabs>
                <w:tab w:val="decimal" w:pos="1001"/>
              </w:tabs>
              <w:ind w:left="-79" w:right="-79" w:firstLine="45"/>
              <w:rPr>
                <w:szCs w:val="22"/>
              </w:rPr>
            </w:pPr>
          </w:p>
        </w:tc>
        <w:tc>
          <w:tcPr>
            <w:tcW w:w="1170" w:type="dxa"/>
          </w:tcPr>
          <w:p w14:paraId="3A628ABE" w14:textId="45159488" w:rsidR="00454476" w:rsidRPr="00206CA1" w:rsidRDefault="00454476" w:rsidP="00454476">
            <w:pPr>
              <w:tabs>
                <w:tab w:val="decimal" w:pos="1001"/>
              </w:tabs>
              <w:ind w:left="-79" w:right="-79" w:firstLine="45"/>
              <w:rPr>
                <w:szCs w:val="22"/>
              </w:rPr>
            </w:pPr>
            <w:r w:rsidRPr="00206CA1">
              <w:rPr>
                <w:szCs w:val="22"/>
              </w:rPr>
              <w:t>2,147,775</w:t>
            </w:r>
          </w:p>
        </w:tc>
      </w:tr>
      <w:tr w:rsidR="00454476" w:rsidRPr="00206CA1" w14:paraId="52E87A9B" w14:textId="77777777" w:rsidTr="00060187">
        <w:trPr>
          <w:cantSplit/>
        </w:trPr>
        <w:tc>
          <w:tcPr>
            <w:tcW w:w="3960" w:type="dxa"/>
          </w:tcPr>
          <w:p w14:paraId="2524DBEC" w14:textId="77777777" w:rsidR="00454476" w:rsidRPr="00206CA1" w:rsidRDefault="00454476" w:rsidP="00454476">
            <w:pPr>
              <w:spacing w:line="240" w:lineRule="atLeast"/>
              <w:rPr>
                <w:szCs w:val="22"/>
              </w:rPr>
            </w:pPr>
            <w:r w:rsidRPr="00206CA1">
              <w:rPr>
                <w:szCs w:val="22"/>
              </w:rPr>
              <w:t>Repayment of debentures</w:t>
            </w:r>
          </w:p>
        </w:tc>
        <w:tc>
          <w:tcPr>
            <w:tcW w:w="1170" w:type="dxa"/>
          </w:tcPr>
          <w:p w14:paraId="1215A742" w14:textId="28EF0E30" w:rsidR="00454476" w:rsidRPr="00206CA1" w:rsidRDefault="00B5797E" w:rsidP="00454476">
            <w:pPr>
              <w:tabs>
                <w:tab w:val="decimal" w:pos="1001"/>
              </w:tabs>
              <w:ind w:left="-79" w:right="-79" w:firstLine="45"/>
              <w:rPr>
                <w:szCs w:val="22"/>
              </w:rPr>
            </w:pPr>
            <w:r>
              <w:rPr>
                <w:szCs w:val="22"/>
              </w:rPr>
              <w:t>(1,500,000)</w:t>
            </w:r>
          </w:p>
        </w:tc>
        <w:tc>
          <w:tcPr>
            <w:tcW w:w="180" w:type="dxa"/>
          </w:tcPr>
          <w:p w14:paraId="63BE3D21" w14:textId="77777777" w:rsidR="00454476" w:rsidRPr="00206CA1" w:rsidRDefault="00454476" w:rsidP="00454476">
            <w:pPr>
              <w:tabs>
                <w:tab w:val="decimal" w:pos="1001"/>
              </w:tabs>
              <w:ind w:left="-79" w:right="-79" w:firstLine="45"/>
              <w:rPr>
                <w:szCs w:val="22"/>
              </w:rPr>
            </w:pPr>
          </w:p>
        </w:tc>
        <w:tc>
          <w:tcPr>
            <w:tcW w:w="1170" w:type="dxa"/>
          </w:tcPr>
          <w:p w14:paraId="143C16FF" w14:textId="67323907" w:rsidR="00454476" w:rsidRPr="00206CA1" w:rsidRDefault="00454476" w:rsidP="00454476">
            <w:pPr>
              <w:tabs>
                <w:tab w:val="decimal" w:pos="1001"/>
              </w:tabs>
              <w:ind w:left="-79" w:right="-79" w:firstLine="45"/>
              <w:rPr>
                <w:szCs w:val="22"/>
              </w:rPr>
            </w:pPr>
            <w:r w:rsidRPr="00206CA1">
              <w:t>(650,000)</w:t>
            </w:r>
          </w:p>
        </w:tc>
        <w:tc>
          <w:tcPr>
            <w:tcW w:w="180" w:type="dxa"/>
          </w:tcPr>
          <w:p w14:paraId="604AFFB7" w14:textId="77777777" w:rsidR="00454476" w:rsidRPr="00206CA1" w:rsidRDefault="00454476" w:rsidP="00454476">
            <w:pPr>
              <w:tabs>
                <w:tab w:val="decimal" w:pos="1001"/>
              </w:tabs>
              <w:ind w:left="-79" w:right="-79" w:firstLine="45"/>
              <w:rPr>
                <w:szCs w:val="22"/>
              </w:rPr>
            </w:pPr>
          </w:p>
        </w:tc>
        <w:tc>
          <w:tcPr>
            <w:tcW w:w="1170" w:type="dxa"/>
          </w:tcPr>
          <w:p w14:paraId="3840E978" w14:textId="2F9967F0" w:rsidR="00454476" w:rsidRPr="00206CA1" w:rsidRDefault="000D4525" w:rsidP="00454476">
            <w:pPr>
              <w:tabs>
                <w:tab w:val="decimal" w:pos="1001"/>
              </w:tabs>
              <w:ind w:left="-79" w:right="-79" w:firstLine="45"/>
              <w:rPr>
                <w:szCs w:val="22"/>
              </w:rPr>
            </w:pPr>
            <w:r>
              <w:rPr>
                <w:szCs w:val="22"/>
              </w:rPr>
              <w:t>(1,500,000)</w:t>
            </w:r>
          </w:p>
        </w:tc>
        <w:tc>
          <w:tcPr>
            <w:tcW w:w="180" w:type="dxa"/>
          </w:tcPr>
          <w:p w14:paraId="2D498034" w14:textId="77777777" w:rsidR="00454476" w:rsidRPr="00206CA1" w:rsidRDefault="00454476" w:rsidP="00454476">
            <w:pPr>
              <w:tabs>
                <w:tab w:val="decimal" w:pos="1001"/>
              </w:tabs>
              <w:ind w:left="-79" w:right="-79" w:firstLine="45"/>
              <w:rPr>
                <w:szCs w:val="22"/>
              </w:rPr>
            </w:pPr>
          </w:p>
        </w:tc>
        <w:tc>
          <w:tcPr>
            <w:tcW w:w="1170" w:type="dxa"/>
          </w:tcPr>
          <w:p w14:paraId="77C81C09" w14:textId="7A3A46EC" w:rsidR="00454476" w:rsidRPr="00206CA1" w:rsidRDefault="00454476" w:rsidP="00454476">
            <w:pPr>
              <w:tabs>
                <w:tab w:val="decimal" w:pos="1001"/>
              </w:tabs>
              <w:ind w:left="-79" w:right="-79" w:firstLine="45"/>
              <w:rPr>
                <w:szCs w:val="22"/>
              </w:rPr>
            </w:pPr>
            <w:r w:rsidRPr="00206CA1">
              <w:t>(650,000)</w:t>
            </w:r>
          </w:p>
        </w:tc>
      </w:tr>
      <w:tr w:rsidR="00454476" w:rsidRPr="00206CA1" w14:paraId="672E1386" w14:textId="77777777" w:rsidTr="00060187">
        <w:trPr>
          <w:cantSplit/>
        </w:trPr>
        <w:tc>
          <w:tcPr>
            <w:tcW w:w="3960" w:type="dxa"/>
          </w:tcPr>
          <w:p w14:paraId="3BB47788" w14:textId="77777777" w:rsidR="00454476" w:rsidRPr="00206CA1" w:rsidRDefault="00454476" w:rsidP="00454476">
            <w:pPr>
              <w:spacing w:line="240" w:lineRule="atLeast"/>
              <w:rPr>
                <w:szCs w:val="22"/>
              </w:rPr>
            </w:pPr>
            <w:r w:rsidRPr="00206CA1">
              <w:rPr>
                <w:szCs w:val="22"/>
              </w:rPr>
              <w:t xml:space="preserve">Adjusted debentures per effective </w:t>
            </w:r>
          </w:p>
          <w:p w14:paraId="155A737A" w14:textId="77777777" w:rsidR="00454476" w:rsidRPr="00206CA1" w:rsidRDefault="00454476" w:rsidP="00454476">
            <w:pPr>
              <w:spacing w:line="240" w:lineRule="atLeast"/>
              <w:rPr>
                <w:szCs w:val="22"/>
              </w:rPr>
            </w:pPr>
            <w:r w:rsidRPr="00206CA1">
              <w:rPr>
                <w:szCs w:val="22"/>
              </w:rPr>
              <w:t xml:space="preserve">   interest rate method</w:t>
            </w:r>
          </w:p>
        </w:tc>
        <w:tc>
          <w:tcPr>
            <w:tcW w:w="1170" w:type="dxa"/>
            <w:tcBorders>
              <w:bottom w:val="single" w:sz="4" w:space="0" w:color="auto"/>
            </w:tcBorders>
          </w:tcPr>
          <w:p w14:paraId="7BDEAB6C" w14:textId="77777777" w:rsidR="00454476" w:rsidRDefault="00454476" w:rsidP="00454476">
            <w:pPr>
              <w:tabs>
                <w:tab w:val="decimal" w:pos="1001"/>
              </w:tabs>
              <w:ind w:left="-79" w:right="-79" w:firstLine="45"/>
              <w:rPr>
                <w:szCs w:val="22"/>
              </w:rPr>
            </w:pPr>
          </w:p>
          <w:p w14:paraId="4A0CC558" w14:textId="2C9F615B" w:rsidR="00454476" w:rsidRPr="00206CA1" w:rsidRDefault="000D4525" w:rsidP="00454476">
            <w:pPr>
              <w:tabs>
                <w:tab w:val="decimal" w:pos="1001"/>
              </w:tabs>
              <w:ind w:left="-79" w:right="-79" w:firstLine="45"/>
              <w:rPr>
                <w:szCs w:val="22"/>
              </w:rPr>
            </w:pPr>
            <w:r>
              <w:rPr>
                <w:szCs w:val="22"/>
              </w:rPr>
              <w:t>751</w:t>
            </w:r>
          </w:p>
        </w:tc>
        <w:tc>
          <w:tcPr>
            <w:tcW w:w="180" w:type="dxa"/>
          </w:tcPr>
          <w:p w14:paraId="66FB9962" w14:textId="77777777" w:rsidR="00454476" w:rsidRPr="00206CA1" w:rsidRDefault="00454476" w:rsidP="00454476">
            <w:pPr>
              <w:tabs>
                <w:tab w:val="decimal" w:pos="1001"/>
              </w:tabs>
              <w:ind w:left="-79" w:right="-79" w:firstLine="45"/>
              <w:rPr>
                <w:szCs w:val="22"/>
              </w:rPr>
            </w:pPr>
          </w:p>
        </w:tc>
        <w:tc>
          <w:tcPr>
            <w:tcW w:w="1170" w:type="dxa"/>
          </w:tcPr>
          <w:p w14:paraId="22B59A6B" w14:textId="77777777" w:rsidR="00454476" w:rsidRPr="00206CA1" w:rsidRDefault="00454476" w:rsidP="00454476">
            <w:pPr>
              <w:tabs>
                <w:tab w:val="decimal" w:pos="1001"/>
              </w:tabs>
              <w:ind w:left="-79" w:right="-79" w:firstLine="45"/>
            </w:pPr>
          </w:p>
          <w:p w14:paraId="5D382B54" w14:textId="2BF1CE58" w:rsidR="00454476" w:rsidRPr="00206CA1" w:rsidRDefault="00454476" w:rsidP="00454476">
            <w:pPr>
              <w:tabs>
                <w:tab w:val="decimal" w:pos="1001"/>
              </w:tabs>
              <w:ind w:left="-79" w:right="-79" w:firstLine="45"/>
              <w:rPr>
                <w:szCs w:val="22"/>
              </w:rPr>
            </w:pPr>
            <w:r w:rsidRPr="00206CA1">
              <w:t>1,474</w:t>
            </w:r>
          </w:p>
        </w:tc>
        <w:tc>
          <w:tcPr>
            <w:tcW w:w="180" w:type="dxa"/>
          </w:tcPr>
          <w:p w14:paraId="4EE3107A" w14:textId="77777777" w:rsidR="00454476" w:rsidRPr="00206CA1" w:rsidRDefault="00454476" w:rsidP="00454476">
            <w:pPr>
              <w:tabs>
                <w:tab w:val="decimal" w:pos="1001"/>
              </w:tabs>
              <w:ind w:left="-79" w:right="-79" w:firstLine="45"/>
              <w:rPr>
                <w:szCs w:val="22"/>
              </w:rPr>
            </w:pPr>
          </w:p>
        </w:tc>
        <w:tc>
          <w:tcPr>
            <w:tcW w:w="1170" w:type="dxa"/>
            <w:tcBorders>
              <w:bottom w:val="single" w:sz="4" w:space="0" w:color="auto"/>
            </w:tcBorders>
          </w:tcPr>
          <w:p w14:paraId="32640034" w14:textId="77777777" w:rsidR="00454476" w:rsidRDefault="00454476" w:rsidP="00454476">
            <w:pPr>
              <w:tabs>
                <w:tab w:val="decimal" w:pos="1001"/>
              </w:tabs>
              <w:ind w:left="-79" w:right="-79" w:firstLine="45"/>
              <w:rPr>
                <w:szCs w:val="22"/>
              </w:rPr>
            </w:pPr>
          </w:p>
          <w:p w14:paraId="77FC05CA" w14:textId="17821CB0" w:rsidR="00454476" w:rsidRPr="00206CA1" w:rsidRDefault="000D4525" w:rsidP="00454476">
            <w:pPr>
              <w:tabs>
                <w:tab w:val="decimal" w:pos="1001"/>
              </w:tabs>
              <w:ind w:left="-79" w:right="-79" w:firstLine="45"/>
              <w:rPr>
                <w:szCs w:val="22"/>
              </w:rPr>
            </w:pPr>
            <w:r>
              <w:rPr>
                <w:szCs w:val="22"/>
              </w:rPr>
              <w:t>751</w:t>
            </w:r>
          </w:p>
        </w:tc>
        <w:tc>
          <w:tcPr>
            <w:tcW w:w="180" w:type="dxa"/>
          </w:tcPr>
          <w:p w14:paraId="1A76FEB0" w14:textId="77777777" w:rsidR="00454476" w:rsidRPr="00206CA1" w:rsidRDefault="00454476" w:rsidP="00454476">
            <w:pPr>
              <w:tabs>
                <w:tab w:val="decimal" w:pos="1001"/>
              </w:tabs>
              <w:ind w:left="-79" w:right="-79" w:firstLine="45"/>
              <w:rPr>
                <w:szCs w:val="22"/>
              </w:rPr>
            </w:pPr>
          </w:p>
        </w:tc>
        <w:tc>
          <w:tcPr>
            <w:tcW w:w="1170" w:type="dxa"/>
          </w:tcPr>
          <w:p w14:paraId="5F4A9B97" w14:textId="77777777" w:rsidR="00454476" w:rsidRPr="00206CA1" w:rsidRDefault="00454476" w:rsidP="00454476">
            <w:pPr>
              <w:tabs>
                <w:tab w:val="decimal" w:pos="1001"/>
              </w:tabs>
              <w:ind w:left="-79" w:right="-79" w:firstLine="45"/>
            </w:pPr>
          </w:p>
          <w:p w14:paraId="6215536B" w14:textId="4C3FDCCD" w:rsidR="00454476" w:rsidRPr="00206CA1" w:rsidRDefault="00454476" w:rsidP="00454476">
            <w:pPr>
              <w:tabs>
                <w:tab w:val="decimal" w:pos="1001"/>
              </w:tabs>
              <w:ind w:left="-79" w:right="-79" w:firstLine="45"/>
              <w:rPr>
                <w:szCs w:val="22"/>
              </w:rPr>
            </w:pPr>
            <w:r w:rsidRPr="00206CA1">
              <w:t>1,474</w:t>
            </w:r>
          </w:p>
        </w:tc>
      </w:tr>
      <w:tr w:rsidR="00454476" w:rsidRPr="00206CA1" w14:paraId="7828C4F8" w14:textId="77777777" w:rsidTr="00060187">
        <w:trPr>
          <w:cantSplit/>
        </w:trPr>
        <w:tc>
          <w:tcPr>
            <w:tcW w:w="3960" w:type="dxa"/>
          </w:tcPr>
          <w:p w14:paraId="6DAFEBD8" w14:textId="77777777" w:rsidR="00454476" w:rsidRPr="00206CA1" w:rsidRDefault="00454476" w:rsidP="00454476">
            <w:pPr>
              <w:spacing w:line="240" w:lineRule="atLeast"/>
              <w:rPr>
                <w:b/>
                <w:bCs/>
                <w:szCs w:val="22"/>
              </w:rPr>
            </w:pPr>
            <w:proofErr w:type="gramStart"/>
            <w:r w:rsidRPr="00206CA1">
              <w:rPr>
                <w:b/>
                <w:bCs/>
                <w:szCs w:val="22"/>
              </w:rPr>
              <w:t>At</w:t>
            </w:r>
            <w:proofErr w:type="gramEnd"/>
            <w:r w:rsidRPr="00206CA1">
              <w:rPr>
                <w:b/>
                <w:bCs/>
                <w:szCs w:val="22"/>
              </w:rPr>
              <w:t xml:space="preserve"> </w:t>
            </w:r>
            <w:r w:rsidRPr="00206CA1">
              <w:rPr>
                <w:b/>
                <w:bCs/>
                <w:szCs w:val="22"/>
                <w:lang w:val="en-US"/>
              </w:rPr>
              <w:t>31 December</w:t>
            </w:r>
          </w:p>
        </w:tc>
        <w:tc>
          <w:tcPr>
            <w:tcW w:w="1170" w:type="dxa"/>
            <w:tcBorders>
              <w:top w:val="single" w:sz="4" w:space="0" w:color="auto"/>
              <w:bottom w:val="double" w:sz="4" w:space="0" w:color="auto"/>
            </w:tcBorders>
          </w:tcPr>
          <w:p w14:paraId="10F7BA74" w14:textId="7966B7CC" w:rsidR="00454476" w:rsidRPr="00206CA1" w:rsidRDefault="000D4525" w:rsidP="00454476">
            <w:pPr>
              <w:tabs>
                <w:tab w:val="decimal" w:pos="1001"/>
              </w:tabs>
              <w:ind w:left="-79" w:right="-79" w:firstLine="45"/>
              <w:rPr>
                <w:b/>
                <w:bCs/>
                <w:szCs w:val="22"/>
              </w:rPr>
            </w:pPr>
            <w:r>
              <w:rPr>
                <w:b/>
                <w:bCs/>
                <w:szCs w:val="22"/>
              </w:rPr>
              <w:t>-</w:t>
            </w:r>
          </w:p>
        </w:tc>
        <w:tc>
          <w:tcPr>
            <w:tcW w:w="180" w:type="dxa"/>
          </w:tcPr>
          <w:p w14:paraId="0AB8A6B9" w14:textId="77777777" w:rsidR="00454476" w:rsidRPr="00206CA1" w:rsidRDefault="00454476" w:rsidP="00454476">
            <w:pPr>
              <w:tabs>
                <w:tab w:val="decimal" w:pos="1001"/>
              </w:tabs>
              <w:ind w:left="-79" w:right="-79" w:firstLine="45"/>
              <w:rPr>
                <w:b/>
                <w:bCs/>
                <w:szCs w:val="22"/>
              </w:rPr>
            </w:pPr>
          </w:p>
        </w:tc>
        <w:tc>
          <w:tcPr>
            <w:tcW w:w="1170" w:type="dxa"/>
            <w:tcBorders>
              <w:top w:val="single" w:sz="4" w:space="0" w:color="auto"/>
              <w:bottom w:val="double" w:sz="4" w:space="0" w:color="auto"/>
            </w:tcBorders>
          </w:tcPr>
          <w:p w14:paraId="68E0AB9F" w14:textId="0527C512" w:rsidR="00454476" w:rsidRPr="00206CA1" w:rsidRDefault="00454476" w:rsidP="00454476">
            <w:pPr>
              <w:tabs>
                <w:tab w:val="decimal" w:pos="1001"/>
              </w:tabs>
              <w:ind w:left="-79" w:right="-79" w:firstLine="45"/>
              <w:rPr>
                <w:b/>
                <w:bCs/>
                <w:szCs w:val="22"/>
              </w:rPr>
            </w:pPr>
            <w:r w:rsidRPr="00206CA1">
              <w:rPr>
                <w:b/>
                <w:bCs/>
              </w:rPr>
              <w:t>1,499,249</w:t>
            </w:r>
          </w:p>
        </w:tc>
        <w:tc>
          <w:tcPr>
            <w:tcW w:w="180" w:type="dxa"/>
          </w:tcPr>
          <w:p w14:paraId="0E24D73E" w14:textId="77777777" w:rsidR="00454476" w:rsidRPr="00206CA1" w:rsidRDefault="00454476" w:rsidP="00454476">
            <w:pPr>
              <w:tabs>
                <w:tab w:val="decimal" w:pos="1001"/>
              </w:tabs>
              <w:ind w:left="-79" w:right="-79" w:firstLine="45"/>
              <w:rPr>
                <w:b/>
                <w:bCs/>
                <w:szCs w:val="22"/>
              </w:rPr>
            </w:pPr>
          </w:p>
        </w:tc>
        <w:tc>
          <w:tcPr>
            <w:tcW w:w="1170" w:type="dxa"/>
            <w:tcBorders>
              <w:top w:val="single" w:sz="4" w:space="0" w:color="auto"/>
              <w:bottom w:val="double" w:sz="4" w:space="0" w:color="auto"/>
            </w:tcBorders>
          </w:tcPr>
          <w:p w14:paraId="36622F41" w14:textId="75933D63" w:rsidR="00454476" w:rsidRPr="00206CA1" w:rsidRDefault="000D4525" w:rsidP="00454476">
            <w:pPr>
              <w:tabs>
                <w:tab w:val="decimal" w:pos="1001"/>
              </w:tabs>
              <w:ind w:left="-79" w:right="-79" w:firstLine="45"/>
              <w:rPr>
                <w:b/>
                <w:bCs/>
                <w:szCs w:val="22"/>
              </w:rPr>
            </w:pPr>
            <w:r>
              <w:rPr>
                <w:b/>
                <w:bCs/>
                <w:szCs w:val="22"/>
              </w:rPr>
              <w:t>-</w:t>
            </w:r>
          </w:p>
        </w:tc>
        <w:tc>
          <w:tcPr>
            <w:tcW w:w="180" w:type="dxa"/>
          </w:tcPr>
          <w:p w14:paraId="6FBBA042" w14:textId="77777777" w:rsidR="00454476" w:rsidRPr="00206CA1" w:rsidRDefault="00454476" w:rsidP="00454476">
            <w:pPr>
              <w:tabs>
                <w:tab w:val="decimal" w:pos="1001"/>
              </w:tabs>
              <w:ind w:left="-79" w:right="-79" w:firstLine="45"/>
              <w:rPr>
                <w:b/>
                <w:bCs/>
                <w:szCs w:val="22"/>
              </w:rPr>
            </w:pPr>
          </w:p>
        </w:tc>
        <w:tc>
          <w:tcPr>
            <w:tcW w:w="1170" w:type="dxa"/>
            <w:tcBorders>
              <w:top w:val="single" w:sz="4" w:space="0" w:color="auto"/>
              <w:bottom w:val="double" w:sz="4" w:space="0" w:color="auto"/>
            </w:tcBorders>
          </w:tcPr>
          <w:p w14:paraId="0C000767" w14:textId="19C3CDC1" w:rsidR="00454476" w:rsidRPr="00206CA1" w:rsidRDefault="00454476" w:rsidP="00454476">
            <w:pPr>
              <w:tabs>
                <w:tab w:val="decimal" w:pos="1001"/>
              </w:tabs>
              <w:ind w:left="-79" w:right="-79" w:firstLine="45"/>
              <w:rPr>
                <w:b/>
                <w:bCs/>
                <w:szCs w:val="22"/>
              </w:rPr>
            </w:pPr>
            <w:r w:rsidRPr="00206CA1">
              <w:rPr>
                <w:b/>
                <w:bCs/>
              </w:rPr>
              <w:t>1,499,249</w:t>
            </w:r>
          </w:p>
        </w:tc>
      </w:tr>
    </w:tbl>
    <w:p w14:paraId="4F195408" w14:textId="77777777" w:rsidR="00706229" w:rsidRPr="00206CA1" w:rsidRDefault="00706229" w:rsidP="00B9076B">
      <w:pPr>
        <w:shd w:val="clear" w:color="auto" w:fill="FFFFFF"/>
        <w:spacing w:line="240" w:lineRule="auto"/>
        <w:ind w:left="562" w:right="-86" w:firstLine="22"/>
        <w:jc w:val="both"/>
        <w:rPr>
          <w:szCs w:val="22"/>
          <w:lang w:val="en-US"/>
        </w:rPr>
      </w:pPr>
    </w:p>
    <w:p w14:paraId="720C0972" w14:textId="341A97D4" w:rsidR="005B186D" w:rsidRPr="00206CA1" w:rsidRDefault="00345194" w:rsidP="005B186D">
      <w:pPr>
        <w:spacing w:line="240" w:lineRule="atLeast"/>
        <w:ind w:left="540"/>
        <w:jc w:val="both"/>
        <w:rPr>
          <w:i/>
          <w:iCs/>
          <w:szCs w:val="22"/>
        </w:rPr>
      </w:pPr>
      <w:r w:rsidRPr="00206CA1">
        <w:rPr>
          <w:szCs w:val="22"/>
        </w:rPr>
        <w:t xml:space="preserve">As </w:t>
      </w:r>
      <w:proofErr w:type="gramStart"/>
      <w:r w:rsidRPr="00206CA1">
        <w:rPr>
          <w:szCs w:val="22"/>
        </w:rPr>
        <w:t>at</w:t>
      </w:r>
      <w:proofErr w:type="gramEnd"/>
      <w:r w:rsidRPr="00206CA1">
        <w:rPr>
          <w:szCs w:val="22"/>
        </w:rPr>
        <w:t xml:space="preserve"> </w:t>
      </w:r>
      <w:r w:rsidR="00215F1F" w:rsidRPr="00206CA1">
        <w:rPr>
          <w:szCs w:val="22"/>
          <w:lang w:val="en-US"/>
        </w:rPr>
        <w:t>31</w:t>
      </w:r>
      <w:r w:rsidRPr="00206CA1">
        <w:rPr>
          <w:szCs w:val="22"/>
        </w:rPr>
        <w:t xml:space="preserve"> December </w:t>
      </w:r>
      <w:r w:rsidR="00215F1F" w:rsidRPr="00206CA1">
        <w:rPr>
          <w:szCs w:val="22"/>
          <w:lang w:val="en-US"/>
        </w:rPr>
        <w:t>202</w:t>
      </w:r>
      <w:r w:rsidR="0029486D">
        <w:rPr>
          <w:szCs w:val="22"/>
          <w:lang w:val="en-US"/>
        </w:rPr>
        <w:t>4</w:t>
      </w:r>
      <w:r w:rsidR="00402CBD">
        <w:rPr>
          <w:szCs w:val="22"/>
          <w:lang w:val="en-US"/>
        </w:rPr>
        <w:t xml:space="preserve"> and </w:t>
      </w:r>
      <w:r w:rsidR="009457C4">
        <w:rPr>
          <w:szCs w:val="22"/>
          <w:lang w:val="en-US"/>
        </w:rPr>
        <w:t>2023</w:t>
      </w:r>
      <w:r w:rsidRPr="00206CA1">
        <w:rPr>
          <w:szCs w:val="22"/>
        </w:rPr>
        <w:t xml:space="preserve">, the Group </w:t>
      </w:r>
      <w:r w:rsidR="009D640D">
        <w:rPr>
          <w:szCs w:val="22"/>
        </w:rPr>
        <w:t xml:space="preserve">does not </w:t>
      </w:r>
      <w:r w:rsidRPr="00206CA1">
        <w:rPr>
          <w:szCs w:val="22"/>
        </w:rPr>
        <w:t>ha</w:t>
      </w:r>
      <w:r w:rsidR="009D640D">
        <w:rPr>
          <w:szCs w:val="22"/>
        </w:rPr>
        <w:t>ve</w:t>
      </w:r>
      <w:r w:rsidRPr="00206CA1">
        <w:rPr>
          <w:szCs w:val="22"/>
        </w:rPr>
        <w:t xml:space="preserve"> unutilised credit</w:t>
      </w:r>
      <w:r w:rsidR="003D787D">
        <w:rPr>
          <w:szCs w:val="22"/>
        </w:rPr>
        <w:t xml:space="preserve"> facility</w:t>
      </w:r>
      <w:r w:rsidR="000F44C0" w:rsidRPr="00206CA1">
        <w:rPr>
          <w:i/>
          <w:iCs/>
          <w:szCs w:val="22"/>
        </w:rPr>
        <w:t>.</w:t>
      </w:r>
    </w:p>
    <w:p w14:paraId="4F3EA8B6" w14:textId="31DB40E9" w:rsidR="00547219" w:rsidRPr="00206CA1" w:rsidRDefault="00547219" w:rsidP="005B186D">
      <w:pPr>
        <w:spacing w:line="240" w:lineRule="atLeast"/>
        <w:ind w:left="540"/>
        <w:jc w:val="both"/>
        <w:rPr>
          <w:i/>
          <w:iCs/>
          <w:szCs w:val="22"/>
        </w:rPr>
      </w:pPr>
    </w:p>
    <w:p w14:paraId="4D9D4537" w14:textId="77777777" w:rsidR="00CF27CF" w:rsidRPr="00206CA1" w:rsidRDefault="00CF27CF" w:rsidP="005B186D">
      <w:pPr>
        <w:spacing w:line="240" w:lineRule="atLeast"/>
        <w:ind w:left="540"/>
        <w:jc w:val="both"/>
        <w:rPr>
          <w:i/>
          <w:iCs/>
          <w:szCs w:val="22"/>
        </w:rPr>
      </w:pPr>
    </w:p>
    <w:p w14:paraId="7E574B4F" w14:textId="481EADBD" w:rsidR="00DC11F3" w:rsidRDefault="00F055C6" w:rsidP="00573450">
      <w:pPr>
        <w:pStyle w:val="Heading1"/>
      </w:pPr>
      <w:r>
        <w:lastRenderedPageBreak/>
        <w:t>14</w:t>
      </w:r>
      <w:r>
        <w:tab/>
        <w:t>Share capital</w:t>
      </w:r>
    </w:p>
    <w:p w14:paraId="43F0BF80" w14:textId="77777777" w:rsidR="00261E5E" w:rsidRPr="00261E5E" w:rsidRDefault="00261E5E" w:rsidP="00261E5E">
      <w:pPr>
        <w:pStyle w:val="BodyText"/>
        <w:rPr>
          <w:lang w:bidi="th-TH"/>
        </w:rPr>
      </w:pPr>
    </w:p>
    <w:tbl>
      <w:tblPr>
        <w:tblW w:w="9247" w:type="dxa"/>
        <w:tblInd w:w="397" w:type="dxa"/>
        <w:tblLayout w:type="fixed"/>
        <w:tblCellMar>
          <w:left w:w="79" w:type="dxa"/>
          <w:right w:w="79" w:type="dxa"/>
        </w:tblCellMar>
        <w:tblLook w:val="0000" w:firstRow="0" w:lastRow="0" w:firstColumn="0" w:lastColumn="0" w:noHBand="0" w:noVBand="0"/>
      </w:tblPr>
      <w:tblGrid>
        <w:gridCol w:w="3113"/>
        <w:gridCol w:w="1080"/>
        <w:gridCol w:w="1080"/>
        <w:gridCol w:w="180"/>
        <w:gridCol w:w="1132"/>
        <w:gridCol w:w="180"/>
        <w:gridCol w:w="1080"/>
        <w:gridCol w:w="180"/>
        <w:gridCol w:w="1222"/>
      </w:tblGrid>
      <w:tr w:rsidR="00261E5E" w:rsidRPr="007318AA" w14:paraId="445C0870" w14:textId="77777777" w:rsidTr="00D96E12">
        <w:trPr>
          <w:cantSplit/>
          <w:trHeight w:val="48"/>
          <w:tblHeader/>
        </w:trPr>
        <w:tc>
          <w:tcPr>
            <w:tcW w:w="3113" w:type="dxa"/>
          </w:tcPr>
          <w:p w14:paraId="12B2BBDD" w14:textId="77777777" w:rsidR="00261E5E" w:rsidRPr="007318AA" w:rsidRDefault="00261E5E">
            <w:pPr>
              <w:spacing w:line="240" w:lineRule="auto"/>
              <w:rPr>
                <w:szCs w:val="22"/>
              </w:rPr>
            </w:pPr>
          </w:p>
        </w:tc>
        <w:tc>
          <w:tcPr>
            <w:tcW w:w="1080" w:type="dxa"/>
          </w:tcPr>
          <w:p w14:paraId="6DDDDAE9" w14:textId="77777777" w:rsidR="00261E5E" w:rsidRPr="007318AA" w:rsidRDefault="00261E5E">
            <w:pPr>
              <w:pStyle w:val="acctmergecolhdg"/>
              <w:spacing w:line="240" w:lineRule="auto"/>
              <w:rPr>
                <w:b w:val="0"/>
                <w:bCs/>
                <w:szCs w:val="22"/>
              </w:rPr>
            </w:pPr>
          </w:p>
        </w:tc>
        <w:tc>
          <w:tcPr>
            <w:tcW w:w="2392" w:type="dxa"/>
            <w:gridSpan w:val="3"/>
          </w:tcPr>
          <w:p w14:paraId="7323FD60" w14:textId="77777777" w:rsidR="00261E5E" w:rsidRPr="00272C66" w:rsidRDefault="00261E5E">
            <w:pPr>
              <w:pStyle w:val="acctmergecolhdg"/>
              <w:spacing w:line="240" w:lineRule="auto"/>
              <w:rPr>
                <w:szCs w:val="22"/>
              </w:rPr>
            </w:pPr>
            <w:r w:rsidRPr="00272C66">
              <w:rPr>
                <w:szCs w:val="22"/>
              </w:rPr>
              <w:t>Consolidated financial statements</w:t>
            </w:r>
          </w:p>
        </w:tc>
        <w:tc>
          <w:tcPr>
            <w:tcW w:w="180" w:type="dxa"/>
          </w:tcPr>
          <w:p w14:paraId="46BC38E5" w14:textId="77777777" w:rsidR="00261E5E" w:rsidRPr="00272C66" w:rsidRDefault="00261E5E">
            <w:pPr>
              <w:pStyle w:val="acctfourfigures"/>
              <w:spacing w:line="240" w:lineRule="auto"/>
              <w:rPr>
                <w:b/>
                <w:szCs w:val="22"/>
              </w:rPr>
            </w:pPr>
          </w:p>
        </w:tc>
        <w:tc>
          <w:tcPr>
            <w:tcW w:w="2482" w:type="dxa"/>
            <w:gridSpan w:val="3"/>
          </w:tcPr>
          <w:p w14:paraId="3DDF8E1F" w14:textId="77777777" w:rsidR="00261E5E" w:rsidRPr="00272C66" w:rsidRDefault="00261E5E">
            <w:pPr>
              <w:pStyle w:val="acctfourfigures"/>
              <w:tabs>
                <w:tab w:val="clear" w:pos="765"/>
                <w:tab w:val="decimal" w:pos="731"/>
              </w:tabs>
              <w:spacing w:line="240" w:lineRule="auto"/>
              <w:ind w:right="11"/>
              <w:jc w:val="center"/>
              <w:rPr>
                <w:b/>
                <w:szCs w:val="22"/>
              </w:rPr>
            </w:pPr>
            <w:r w:rsidRPr="00272C66">
              <w:rPr>
                <w:b/>
                <w:szCs w:val="22"/>
              </w:rPr>
              <w:t>Separate financial statements</w:t>
            </w:r>
          </w:p>
        </w:tc>
      </w:tr>
      <w:tr w:rsidR="00261E5E" w:rsidRPr="007318AA" w14:paraId="060BC793" w14:textId="77777777" w:rsidTr="00D96E12">
        <w:trPr>
          <w:cantSplit/>
          <w:trHeight w:val="48"/>
          <w:tblHeader/>
        </w:trPr>
        <w:tc>
          <w:tcPr>
            <w:tcW w:w="3113" w:type="dxa"/>
          </w:tcPr>
          <w:p w14:paraId="19BC8DFA" w14:textId="77777777" w:rsidR="00261E5E" w:rsidRPr="007318AA" w:rsidRDefault="00261E5E">
            <w:pPr>
              <w:spacing w:line="240" w:lineRule="auto"/>
              <w:rPr>
                <w:szCs w:val="22"/>
              </w:rPr>
            </w:pPr>
          </w:p>
        </w:tc>
        <w:tc>
          <w:tcPr>
            <w:tcW w:w="1080" w:type="dxa"/>
          </w:tcPr>
          <w:p w14:paraId="719F68C3" w14:textId="77777777" w:rsidR="00261E5E" w:rsidRPr="007318AA" w:rsidRDefault="00261E5E">
            <w:pPr>
              <w:pStyle w:val="acctmergecolhdg"/>
              <w:spacing w:line="240" w:lineRule="auto"/>
              <w:rPr>
                <w:b w:val="0"/>
                <w:bCs/>
                <w:szCs w:val="22"/>
              </w:rPr>
            </w:pPr>
            <w:r w:rsidRPr="007318AA">
              <w:rPr>
                <w:b w:val="0"/>
                <w:bCs/>
                <w:szCs w:val="22"/>
              </w:rPr>
              <w:t>Par value</w:t>
            </w:r>
          </w:p>
        </w:tc>
        <w:tc>
          <w:tcPr>
            <w:tcW w:w="2392" w:type="dxa"/>
            <w:gridSpan w:val="3"/>
          </w:tcPr>
          <w:p w14:paraId="0B8302D8" w14:textId="77777777" w:rsidR="00261E5E" w:rsidRPr="007318AA" w:rsidRDefault="00261E5E">
            <w:pPr>
              <w:pStyle w:val="acctmergecolhdg"/>
              <w:spacing w:line="240" w:lineRule="auto"/>
              <w:rPr>
                <w:b w:val="0"/>
                <w:bCs/>
                <w:szCs w:val="22"/>
              </w:rPr>
            </w:pPr>
            <w:r w:rsidRPr="007318AA">
              <w:rPr>
                <w:b w:val="0"/>
                <w:bCs/>
                <w:szCs w:val="22"/>
              </w:rPr>
              <w:t>2024</w:t>
            </w:r>
          </w:p>
        </w:tc>
        <w:tc>
          <w:tcPr>
            <w:tcW w:w="180" w:type="dxa"/>
          </w:tcPr>
          <w:p w14:paraId="3C10D1A4" w14:textId="77777777" w:rsidR="00261E5E" w:rsidRPr="007318AA" w:rsidRDefault="00261E5E">
            <w:pPr>
              <w:pStyle w:val="acctfourfigures"/>
              <w:spacing w:line="240" w:lineRule="auto"/>
              <w:rPr>
                <w:bCs/>
                <w:szCs w:val="22"/>
              </w:rPr>
            </w:pPr>
          </w:p>
        </w:tc>
        <w:tc>
          <w:tcPr>
            <w:tcW w:w="2482" w:type="dxa"/>
            <w:gridSpan w:val="3"/>
          </w:tcPr>
          <w:p w14:paraId="6C474AC1" w14:textId="77777777" w:rsidR="00261E5E" w:rsidRPr="007318AA" w:rsidRDefault="00261E5E">
            <w:pPr>
              <w:pStyle w:val="acctfourfigures"/>
              <w:tabs>
                <w:tab w:val="clear" w:pos="765"/>
                <w:tab w:val="decimal" w:pos="236"/>
              </w:tabs>
              <w:spacing w:line="240" w:lineRule="auto"/>
              <w:ind w:right="11"/>
              <w:jc w:val="center"/>
              <w:rPr>
                <w:bCs/>
                <w:szCs w:val="22"/>
              </w:rPr>
            </w:pPr>
            <w:r w:rsidRPr="007318AA">
              <w:rPr>
                <w:bCs/>
                <w:szCs w:val="22"/>
              </w:rPr>
              <w:t>2024</w:t>
            </w:r>
          </w:p>
        </w:tc>
      </w:tr>
      <w:tr w:rsidR="00261E5E" w:rsidRPr="007318AA" w14:paraId="6E6F5D43" w14:textId="77777777" w:rsidTr="00D96E12">
        <w:trPr>
          <w:cantSplit/>
          <w:trHeight w:val="48"/>
          <w:tblHeader/>
        </w:trPr>
        <w:tc>
          <w:tcPr>
            <w:tcW w:w="3113" w:type="dxa"/>
          </w:tcPr>
          <w:p w14:paraId="0CF416D1" w14:textId="77777777" w:rsidR="00261E5E" w:rsidRPr="007318AA" w:rsidRDefault="00261E5E">
            <w:pPr>
              <w:pStyle w:val="acctfourfigures"/>
              <w:tabs>
                <w:tab w:val="clear" w:pos="765"/>
              </w:tabs>
              <w:spacing w:line="240" w:lineRule="auto"/>
              <w:rPr>
                <w:szCs w:val="22"/>
              </w:rPr>
            </w:pPr>
          </w:p>
        </w:tc>
        <w:tc>
          <w:tcPr>
            <w:tcW w:w="1080" w:type="dxa"/>
          </w:tcPr>
          <w:p w14:paraId="0B1BFD30" w14:textId="77777777" w:rsidR="00261E5E" w:rsidRPr="007318AA" w:rsidRDefault="00261E5E">
            <w:pPr>
              <w:spacing w:line="240" w:lineRule="auto"/>
              <w:jc w:val="center"/>
              <w:rPr>
                <w:szCs w:val="22"/>
              </w:rPr>
            </w:pPr>
            <w:r w:rsidRPr="007318AA">
              <w:rPr>
                <w:szCs w:val="22"/>
              </w:rPr>
              <w:t>per share</w:t>
            </w:r>
          </w:p>
        </w:tc>
        <w:tc>
          <w:tcPr>
            <w:tcW w:w="1080" w:type="dxa"/>
          </w:tcPr>
          <w:p w14:paraId="4BCCC2D3" w14:textId="77777777" w:rsidR="00261E5E" w:rsidRPr="007318AA" w:rsidRDefault="00261E5E">
            <w:pPr>
              <w:pStyle w:val="acctfourfigures"/>
              <w:spacing w:line="240" w:lineRule="auto"/>
              <w:rPr>
                <w:szCs w:val="22"/>
                <w:cs/>
                <w:lang w:bidi="th-TH"/>
              </w:rPr>
            </w:pPr>
            <w:r w:rsidRPr="007318AA">
              <w:rPr>
                <w:szCs w:val="22"/>
              </w:rPr>
              <w:t>Number</w:t>
            </w:r>
          </w:p>
        </w:tc>
        <w:tc>
          <w:tcPr>
            <w:tcW w:w="180" w:type="dxa"/>
          </w:tcPr>
          <w:p w14:paraId="095AEED3" w14:textId="77777777" w:rsidR="00261E5E" w:rsidRPr="007318AA" w:rsidRDefault="00261E5E">
            <w:pPr>
              <w:pStyle w:val="acctfourfigures"/>
              <w:spacing w:line="240" w:lineRule="auto"/>
              <w:rPr>
                <w:szCs w:val="22"/>
              </w:rPr>
            </w:pPr>
          </w:p>
        </w:tc>
        <w:tc>
          <w:tcPr>
            <w:tcW w:w="1132" w:type="dxa"/>
          </w:tcPr>
          <w:p w14:paraId="0088C3C9" w14:textId="77777777" w:rsidR="00261E5E" w:rsidRPr="007318AA" w:rsidRDefault="00261E5E">
            <w:pPr>
              <w:pStyle w:val="acctfourfigures"/>
              <w:tabs>
                <w:tab w:val="clear" w:pos="765"/>
                <w:tab w:val="decimal" w:pos="641"/>
              </w:tabs>
              <w:spacing w:line="240" w:lineRule="auto"/>
              <w:rPr>
                <w:szCs w:val="22"/>
              </w:rPr>
            </w:pPr>
            <w:r w:rsidRPr="007318AA">
              <w:rPr>
                <w:szCs w:val="22"/>
              </w:rPr>
              <w:t>Baht</w:t>
            </w:r>
          </w:p>
        </w:tc>
        <w:tc>
          <w:tcPr>
            <w:tcW w:w="180" w:type="dxa"/>
          </w:tcPr>
          <w:p w14:paraId="19CBB32A" w14:textId="77777777" w:rsidR="00261E5E" w:rsidRPr="007318AA" w:rsidRDefault="00261E5E">
            <w:pPr>
              <w:pStyle w:val="acctfourfigures"/>
              <w:spacing w:line="240" w:lineRule="auto"/>
              <w:rPr>
                <w:szCs w:val="22"/>
              </w:rPr>
            </w:pPr>
          </w:p>
        </w:tc>
        <w:tc>
          <w:tcPr>
            <w:tcW w:w="1080" w:type="dxa"/>
          </w:tcPr>
          <w:p w14:paraId="36A50E21" w14:textId="77777777" w:rsidR="00261E5E" w:rsidRPr="007318AA" w:rsidRDefault="00261E5E">
            <w:pPr>
              <w:pStyle w:val="acctfourfigures"/>
              <w:spacing w:line="240" w:lineRule="auto"/>
              <w:rPr>
                <w:szCs w:val="22"/>
                <w:cs/>
                <w:lang w:bidi="th-TH"/>
              </w:rPr>
            </w:pPr>
            <w:r w:rsidRPr="007318AA">
              <w:rPr>
                <w:szCs w:val="22"/>
              </w:rPr>
              <w:t>Number</w:t>
            </w:r>
          </w:p>
        </w:tc>
        <w:tc>
          <w:tcPr>
            <w:tcW w:w="180" w:type="dxa"/>
          </w:tcPr>
          <w:p w14:paraId="751BCBFC" w14:textId="77777777" w:rsidR="00261E5E" w:rsidRPr="007318AA" w:rsidRDefault="00261E5E">
            <w:pPr>
              <w:pStyle w:val="acctfourfigures"/>
              <w:spacing w:line="240" w:lineRule="auto"/>
              <w:rPr>
                <w:szCs w:val="22"/>
              </w:rPr>
            </w:pPr>
          </w:p>
        </w:tc>
        <w:tc>
          <w:tcPr>
            <w:tcW w:w="1222" w:type="dxa"/>
          </w:tcPr>
          <w:p w14:paraId="466D6959" w14:textId="77777777" w:rsidR="00261E5E" w:rsidRPr="007318AA" w:rsidRDefault="00261E5E">
            <w:pPr>
              <w:pStyle w:val="acctfourfigures"/>
              <w:tabs>
                <w:tab w:val="clear" w:pos="765"/>
                <w:tab w:val="decimal" w:pos="641"/>
              </w:tabs>
              <w:spacing w:line="240" w:lineRule="auto"/>
              <w:rPr>
                <w:szCs w:val="22"/>
              </w:rPr>
            </w:pPr>
            <w:r w:rsidRPr="007318AA">
              <w:rPr>
                <w:szCs w:val="22"/>
              </w:rPr>
              <w:t>Baht</w:t>
            </w:r>
          </w:p>
        </w:tc>
      </w:tr>
      <w:tr w:rsidR="00261E5E" w:rsidRPr="007318AA" w14:paraId="18653B41" w14:textId="77777777" w:rsidTr="00D96E12">
        <w:trPr>
          <w:cantSplit/>
          <w:trHeight w:val="48"/>
          <w:tblHeader/>
        </w:trPr>
        <w:tc>
          <w:tcPr>
            <w:tcW w:w="3113" w:type="dxa"/>
          </w:tcPr>
          <w:p w14:paraId="4159BCB0" w14:textId="77777777" w:rsidR="00261E5E" w:rsidRPr="007318AA" w:rsidRDefault="00261E5E">
            <w:pPr>
              <w:spacing w:line="240" w:lineRule="auto"/>
              <w:rPr>
                <w:szCs w:val="22"/>
              </w:rPr>
            </w:pPr>
          </w:p>
        </w:tc>
        <w:tc>
          <w:tcPr>
            <w:tcW w:w="1080" w:type="dxa"/>
          </w:tcPr>
          <w:p w14:paraId="2AA894C4" w14:textId="77777777" w:rsidR="00261E5E" w:rsidRPr="007318AA" w:rsidRDefault="00261E5E">
            <w:pPr>
              <w:spacing w:line="240" w:lineRule="auto"/>
              <w:jc w:val="center"/>
              <w:rPr>
                <w:i/>
                <w:iCs/>
                <w:szCs w:val="22"/>
              </w:rPr>
            </w:pPr>
            <w:r w:rsidRPr="007318AA">
              <w:rPr>
                <w:i/>
                <w:iCs/>
                <w:szCs w:val="22"/>
              </w:rPr>
              <w:t>(in Baht)</w:t>
            </w:r>
          </w:p>
        </w:tc>
        <w:tc>
          <w:tcPr>
            <w:tcW w:w="5052" w:type="dxa"/>
            <w:gridSpan w:val="7"/>
          </w:tcPr>
          <w:p w14:paraId="205FDB1A" w14:textId="77777777" w:rsidR="00261E5E" w:rsidRPr="007318AA" w:rsidRDefault="00261E5E">
            <w:pPr>
              <w:pStyle w:val="acctfourfigures"/>
              <w:tabs>
                <w:tab w:val="clear" w:pos="765"/>
                <w:tab w:val="decimal" w:pos="731"/>
              </w:tabs>
              <w:spacing w:line="240" w:lineRule="auto"/>
              <w:ind w:right="11"/>
              <w:jc w:val="center"/>
              <w:rPr>
                <w:szCs w:val="22"/>
              </w:rPr>
            </w:pPr>
            <w:r w:rsidRPr="007318AA">
              <w:rPr>
                <w:i/>
                <w:iCs/>
                <w:szCs w:val="22"/>
              </w:rPr>
              <w:t>(</w:t>
            </w:r>
            <w:r w:rsidRPr="007318AA">
              <w:rPr>
                <w:i/>
                <w:iCs/>
                <w:szCs w:val="22"/>
                <w:lang w:val="en-US"/>
              </w:rPr>
              <w:t>thousand</w:t>
            </w:r>
            <w:r w:rsidRPr="007318AA">
              <w:rPr>
                <w:i/>
                <w:iCs/>
                <w:szCs w:val="22"/>
              </w:rPr>
              <w:t xml:space="preserve"> shares / thousand Baht)</w:t>
            </w:r>
          </w:p>
        </w:tc>
      </w:tr>
      <w:tr w:rsidR="00261E5E" w:rsidRPr="007318AA" w14:paraId="7F95C770" w14:textId="77777777" w:rsidTr="00D96E12">
        <w:trPr>
          <w:cantSplit/>
          <w:trHeight w:val="48"/>
          <w:tblHeader/>
        </w:trPr>
        <w:tc>
          <w:tcPr>
            <w:tcW w:w="3113" w:type="dxa"/>
          </w:tcPr>
          <w:p w14:paraId="7E9EF909" w14:textId="77777777" w:rsidR="00261E5E" w:rsidRPr="007318AA" w:rsidRDefault="00261E5E" w:rsidP="00700FCC">
            <w:pPr>
              <w:spacing w:line="240" w:lineRule="auto"/>
              <w:ind w:firstLine="60"/>
              <w:rPr>
                <w:szCs w:val="22"/>
              </w:rPr>
            </w:pPr>
            <w:r w:rsidRPr="007318AA">
              <w:rPr>
                <w:szCs w:val="22"/>
              </w:rPr>
              <w:t>Authorised share capital</w:t>
            </w:r>
          </w:p>
        </w:tc>
        <w:tc>
          <w:tcPr>
            <w:tcW w:w="1080" w:type="dxa"/>
          </w:tcPr>
          <w:p w14:paraId="33C4D8F6" w14:textId="77777777" w:rsidR="00261E5E" w:rsidRPr="007318AA" w:rsidRDefault="00261E5E">
            <w:pPr>
              <w:spacing w:line="240" w:lineRule="auto"/>
              <w:jc w:val="center"/>
              <w:rPr>
                <w:i/>
                <w:iCs/>
                <w:szCs w:val="22"/>
              </w:rPr>
            </w:pPr>
          </w:p>
        </w:tc>
        <w:tc>
          <w:tcPr>
            <w:tcW w:w="5052" w:type="dxa"/>
            <w:gridSpan w:val="7"/>
          </w:tcPr>
          <w:p w14:paraId="21C4379A" w14:textId="77777777" w:rsidR="00261E5E" w:rsidRPr="007318AA" w:rsidRDefault="00261E5E">
            <w:pPr>
              <w:pStyle w:val="acctfourfigures"/>
              <w:tabs>
                <w:tab w:val="clear" w:pos="765"/>
                <w:tab w:val="decimal" w:pos="731"/>
              </w:tabs>
              <w:spacing w:line="240" w:lineRule="auto"/>
              <w:ind w:right="11"/>
              <w:jc w:val="center"/>
              <w:rPr>
                <w:i/>
                <w:iCs/>
                <w:szCs w:val="22"/>
              </w:rPr>
            </w:pPr>
          </w:p>
        </w:tc>
      </w:tr>
      <w:tr w:rsidR="00261E5E" w:rsidRPr="007318AA" w14:paraId="2688A1A8" w14:textId="77777777" w:rsidTr="00D96E12">
        <w:trPr>
          <w:cantSplit/>
          <w:trHeight w:val="48"/>
        </w:trPr>
        <w:tc>
          <w:tcPr>
            <w:tcW w:w="3113" w:type="dxa"/>
          </w:tcPr>
          <w:p w14:paraId="3011123E" w14:textId="77777777" w:rsidR="00261E5E" w:rsidRPr="007318AA" w:rsidRDefault="00261E5E" w:rsidP="00700FCC">
            <w:pPr>
              <w:spacing w:line="240" w:lineRule="auto"/>
              <w:ind w:firstLine="60"/>
              <w:rPr>
                <w:szCs w:val="22"/>
              </w:rPr>
            </w:pPr>
            <w:proofErr w:type="gramStart"/>
            <w:r w:rsidRPr="007318AA">
              <w:rPr>
                <w:szCs w:val="22"/>
              </w:rPr>
              <w:t>At</w:t>
            </w:r>
            <w:proofErr w:type="gramEnd"/>
            <w:r w:rsidRPr="007318AA">
              <w:rPr>
                <w:szCs w:val="22"/>
              </w:rPr>
              <w:t xml:space="preserve"> 1 January</w:t>
            </w:r>
          </w:p>
        </w:tc>
        <w:tc>
          <w:tcPr>
            <w:tcW w:w="1080" w:type="dxa"/>
          </w:tcPr>
          <w:p w14:paraId="19F5A66C" w14:textId="77777777" w:rsidR="00261E5E" w:rsidRPr="007318AA" w:rsidRDefault="00261E5E">
            <w:pPr>
              <w:spacing w:line="240" w:lineRule="auto"/>
              <w:jc w:val="center"/>
              <w:rPr>
                <w:szCs w:val="22"/>
              </w:rPr>
            </w:pPr>
          </w:p>
        </w:tc>
        <w:tc>
          <w:tcPr>
            <w:tcW w:w="1080" w:type="dxa"/>
          </w:tcPr>
          <w:p w14:paraId="7FFE4529" w14:textId="77777777" w:rsidR="00261E5E" w:rsidRPr="007318AA" w:rsidRDefault="00261E5E">
            <w:pPr>
              <w:pStyle w:val="acctfourfigures"/>
              <w:tabs>
                <w:tab w:val="clear" w:pos="765"/>
                <w:tab w:val="decimal" w:pos="731"/>
              </w:tabs>
              <w:spacing w:line="240" w:lineRule="auto"/>
              <w:ind w:right="11"/>
              <w:rPr>
                <w:szCs w:val="22"/>
              </w:rPr>
            </w:pPr>
          </w:p>
        </w:tc>
        <w:tc>
          <w:tcPr>
            <w:tcW w:w="180" w:type="dxa"/>
          </w:tcPr>
          <w:p w14:paraId="58B0447B" w14:textId="77777777" w:rsidR="00261E5E" w:rsidRPr="007318AA" w:rsidRDefault="00261E5E">
            <w:pPr>
              <w:pStyle w:val="acctfourfigures"/>
              <w:spacing w:line="240" w:lineRule="auto"/>
              <w:rPr>
                <w:szCs w:val="22"/>
              </w:rPr>
            </w:pPr>
          </w:p>
        </w:tc>
        <w:tc>
          <w:tcPr>
            <w:tcW w:w="1132" w:type="dxa"/>
          </w:tcPr>
          <w:p w14:paraId="7D4015FF" w14:textId="77777777" w:rsidR="00261E5E" w:rsidRPr="007318AA" w:rsidRDefault="00261E5E">
            <w:pPr>
              <w:pStyle w:val="acctfourfigures"/>
              <w:tabs>
                <w:tab w:val="clear" w:pos="765"/>
                <w:tab w:val="decimal" w:pos="731"/>
              </w:tabs>
              <w:spacing w:line="240" w:lineRule="auto"/>
              <w:ind w:right="11"/>
              <w:rPr>
                <w:szCs w:val="22"/>
              </w:rPr>
            </w:pPr>
          </w:p>
        </w:tc>
        <w:tc>
          <w:tcPr>
            <w:tcW w:w="180" w:type="dxa"/>
          </w:tcPr>
          <w:p w14:paraId="1E98C662" w14:textId="77777777" w:rsidR="00261E5E" w:rsidRPr="007318AA" w:rsidRDefault="00261E5E">
            <w:pPr>
              <w:pStyle w:val="acctfourfigures"/>
              <w:spacing w:line="240" w:lineRule="auto"/>
              <w:rPr>
                <w:szCs w:val="22"/>
              </w:rPr>
            </w:pPr>
          </w:p>
        </w:tc>
        <w:tc>
          <w:tcPr>
            <w:tcW w:w="1080" w:type="dxa"/>
          </w:tcPr>
          <w:p w14:paraId="65FF630F" w14:textId="77777777" w:rsidR="00261E5E" w:rsidRPr="007318AA" w:rsidRDefault="00261E5E">
            <w:pPr>
              <w:pStyle w:val="acctfourfigures"/>
              <w:tabs>
                <w:tab w:val="clear" w:pos="765"/>
                <w:tab w:val="decimal" w:pos="731"/>
              </w:tabs>
              <w:spacing w:line="240" w:lineRule="auto"/>
              <w:ind w:right="11"/>
              <w:rPr>
                <w:szCs w:val="22"/>
              </w:rPr>
            </w:pPr>
          </w:p>
        </w:tc>
        <w:tc>
          <w:tcPr>
            <w:tcW w:w="180" w:type="dxa"/>
          </w:tcPr>
          <w:p w14:paraId="11881EE7" w14:textId="77777777" w:rsidR="00261E5E" w:rsidRPr="007318AA" w:rsidRDefault="00261E5E">
            <w:pPr>
              <w:pStyle w:val="acctfourfigures"/>
              <w:spacing w:line="240" w:lineRule="auto"/>
              <w:rPr>
                <w:szCs w:val="22"/>
              </w:rPr>
            </w:pPr>
          </w:p>
        </w:tc>
        <w:tc>
          <w:tcPr>
            <w:tcW w:w="1222" w:type="dxa"/>
          </w:tcPr>
          <w:p w14:paraId="2E163F56" w14:textId="77777777" w:rsidR="00261E5E" w:rsidRPr="007318AA" w:rsidRDefault="00261E5E">
            <w:pPr>
              <w:pStyle w:val="acctfourfigures"/>
              <w:tabs>
                <w:tab w:val="clear" w:pos="765"/>
                <w:tab w:val="decimal" w:pos="731"/>
              </w:tabs>
              <w:spacing w:line="240" w:lineRule="auto"/>
              <w:ind w:right="11"/>
              <w:rPr>
                <w:szCs w:val="22"/>
              </w:rPr>
            </w:pPr>
          </w:p>
        </w:tc>
      </w:tr>
      <w:tr w:rsidR="00261E5E" w:rsidRPr="007318AA" w14:paraId="162E39E1" w14:textId="77777777" w:rsidTr="00D96E12">
        <w:trPr>
          <w:cantSplit/>
          <w:trHeight w:val="48"/>
        </w:trPr>
        <w:tc>
          <w:tcPr>
            <w:tcW w:w="3113" w:type="dxa"/>
          </w:tcPr>
          <w:p w14:paraId="62AE7495" w14:textId="77777777" w:rsidR="00261E5E" w:rsidRPr="007318AA" w:rsidRDefault="00261E5E" w:rsidP="00700FCC">
            <w:pPr>
              <w:spacing w:line="240" w:lineRule="auto"/>
              <w:ind w:firstLine="60"/>
              <w:rPr>
                <w:szCs w:val="22"/>
              </w:rPr>
            </w:pPr>
            <w:r w:rsidRPr="007318AA">
              <w:rPr>
                <w:szCs w:val="22"/>
              </w:rPr>
              <w:t>- ordinary shares</w:t>
            </w:r>
          </w:p>
        </w:tc>
        <w:tc>
          <w:tcPr>
            <w:tcW w:w="1080" w:type="dxa"/>
          </w:tcPr>
          <w:p w14:paraId="59BB6E11" w14:textId="77777777" w:rsidR="00261E5E" w:rsidRPr="007318AA" w:rsidRDefault="00261E5E">
            <w:pPr>
              <w:spacing w:line="240" w:lineRule="auto"/>
              <w:jc w:val="center"/>
              <w:rPr>
                <w:szCs w:val="22"/>
              </w:rPr>
            </w:pPr>
            <w:r w:rsidRPr="007318AA">
              <w:rPr>
                <w:szCs w:val="22"/>
              </w:rPr>
              <w:t>1</w:t>
            </w:r>
          </w:p>
        </w:tc>
        <w:tc>
          <w:tcPr>
            <w:tcW w:w="1080" w:type="dxa"/>
          </w:tcPr>
          <w:p w14:paraId="067A5846" w14:textId="77777777" w:rsidR="00261E5E" w:rsidRPr="007318AA" w:rsidRDefault="00261E5E" w:rsidP="00D96E12">
            <w:pPr>
              <w:pStyle w:val="acctfourfigures"/>
              <w:tabs>
                <w:tab w:val="clear" w:pos="765"/>
                <w:tab w:val="decimal" w:pos="550"/>
              </w:tabs>
              <w:spacing w:line="240" w:lineRule="auto"/>
              <w:ind w:right="10"/>
              <w:jc w:val="right"/>
              <w:rPr>
                <w:szCs w:val="22"/>
              </w:rPr>
            </w:pPr>
            <w:r w:rsidRPr="007318AA">
              <w:rPr>
                <w:szCs w:val="22"/>
              </w:rPr>
              <w:t>1,153,189</w:t>
            </w:r>
          </w:p>
        </w:tc>
        <w:tc>
          <w:tcPr>
            <w:tcW w:w="180" w:type="dxa"/>
          </w:tcPr>
          <w:p w14:paraId="1E991D98" w14:textId="77777777" w:rsidR="00261E5E" w:rsidRPr="007318AA" w:rsidRDefault="00261E5E" w:rsidP="00D96E12">
            <w:pPr>
              <w:pStyle w:val="acctfourfigures"/>
              <w:spacing w:line="240" w:lineRule="auto"/>
              <w:jc w:val="right"/>
              <w:rPr>
                <w:szCs w:val="22"/>
              </w:rPr>
            </w:pPr>
          </w:p>
        </w:tc>
        <w:tc>
          <w:tcPr>
            <w:tcW w:w="1132" w:type="dxa"/>
          </w:tcPr>
          <w:p w14:paraId="7311117A" w14:textId="77777777" w:rsidR="00261E5E" w:rsidRPr="007318AA" w:rsidRDefault="00261E5E" w:rsidP="00D96E12">
            <w:pPr>
              <w:pStyle w:val="acctfourfigures"/>
              <w:tabs>
                <w:tab w:val="clear" w:pos="765"/>
                <w:tab w:val="decimal" w:pos="550"/>
              </w:tabs>
              <w:spacing w:line="240" w:lineRule="auto"/>
              <w:ind w:right="10"/>
              <w:jc w:val="right"/>
              <w:rPr>
                <w:szCs w:val="22"/>
              </w:rPr>
            </w:pPr>
            <w:r w:rsidRPr="007318AA">
              <w:rPr>
                <w:szCs w:val="22"/>
              </w:rPr>
              <w:t>1,153,189</w:t>
            </w:r>
          </w:p>
        </w:tc>
        <w:tc>
          <w:tcPr>
            <w:tcW w:w="180" w:type="dxa"/>
          </w:tcPr>
          <w:p w14:paraId="70D87D8A" w14:textId="77777777" w:rsidR="00261E5E" w:rsidRPr="007318AA" w:rsidRDefault="00261E5E" w:rsidP="00D96E12">
            <w:pPr>
              <w:pStyle w:val="acctfourfigures"/>
              <w:spacing w:line="240" w:lineRule="auto"/>
              <w:jc w:val="right"/>
              <w:rPr>
                <w:szCs w:val="22"/>
              </w:rPr>
            </w:pPr>
          </w:p>
        </w:tc>
        <w:tc>
          <w:tcPr>
            <w:tcW w:w="1080" w:type="dxa"/>
          </w:tcPr>
          <w:p w14:paraId="3C54F9AA" w14:textId="77777777" w:rsidR="00261E5E" w:rsidRPr="007318AA" w:rsidRDefault="00261E5E" w:rsidP="00D96E12">
            <w:pPr>
              <w:pStyle w:val="acctfourfigures"/>
              <w:tabs>
                <w:tab w:val="clear" w:pos="765"/>
                <w:tab w:val="decimal" w:pos="550"/>
              </w:tabs>
              <w:spacing w:line="240" w:lineRule="auto"/>
              <w:ind w:right="10"/>
              <w:jc w:val="right"/>
              <w:rPr>
                <w:szCs w:val="22"/>
              </w:rPr>
            </w:pPr>
            <w:r w:rsidRPr="007318AA">
              <w:rPr>
                <w:szCs w:val="22"/>
              </w:rPr>
              <w:t>1,153,189</w:t>
            </w:r>
          </w:p>
        </w:tc>
        <w:tc>
          <w:tcPr>
            <w:tcW w:w="180" w:type="dxa"/>
          </w:tcPr>
          <w:p w14:paraId="22FAC334" w14:textId="77777777" w:rsidR="00261E5E" w:rsidRPr="007318AA" w:rsidRDefault="00261E5E" w:rsidP="00D96E12">
            <w:pPr>
              <w:pStyle w:val="acctfourfigures"/>
              <w:spacing w:line="240" w:lineRule="auto"/>
              <w:jc w:val="right"/>
              <w:rPr>
                <w:szCs w:val="22"/>
              </w:rPr>
            </w:pPr>
          </w:p>
        </w:tc>
        <w:tc>
          <w:tcPr>
            <w:tcW w:w="1222" w:type="dxa"/>
          </w:tcPr>
          <w:p w14:paraId="091F7092" w14:textId="77777777" w:rsidR="00261E5E" w:rsidRPr="007318AA" w:rsidRDefault="00261E5E" w:rsidP="00D96E12">
            <w:pPr>
              <w:pStyle w:val="acctfourfigures"/>
              <w:tabs>
                <w:tab w:val="clear" w:pos="765"/>
                <w:tab w:val="decimal" w:pos="550"/>
              </w:tabs>
              <w:spacing w:line="240" w:lineRule="auto"/>
              <w:ind w:right="10"/>
              <w:jc w:val="right"/>
              <w:rPr>
                <w:szCs w:val="22"/>
              </w:rPr>
            </w:pPr>
            <w:r w:rsidRPr="007318AA">
              <w:rPr>
                <w:szCs w:val="22"/>
              </w:rPr>
              <w:t>1,153,189</w:t>
            </w:r>
          </w:p>
        </w:tc>
      </w:tr>
      <w:tr w:rsidR="00261E5E" w:rsidRPr="007318AA" w14:paraId="22B4D26B" w14:textId="77777777" w:rsidTr="00D96E12">
        <w:trPr>
          <w:cantSplit/>
          <w:trHeight w:val="48"/>
        </w:trPr>
        <w:tc>
          <w:tcPr>
            <w:tcW w:w="3113" w:type="dxa"/>
          </w:tcPr>
          <w:p w14:paraId="066F1FFE" w14:textId="77777777" w:rsidR="00261E5E" w:rsidRPr="007318AA" w:rsidRDefault="00261E5E" w:rsidP="00700FCC">
            <w:pPr>
              <w:spacing w:line="240" w:lineRule="auto"/>
              <w:ind w:firstLine="60"/>
              <w:rPr>
                <w:szCs w:val="22"/>
              </w:rPr>
            </w:pPr>
            <w:r w:rsidRPr="007318AA">
              <w:rPr>
                <w:szCs w:val="22"/>
              </w:rPr>
              <w:t>Reduction of shares</w:t>
            </w:r>
          </w:p>
        </w:tc>
        <w:tc>
          <w:tcPr>
            <w:tcW w:w="1080" w:type="dxa"/>
          </w:tcPr>
          <w:p w14:paraId="702B100A" w14:textId="77777777" w:rsidR="00261E5E" w:rsidRPr="007318AA" w:rsidRDefault="00261E5E">
            <w:pPr>
              <w:spacing w:line="240" w:lineRule="auto"/>
              <w:jc w:val="center"/>
              <w:rPr>
                <w:szCs w:val="22"/>
              </w:rPr>
            </w:pPr>
          </w:p>
        </w:tc>
        <w:tc>
          <w:tcPr>
            <w:tcW w:w="1080" w:type="dxa"/>
          </w:tcPr>
          <w:p w14:paraId="3F133563" w14:textId="77777777" w:rsidR="00261E5E" w:rsidRPr="007318AA" w:rsidRDefault="00261E5E" w:rsidP="00D96E12">
            <w:pPr>
              <w:pStyle w:val="acctfourfigures"/>
              <w:tabs>
                <w:tab w:val="clear" w:pos="765"/>
                <w:tab w:val="decimal" w:pos="550"/>
              </w:tabs>
              <w:spacing w:line="240" w:lineRule="auto"/>
              <w:ind w:right="10"/>
              <w:jc w:val="right"/>
              <w:rPr>
                <w:szCs w:val="22"/>
              </w:rPr>
            </w:pPr>
          </w:p>
        </w:tc>
        <w:tc>
          <w:tcPr>
            <w:tcW w:w="180" w:type="dxa"/>
          </w:tcPr>
          <w:p w14:paraId="5EF3E437" w14:textId="77777777" w:rsidR="00261E5E" w:rsidRPr="007318AA" w:rsidRDefault="00261E5E" w:rsidP="00D96E12">
            <w:pPr>
              <w:pStyle w:val="acctfourfigures"/>
              <w:spacing w:line="240" w:lineRule="auto"/>
              <w:jc w:val="right"/>
              <w:rPr>
                <w:szCs w:val="22"/>
              </w:rPr>
            </w:pPr>
          </w:p>
        </w:tc>
        <w:tc>
          <w:tcPr>
            <w:tcW w:w="1132" w:type="dxa"/>
          </w:tcPr>
          <w:p w14:paraId="4D86F63C" w14:textId="77777777" w:rsidR="00261E5E" w:rsidRPr="007318AA" w:rsidRDefault="00261E5E" w:rsidP="00D96E12">
            <w:pPr>
              <w:pStyle w:val="acctfourfigures"/>
              <w:tabs>
                <w:tab w:val="clear" w:pos="765"/>
                <w:tab w:val="decimal" w:pos="550"/>
              </w:tabs>
              <w:spacing w:line="240" w:lineRule="auto"/>
              <w:ind w:right="10"/>
              <w:jc w:val="right"/>
              <w:rPr>
                <w:szCs w:val="22"/>
              </w:rPr>
            </w:pPr>
          </w:p>
        </w:tc>
        <w:tc>
          <w:tcPr>
            <w:tcW w:w="180" w:type="dxa"/>
          </w:tcPr>
          <w:p w14:paraId="4DA136FC" w14:textId="77777777" w:rsidR="00261E5E" w:rsidRPr="007318AA" w:rsidRDefault="00261E5E" w:rsidP="00D96E12">
            <w:pPr>
              <w:pStyle w:val="acctfourfigures"/>
              <w:spacing w:line="240" w:lineRule="auto"/>
              <w:jc w:val="right"/>
              <w:rPr>
                <w:szCs w:val="22"/>
              </w:rPr>
            </w:pPr>
          </w:p>
        </w:tc>
        <w:tc>
          <w:tcPr>
            <w:tcW w:w="1080" w:type="dxa"/>
          </w:tcPr>
          <w:p w14:paraId="3CC73D8F" w14:textId="77777777" w:rsidR="00261E5E" w:rsidRPr="007318AA" w:rsidRDefault="00261E5E" w:rsidP="00D96E12">
            <w:pPr>
              <w:pStyle w:val="acctfourfigures"/>
              <w:tabs>
                <w:tab w:val="clear" w:pos="765"/>
                <w:tab w:val="decimal" w:pos="550"/>
              </w:tabs>
              <w:spacing w:line="240" w:lineRule="auto"/>
              <w:ind w:right="10"/>
              <w:jc w:val="right"/>
              <w:rPr>
                <w:szCs w:val="22"/>
              </w:rPr>
            </w:pPr>
          </w:p>
        </w:tc>
        <w:tc>
          <w:tcPr>
            <w:tcW w:w="180" w:type="dxa"/>
          </w:tcPr>
          <w:p w14:paraId="429172E3" w14:textId="77777777" w:rsidR="00261E5E" w:rsidRPr="007318AA" w:rsidRDefault="00261E5E" w:rsidP="00D96E12">
            <w:pPr>
              <w:pStyle w:val="acctfourfigures"/>
              <w:spacing w:line="240" w:lineRule="auto"/>
              <w:jc w:val="right"/>
              <w:rPr>
                <w:szCs w:val="22"/>
              </w:rPr>
            </w:pPr>
          </w:p>
        </w:tc>
        <w:tc>
          <w:tcPr>
            <w:tcW w:w="1222" w:type="dxa"/>
          </w:tcPr>
          <w:p w14:paraId="60F1436F" w14:textId="77777777" w:rsidR="00261E5E" w:rsidRPr="007318AA" w:rsidRDefault="00261E5E" w:rsidP="00D96E12">
            <w:pPr>
              <w:pStyle w:val="acctfourfigures"/>
              <w:tabs>
                <w:tab w:val="clear" w:pos="765"/>
                <w:tab w:val="decimal" w:pos="550"/>
              </w:tabs>
              <w:spacing w:line="240" w:lineRule="auto"/>
              <w:ind w:right="10"/>
              <w:jc w:val="right"/>
              <w:rPr>
                <w:szCs w:val="22"/>
              </w:rPr>
            </w:pPr>
          </w:p>
        </w:tc>
      </w:tr>
      <w:tr w:rsidR="00261E5E" w:rsidRPr="007318AA" w14:paraId="1C2D4B01" w14:textId="77777777" w:rsidTr="00D96E12">
        <w:trPr>
          <w:cantSplit/>
          <w:trHeight w:val="48"/>
        </w:trPr>
        <w:tc>
          <w:tcPr>
            <w:tcW w:w="3113" w:type="dxa"/>
          </w:tcPr>
          <w:p w14:paraId="0DF9053A" w14:textId="77777777" w:rsidR="00261E5E" w:rsidRPr="007318AA" w:rsidRDefault="00261E5E" w:rsidP="00700FCC">
            <w:pPr>
              <w:spacing w:line="240" w:lineRule="auto"/>
              <w:ind w:firstLine="60"/>
              <w:rPr>
                <w:szCs w:val="22"/>
              </w:rPr>
            </w:pPr>
            <w:r w:rsidRPr="007318AA">
              <w:rPr>
                <w:szCs w:val="22"/>
              </w:rPr>
              <w:t>- ordinary shares</w:t>
            </w:r>
          </w:p>
        </w:tc>
        <w:tc>
          <w:tcPr>
            <w:tcW w:w="1080" w:type="dxa"/>
          </w:tcPr>
          <w:p w14:paraId="254A37F2" w14:textId="77777777" w:rsidR="00261E5E" w:rsidRPr="007318AA" w:rsidRDefault="00261E5E">
            <w:pPr>
              <w:spacing w:line="240" w:lineRule="auto"/>
              <w:jc w:val="center"/>
              <w:rPr>
                <w:szCs w:val="22"/>
              </w:rPr>
            </w:pPr>
            <w:r w:rsidRPr="007318AA">
              <w:rPr>
                <w:szCs w:val="22"/>
              </w:rPr>
              <w:t>1</w:t>
            </w:r>
          </w:p>
        </w:tc>
        <w:tc>
          <w:tcPr>
            <w:tcW w:w="1080" w:type="dxa"/>
            <w:tcBorders>
              <w:bottom w:val="single" w:sz="4" w:space="0" w:color="auto"/>
            </w:tcBorders>
          </w:tcPr>
          <w:p w14:paraId="2B510965" w14:textId="77777777" w:rsidR="00261E5E" w:rsidRPr="007318AA" w:rsidRDefault="00261E5E" w:rsidP="00D96E12">
            <w:pPr>
              <w:pStyle w:val="acctfourfigures"/>
              <w:tabs>
                <w:tab w:val="clear" w:pos="765"/>
                <w:tab w:val="decimal" w:pos="550"/>
              </w:tabs>
              <w:spacing w:line="240" w:lineRule="auto"/>
              <w:ind w:right="10"/>
              <w:jc w:val="right"/>
              <w:rPr>
                <w:szCs w:val="22"/>
              </w:rPr>
            </w:pPr>
            <w:r w:rsidRPr="007318AA">
              <w:rPr>
                <w:szCs w:val="22"/>
              </w:rPr>
              <w:t>(97,399)</w:t>
            </w:r>
          </w:p>
        </w:tc>
        <w:tc>
          <w:tcPr>
            <w:tcW w:w="180" w:type="dxa"/>
          </w:tcPr>
          <w:p w14:paraId="5EE2304C" w14:textId="77777777" w:rsidR="00261E5E" w:rsidRPr="007318AA" w:rsidRDefault="00261E5E" w:rsidP="00D96E12">
            <w:pPr>
              <w:pStyle w:val="acctfourfigures"/>
              <w:spacing w:line="240" w:lineRule="auto"/>
              <w:jc w:val="right"/>
              <w:rPr>
                <w:szCs w:val="22"/>
              </w:rPr>
            </w:pPr>
          </w:p>
        </w:tc>
        <w:tc>
          <w:tcPr>
            <w:tcW w:w="1132" w:type="dxa"/>
            <w:tcBorders>
              <w:bottom w:val="single" w:sz="4" w:space="0" w:color="auto"/>
            </w:tcBorders>
          </w:tcPr>
          <w:p w14:paraId="2663ADD3" w14:textId="77777777" w:rsidR="00261E5E" w:rsidRPr="007318AA" w:rsidRDefault="00261E5E" w:rsidP="00D96E12">
            <w:pPr>
              <w:pStyle w:val="acctfourfigures"/>
              <w:tabs>
                <w:tab w:val="clear" w:pos="765"/>
                <w:tab w:val="decimal" w:pos="550"/>
              </w:tabs>
              <w:spacing w:line="240" w:lineRule="auto"/>
              <w:ind w:right="10"/>
              <w:jc w:val="right"/>
              <w:rPr>
                <w:szCs w:val="22"/>
              </w:rPr>
            </w:pPr>
            <w:r w:rsidRPr="007318AA">
              <w:rPr>
                <w:szCs w:val="22"/>
              </w:rPr>
              <w:t>(97,399)</w:t>
            </w:r>
          </w:p>
        </w:tc>
        <w:tc>
          <w:tcPr>
            <w:tcW w:w="180" w:type="dxa"/>
          </w:tcPr>
          <w:p w14:paraId="591045CD" w14:textId="77777777" w:rsidR="00261E5E" w:rsidRPr="007318AA" w:rsidRDefault="00261E5E" w:rsidP="00D96E12">
            <w:pPr>
              <w:pStyle w:val="acctfourfigures"/>
              <w:spacing w:line="240" w:lineRule="auto"/>
              <w:jc w:val="right"/>
              <w:rPr>
                <w:szCs w:val="22"/>
              </w:rPr>
            </w:pPr>
          </w:p>
        </w:tc>
        <w:tc>
          <w:tcPr>
            <w:tcW w:w="1080" w:type="dxa"/>
            <w:tcBorders>
              <w:bottom w:val="single" w:sz="4" w:space="0" w:color="auto"/>
            </w:tcBorders>
          </w:tcPr>
          <w:p w14:paraId="6052B49E" w14:textId="77777777" w:rsidR="00261E5E" w:rsidRPr="007318AA" w:rsidRDefault="00261E5E" w:rsidP="00D96E12">
            <w:pPr>
              <w:pStyle w:val="acctfourfigures"/>
              <w:tabs>
                <w:tab w:val="clear" w:pos="765"/>
                <w:tab w:val="decimal" w:pos="550"/>
              </w:tabs>
              <w:spacing w:line="240" w:lineRule="auto"/>
              <w:ind w:right="10"/>
              <w:jc w:val="right"/>
              <w:rPr>
                <w:szCs w:val="22"/>
              </w:rPr>
            </w:pPr>
            <w:r w:rsidRPr="007318AA">
              <w:rPr>
                <w:szCs w:val="22"/>
              </w:rPr>
              <w:t>(97,399)</w:t>
            </w:r>
          </w:p>
        </w:tc>
        <w:tc>
          <w:tcPr>
            <w:tcW w:w="180" w:type="dxa"/>
          </w:tcPr>
          <w:p w14:paraId="5FE807DC" w14:textId="77777777" w:rsidR="00261E5E" w:rsidRPr="007318AA" w:rsidRDefault="00261E5E" w:rsidP="00D96E12">
            <w:pPr>
              <w:pStyle w:val="acctfourfigures"/>
              <w:spacing w:line="240" w:lineRule="auto"/>
              <w:jc w:val="right"/>
              <w:rPr>
                <w:szCs w:val="22"/>
              </w:rPr>
            </w:pPr>
          </w:p>
        </w:tc>
        <w:tc>
          <w:tcPr>
            <w:tcW w:w="1222" w:type="dxa"/>
            <w:tcBorders>
              <w:bottom w:val="single" w:sz="4" w:space="0" w:color="auto"/>
            </w:tcBorders>
          </w:tcPr>
          <w:p w14:paraId="6382636D" w14:textId="77777777" w:rsidR="00261E5E" w:rsidRPr="007318AA" w:rsidRDefault="00261E5E" w:rsidP="00D96E12">
            <w:pPr>
              <w:pStyle w:val="acctfourfigures"/>
              <w:tabs>
                <w:tab w:val="clear" w:pos="765"/>
                <w:tab w:val="decimal" w:pos="550"/>
              </w:tabs>
              <w:spacing w:line="240" w:lineRule="auto"/>
              <w:ind w:right="10"/>
              <w:jc w:val="right"/>
              <w:rPr>
                <w:szCs w:val="22"/>
              </w:rPr>
            </w:pPr>
            <w:r w:rsidRPr="007318AA">
              <w:rPr>
                <w:szCs w:val="22"/>
              </w:rPr>
              <w:t>(97,399)</w:t>
            </w:r>
          </w:p>
        </w:tc>
      </w:tr>
      <w:tr w:rsidR="00261E5E" w:rsidRPr="007318AA" w14:paraId="4CD48C71" w14:textId="77777777" w:rsidTr="00D96E12">
        <w:trPr>
          <w:cantSplit/>
          <w:trHeight w:val="48"/>
        </w:trPr>
        <w:tc>
          <w:tcPr>
            <w:tcW w:w="3113" w:type="dxa"/>
          </w:tcPr>
          <w:p w14:paraId="10A32940" w14:textId="051A3C08" w:rsidR="00261E5E" w:rsidRPr="007318AA" w:rsidRDefault="00261E5E" w:rsidP="00700FCC">
            <w:pPr>
              <w:spacing w:line="240" w:lineRule="auto"/>
              <w:ind w:firstLine="60"/>
              <w:rPr>
                <w:szCs w:val="22"/>
              </w:rPr>
            </w:pPr>
            <w:proofErr w:type="gramStart"/>
            <w:r w:rsidRPr="007318AA">
              <w:rPr>
                <w:szCs w:val="22"/>
              </w:rPr>
              <w:t>At</w:t>
            </w:r>
            <w:proofErr w:type="gramEnd"/>
            <w:r w:rsidRPr="007318AA">
              <w:rPr>
                <w:szCs w:val="22"/>
              </w:rPr>
              <w:t xml:space="preserve"> 3</w:t>
            </w:r>
            <w:r w:rsidR="00756709">
              <w:rPr>
                <w:szCs w:val="22"/>
              </w:rPr>
              <w:t>1</w:t>
            </w:r>
            <w:r w:rsidRPr="007318AA">
              <w:rPr>
                <w:szCs w:val="22"/>
              </w:rPr>
              <w:t xml:space="preserve"> </w:t>
            </w:r>
            <w:r w:rsidR="00756709">
              <w:rPr>
                <w:szCs w:val="22"/>
              </w:rPr>
              <w:t>Decem</w:t>
            </w:r>
            <w:r w:rsidRPr="007318AA">
              <w:rPr>
                <w:szCs w:val="22"/>
              </w:rPr>
              <w:t>ber</w:t>
            </w:r>
          </w:p>
        </w:tc>
        <w:tc>
          <w:tcPr>
            <w:tcW w:w="1080" w:type="dxa"/>
          </w:tcPr>
          <w:p w14:paraId="5E724574" w14:textId="77777777" w:rsidR="00261E5E" w:rsidRPr="007318AA" w:rsidRDefault="00261E5E">
            <w:pPr>
              <w:spacing w:line="240" w:lineRule="auto"/>
              <w:jc w:val="center"/>
              <w:rPr>
                <w:szCs w:val="22"/>
              </w:rPr>
            </w:pPr>
          </w:p>
        </w:tc>
        <w:tc>
          <w:tcPr>
            <w:tcW w:w="1080" w:type="dxa"/>
            <w:tcBorders>
              <w:top w:val="single" w:sz="4" w:space="0" w:color="auto"/>
            </w:tcBorders>
          </w:tcPr>
          <w:p w14:paraId="60DF5EBC" w14:textId="77777777" w:rsidR="00261E5E" w:rsidRPr="007318AA" w:rsidRDefault="00261E5E" w:rsidP="00D96E12">
            <w:pPr>
              <w:pStyle w:val="acctfourfigures"/>
              <w:tabs>
                <w:tab w:val="clear" w:pos="765"/>
                <w:tab w:val="decimal" w:pos="550"/>
              </w:tabs>
              <w:spacing w:line="240" w:lineRule="auto"/>
              <w:ind w:right="10"/>
              <w:jc w:val="right"/>
              <w:rPr>
                <w:szCs w:val="22"/>
              </w:rPr>
            </w:pPr>
          </w:p>
        </w:tc>
        <w:tc>
          <w:tcPr>
            <w:tcW w:w="180" w:type="dxa"/>
          </w:tcPr>
          <w:p w14:paraId="74424C34" w14:textId="77777777" w:rsidR="00261E5E" w:rsidRPr="007318AA" w:rsidRDefault="00261E5E" w:rsidP="00D96E12">
            <w:pPr>
              <w:pStyle w:val="acctfourfigures"/>
              <w:spacing w:line="240" w:lineRule="auto"/>
              <w:jc w:val="right"/>
              <w:rPr>
                <w:szCs w:val="22"/>
              </w:rPr>
            </w:pPr>
          </w:p>
        </w:tc>
        <w:tc>
          <w:tcPr>
            <w:tcW w:w="1132" w:type="dxa"/>
            <w:tcBorders>
              <w:top w:val="single" w:sz="4" w:space="0" w:color="auto"/>
            </w:tcBorders>
          </w:tcPr>
          <w:p w14:paraId="2E725509" w14:textId="77777777" w:rsidR="00261E5E" w:rsidRPr="007318AA" w:rsidRDefault="00261E5E" w:rsidP="00D96E12">
            <w:pPr>
              <w:pStyle w:val="acctfourfigures"/>
              <w:tabs>
                <w:tab w:val="clear" w:pos="765"/>
                <w:tab w:val="decimal" w:pos="550"/>
              </w:tabs>
              <w:spacing w:line="240" w:lineRule="auto"/>
              <w:ind w:right="10"/>
              <w:jc w:val="right"/>
              <w:rPr>
                <w:szCs w:val="22"/>
              </w:rPr>
            </w:pPr>
          </w:p>
        </w:tc>
        <w:tc>
          <w:tcPr>
            <w:tcW w:w="180" w:type="dxa"/>
          </w:tcPr>
          <w:p w14:paraId="733514B5" w14:textId="77777777" w:rsidR="00261E5E" w:rsidRPr="007318AA" w:rsidRDefault="00261E5E" w:rsidP="00D96E12">
            <w:pPr>
              <w:pStyle w:val="acctfourfigures"/>
              <w:spacing w:line="240" w:lineRule="auto"/>
              <w:jc w:val="right"/>
              <w:rPr>
                <w:szCs w:val="22"/>
              </w:rPr>
            </w:pPr>
          </w:p>
        </w:tc>
        <w:tc>
          <w:tcPr>
            <w:tcW w:w="1080" w:type="dxa"/>
            <w:tcBorders>
              <w:top w:val="single" w:sz="4" w:space="0" w:color="auto"/>
            </w:tcBorders>
          </w:tcPr>
          <w:p w14:paraId="566846CF" w14:textId="77777777" w:rsidR="00261E5E" w:rsidRPr="007318AA" w:rsidRDefault="00261E5E" w:rsidP="00D96E12">
            <w:pPr>
              <w:pStyle w:val="acctfourfigures"/>
              <w:tabs>
                <w:tab w:val="clear" w:pos="765"/>
                <w:tab w:val="decimal" w:pos="550"/>
              </w:tabs>
              <w:spacing w:line="240" w:lineRule="auto"/>
              <w:ind w:right="10"/>
              <w:jc w:val="right"/>
              <w:rPr>
                <w:szCs w:val="22"/>
              </w:rPr>
            </w:pPr>
          </w:p>
        </w:tc>
        <w:tc>
          <w:tcPr>
            <w:tcW w:w="180" w:type="dxa"/>
          </w:tcPr>
          <w:p w14:paraId="79715221" w14:textId="77777777" w:rsidR="00261E5E" w:rsidRPr="007318AA" w:rsidRDefault="00261E5E" w:rsidP="00D96E12">
            <w:pPr>
              <w:pStyle w:val="acctfourfigures"/>
              <w:spacing w:line="240" w:lineRule="auto"/>
              <w:jc w:val="right"/>
              <w:rPr>
                <w:szCs w:val="22"/>
              </w:rPr>
            </w:pPr>
          </w:p>
        </w:tc>
        <w:tc>
          <w:tcPr>
            <w:tcW w:w="1222" w:type="dxa"/>
            <w:tcBorders>
              <w:top w:val="single" w:sz="4" w:space="0" w:color="auto"/>
            </w:tcBorders>
          </w:tcPr>
          <w:p w14:paraId="0B68C184" w14:textId="77777777" w:rsidR="00261E5E" w:rsidRPr="007318AA" w:rsidRDefault="00261E5E" w:rsidP="00D96E12">
            <w:pPr>
              <w:pStyle w:val="acctfourfigures"/>
              <w:tabs>
                <w:tab w:val="clear" w:pos="765"/>
                <w:tab w:val="decimal" w:pos="550"/>
              </w:tabs>
              <w:spacing w:line="240" w:lineRule="auto"/>
              <w:ind w:right="10"/>
              <w:jc w:val="right"/>
              <w:rPr>
                <w:szCs w:val="22"/>
              </w:rPr>
            </w:pPr>
          </w:p>
        </w:tc>
      </w:tr>
      <w:tr w:rsidR="00261E5E" w:rsidRPr="007318AA" w14:paraId="4FBE98F8" w14:textId="77777777" w:rsidTr="00D96E12">
        <w:trPr>
          <w:cantSplit/>
          <w:trHeight w:val="48"/>
        </w:trPr>
        <w:tc>
          <w:tcPr>
            <w:tcW w:w="3113" w:type="dxa"/>
          </w:tcPr>
          <w:p w14:paraId="111C9A54" w14:textId="77777777" w:rsidR="00261E5E" w:rsidRPr="007318AA" w:rsidRDefault="00261E5E" w:rsidP="00700FCC">
            <w:pPr>
              <w:spacing w:line="240" w:lineRule="auto"/>
              <w:ind w:firstLine="60"/>
              <w:rPr>
                <w:szCs w:val="22"/>
              </w:rPr>
            </w:pPr>
            <w:r w:rsidRPr="007318AA">
              <w:rPr>
                <w:szCs w:val="22"/>
              </w:rPr>
              <w:t>- ordinary shares</w:t>
            </w:r>
          </w:p>
        </w:tc>
        <w:tc>
          <w:tcPr>
            <w:tcW w:w="1080" w:type="dxa"/>
          </w:tcPr>
          <w:p w14:paraId="115942BD" w14:textId="77777777" w:rsidR="00261E5E" w:rsidRPr="007318AA" w:rsidRDefault="00261E5E">
            <w:pPr>
              <w:spacing w:line="240" w:lineRule="auto"/>
              <w:jc w:val="center"/>
              <w:rPr>
                <w:szCs w:val="22"/>
              </w:rPr>
            </w:pPr>
            <w:r w:rsidRPr="007318AA">
              <w:rPr>
                <w:szCs w:val="22"/>
              </w:rPr>
              <w:t>1</w:t>
            </w:r>
          </w:p>
        </w:tc>
        <w:tc>
          <w:tcPr>
            <w:tcW w:w="1080" w:type="dxa"/>
            <w:tcBorders>
              <w:bottom w:val="double" w:sz="4" w:space="0" w:color="auto"/>
            </w:tcBorders>
          </w:tcPr>
          <w:p w14:paraId="2862054F" w14:textId="77777777" w:rsidR="00261E5E" w:rsidRPr="007318AA" w:rsidRDefault="00261E5E" w:rsidP="00D96E12">
            <w:pPr>
              <w:pStyle w:val="acctfourfigures"/>
              <w:tabs>
                <w:tab w:val="clear" w:pos="765"/>
                <w:tab w:val="decimal" w:pos="550"/>
                <w:tab w:val="decimal" w:pos="825"/>
              </w:tabs>
              <w:spacing w:line="240" w:lineRule="auto"/>
              <w:ind w:right="10"/>
              <w:jc w:val="right"/>
              <w:rPr>
                <w:szCs w:val="22"/>
              </w:rPr>
            </w:pPr>
            <w:r w:rsidRPr="007318AA">
              <w:rPr>
                <w:szCs w:val="22"/>
              </w:rPr>
              <w:t>1,055,790</w:t>
            </w:r>
          </w:p>
        </w:tc>
        <w:tc>
          <w:tcPr>
            <w:tcW w:w="180" w:type="dxa"/>
          </w:tcPr>
          <w:p w14:paraId="53726776" w14:textId="77777777" w:rsidR="00261E5E" w:rsidRPr="007318AA" w:rsidRDefault="00261E5E" w:rsidP="00D96E12">
            <w:pPr>
              <w:pStyle w:val="acctfourfigures"/>
              <w:spacing w:line="240" w:lineRule="auto"/>
              <w:jc w:val="right"/>
              <w:rPr>
                <w:szCs w:val="22"/>
              </w:rPr>
            </w:pPr>
          </w:p>
        </w:tc>
        <w:tc>
          <w:tcPr>
            <w:tcW w:w="1132" w:type="dxa"/>
            <w:tcBorders>
              <w:bottom w:val="double" w:sz="4" w:space="0" w:color="auto"/>
            </w:tcBorders>
          </w:tcPr>
          <w:p w14:paraId="66F809CF" w14:textId="77777777" w:rsidR="00261E5E" w:rsidRPr="007318AA" w:rsidRDefault="00261E5E" w:rsidP="00D96E12">
            <w:pPr>
              <w:pStyle w:val="acctfourfigures"/>
              <w:tabs>
                <w:tab w:val="clear" w:pos="765"/>
                <w:tab w:val="decimal" w:pos="550"/>
              </w:tabs>
              <w:spacing w:line="240" w:lineRule="auto"/>
              <w:ind w:right="10"/>
              <w:jc w:val="right"/>
              <w:rPr>
                <w:szCs w:val="22"/>
              </w:rPr>
            </w:pPr>
            <w:r w:rsidRPr="007318AA">
              <w:rPr>
                <w:szCs w:val="22"/>
              </w:rPr>
              <w:t>1,055,790</w:t>
            </w:r>
          </w:p>
        </w:tc>
        <w:tc>
          <w:tcPr>
            <w:tcW w:w="180" w:type="dxa"/>
          </w:tcPr>
          <w:p w14:paraId="549D3246" w14:textId="77777777" w:rsidR="00261E5E" w:rsidRPr="007318AA" w:rsidRDefault="00261E5E" w:rsidP="00D96E12">
            <w:pPr>
              <w:pStyle w:val="acctfourfigures"/>
              <w:spacing w:line="240" w:lineRule="auto"/>
              <w:jc w:val="right"/>
              <w:rPr>
                <w:szCs w:val="22"/>
              </w:rPr>
            </w:pPr>
          </w:p>
        </w:tc>
        <w:tc>
          <w:tcPr>
            <w:tcW w:w="1080" w:type="dxa"/>
            <w:tcBorders>
              <w:bottom w:val="double" w:sz="4" w:space="0" w:color="auto"/>
            </w:tcBorders>
          </w:tcPr>
          <w:p w14:paraId="2D9E8CBC" w14:textId="77777777" w:rsidR="00261E5E" w:rsidRPr="007318AA" w:rsidRDefault="00261E5E" w:rsidP="00D96E12">
            <w:pPr>
              <w:pStyle w:val="acctfourfigures"/>
              <w:tabs>
                <w:tab w:val="clear" w:pos="765"/>
                <w:tab w:val="decimal" w:pos="550"/>
              </w:tabs>
              <w:spacing w:line="240" w:lineRule="auto"/>
              <w:ind w:right="10"/>
              <w:jc w:val="right"/>
              <w:rPr>
                <w:szCs w:val="22"/>
              </w:rPr>
            </w:pPr>
            <w:r w:rsidRPr="007318AA">
              <w:rPr>
                <w:szCs w:val="22"/>
              </w:rPr>
              <w:t>1,055,790</w:t>
            </w:r>
          </w:p>
        </w:tc>
        <w:tc>
          <w:tcPr>
            <w:tcW w:w="180" w:type="dxa"/>
          </w:tcPr>
          <w:p w14:paraId="3689D1F4" w14:textId="77777777" w:rsidR="00261E5E" w:rsidRPr="007318AA" w:rsidRDefault="00261E5E" w:rsidP="00D96E12">
            <w:pPr>
              <w:pStyle w:val="acctfourfigures"/>
              <w:spacing w:line="240" w:lineRule="auto"/>
              <w:jc w:val="right"/>
              <w:rPr>
                <w:szCs w:val="22"/>
              </w:rPr>
            </w:pPr>
          </w:p>
        </w:tc>
        <w:tc>
          <w:tcPr>
            <w:tcW w:w="1222" w:type="dxa"/>
            <w:tcBorders>
              <w:bottom w:val="double" w:sz="4" w:space="0" w:color="auto"/>
            </w:tcBorders>
          </w:tcPr>
          <w:p w14:paraId="60484652" w14:textId="77777777" w:rsidR="00261E5E" w:rsidRPr="007318AA" w:rsidRDefault="00261E5E" w:rsidP="00D96E12">
            <w:pPr>
              <w:pStyle w:val="acctfourfigures"/>
              <w:tabs>
                <w:tab w:val="clear" w:pos="765"/>
                <w:tab w:val="decimal" w:pos="550"/>
              </w:tabs>
              <w:spacing w:line="240" w:lineRule="auto"/>
              <w:ind w:right="10"/>
              <w:jc w:val="right"/>
              <w:rPr>
                <w:szCs w:val="22"/>
              </w:rPr>
            </w:pPr>
            <w:r w:rsidRPr="007318AA">
              <w:rPr>
                <w:szCs w:val="22"/>
              </w:rPr>
              <w:t>1,055,790</w:t>
            </w:r>
          </w:p>
        </w:tc>
      </w:tr>
    </w:tbl>
    <w:p w14:paraId="644DAB55" w14:textId="30F785FD" w:rsidR="00261E5E" w:rsidRPr="00261E5E" w:rsidRDefault="00261E5E" w:rsidP="00D96E12">
      <w:pPr>
        <w:spacing w:before="100" w:beforeAutospacing="1" w:after="100" w:afterAutospacing="1" w:line="240" w:lineRule="auto"/>
        <w:ind w:left="540" w:right="-27"/>
        <w:jc w:val="thaiDistribute"/>
        <w:rPr>
          <w:lang w:val="en-US" w:bidi="th-TH"/>
        </w:rPr>
      </w:pPr>
      <w:r w:rsidRPr="007318AA">
        <w:rPr>
          <w:szCs w:val="22"/>
          <w:lang w:val="en-US" w:bidi="th-TH"/>
        </w:rPr>
        <w:t>At the annual general meeting of shareholders of the company held on 19 April 2024, the shareholders</w:t>
      </w:r>
      <w:r w:rsidRPr="007318AA">
        <w:rPr>
          <w:rFonts w:eastAsiaTheme="minorEastAsia" w:cs="Angsana New"/>
          <w:szCs w:val="28"/>
          <w:lang w:val="en-US" w:eastAsia="zh-CN" w:bidi="th-TH"/>
        </w:rPr>
        <w:t xml:space="preserve"> </w:t>
      </w:r>
      <w:r w:rsidRPr="007318AA">
        <w:rPr>
          <w:szCs w:val="22"/>
          <w:lang w:val="en-US" w:bidi="th-TH"/>
        </w:rPr>
        <w:t>resolved the resolution</w:t>
      </w:r>
      <w:r w:rsidRPr="007318AA">
        <w:rPr>
          <w:rFonts w:eastAsiaTheme="minorEastAsia" w:cs="Angsana New"/>
          <w:szCs w:val="28"/>
          <w:lang w:val="en-US" w:eastAsia="zh-CN" w:bidi="th-TH"/>
        </w:rPr>
        <w:t xml:space="preserve"> to </w:t>
      </w:r>
      <w:r w:rsidRPr="007318AA">
        <w:rPr>
          <w:szCs w:val="22"/>
          <w:lang w:val="en-US" w:bidi="th-TH"/>
        </w:rPr>
        <w:t>decrease in share capital from Baht 1,153,189,000 to Baht 1,055,790,000 by canceling 97,399,000 shares at par value of Baht 1.00 from the unissued share and revise the memorandum of association on 20 May 2024 and decrease the legal reserve from the amount of Baht 115,318,900 to the legal reserve at the amount of Baht 10</w:t>
      </w:r>
      <w:r w:rsidRPr="007318AA">
        <w:rPr>
          <w:rFonts w:cs="Angsana New"/>
          <w:szCs w:val="28"/>
          <w:lang w:val="en-US" w:bidi="th-TH"/>
        </w:rPr>
        <w:t>5</w:t>
      </w:r>
      <w:r w:rsidRPr="007318AA">
        <w:rPr>
          <w:szCs w:val="22"/>
          <w:lang w:val="en-US" w:bidi="th-TH"/>
        </w:rPr>
        <w:t>,579,000 and revise the memorandum of association on such date.</w:t>
      </w:r>
    </w:p>
    <w:p w14:paraId="64E7D114" w14:textId="6BFEED1B" w:rsidR="009B3658" w:rsidRPr="00206CA1" w:rsidRDefault="00215F1F" w:rsidP="00573450">
      <w:pPr>
        <w:pStyle w:val="Heading1"/>
      </w:pPr>
      <w:r w:rsidRPr="00206CA1">
        <w:t>1</w:t>
      </w:r>
      <w:r w:rsidR="00F055C6">
        <w:t>5</w:t>
      </w:r>
      <w:r w:rsidR="009B3658" w:rsidRPr="00206CA1">
        <w:tab/>
        <w:t xml:space="preserve">Share </w:t>
      </w:r>
      <w:r w:rsidR="00461148" w:rsidRPr="00206CA1">
        <w:t>premium and legal reserve</w:t>
      </w:r>
    </w:p>
    <w:p w14:paraId="1C5F11AF" w14:textId="3C991019" w:rsidR="00C1090A" w:rsidRPr="00206CA1" w:rsidRDefault="00C1090A" w:rsidP="009A19A9">
      <w:pPr>
        <w:pStyle w:val="index"/>
        <w:numPr>
          <w:ilvl w:val="0"/>
          <w:numId w:val="0"/>
        </w:numPr>
        <w:tabs>
          <w:tab w:val="left" w:pos="540"/>
        </w:tabs>
        <w:spacing w:after="0" w:line="240" w:lineRule="atLeast"/>
        <w:rPr>
          <w:b/>
          <w:bCs/>
          <w:szCs w:val="22"/>
        </w:rPr>
      </w:pPr>
    </w:p>
    <w:p w14:paraId="7FA846F7" w14:textId="77777777" w:rsidR="009B3658" w:rsidRPr="00206CA1" w:rsidRDefault="009B3658" w:rsidP="009B3658">
      <w:pPr>
        <w:spacing w:line="240" w:lineRule="auto"/>
        <w:ind w:left="540" w:right="-27"/>
        <w:jc w:val="both"/>
        <w:rPr>
          <w:i/>
          <w:iCs/>
          <w:szCs w:val="22"/>
          <w:lang w:bidi="th-TH"/>
        </w:rPr>
      </w:pPr>
      <w:r w:rsidRPr="00206CA1">
        <w:rPr>
          <w:i/>
          <w:iCs/>
          <w:szCs w:val="22"/>
          <w:lang w:bidi="th-TH"/>
        </w:rPr>
        <w:t xml:space="preserve">Share premium </w:t>
      </w:r>
    </w:p>
    <w:p w14:paraId="75B75C93" w14:textId="1F14EE73" w:rsidR="009B3658" w:rsidRPr="00206CA1" w:rsidRDefault="009B3658" w:rsidP="009B3658">
      <w:pPr>
        <w:spacing w:line="240" w:lineRule="auto"/>
        <w:ind w:left="540" w:right="-27"/>
        <w:jc w:val="both"/>
        <w:rPr>
          <w:rFonts w:cstheme="minorBidi"/>
          <w:szCs w:val="22"/>
          <w:lang w:bidi="th-TH"/>
        </w:rPr>
      </w:pPr>
    </w:p>
    <w:p w14:paraId="39919632" w14:textId="77777777" w:rsidR="006E4643" w:rsidRPr="00206CA1" w:rsidRDefault="006E4643" w:rsidP="006E4643">
      <w:pPr>
        <w:spacing w:line="240" w:lineRule="auto"/>
        <w:ind w:left="540" w:right="-27"/>
        <w:jc w:val="both"/>
        <w:rPr>
          <w:szCs w:val="22"/>
          <w:lang w:bidi="th-TH"/>
        </w:rPr>
      </w:pPr>
      <w:r w:rsidRPr="00206CA1">
        <w:rPr>
          <w:szCs w:val="22"/>
          <w:lang w:bidi="th-TH"/>
        </w:rPr>
        <w:t xml:space="preserve">Section 51 of the Public Companies Act B.E. 2535 requires companies to set aside share subscription monies received </w:t>
      </w:r>
      <w:proofErr w:type="gramStart"/>
      <w:r w:rsidRPr="00206CA1">
        <w:rPr>
          <w:szCs w:val="22"/>
          <w:lang w:bidi="th-TH"/>
        </w:rPr>
        <w:t>in excess of</w:t>
      </w:r>
      <w:proofErr w:type="gramEnd"/>
      <w:r w:rsidRPr="00206CA1">
        <w:rPr>
          <w:szCs w:val="22"/>
          <w:lang w:bidi="th-TH"/>
        </w:rPr>
        <w:t xml:space="preserve"> the par value of the shares issued to a reserve account (“share premium”). Share premium is not available for dividend distribution.</w:t>
      </w:r>
    </w:p>
    <w:p w14:paraId="010C7751" w14:textId="77777777" w:rsidR="00865B9C" w:rsidRPr="00206CA1" w:rsidRDefault="00865B9C" w:rsidP="009B3658">
      <w:pPr>
        <w:spacing w:line="240" w:lineRule="auto"/>
        <w:ind w:left="540" w:right="-27"/>
        <w:jc w:val="both"/>
        <w:rPr>
          <w:rFonts w:cstheme="minorBidi"/>
          <w:szCs w:val="22"/>
          <w:lang w:bidi="th-TH"/>
        </w:rPr>
      </w:pPr>
    </w:p>
    <w:p w14:paraId="100648BD" w14:textId="54F576FF" w:rsidR="009B3658" w:rsidRPr="00206CA1" w:rsidRDefault="009B3658" w:rsidP="00461148">
      <w:pPr>
        <w:spacing w:line="240" w:lineRule="auto"/>
        <w:ind w:left="540" w:right="-27"/>
        <w:jc w:val="both"/>
        <w:rPr>
          <w:szCs w:val="22"/>
        </w:rPr>
      </w:pPr>
      <w:r w:rsidRPr="00206CA1">
        <w:rPr>
          <w:i/>
          <w:iCs/>
          <w:szCs w:val="22"/>
          <w:lang w:bidi="th-TH"/>
        </w:rPr>
        <w:t>Legal reserve</w:t>
      </w:r>
    </w:p>
    <w:p w14:paraId="5C213D02" w14:textId="77777777" w:rsidR="009B3658" w:rsidRPr="00206CA1" w:rsidRDefault="009B3658" w:rsidP="009B3658">
      <w:pPr>
        <w:pStyle w:val="index"/>
        <w:numPr>
          <w:ilvl w:val="0"/>
          <w:numId w:val="0"/>
        </w:numPr>
        <w:tabs>
          <w:tab w:val="left" w:pos="540"/>
        </w:tabs>
        <w:spacing w:after="0" w:line="240" w:lineRule="atLeast"/>
        <w:ind w:left="-27"/>
        <w:rPr>
          <w:b/>
          <w:szCs w:val="22"/>
        </w:rPr>
      </w:pPr>
    </w:p>
    <w:p w14:paraId="23BD3232" w14:textId="45A5E492" w:rsidR="009B3658" w:rsidRPr="00206CA1" w:rsidRDefault="009B3658" w:rsidP="009B3658">
      <w:pPr>
        <w:spacing w:line="240" w:lineRule="auto"/>
        <w:ind w:left="540" w:right="-27"/>
        <w:jc w:val="both"/>
        <w:rPr>
          <w:szCs w:val="22"/>
        </w:rPr>
      </w:pPr>
      <w:r w:rsidRPr="00206CA1">
        <w:rPr>
          <w:szCs w:val="22"/>
        </w:rPr>
        <w:t>Section 116 of the Public Companies Act B.E. 2535 Section 116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r w:rsidR="002E7E04" w:rsidRPr="00206CA1">
        <w:rPr>
          <w:szCs w:val="22"/>
        </w:rPr>
        <w:t>.</w:t>
      </w:r>
    </w:p>
    <w:p w14:paraId="79BD4E21" w14:textId="6E6B43B1" w:rsidR="00BA031D" w:rsidRPr="00206CA1" w:rsidRDefault="004A5609" w:rsidP="004A5609">
      <w:pPr>
        <w:spacing w:line="240" w:lineRule="auto"/>
        <w:rPr>
          <w:szCs w:val="22"/>
          <w:lang w:bidi="th-TH"/>
        </w:rPr>
      </w:pPr>
      <w:r>
        <w:rPr>
          <w:szCs w:val="22"/>
          <w:lang w:bidi="th-TH"/>
        </w:rPr>
        <w:br w:type="page"/>
      </w:r>
    </w:p>
    <w:p w14:paraId="06361D80" w14:textId="623F723C" w:rsidR="00801226" w:rsidRPr="00206CA1" w:rsidRDefault="00215F1F" w:rsidP="00573450">
      <w:pPr>
        <w:pStyle w:val="Heading1"/>
      </w:pPr>
      <w:r w:rsidRPr="00206CA1">
        <w:lastRenderedPageBreak/>
        <w:t>1</w:t>
      </w:r>
      <w:r w:rsidR="00061430">
        <w:t>6</w:t>
      </w:r>
      <w:r w:rsidR="003868A0" w:rsidRPr="00206CA1">
        <w:tab/>
      </w:r>
      <w:r w:rsidR="001C1C1D" w:rsidRPr="00206CA1">
        <w:t>Segment information</w:t>
      </w:r>
      <w:r w:rsidR="00FA771F" w:rsidRPr="00206CA1">
        <w:t xml:space="preserve"> </w:t>
      </w:r>
      <w:r w:rsidR="001C1C1D" w:rsidRPr="00206CA1">
        <w:t>and disaggregation of revenue</w:t>
      </w:r>
    </w:p>
    <w:p w14:paraId="65167072" w14:textId="77777777" w:rsidR="00563215" w:rsidRPr="00206CA1" w:rsidRDefault="00563215" w:rsidP="00563215">
      <w:pPr>
        <w:pStyle w:val="Pa17"/>
        <w:spacing w:line="240" w:lineRule="atLeast"/>
        <w:ind w:left="540" w:right="63"/>
        <w:jc w:val="both"/>
        <w:rPr>
          <w:rFonts w:ascii="Times New Roman" w:hAnsi="Times New Roman" w:cs="Times New Roman"/>
          <w:spacing w:val="4"/>
          <w:sz w:val="22"/>
          <w:szCs w:val="22"/>
          <w:lang w:bidi="ar-SA"/>
        </w:rPr>
      </w:pPr>
    </w:p>
    <w:p w14:paraId="28E4A10E" w14:textId="77777777" w:rsidR="00C56889" w:rsidRPr="00206CA1" w:rsidRDefault="00FA771F" w:rsidP="007D00E3">
      <w:pPr>
        <w:shd w:val="clear" w:color="auto" w:fill="FFFFFF"/>
        <w:spacing w:line="240" w:lineRule="atLeast"/>
        <w:ind w:left="562" w:right="63" w:hanging="22"/>
        <w:jc w:val="both"/>
        <w:rPr>
          <w:spacing w:val="4"/>
          <w:szCs w:val="22"/>
        </w:rPr>
      </w:pPr>
      <w:r w:rsidRPr="00206CA1">
        <w:rPr>
          <w:spacing w:val="4"/>
          <w:szCs w:val="22"/>
        </w:rPr>
        <w:t xml:space="preserve">Management determined that the Group has three reportable segments which are the Group’s strategic divisions for different products and </w:t>
      </w:r>
      <w:proofErr w:type="gramStart"/>
      <w:r w:rsidRPr="00206CA1">
        <w:rPr>
          <w:spacing w:val="4"/>
          <w:szCs w:val="22"/>
        </w:rPr>
        <w:t>services, and</w:t>
      </w:r>
      <w:proofErr w:type="gramEnd"/>
      <w:r w:rsidRPr="00206CA1">
        <w:rPr>
          <w:spacing w:val="4"/>
          <w:szCs w:val="22"/>
        </w:rPr>
        <w:t xml:space="preserve"> are managed separately because they require different technology and marketing strategies. The following summary describes the operations in each of the Group’s reportable segments</w:t>
      </w:r>
      <w:r w:rsidR="009C63A5" w:rsidRPr="00206CA1">
        <w:rPr>
          <w:spacing w:val="4"/>
          <w:szCs w:val="22"/>
        </w:rPr>
        <w:t>.</w:t>
      </w:r>
    </w:p>
    <w:p w14:paraId="66034F2E" w14:textId="77777777" w:rsidR="00FA771F" w:rsidRPr="00206CA1" w:rsidRDefault="00FA771F" w:rsidP="00563215">
      <w:pPr>
        <w:shd w:val="clear" w:color="auto" w:fill="FFFFFF"/>
        <w:spacing w:line="240" w:lineRule="atLeast"/>
        <w:ind w:left="562" w:right="63" w:firstLine="22"/>
        <w:jc w:val="both"/>
        <w:rPr>
          <w:szCs w:val="22"/>
        </w:rPr>
      </w:pPr>
    </w:p>
    <w:p w14:paraId="28018149" w14:textId="77777777" w:rsidR="00173B7B" w:rsidRPr="00206CA1" w:rsidRDefault="00801226" w:rsidP="00563215">
      <w:pPr>
        <w:pStyle w:val="Pa48"/>
        <w:numPr>
          <w:ilvl w:val="0"/>
          <w:numId w:val="9"/>
        </w:numPr>
        <w:tabs>
          <w:tab w:val="clear" w:pos="340"/>
          <w:tab w:val="num" w:pos="880"/>
          <w:tab w:val="left" w:pos="2160"/>
        </w:tabs>
        <w:spacing w:line="240" w:lineRule="atLeast"/>
        <w:ind w:left="880" w:right="63"/>
        <w:rPr>
          <w:rFonts w:ascii="Times New Roman" w:hAnsi="Times New Roman" w:cs="Times New Roman"/>
          <w:sz w:val="22"/>
          <w:szCs w:val="22"/>
          <w:lang w:val="en-US" w:bidi="ar-SA"/>
        </w:rPr>
      </w:pPr>
      <w:r w:rsidRPr="00206CA1">
        <w:rPr>
          <w:rFonts w:ascii="Times New Roman" w:hAnsi="Times New Roman" w:cs="Times New Roman"/>
          <w:sz w:val="22"/>
          <w:szCs w:val="22"/>
          <w:lang w:bidi="ar-SA"/>
        </w:rPr>
        <w:t xml:space="preserve">Segment </w:t>
      </w:r>
      <w:r w:rsidR="00215F1F" w:rsidRPr="00206CA1">
        <w:rPr>
          <w:rFonts w:ascii="Times New Roman" w:hAnsi="Times New Roman" w:cs="Times New Roman"/>
          <w:sz w:val="22"/>
          <w:szCs w:val="22"/>
          <w:lang w:val="en-US" w:bidi="ar-SA"/>
        </w:rPr>
        <w:t>1</w:t>
      </w:r>
      <w:r w:rsidRPr="00206CA1">
        <w:rPr>
          <w:rFonts w:ascii="Times New Roman" w:hAnsi="Times New Roman" w:cs="Times New Roman"/>
          <w:sz w:val="22"/>
          <w:szCs w:val="22"/>
          <w:lang w:bidi="ar-SA"/>
        </w:rPr>
        <w:tab/>
      </w:r>
      <w:r w:rsidR="00DF159C" w:rsidRPr="00206CA1">
        <w:rPr>
          <w:rFonts w:ascii="Times New Roman" w:hAnsi="Times New Roman" w:cs="Times New Roman"/>
          <w:sz w:val="22"/>
          <w:szCs w:val="22"/>
          <w:lang w:val="en-US" w:bidi="ar-SA"/>
        </w:rPr>
        <w:t>Manufacture, trading, and installation service of roof sheets and solar roof</w:t>
      </w:r>
    </w:p>
    <w:p w14:paraId="5CC9A4BC" w14:textId="77777777" w:rsidR="00801226" w:rsidRPr="00206CA1" w:rsidRDefault="00801226" w:rsidP="00563215">
      <w:pPr>
        <w:pStyle w:val="Pa48"/>
        <w:numPr>
          <w:ilvl w:val="0"/>
          <w:numId w:val="9"/>
        </w:numPr>
        <w:tabs>
          <w:tab w:val="clear" w:pos="340"/>
          <w:tab w:val="num" w:pos="880"/>
          <w:tab w:val="left" w:pos="2160"/>
        </w:tabs>
        <w:spacing w:line="240" w:lineRule="atLeast"/>
        <w:ind w:left="880" w:right="63"/>
        <w:rPr>
          <w:rFonts w:ascii="Times New Roman" w:hAnsi="Times New Roman" w:cs="Times New Roman"/>
          <w:sz w:val="22"/>
          <w:szCs w:val="22"/>
          <w:lang w:val="en-US" w:bidi="ar-SA"/>
        </w:rPr>
      </w:pPr>
      <w:r w:rsidRPr="00206CA1">
        <w:rPr>
          <w:rFonts w:ascii="Times New Roman" w:hAnsi="Times New Roman" w:cs="Times New Roman"/>
          <w:sz w:val="22"/>
          <w:szCs w:val="22"/>
          <w:lang w:bidi="ar-SA"/>
        </w:rPr>
        <w:t xml:space="preserve">Segment </w:t>
      </w:r>
      <w:r w:rsidR="00215F1F" w:rsidRPr="00206CA1">
        <w:rPr>
          <w:rFonts w:ascii="Times New Roman" w:hAnsi="Times New Roman" w:cs="Times New Roman"/>
          <w:sz w:val="22"/>
          <w:szCs w:val="22"/>
          <w:lang w:val="en-US" w:bidi="ar-SA"/>
        </w:rPr>
        <w:t>2</w:t>
      </w:r>
      <w:r w:rsidRPr="00206CA1">
        <w:rPr>
          <w:rFonts w:ascii="Times New Roman" w:hAnsi="Times New Roman" w:cs="Times New Roman"/>
          <w:sz w:val="22"/>
          <w:szCs w:val="22"/>
          <w:lang w:bidi="ar-SA"/>
        </w:rPr>
        <w:tab/>
      </w:r>
      <w:r w:rsidR="00DF159C" w:rsidRPr="00206CA1">
        <w:rPr>
          <w:rFonts w:ascii="Times New Roman" w:hAnsi="Times New Roman" w:cs="Times New Roman"/>
          <w:sz w:val="22"/>
          <w:szCs w:val="22"/>
          <w:lang w:val="en-US" w:bidi="ar-SA"/>
        </w:rPr>
        <w:t>Production and distribution of electricity from solar energy</w:t>
      </w:r>
    </w:p>
    <w:p w14:paraId="3EC1AA9F" w14:textId="77777777" w:rsidR="007C64DF" w:rsidRPr="00206CA1" w:rsidRDefault="007C64DF" w:rsidP="00563215">
      <w:pPr>
        <w:pStyle w:val="Pa48"/>
        <w:numPr>
          <w:ilvl w:val="0"/>
          <w:numId w:val="9"/>
        </w:numPr>
        <w:tabs>
          <w:tab w:val="clear" w:pos="340"/>
          <w:tab w:val="num" w:pos="880"/>
          <w:tab w:val="left" w:pos="2160"/>
        </w:tabs>
        <w:spacing w:line="240" w:lineRule="atLeast"/>
        <w:ind w:left="880" w:right="63"/>
        <w:rPr>
          <w:rFonts w:ascii="Times New Roman" w:hAnsi="Times New Roman" w:cs="Times New Roman"/>
          <w:sz w:val="22"/>
          <w:szCs w:val="22"/>
          <w:lang w:bidi="ar-SA"/>
        </w:rPr>
      </w:pPr>
      <w:r w:rsidRPr="00206CA1">
        <w:rPr>
          <w:rFonts w:ascii="Times New Roman" w:hAnsi="Times New Roman" w:cs="Times New Roman"/>
          <w:sz w:val="22"/>
          <w:szCs w:val="22"/>
          <w:lang w:bidi="ar-SA"/>
        </w:rPr>
        <w:t xml:space="preserve">Segment </w:t>
      </w:r>
      <w:r w:rsidR="00215F1F" w:rsidRPr="00206CA1">
        <w:rPr>
          <w:rFonts w:ascii="Times New Roman" w:hAnsi="Times New Roman" w:cs="Times New Roman"/>
          <w:sz w:val="22"/>
          <w:szCs w:val="22"/>
          <w:lang w:val="en-US" w:bidi="ar-SA"/>
        </w:rPr>
        <w:t>3</w:t>
      </w:r>
      <w:r w:rsidRPr="00206CA1">
        <w:rPr>
          <w:rFonts w:ascii="Times New Roman" w:hAnsi="Times New Roman" w:cs="Times New Roman"/>
          <w:sz w:val="22"/>
          <w:szCs w:val="22"/>
          <w:lang w:bidi="ar-SA"/>
        </w:rPr>
        <w:tab/>
      </w:r>
      <w:r w:rsidR="00DF159C" w:rsidRPr="00206CA1">
        <w:rPr>
          <w:rFonts w:ascii="Times New Roman" w:hAnsi="Times New Roman" w:cs="Times New Roman"/>
          <w:sz w:val="22"/>
          <w:szCs w:val="22"/>
          <w:lang w:bidi="ar-SA"/>
        </w:rPr>
        <w:t>Others</w:t>
      </w:r>
    </w:p>
    <w:p w14:paraId="26BB65F0" w14:textId="77777777" w:rsidR="00FA771F" w:rsidRPr="00206CA1" w:rsidRDefault="00FA771F" w:rsidP="00FA771F">
      <w:pPr>
        <w:pStyle w:val="Default"/>
        <w:rPr>
          <w:rFonts w:ascii="Times New Roman" w:hAnsi="Times New Roman" w:cs="Times New Roman"/>
          <w:sz w:val="22"/>
          <w:szCs w:val="22"/>
          <w:lang w:val="en-GB" w:eastAsia="en-US" w:bidi="ar-SA"/>
        </w:rPr>
      </w:pPr>
    </w:p>
    <w:p w14:paraId="7E42694C" w14:textId="77777777" w:rsidR="007C64DF" w:rsidRPr="00206CA1" w:rsidRDefault="00FA771F" w:rsidP="004B2C49">
      <w:pPr>
        <w:pStyle w:val="Default"/>
        <w:ind w:left="567"/>
        <w:jc w:val="both"/>
        <w:rPr>
          <w:spacing w:val="4"/>
          <w:szCs w:val="22"/>
        </w:rPr>
      </w:pPr>
      <w:r w:rsidRPr="00206CA1">
        <w:rPr>
          <w:rFonts w:ascii="Times New Roman" w:eastAsia="Times New Roman" w:hAnsi="Times New Roman" w:cs="Times New Roman"/>
          <w:color w:val="auto"/>
          <w:spacing w:val="4"/>
          <w:sz w:val="22"/>
          <w:szCs w:val="22"/>
          <w:lang w:val="en-GB" w:eastAsia="en-US" w:bidi="ar-SA"/>
        </w:rPr>
        <w:t>Each segment's performance is measured based on</w:t>
      </w:r>
      <w:r w:rsidR="004D6030" w:rsidRPr="00206CA1">
        <w:rPr>
          <w:rFonts w:ascii="Times New Roman" w:eastAsia="Times New Roman" w:hAnsi="Times New Roman" w:cs="Times New Roman"/>
          <w:color w:val="auto"/>
          <w:spacing w:val="4"/>
          <w:sz w:val="22"/>
          <w:szCs w:val="22"/>
          <w:lang w:eastAsia="en-US" w:bidi="ar-SA"/>
        </w:rPr>
        <w:t xml:space="preserve"> </w:t>
      </w:r>
      <w:r w:rsidRPr="00206CA1">
        <w:rPr>
          <w:rFonts w:ascii="Times New Roman" w:eastAsia="Times New Roman" w:hAnsi="Times New Roman" w:cs="Times New Roman"/>
          <w:color w:val="auto"/>
          <w:spacing w:val="4"/>
          <w:sz w:val="22"/>
          <w:szCs w:val="22"/>
          <w:lang w:val="en-GB" w:eastAsia="en-US" w:bidi="ar-SA"/>
        </w:rPr>
        <w:t>segment profit before tax, as included in the internal management reports that are reviewed by the Group’s</w:t>
      </w:r>
      <w:r w:rsidR="004D6030" w:rsidRPr="00206CA1">
        <w:rPr>
          <w:rFonts w:ascii="Times New Roman" w:eastAsia="Times New Roman" w:hAnsi="Times New Roman" w:cs="Times New Roman"/>
          <w:color w:val="auto"/>
          <w:spacing w:val="4"/>
          <w:sz w:val="22"/>
          <w:szCs w:val="22"/>
          <w:lang w:eastAsia="en-US" w:bidi="ar-SA"/>
        </w:rPr>
        <w:t xml:space="preserve"> </w:t>
      </w:r>
      <w:r w:rsidRPr="00206CA1">
        <w:rPr>
          <w:rFonts w:ascii="Times New Roman" w:eastAsia="Times New Roman" w:hAnsi="Times New Roman" w:cs="Times New Roman"/>
          <w:color w:val="auto"/>
          <w:spacing w:val="4"/>
          <w:sz w:val="22"/>
          <w:szCs w:val="22"/>
          <w:lang w:val="en-GB" w:eastAsia="en-US" w:bidi="ar-SA"/>
        </w:rPr>
        <w:t>CODM. Segment profit before tax is used to measure performance as management believes that such information is the most relevant in evaluating the results of certain segments relative to other entities that operate within these industries. Inter-segment pricing is determined on an arm’s length basis</w:t>
      </w:r>
      <w:r w:rsidR="009C63A5" w:rsidRPr="00206CA1">
        <w:rPr>
          <w:rFonts w:ascii="Times New Roman" w:eastAsia="Times New Roman" w:hAnsi="Times New Roman" w:cs="Times New Roman"/>
          <w:color w:val="auto"/>
          <w:spacing w:val="4"/>
          <w:sz w:val="22"/>
          <w:szCs w:val="22"/>
          <w:lang w:eastAsia="en-US" w:bidi="ar-SA"/>
        </w:rPr>
        <w:t>.</w:t>
      </w:r>
    </w:p>
    <w:p w14:paraId="54CE82E4" w14:textId="77777777" w:rsidR="001F24CF" w:rsidRPr="00206CA1" w:rsidRDefault="001F24CF" w:rsidP="004D0264">
      <w:pPr>
        <w:pStyle w:val="Default"/>
        <w:framePr w:w="9180" w:wrap="auto" w:hAnchor="text"/>
        <w:ind w:left="540"/>
        <w:jc w:val="both"/>
        <w:rPr>
          <w:rFonts w:ascii="Times New Roman" w:eastAsia="Times New Roman" w:hAnsi="Times New Roman" w:cs="Times New Roman"/>
          <w:color w:val="FFFFFF"/>
          <w:sz w:val="22"/>
          <w:szCs w:val="22"/>
          <w:lang w:val="en-GB" w:eastAsia="en-US" w:bidi="ar-SA"/>
        </w:rPr>
        <w:sectPr w:rsidR="001F24CF" w:rsidRPr="00206CA1" w:rsidSect="00563215">
          <w:headerReference w:type="default" r:id="rId25"/>
          <w:footerReference w:type="default" r:id="rId26"/>
          <w:pgSz w:w="11907" w:h="16839" w:code="9"/>
          <w:pgMar w:top="691" w:right="1152" w:bottom="576" w:left="1152" w:header="720" w:footer="720" w:gutter="0"/>
          <w:cols w:space="720"/>
          <w:docGrid w:linePitch="326"/>
        </w:sectPr>
      </w:pPr>
    </w:p>
    <w:tbl>
      <w:tblPr>
        <w:tblW w:w="14940" w:type="dxa"/>
        <w:tblInd w:w="-270" w:type="dxa"/>
        <w:tblLayout w:type="fixed"/>
        <w:tblLook w:val="04A0" w:firstRow="1" w:lastRow="0" w:firstColumn="1" w:lastColumn="0" w:noHBand="0" w:noVBand="1"/>
      </w:tblPr>
      <w:tblGrid>
        <w:gridCol w:w="3956"/>
        <w:gridCol w:w="1156"/>
        <w:gridCol w:w="236"/>
        <w:gridCol w:w="1178"/>
        <w:gridCol w:w="236"/>
        <w:gridCol w:w="1163"/>
        <w:gridCol w:w="239"/>
        <w:gridCol w:w="1178"/>
        <w:gridCol w:w="236"/>
        <w:gridCol w:w="1181"/>
        <w:gridCol w:w="249"/>
        <w:gridCol w:w="1169"/>
        <w:gridCol w:w="236"/>
        <w:gridCol w:w="1151"/>
        <w:gridCol w:w="236"/>
        <w:gridCol w:w="1140"/>
      </w:tblGrid>
      <w:tr w:rsidR="00B0530A" w:rsidRPr="00206CA1" w14:paraId="02DACEF7" w14:textId="77777777" w:rsidTr="00FF252A">
        <w:tc>
          <w:tcPr>
            <w:tcW w:w="3956" w:type="dxa"/>
            <w:shd w:val="clear" w:color="auto" w:fill="auto"/>
          </w:tcPr>
          <w:p w14:paraId="57FBA7A5" w14:textId="77777777" w:rsidR="004A51AB" w:rsidRPr="00206CA1" w:rsidRDefault="004A51AB" w:rsidP="004A51AB">
            <w:pPr>
              <w:spacing w:line="240" w:lineRule="auto"/>
              <w:jc w:val="thaiDistribute"/>
              <w:rPr>
                <w:szCs w:val="22"/>
                <w:lang w:val="en-US" w:bidi="th-TH"/>
              </w:rPr>
            </w:pPr>
          </w:p>
        </w:tc>
        <w:tc>
          <w:tcPr>
            <w:tcW w:w="10984" w:type="dxa"/>
            <w:gridSpan w:val="15"/>
            <w:shd w:val="clear" w:color="auto" w:fill="auto"/>
            <w:vAlign w:val="bottom"/>
          </w:tcPr>
          <w:p w14:paraId="6C5B3A5C" w14:textId="77777777" w:rsidR="004A51AB" w:rsidRPr="00206CA1" w:rsidRDefault="00CB6647" w:rsidP="004A51AB">
            <w:pPr>
              <w:spacing w:line="240" w:lineRule="auto"/>
              <w:jc w:val="center"/>
              <w:rPr>
                <w:b/>
                <w:bCs/>
                <w:szCs w:val="22"/>
                <w:cs/>
                <w:lang w:bidi="th-TH"/>
              </w:rPr>
            </w:pPr>
            <w:r w:rsidRPr="00206CA1">
              <w:rPr>
                <w:b/>
                <w:bCs/>
                <w:szCs w:val="22"/>
              </w:rPr>
              <w:t>Consolidated financial statements</w:t>
            </w:r>
          </w:p>
        </w:tc>
      </w:tr>
      <w:tr w:rsidR="00B0530A" w:rsidRPr="00206CA1" w14:paraId="7C3220B3" w14:textId="77777777" w:rsidTr="00FF252A">
        <w:tc>
          <w:tcPr>
            <w:tcW w:w="3956" w:type="dxa"/>
            <w:shd w:val="clear" w:color="auto" w:fill="auto"/>
          </w:tcPr>
          <w:p w14:paraId="1F4290CE" w14:textId="77777777" w:rsidR="004A51AB" w:rsidRPr="00206CA1" w:rsidRDefault="004A51AB" w:rsidP="004A51AB">
            <w:pPr>
              <w:spacing w:line="240" w:lineRule="auto"/>
              <w:jc w:val="thaiDistribute"/>
              <w:rPr>
                <w:szCs w:val="22"/>
                <w:lang w:val="en-US" w:bidi="th-TH"/>
              </w:rPr>
            </w:pPr>
          </w:p>
        </w:tc>
        <w:tc>
          <w:tcPr>
            <w:tcW w:w="2570" w:type="dxa"/>
            <w:gridSpan w:val="3"/>
            <w:shd w:val="clear" w:color="auto" w:fill="auto"/>
          </w:tcPr>
          <w:p w14:paraId="57B9F5B8" w14:textId="77777777" w:rsidR="004A51AB" w:rsidRPr="00206CA1" w:rsidRDefault="004A51AB" w:rsidP="004A51AB">
            <w:pPr>
              <w:spacing w:line="240" w:lineRule="atLeast"/>
              <w:jc w:val="center"/>
              <w:rPr>
                <w:szCs w:val="22"/>
              </w:rPr>
            </w:pPr>
            <w:r w:rsidRPr="00206CA1">
              <w:rPr>
                <w:szCs w:val="22"/>
              </w:rPr>
              <w:t>Manufacture, trading, and installation service of</w:t>
            </w:r>
          </w:p>
          <w:p w14:paraId="14147E3F" w14:textId="77777777" w:rsidR="004A51AB" w:rsidRPr="00206CA1" w:rsidRDefault="004A51AB" w:rsidP="004A51AB">
            <w:pPr>
              <w:pStyle w:val="BodyText"/>
              <w:spacing w:after="0" w:line="240" w:lineRule="atLeast"/>
              <w:ind w:left="-108"/>
              <w:jc w:val="center"/>
              <w:rPr>
                <w:color w:val="000000"/>
                <w:szCs w:val="22"/>
                <w:rtl/>
                <w:cs/>
                <w:lang w:val="en-US"/>
              </w:rPr>
            </w:pPr>
            <w:r w:rsidRPr="00206CA1">
              <w:rPr>
                <w:szCs w:val="22"/>
              </w:rPr>
              <w:t>roof sheets and solar roof</w:t>
            </w:r>
          </w:p>
        </w:tc>
        <w:tc>
          <w:tcPr>
            <w:tcW w:w="236" w:type="dxa"/>
            <w:shd w:val="clear" w:color="auto" w:fill="auto"/>
            <w:vAlign w:val="bottom"/>
          </w:tcPr>
          <w:p w14:paraId="713BE7AA" w14:textId="77777777" w:rsidR="004A51AB" w:rsidRPr="00206CA1" w:rsidRDefault="004A51AB" w:rsidP="004A51AB">
            <w:pPr>
              <w:spacing w:line="240" w:lineRule="auto"/>
              <w:jc w:val="center"/>
              <w:rPr>
                <w:szCs w:val="22"/>
                <w:lang w:val="en-US" w:bidi="th-TH"/>
              </w:rPr>
            </w:pPr>
          </w:p>
        </w:tc>
        <w:tc>
          <w:tcPr>
            <w:tcW w:w="2580" w:type="dxa"/>
            <w:gridSpan w:val="3"/>
            <w:shd w:val="clear" w:color="auto" w:fill="auto"/>
            <w:vAlign w:val="bottom"/>
          </w:tcPr>
          <w:p w14:paraId="2233481D" w14:textId="77777777" w:rsidR="00B90CA7" w:rsidRPr="00206CA1" w:rsidRDefault="004A51AB" w:rsidP="002E361B">
            <w:pPr>
              <w:spacing w:line="240" w:lineRule="auto"/>
              <w:ind w:hanging="78"/>
              <w:jc w:val="center"/>
              <w:rPr>
                <w:szCs w:val="22"/>
                <w:lang w:bidi="th-TH"/>
              </w:rPr>
            </w:pPr>
            <w:r w:rsidRPr="00206CA1">
              <w:rPr>
                <w:szCs w:val="22"/>
                <w:lang w:val="en-US" w:bidi="th-TH"/>
              </w:rPr>
              <w:t>Production and</w:t>
            </w:r>
            <w:r w:rsidR="00345FFB" w:rsidRPr="00206CA1">
              <w:rPr>
                <w:szCs w:val="22"/>
                <w:lang w:val="en-US" w:bidi="th-TH"/>
              </w:rPr>
              <w:t xml:space="preserve"> </w:t>
            </w:r>
            <w:r w:rsidRPr="00206CA1">
              <w:rPr>
                <w:szCs w:val="22"/>
                <w:lang w:val="en-US" w:bidi="th-TH"/>
              </w:rPr>
              <w:t>distribution</w:t>
            </w:r>
            <w:r w:rsidR="00AE764A" w:rsidRPr="00206CA1">
              <w:rPr>
                <w:szCs w:val="22"/>
                <w:lang w:bidi="th-TH"/>
              </w:rPr>
              <w:t xml:space="preserve"> </w:t>
            </w:r>
          </w:p>
          <w:p w14:paraId="246254FB" w14:textId="77777777" w:rsidR="004A51AB" w:rsidRPr="00206CA1" w:rsidRDefault="004A51AB" w:rsidP="00770A9D">
            <w:pPr>
              <w:spacing w:line="240" w:lineRule="auto"/>
              <w:jc w:val="center"/>
              <w:rPr>
                <w:szCs w:val="22"/>
                <w:lang w:val="en-US" w:bidi="th-TH"/>
              </w:rPr>
            </w:pPr>
            <w:r w:rsidRPr="00206CA1">
              <w:rPr>
                <w:szCs w:val="22"/>
                <w:lang w:val="en-US" w:bidi="th-TH"/>
              </w:rPr>
              <w:t xml:space="preserve">of electricity </w:t>
            </w:r>
          </w:p>
          <w:p w14:paraId="6B62EFDB" w14:textId="77777777" w:rsidR="004A51AB" w:rsidRPr="00206CA1" w:rsidRDefault="004A51AB" w:rsidP="004A51AB">
            <w:pPr>
              <w:spacing w:line="240" w:lineRule="auto"/>
              <w:jc w:val="center"/>
              <w:rPr>
                <w:szCs w:val="22"/>
                <w:lang w:val="en-US" w:bidi="th-TH"/>
              </w:rPr>
            </w:pPr>
            <w:r w:rsidRPr="00206CA1">
              <w:rPr>
                <w:szCs w:val="22"/>
                <w:lang w:val="en-US" w:bidi="th-TH"/>
              </w:rPr>
              <w:t>from solar energy</w:t>
            </w:r>
          </w:p>
        </w:tc>
        <w:tc>
          <w:tcPr>
            <w:tcW w:w="236" w:type="dxa"/>
            <w:shd w:val="clear" w:color="auto" w:fill="auto"/>
            <w:vAlign w:val="bottom"/>
          </w:tcPr>
          <w:p w14:paraId="4D989A1F" w14:textId="77777777" w:rsidR="004A51AB" w:rsidRPr="00206CA1" w:rsidRDefault="004A51AB" w:rsidP="004A51AB">
            <w:pPr>
              <w:spacing w:line="240" w:lineRule="auto"/>
              <w:jc w:val="center"/>
              <w:rPr>
                <w:szCs w:val="22"/>
                <w:lang w:val="en-US" w:bidi="th-TH"/>
              </w:rPr>
            </w:pPr>
          </w:p>
        </w:tc>
        <w:tc>
          <w:tcPr>
            <w:tcW w:w="2599" w:type="dxa"/>
            <w:gridSpan w:val="3"/>
            <w:shd w:val="clear" w:color="auto" w:fill="auto"/>
            <w:vAlign w:val="bottom"/>
          </w:tcPr>
          <w:p w14:paraId="725D70F3" w14:textId="77777777" w:rsidR="004A51AB" w:rsidRPr="00206CA1" w:rsidRDefault="004A51AB" w:rsidP="004A51AB">
            <w:pPr>
              <w:spacing w:line="240" w:lineRule="auto"/>
              <w:jc w:val="center"/>
              <w:rPr>
                <w:szCs w:val="22"/>
                <w:lang w:bidi="th-TH"/>
              </w:rPr>
            </w:pPr>
            <w:r w:rsidRPr="00206CA1">
              <w:rPr>
                <w:szCs w:val="22"/>
                <w:lang w:bidi="th-TH"/>
              </w:rPr>
              <w:t>Others</w:t>
            </w:r>
          </w:p>
        </w:tc>
        <w:tc>
          <w:tcPr>
            <w:tcW w:w="236" w:type="dxa"/>
            <w:shd w:val="clear" w:color="auto" w:fill="auto"/>
            <w:vAlign w:val="bottom"/>
          </w:tcPr>
          <w:p w14:paraId="05C30461" w14:textId="77777777" w:rsidR="004A51AB" w:rsidRPr="00206CA1" w:rsidRDefault="004A51AB" w:rsidP="004A51AB">
            <w:pPr>
              <w:spacing w:line="240" w:lineRule="auto"/>
              <w:jc w:val="center"/>
              <w:rPr>
                <w:szCs w:val="22"/>
                <w:lang w:val="en-US" w:bidi="th-TH"/>
              </w:rPr>
            </w:pPr>
          </w:p>
        </w:tc>
        <w:tc>
          <w:tcPr>
            <w:tcW w:w="2527" w:type="dxa"/>
            <w:gridSpan w:val="3"/>
            <w:shd w:val="clear" w:color="auto" w:fill="auto"/>
            <w:vAlign w:val="bottom"/>
          </w:tcPr>
          <w:p w14:paraId="258BB882" w14:textId="77777777" w:rsidR="004A51AB" w:rsidRPr="00206CA1" w:rsidRDefault="004A51AB" w:rsidP="004A51AB">
            <w:pPr>
              <w:spacing w:line="240" w:lineRule="auto"/>
              <w:jc w:val="center"/>
              <w:rPr>
                <w:szCs w:val="22"/>
                <w:lang w:bidi="th-TH"/>
              </w:rPr>
            </w:pPr>
            <w:r w:rsidRPr="00206CA1">
              <w:rPr>
                <w:szCs w:val="22"/>
                <w:lang w:bidi="th-TH"/>
              </w:rPr>
              <w:t>Total</w:t>
            </w:r>
          </w:p>
        </w:tc>
      </w:tr>
      <w:tr w:rsidR="00F47527" w:rsidRPr="00206CA1" w14:paraId="1D504E67" w14:textId="77777777" w:rsidTr="002E361B">
        <w:tc>
          <w:tcPr>
            <w:tcW w:w="3956" w:type="dxa"/>
            <w:shd w:val="clear" w:color="auto" w:fill="auto"/>
          </w:tcPr>
          <w:p w14:paraId="2A1D6C30" w14:textId="77777777" w:rsidR="00F47527" w:rsidRPr="00206CA1" w:rsidRDefault="00F47527" w:rsidP="00F47527">
            <w:pPr>
              <w:spacing w:line="240" w:lineRule="auto"/>
              <w:jc w:val="thaiDistribute"/>
              <w:rPr>
                <w:b/>
                <w:bCs/>
                <w:i/>
                <w:iCs/>
                <w:szCs w:val="22"/>
                <w:lang w:val="en-US" w:bidi="th-TH"/>
              </w:rPr>
            </w:pPr>
            <w:r w:rsidRPr="00206CA1">
              <w:rPr>
                <w:b/>
                <w:bCs/>
                <w:i/>
                <w:iCs/>
                <w:szCs w:val="22"/>
                <w:lang w:bidi="th-TH"/>
              </w:rPr>
              <w:t>For the year ended</w:t>
            </w:r>
            <w:r w:rsidRPr="00206CA1">
              <w:rPr>
                <w:b/>
                <w:bCs/>
                <w:i/>
                <w:iCs/>
                <w:szCs w:val="22"/>
                <w:lang w:val="en-US" w:bidi="th-TH"/>
              </w:rPr>
              <w:t xml:space="preserve"> </w:t>
            </w:r>
            <w:proofErr w:type="gramStart"/>
            <w:r w:rsidRPr="00206CA1">
              <w:rPr>
                <w:b/>
                <w:bCs/>
                <w:i/>
                <w:iCs/>
                <w:szCs w:val="22"/>
                <w:lang w:val="en-US" w:bidi="th-TH"/>
              </w:rPr>
              <w:t>at</w:t>
            </w:r>
            <w:proofErr w:type="gramEnd"/>
            <w:r w:rsidRPr="00206CA1">
              <w:rPr>
                <w:b/>
                <w:bCs/>
                <w:i/>
                <w:iCs/>
                <w:szCs w:val="22"/>
                <w:lang w:val="en-US" w:bidi="th-TH"/>
              </w:rPr>
              <w:t xml:space="preserve"> 31</w:t>
            </w:r>
            <w:r w:rsidRPr="00206CA1">
              <w:rPr>
                <w:b/>
                <w:bCs/>
                <w:i/>
                <w:iCs/>
                <w:szCs w:val="22"/>
                <w:cs/>
                <w:lang w:val="en-US" w:bidi="th-TH"/>
              </w:rPr>
              <w:t xml:space="preserve"> </w:t>
            </w:r>
            <w:r w:rsidRPr="00206CA1">
              <w:rPr>
                <w:b/>
                <w:bCs/>
                <w:i/>
                <w:iCs/>
                <w:szCs w:val="22"/>
                <w:lang w:val="en-US" w:bidi="th-TH"/>
              </w:rPr>
              <w:t>December</w:t>
            </w:r>
          </w:p>
        </w:tc>
        <w:tc>
          <w:tcPr>
            <w:tcW w:w="1156" w:type="dxa"/>
          </w:tcPr>
          <w:p w14:paraId="45CC3C56" w14:textId="3BE28CE1" w:rsidR="00F47527" w:rsidRPr="00206CA1" w:rsidRDefault="00F47527" w:rsidP="00F47527">
            <w:pPr>
              <w:pStyle w:val="BodyText"/>
              <w:spacing w:after="0" w:line="240" w:lineRule="atLeast"/>
              <w:ind w:left="-108"/>
              <w:jc w:val="center"/>
              <w:rPr>
                <w:color w:val="000000"/>
                <w:szCs w:val="22"/>
                <w:lang w:val="en-US"/>
              </w:rPr>
            </w:pPr>
            <w:r w:rsidRPr="00206CA1">
              <w:rPr>
                <w:bCs/>
                <w:szCs w:val="22"/>
              </w:rPr>
              <w:t>202</w:t>
            </w:r>
            <w:r w:rsidR="0029486D">
              <w:rPr>
                <w:bCs/>
                <w:szCs w:val="22"/>
              </w:rPr>
              <w:t>4</w:t>
            </w:r>
          </w:p>
        </w:tc>
        <w:tc>
          <w:tcPr>
            <w:tcW w:w="236" w:type="dxa"/>
          </w:tcPr>
          <w:p w14:paraId="47339359" w14:textId="77777777" w:rsidR="00F47527" w:rsidRPr="00206CA1" w:rsidRDefault="00F47527" w:rsidP="00F47527">
            <w:pPr>
              <w:pStyle w:val="BodyText"/>
              <w:spacing w:after="0" w:line="240" w:lineRule="atLeast"/>
              <w:ind w:left="-108"/>
              <w:jc w:val="center"/>
              <w:rPr>
                <w:color w:val="000000"/>
                <w:szCs w:val="22"/>
                <w:lang w:val="en-US"/>
              </w:rPr>
            </w:pPr>
          </w:p>
        </w:tc>
        <w:tc>
          <w:tcPr>
            <w:tcW w:w="1178" w:type="dxa"/>
            <w:shd w:val="clear" w:color="auto" w:fill="auto"/>
          </w:tcPr>
          <w:p w14:paraId="20A88A96" w14:textId="61467E14" w:rsidR="00F47527" w:rsidRPr="00206CA1" w:rsidRDefault="00F47527" w:rsidP="00F47527">
            <w:pPr>
              <w:pStyle w:val="BodyText"/>
              <w:spacing w:after="0" w:line="240" w:lineRule="atLeast"/>
              <w:ind w:left="-108"/>
              <w:jc w:val="center"/>
              <w:rPr>
                <w:color w:val="000000"/>
                <w:szCs w:val="22"/>
                <w:lang w:val="en-US"/>
              </w:rPr>
            </w:pPr>
            <w:r w:rsidRPr="00206CA1">
              <w:rPr>
                <w:bCs/>
                <w:szCs w:val="22"/>
              </w:rPr>
              <w:t>202</w:t>
            </w:r>
            <w:r w:rsidR="0029486D">
              <w:rPr>
                <w:bCs/>
                <w:szCs w:val="22"/>
              </w:rPr>
              <w:t>3</w:t>
            </w:r>
          </w:p>
        </w:tc>
        <w:tc>
          <w:tcPr>
            <w:tcW w:w="236" w:type="dxa"/>
          </w:tcPr>
          <w:p w14:paraId="7CD95A61" w14:textId="77777777" w:rsidR="00F47527" w:rsidRPr="00206CA1" w:rsidRDefault="00F47527" w:rsidP="00F47527">
            <w:pPr>
              <w:pStyle w:val="BodyText"/>
              <w:spacing w:after="0" w:line="240" w:lineRule="atLeast"/>
              <w:ind w:left="-108"/>
              <w:jc w:val="center"/>
              <w:rPr>
                <w:color w:val="000000"/>
                <w:szCs w:val="22"/>
                <w:lang w:val="en-US"/>
              </w:rPr>
            </w:pPr>
          </w:p>
        </w:tc>
        <w:tc>
          <w:tcPr>
            <w:tcW w:w="1163" w:type="dxa"/>
          </w:tcPr>
          <w:p w14:paraId="396D3CCA" w14:textId="2FF68940" w:rsidR="00F47527" w:rsidRPr="00206CA1" w:rsidRDefault="00F47527" w:rsidP="00F47527">
            <w:pPr>
              <w:pStyle w:val="BodyText"/>
              <w:spacing w:after="0" w:line="240" w:lineRule="atLeast"/>
              <w:ind w:left="-108"/>
              <w:jc w:val="center"/>
              <w:rPr>
                <w:color w:val="000000"/>
                <w:szCs w:val="22"/>
                <w:lang w:val="en-US"/>
              </w:rPr>
            </w:pPr>
            <w:r w:rsidRPr="00206CA1">
              <w:rPr>
                <w:bCs/>
                <w:szCs w:val="22"/>
              </w:rPr>
              <w:t>202</w:t>
            </w:r>
            <w:r w:rsidR="0029486D">
              <w:rPr>
                <w:bCs/>
                <w:szCs w:val="22"/>
              </w:rPr>
              <w:t>4</w:t>
            </w:r>
          </w:p>
        </w:tc>
        <w:tc>
          <w:tcPr>
            <w:tcW w:w="239" w:type="dxa"/>
          </w:tcPr>
          <w:p w14:paraId="2EC1ED79" w14:textId="77777777" w:rsidR="00F47527" w:rsidRPr="00206CA1" w:rsidRDefault="00F47527" w:rsidP="00F47527">
            <w:pPr>
              <w:pStyle w:val="BodyText"/>
              <w:spacing w:after="0" w:line="240" w:lineRule="atLeast"/>
              <w:ind w:left="-108"/>
              <w:jc w:val="center"/>
              <w:rPr>
                <w:color w:val="000000"/>
                <w:szCs w:val="22"/>
                <w:lang w:val="en-US"/>
              </w:rPr>
            </w:pPr>
          </w:p>
        </w:tc>
        <w:tc>
          <w:tcPr>
            <w:tcW w:w="1178" w:type="dxa"/>
            <w:shd w:val="clear" w:color="auto" w:fill="auto"/>
          </w:tcPr>
          <w:p w14:paraId="60BFF77F" w14:textId="2974A4E0" w:rsidR="00F47527" w:rsidRPr="00206CA1" w:rsidRDefault="00F47527" w:rsidP="00F47527">
            <w:pPr>
              <w:pStyle w:val="BodyText"/>
              <w:spacing w:after="0" w:line="240" w:lineRule="atLeast"/>
              <w:ind w:left="-204" w:firstLine="96"/>
              <w:jc w:val="center"/>
              <w:rPr>
                <w:color w:val="000000"/>
                <w:szCs w:val="22"/>
                <w:lang w:val="en-US"/>
              </w:rPr>
            </w:pPr>
            <w:r w:rsidRPr="00206CA1">
              <w:rPr>
                <w:bCs/>
                <w:szCs w:val="22"/>
              </w:rPr>
              <w:t>202</w:t>
            </w:r>
            <w:r w:rsidR="0029486D">
              <w:rPr>
                <w:bCs/>
                <w:szCs w:val="22"/>
              </w:rPr>
              <w:t>3</w:t>
            </w:r>
          </w:p>
        </w:tc>
        <w:tc>
          <w:tcPr>
            <w:tcW w:w="236" w:type="dxa"/>
          </w:tcPr>
          <w:p w14:paraId="3F86BA59" w14:textId="77777777" w:rsidR="00F47527" w:rsidRPr="00206CA1" w:rsidRDefault="00F47527" w:rsidP="00F47527">
            <w:pPr>
              <w:pStyle w:val="BodyText"/>
              <w:spacing w:after="0" w:line="240" w:lineRule="atLeast"/>
              <w:ind w:left="-108"/>
              <w:jc w:val="center"/>
              <w:rPr>
                <w:color w:val="000000"/>
                <w:szCs w:val="22"/>
              </w:rPr>
            </w:pPr>
          </w:p>
        </w:tc>
        <w:tc>
          <w:tcPr>
            <w:tcW w:w="1181" w:type="dxa"/>
          </w:tcPr>
          <w:p w14:paraId="2EA7C1CC" w14:textId="6C28A64C" w:rsidR="00F47527" w:rsidRPr="00206CA1" w:rsidRDefault="00F47527" w:rsidP="00F47527">
            <w:pPr>
              <w:pStyle w:val="BodyText"/>
              <w:spacing w:after="0" w:line="240" w:lineRule="atLeast"/>
              <w:ind w:left="-108"/>
              <w:jc w:val="center"/>
              <w:rPr>
                <w:color w:val="000000"/>
                <w:szCs w:val="22"/>
                <w:lang w:val="en-US"/>
              </w:rPr>
            </w:pPr>
            <w:r w:rsidRPr="00206CA1">
              <w:rPr>
                <w:bCs/>
                <w:szCs w:val="22"/>
              </w:rPr>
              <w:t>202</w:t>
            </w:r>
            <w:r w:rsidR="0029486D">
              <w:rPr>
                <w:bCs/>
                <w:szCs w:val="22"/>
              </w:rPr>
              <w:t>4</w:t>
            </w:r>
          </w:p>
        </w:tc>
        <w:tc>
          <w:tcPr>
            <w:tcW w:w="249" w:type="dxa"/>
          </w:tcPr>
          <w:p w14:paraId="74C2844D" w14:textId="77777777" w:rsidR="00F47527" w:rsidRPr="00206CA1" w:rsidRDefault="00F47527" w:rsidP="00F47527">
            <w:pPr>
              <w:pStyle w:val="BodyText"/>
              <w:spacing w:after="0" w:line="240" w:lineRule="atLeast"/>
              <w:ind w:left="-108"/>
              <w:jc w:val="center"/>
              <w:rPr>
                <w:color w:val="000000"/>
                <w:szCs w:val="22"/>
                <w:lang w:val="en-US"/>
              </w:rPr>
            </w:pPr>
          </w:p>
        </w:tc>
        <w:tc>
          <w:tcPr>
            <w:tcW w:w="1169" w:type="dxa"/>
            <w:shd w:val="clear" w:color="auto" w:fill="auto"/>
          </w:tcPr>
          <w:p w14:paraId="655A6BF7" w14:textId="5620493A" w:rsidR="00F47527" w:rsidRPr="00206CA1" w:rsidRDefault="00F47527" w:rsidP="00F47527">
            <w:pPr>
              <w:pStyle w:val="BodyText"/>
              <w:spacing w:after="0" w:line="240" w:lineRule="atLeast"/>
              <w:ind w:left="-108"/>
              <w:jc w:val="center"/>
              <w:rPr>
                <w:color w:val="000000"/>
                <w:szCs w:val="22"/>
                <w:lang w:val="en-US"/>
              </w:rPr>
            </w:pPr>
            <w:r w:rsidRPr="00206CA1">
              <w:rPr>
                <w:bCs/>
                <w:szCs w:val="22"/>
              </w:rPr>
              <w:t>202</w:t>
            </w:r>
            <w:r w:rsidR="0029486D">
              <w:rPr>
                <w:bCs/>
                <w:szCs w:val="22"/>
              </w:rPr>
              <w:t>3</w:t>
            </w:r>
          </w:p>
        </w:tc>
        <w:tc>
          <w:tcPr>
            <w:tcW w:w="236" w:type="dxa"/>
          </w:tcPr>
          <w:p w14:paraId="58ECD572" w14:textId="77777777" w:rsidR="00F47527" w:rsidRPr="00206CA1" w:rsidRDefault="00F47527" w:rsidP="00F47527">
            <w:pPr>
              <w:pStyle w:val="BodyText"/>
              <w:spacing w:after="0" w:line="240" w:lineRule="atLeast"/>
              <w:ind w:left="-108"/>
              <w:jc w:val="center"/>
              <w:rPr>
                <w:color w:val="000000"/>
                <w:szCs w:val="22"/>
                <w:lang w:val="en-US"/>
              </w:rPr>
            </w:pPr>
          </w:p>
        </w:tc>
        <w:tc>
          <w:tcPr>
            <w:tcW w:w="1151" w:type="dxa"/>
          </w:tcPr>
          <w:p w14:paraId="10C553C7" w14:textId="09F7425D" w:rsidR="00F47527" w:rsidRPr="00206CA1" w:rsidRDefault="00F47527" w:rsidP="00F47527">
            <w:pPr>
              <w:pStyle w:val="BodyText"/>
              <w:spacing w:after="0" w:line="240" w:lineRule="atLeast"/>
              <w:ind w:left="-108"/>
              <w:jc w:val="center"/>
              <w:rPr>
                <w:color w:val="000000"/>
                <w:szCs w:val="22"/>
                <w:lang w:val="en-US"/>
              </w:rPr>
            </w:pPr>
            <w:r w:rsidRPr="00206CA1">
              <w:rPr>
                <w:bCs/>
                <w:szCs w:val="22"/>
              </w:rPr>
              <w:t>202</w:t>
            </w:r>
            <w:r w:rsidR="0029486D">
              <w:rPr>
                <w:bCs/>
                <w:szCs w:val="22"/>
              </w:rPr>
              <w:t>4</w:t>
            </w:r>
          </w:p>
        </w:tc>
        <w:tc>
          <w:tcPr>
            <w:tcW w:w="236" w:type="dxa"/>
          </w:tcPr>
          <w:p w14:paraId="7D2BB934" w14:textId="77777777" w:rsidR="00F47527" w:rsidRPr="00206CA1" w:rsidRDefault="00F47527" w:rsidP="00F47527">
            <w:pPr>
              <w:pStyle w:val="BodyText"/>
              <w:spacing w:after="0" w:line="240" w:lineRule="atLeast"/>
              <w:ind w:left="-108"/>
              <w:jc w:val="center"/>
              <w:rPr>
                <w:color w:val="000000"/>
                <w:szCs w:val="22"/>
                <w:lang w:val="en-US"/>
              </w:rPr>
            </w:pPr>
          </w:p>
        </w:tc>
        <w:tc>
          <w:tcPr>
            <w:tcW w:w="1140" w:type="dxa"/>
            <w:shd w:val="clear" w:color="auto" w:fill="auto"/>
          </w:tcPr>
          <w:p w14:paraId="116CFDC6" w14:textId="036E750D" w:rsidR="00F47527" w:rsidRPr="00206CA1" w:rsidRDefault="00F47527" w:rsidP="00F47527">
            <w:pPr>
              <w:pStyle w:val="BodyText"/>
              <w:spacing w:after="0" w:line="240" w:lineRule="atLeast"/>
              <w:ind w:left="-108"/>
              <w:jc w:val="center"/>
              <w:rPr>
                <w:color w:val="000000"/>
                <w:szCs w:val="22"/>
                <w:lang w:val="en-US"/>
              </w:rPr>
            </w:pPr>
            <w:r w:rsidRPr="00206CA1">
              <w:rPr>
                <w:bCs/>
                <w:szCs w:val="22"/>
              </w:rPr>
              <w:t>202</w:t>
            </w:r>
            <w:r w:rsidR="0029486D">
              <w:rPr>
                <w:bCs/>
                <w:szCs w:val="22"/>
              </w:rPr>
              <w:t>3</w:t>
            </w:r>
          </w:p>
        </w:tc>
      </w:tr>
      <w:tr w:rsidR="00AA14DD" w:rsidRPr="00206CA1" w14:paraId="36E0F5DB" w14:textId="77777777" w:rsidTr="00FF252A">
        <w:tc>
          <w:tcPr>
            <w:tcW w:w="3956" w:type="dxa"/>
            <w:shd w:val="clear" w:color="auto" w:fill="auto"/>
          </w:tcPr>
          <w:p w14:paraId="2CDC851C" w14:textId="77777777" w:rsidR="00AA14DD" w:rsidRPr="00206CA1" w:rsidRDefault="00AA14DD" w:rsidP="00AA14DD">
            <w:pPr>
              <w:spacing w:line="240" w:lineRule="auto"/>
              <w:jc w:val="thaiDistribute"/>
              <w:rPr>
                <w:szCs w:val="22"/>
                <w:lang w:val="en-US" w:bidi="th-TH"/>
              </w:rPr>
            </w:pPr>
          </w:p>
        </w:tc>
        <w:tc>
          <w:tcPr>
            <w:tcW w:w="10984" w:type="dxa"/>
            <w:gridSpan w:val="15"/>
            <w:shd w:val="clear" w:color="auto" w:fill="auto"/>
          </w:tcPr>
          <w:p w14:paraId="22EB45C9" w14:textId="77777777" w:rsidR="00AA14DD" w:rsidRPr="00206CA1" w:rsidRDefault="00AA14DD" w:rsidP="00AA14DD">
            <w:pPr>
              <w:spacing w:line="240" w:lineRule="auto"/>
              <w:jc w:val="center"/>
              <w:rPr>
                <w:szCs w:val="22"/>
                <w:lang w:val="en-US" w:bidi="th-TH"/>
              </w:rPr>
            </w:pPr>
            <w:r w:rsidRPr="00206CA1">
              <w:rPr>
                <w:i/>
                <w:iCs/>
                <w:szCs w:val="22"/>
                <w:lang w:val="en-US" w:bidi="th-TH"/>
              </w:rPr>
              <w:t>(in thousand Baht)</w:t>
            </w:r>
          </w:p>
        </w:tc>
      </w:tr>
      <w:tr w:rsidR="007D3A46" w:rsidRPr="00206CA1" w14:paraId="2EF9B368" w14:textId="77777777" w:rsidTr="002E361B">
        <w:tc>
          <w:tcPr>
            <w:tcW w:w="3956" w:type="dxa"/>
            <w:shd w:val="clear" w:color="auto" w:fill="auto"/>
          </w:tcPr>
          <w:p w14:paraId="6F44911F" w14:textId="77777777" w:rsidR="007D3A46" w:rsidRPr="00206CA1" w:rsidRDefault="007D3A46" w:rsidP="007D3A46">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rPr>
                <w:b/>
                <w:bCs/>
                <w:i/>
                <w:iCs/>
                <w:color w:val="000000"/>
                <w:szCs w:val="22"/>
                <w:lang w:bidi="th-TH"/>
              </w:rPr>
            </w:pPr>
            <w:r w:rsidRPr="00206CA1">
              <w:rPr>
                <w:b/>
                <w:bCs/>
                <w:i/>
                <w:iCs/>
                <w:color w:val="000000"/>
                <w:szCs w:val="22"/>
                <w:lang w:bidi="th-TH"/>
              </w:rPr>
              <w:t>Information about reportable segments</w:t>
            </w:r>
          </w:p>
        </w:tc>
        <w:tc>
          <w:tcPr>
            <w:tcW w:w="1156" w:type="dxa"/>
            <w:shd w:val="clear" w:color="auto" w:fill="auto"/>
          </w:tcPr>
          <w:p w14:paraId="348045CD" w14:textId="45D9147B" w:rsidR="007D3A46" w:rsidRPr="00206CA1" w:rsidRDefault="007D3A46" w:rsidP="007D3A46">
            <w:pPr>
              <w:tabs>
                <w:tab w:val="decimal" w:pos="905"/>
              </w:tabs>
              <w:spacing w:line="240" w:lineRule="atLeast"/>
              <w:ind w:right="35"/>
              <w:rPr>
                <w:szCs w:val="22"/>
                <w:lang w:val="en-US" w:bidi="th-TH"/>
              </w:rPr>
            </w:pPr>
          </w:p>
        </w:tc>
        <w:tc>
          <w:tcPr>
            <w:tcW w:w="236" w:type="dxa"/>
            <w:shd w:val="clear" w:color="auto" w:fill="auto"/>
          </w:tcPr>
          <w:p w14:paraId="3802A6E9" w14:textId="77777777" w:rsidR="007D3A46" w:rsidRPr="00206CA1" w:rsidRDefault="007D3A46" w:rsidP="007D3A46">
            <w:pPr>
              <w:tabs>
                <w:tab w:val="decimal" w:pos="705"/>
              </w:tabs>
              <w:spacing w:line="240" w:lineRule="atLeast"/>
              <w:ind w:right="-105"/>
              <w:rPr>
                <w:szCs w:val="22"/>
                <w:lang w:val="en-US" w:bidi="th-TH"/>
              </w:rPr>
            </w:pPr>
          </w:p>
        </w:tc>
        <w:tc>
          <w:tcPr>
            <w:tcW w:w="1178" w:type="dxa"/>
            <w:shd w:val="clear" w:color="auto" w:fill="auto"/>
          </w:tcPr>
          <w:p w14:paraId="58C9FF87" w14:textId="77777777" w:rsidR="007D3A46" w:rsidRPr="00206CA1" w:rsidRDefault="007D3A46" w:rsidP="007D3A46">
            <w:pPr>
              <w:tabs>
                <w:tab w:val="decimal" w:pos="795"/>
                <w:tab w:val="decimal" w:pos="905"/>
              </w:tabs>
              <w:spacing w:line="240" w:lineRule="atLeast"/>
              <w:ind w:right="35"/>
              <w:jc w:val="right"/>
              <w:rPr>
                <w:szCs w:val="22"/>
                <w:lang w:val="en-US" w:bidi="th-TH"/>
              </w:rPr>
            </w:pPr>
          </w:p>
        </w:tc>
        <w:tc>
          <w:tcPr>
            <w:tcW w:w="236" w:type="dxa"/>
            <w:shd w:val="clear" w:color="auto" w:fill="auto"/>
          </w:tcPr>
          <w:p w14:paraId="585CB170" w14:textId="77777777" w:rsidR="007D3A46" w:rsidRPr="00206CA1" w:rsidRDefault="007D3A46" w:rsidP="007D3A46">
            <w:pPr>
              <w:tabs>
                <w:tab w:val="left" w:pos="227"/>
                <w:tab w:val="left" w:pos="454"/>
                <w:tab w:val="decimal" w:pos="90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5"/>
              <w:jc w:val="right"/>
              <w:rPr>
                <w:szCs w:val="22"/>
                <w:lang w:val="en-US" w:bidi="th-TH"/>
              </w:rPr>
            </w:pPr>
          </w:p>
        </w:tc>
        <w:tc>
          <w:tcPr>
            <w:tcW w:w="1163" w:type="dxa"/>
            <w:shd w:val="clear" w:color="auto" w:fill="auto"/>
          </w:tcPr>
          <w:p w14:paraId="770FF5E4" w14:textId="77777777" w:rsidR="007D3A46" w:rsidRPr="00206CA1" w:rsidRDefault="007D3A46" w:rsidP="007D3A46">
            <w:pPr>
              <w:tabs>
                <w:tab w:val="decimal" w:pos="795"/>
                <w:tab w:val="decimal" w:pos="928"/>
              </w:tabs>
              <w:spacing w:line="240" w:lineRule="atLeast"/>
              <w:ind w:right="35"/>
              <w:jc w:val="right"/>
              <w:rPr>
                <w:szCs w:val="22"/>
                <w:lang w:val="en-US" w:bidi="th-TH"/>
              </w:rPr>
            </w:pPr>
          </w:p>
        </w:tc>
        <w:tc>
          <w:tcPr>
            <w:tcW w:w="239" w:type="dxa"/>
            <w:shd w:val="clear" w:color="auto" w:fill="auto"/>
          </w:tcPr>
          <w:p w14:paraId="3A5934B9" w14:textId="77777777" w:rsidR="007D3A46" w:rsidRPr="00206CA1" w:rsidRDefault="007D3A46" w:rsidP="007D3A46">
            <w:pPr>
              <w:tabs>
                <w:tab w:val="decimal" w:pos="795"/>
                <w:tab w:val="decimal" w:pos="905"/>
              </w:tabs>
              <w:spacing w:line="240" w:lineRule="atLeast"/>
              <w:ind w:right="35"/>
              <w:rPr>
                <w:szCs w:val="22"/>
                <w:lang w:val="en-US" w:bidi="th-TH"/>
              </w:rPr>
            </w:pPr>
          </w:p>
        </w:tc>
        <w:tc>
          <w:tcPr>
            <w:tcW w:w="1178" w:type="dxa"/>
            <w:shd w:val="clear" w:color="auto" w:fill="auto"/>
          </w:tcPr>
          <w:p w14:paraId="0B4871A8" w14:textId="77777777" w:rsidR="007D3A46" w:rsidRPr="00206CA1" w:rsidRDefault="007D3A46" w:rsidP="007D3A46">
            <w:pPr>
              <w:tabs>
                <w:tab w:val="decimal" w:pos="795"/>
                <w:tab w:val="decimal" w:pos="905"/>
              </w:tabs>
              <w:spacing w:line="240" w:lineRule="atLeast"/>
              <w:ind w:right="35"/>
              <w:jc w:val="right"/>
              <w:rPr>
                <w:szCs w:val="22"/>
                <w:lang w:val="en-US" w:bidi="th-TH"/>
              </w:rPr>
            </w:pPr>
          </w:p>
        </w:tc>
        <w:tc>
          <w:tcPr>
            <w:tcW w:w="236" w:type="dxa"/>
            <w:shd w:val="clear" w:color="auto" w:fill="auto"/>
          </w:tcPr>
          <w:p w14:paraId="753CE257" w14:textId="77777777" w:rsidR="007D3A46" w:rsidRPr="00206CA1" w:rsidRDefault="007D3A46" w:rsidP="007D3A46">
            <w:pPr>
              <w:tabs>
                <w:tab w:val="decimal" w:pos="795"/>
                <w:tab w:val="decimal" w:pos="905"/>
              </w:tabs>
              <w:spacing w:line="240" w:lineRule="atLeast"/>
              <w:ind w:right="35"/>
              <w:jc w:val="right"/>
              <w:rPr>
                <w:szCs w:val="22"/>
                <w:lang w:val="en-US" w:bidi="th-TH"/>
              </w:rPr>
            </w:pPr>
          </w:p>
        </w:tc>
        <w:tc>
          <w:tcPr>
            <w:tcW w:w="1181" w:type="dxa"/>
            <w:shd w:val="clear" w:color="auto" w:fill="auto"/>
          </w:tcPr>
          <w:p w14:paraId="3BC4192B" w14:textId="77777777" w:rsidR="007D3A46" w:rsidRPr="00206CA1" w:rsidRDefault="007D3A46" w:rsidP="007D3A46">
            <w:pPr>
              <w:tabs>
                <w:tab w:val="decimal" w:pos="795"/>
                <w:tab w:val="decimal" w:pos="905"/>
              </w:tabs>
              <w:spacing w:line="240" w:lineRule="atLeast"/>
              <w:ind w:right="35"/>
              <w:jc w:val="right"/>
              <w:rPr>
                <w:szCs w:val="22"/>
                <w:lang w:val="en-US" w:bidi="th-TH"/>
              </w:rPr>
            </w:pPr>
          </w:p>
        </w:tc>
        <w:tc>
          <w:tcPr>
            <w:tcW w:w="249" w:type="dxa"/>
            <w:shd w:val="clear" w:color="auto" w:fill="auto"/>
          </w:tcPr>
          <w:p w14:paraId="6D06604F" w14:textId="77777777" w:rsidR="007D3A46" w:rsidRPr="00206CA1" w:rsidRDefault="007D3A46" w:rsidP="007D3A46">
            <w:pPr>
              <w:tabs>
                <w:tab w:val="decimal" w:pos="795"/>
                <w:tab w:val="decimal" w:pos="905"/>
              </w:tabs>
              <w:spacing w:line="240" w:lineRule="atLeast"/>
              <w:ind w:right="35"/>
              <w:jc w:val="right"/>
              <w:rPr>
                <w:szCs w:val="22"/>
                <w:lang w:val="en-US" w:bidi="th-TH"/>
              </w:rPr>
            </w:pPr>
          </w:p>
        </w:tc>
        <w:tc>
          <w:tcPr>
            <w:tcW w:w="1169" w:type="dxa"/>
            <w:shd w:val="clear" w:color="auto" w:fill="auto"/>
          </w:tcPr>
          <w:p w14:paraId="28A9A0CD" w14:textId="77777777" w:rsidR="007D3A46" w:rsidRPr="00206CA1" w:rsidRDefault="007D3A46" w:rsidP="007D3A46">
            <w:pPr>
              <w:tabs>
                <w:tab w:val="decimal" w:pos="795"/>
                <w:tab w:val="decimal" w:pos="905"/>
              </w:tabs>
              <w:spacing w:line="240" w:lineRule="atLeast"/>
              <w:ind w:right="35"/>
              <w:jc w:val="right"/>
              <w:rPr>
                <w:szCs w:val="22"/>
                <w:lang w:val="en-US" w:bidi="th-TH"/>
              </w:rPr>
            </w:pPr>
          </w:p>
        </w:tc>
        <w:tc>
          <w:tcPr>
            <w:tcW w:w="236" w:type="dxa"/>
            <w:shd w:val="clear" w:color="auto" w:fill="auto"/>
          </w:tcPr>
          <w:p w14:paraId="0E8A93BF" w14:textId="77777777" w:rsidR="007D3A46" w:rsidRPr="00206CA1" w:rsidRDefault="007D3A46" w:rsidP="007D3A46">
            <w:pPr>
              <w:tabs>
                <w:tab w:val="decimal" w:pos="795"/>
                <w:tab w:val="decimal" w:pos="905"/>
              </w:tabs>
              <w:spacing w:line="240" w:lineRule="atLeast"/>
              <w:ind w:right="35"/>
              <w:jc w:val="right"/>
              <w:rPr>
                <w:szCs w:val="22"/>
                <w:lang w:val="en-US" w:bidi="th-TH"/>
              </w:rPr>
            </w:pPr>
          </w:p>
        </w:tc>
        <w:tc>
          <w:tcPr>
            <w:tcW w:w="1151" w:type="dxa"/>
            <w:shd w:val="clear" w:color="auto" w:fill="auto"/>
          </w:tcPr>
          <w:p w14:paraId="7552AD7F" w14:textId="77777777" w:rsidR="007D3A46" w:rsidRPr="00206CA1" w:rsidRDefault="007D3A46" w:rsidP="007D3A46">
            <w:pPr>
              <w:tabs>
                <w:tab w:val="decimal" w:pos="795"/>
                <w:tab w:val="decimal" w:pos="905"/>
              </w:tabs>
              <w:spacing w:line="240" w:lineRule="atLeast"/>
              <w:ind w:right="35"/>
              <w:jc w:val="right"/>
              <w:rPr>
                <w:szCs w:val="22"/>
                <w:lang w:val="en-US" w:bidi="th-TH"/>
              </w:rPr>
            </w:pPr>
          </w:p>
        </w:tc>
        <w:tc>
          <w:tcPr>
            <w:tcW w:w="236" w:type="dxa"/>
            <w:shd w:val="clear" w:color="auto" w:fill="auto"/>
          </w:tcPr>
          <w:p w14:paraId="7FD6DA4B" w14:textId="77777777" w:rsidR="007D3A46" w:rsidRPr="00206CA1" w:rsidRDefault="007D3A46" w:rsidP="007D3A46">
            <w:pPr>
              <w:tabs>
                <w:tab w:val="decimal" w:pos="795"/>
                <w:tab w:val="decimal" w:pos="905"/>
              </w:tabs>
              <w:spacing w:line="240" w:lineRule="atLeast"/>
              <w:ind w:right="35"/>
              <w:jc w:val="right"/>
              <w:rPr>
                <w:szCs w:val="22"/>
                <w:lang w:val="en-US" w:bidi="th-TH"/>
              </w:rPr>
            </w:pPr>
          </w:p>
        </w:tc>
        <w:tc>
          <w:tcPr>
            <w:tcW w:w="1140" w:type="dxa"/>
            <w:shd w:val="clear" w:color="auto" w:fill="auto"/>
          </w:tcPr>
          <w:p w14:paraId="70816482" w14:textId="77777777" w:rsidR="007D3A46" w:rsidRPr="00206CA1" w:rsidRDefault="007D3A46" w:rsidP="007D3A46">
            <w:pPr>
              <w:tabs>
                <w:tab w:val="decimal" w:pos="795"/>
                <w:tab w:val="decimal" w:pos="905"/>
              </w:tabs>
              <w:spacing w:line="240" w:lineRule="atLeast"/>
              <w:ind w:right="35"/>
              <w:jc w:val="right"/>
              <w:rPr>
                <w:szCs w:val="22"/>
                <w:lang w:val="en-US" w:bidi="th-TH"/>
              </w:rPr>
            </w:pPr>
          </w:p>
        </w:tc>
      </w:tr>
      <w:tr w:rsidR="0029486D" w:rsidRPr="00206CA1" w14:paraId="4C82126E" w14:textId="77777777" w:rsidTr="00BE7BBA">
        <w:tc>
          <w:tcPr>
            <w:tcW w:w="3956" w:type="dxa"/>
            <w:shd w:val="clear" w:color="auto" w:fill="auto"/>
          </w:tcPr>
          <w:p w14:paraId="3C647113" w14:textId="77777777" w:rsidR="0029486D" w:rsidRPr="00206CA1" w:rsidRDefault="0029486D" w:rsidP="0029486D">
            <w:pPr>
              <w:pStyle w:val="acctfourfigures"/>
              <w:spacing w:line="240" w:lineRule="atLeast"/>
              <w:ind w:left="191" w:hanging="180"/>
              <w:rPr>
                <w:szCs w:val="22"/>
                <w:cs/>
                <w:lang w:bidi="th-TH"/>
              </w:rPr>
            </w:pPr>
            <w:r w:rsidRPr="00206CA1">
              <w:rPr>
                <w:szCs w:val="22"/>
              </w:rPr>
              <w:t xml:space="preserve">External revenue </w:t>
            </w:r>
          </w:p>
        </w:tc>
        <w:tc>
          <w:tcPr>
            <w:tcW w:w="1156" w:type="dxa"/>
            <w:shd w:val="clear" w:color="auto" w:fill="auto"/>
          </w:tcPr>
          <w:p w14:paraId="7452CD00" w14:textId="2695F25F" w:rsidR="0029486D" w:rsidRPr="003923E9" w:rsidRDefault="009975F3" w:rsidP="0029486D">
            <w:pPr>
              <w:tabs>
                <w:tab w:val="decimal" w:pos="905"/>
              </w:tabs>
              <w:spacing w:line="240" w:lineRule="atLeast"/>
              <w:ind w:right="35"/>
              <w:rPr>
                <w:szCs w:val="22"/>
                <w:lang w:val="en-US" w:bidi="th-TH"/>
              </w:rPr>
            </w:pPr>
            <w:r w:rsidRPr="003923E9">
              <w:rPr>
                <w:szCs w:val="22"/>
                <w:lang w:val="en-US" w:bidi="th-TH"/>
              </w:rPr>
              <w:t>276,543</w:t>
            </w:r>
          </w:p>
        </w:tc>
        <w:tc>
          <w:tcPr>
            <w:tcW w:w="236" w:type="dxa"/>
            <w:shd w:val="clear" w:color="auto" w:fill="auto"/>
          </w:tcPr>
          <w:p w14:paraId="278F76CE" w14:textId="77777777" w:rsidR="0029486D" w:rsidRPr="00206CA1" w:rsidRDefault="0029486D" w:rsidP="0029486D">
            <w:pPr>
              <w:tabs>
                <w:tab w:val="decimal" w:pos="905"/>
              </w:tabs>
              <w:spacing w:line="240" w:lineRule="atLeast"/>
              <w:ind w:right="35"/>
              <w:rPr>
                <w:szCs w:val="22"/>
                <w:lang w:val="en-US" w:bidi="th-TH"/>
              </w:rPr>
            </w:pPr>
          </w:p>
        </w:tc>
        <w:tc>
          <w:tcPr>
            <w:tcW w:w="1178" w:type="dxa"/>
            <w:shd w:val="clear" w:color="auto" w:fill="auto"/>
          </w:tcPr>
          <w:p w14:paraId="45CD95C7" w14:textId="75C61978" w:rsidR="0029486D" w:rsidRPr="00206CA1" w:rsidRDefault="0029486D" w:rsidP="0029486D">
            <w:pPr>
              <w:tabs>
                <w:tab w:val="decimal" w:pos="905"/>
              </w:tabs>
              <w:spacing w:line="240" w:lineRule="atLeast"/>
              <w:ind w:right="35"/>
              <w:rPr>
                <w:szCs w:val="22"/>
                <w:lang w:val="en-US" w:bidi="th-TH"/>
              </w:rPr>
            </w:pPr>
            <w:r w:rsidRPr="00206CA1">
              <w:t>1,122,522</w:t>
            </w:r>
          </w:p>
        </w:tc>
        <w:tc>
          <w:tcPr>
            <w:tcW w:w="236" w:type="dxa"/>
            <w:shd w:val="clear" w:color="auto" w:fill="auto"/>
          </w:tcPr>
          <w:p w14:paraId="7AF7BE11" w14:textId="77777777" w:rsidR="0029486D" w:rsidRPr="00206CA1" w:rsidRDefault="0029486D" w:rsidP="0029486D">
            <w:pPr>
              <w:tabs>
                <w:tab w:val="decimal" w:pos="905"/>
              </w:tabs>
              <w:spacing w:line="240" w:lineRule="atLeast"/>
              <w:ind w:right="35"/>
              <w:rPr>
                <w:szCs w:val="22"/>
                <w:lang w:val="en-US" w:bidi="th-TH"/>
              </w:rPr>
            </w:pPr>
          </w:p>
        </w:tc>
        <w:tc>
          <w:tcPr>
            <w:tcW w:w="1163" w:type="dxa"/>
            <w:shd w:val="clear" w:color="auto" w:fill="auto"/>
          </w:tcPr>
          <w:p w14:paraId="0D439D05" w14:textId="5CAA21EB" w:rsidR="0029486D" w:rsidRPr="003923E9" w:rsidRDefault="008A65BB" w:rsidP="0029486D">
            <w:pPr>
              <w:tabs>
                <w:tab w:val="decimal" w:pos="905"/>
              </w:tabs>
              <w:spacing w:line="240" w:lineRule="atLeast"/>
              <w:ind w:right="35"/>
              <w:rPr>
                <w:szCs w:val="22"/>
                <w:lang w:val="en-US" w:bidi="th-TH"/>
              </w:rPr>
            </w:pPr>
            <w:r w:rsidRPr="003923E9">
              <w:rPr>
                <w:szCs w:val="22"/>
                <w:lang w:val="en-US" w:bidi="th-TH"/>
              </w:rPr>
              <w:t>1,769,</w:t>
            </w:r>
            <w:r w:rsidR="00EA6A1A" w:rsidRPr="003923E9">
              <w:rPr>
                <w:szCs w:val="22"/>
                <w:lang w:val="en-US" w:bidi="th-TH"/>
              </w:rPr>
              <w:t>3</w:t>
            </w:r>
            <w:r w:rsidRPr="003923E9">
              <w:rPr>
                <w:szCs w:val="22"/>
                <w:lang w:val="en-US" w:bidi="th-TH"/>
              </w:rPr>
              <w:t>9</w:t>
            </w:r>
            <w:r w:rsidR="00EA6A1A" w:rsidRPr="003923E9">
              <w:rPr>
                <w:szCs w:val="22"/>
                <w:lang w:val="en-US" w:bidi="th-TH"/>
              </w:rPr>
              <w:t>7</w:t>
            </w:r>
          </w:p>
        </w:tc>
        <w:tc>
          <w:tcPr>
            <w:tcW w:w="239" w:type="dxa"/>
            <w:shd w:val="clear" w:color="auto" w:fill="auto"/>
          </w:tcPr>
          <w:p w14:paraId="75EB929E" w14:textId="77777777" w:rsidR="0029486D" w:rsidRPr="00206CA1" w:rsidRDefault="0029486D" w:rsidP="0029486D">
            <w:pPr>
              <w:tabs>
                <w:tab w:val="decimal" w:pos="905"/>
              </w:tabs>
              <w:spacing w:line="240" w:lineRule="atLeast"/>
              <w:ind w:right="35"/>
              <w:rPr>
                <w:szCs w:val="22"/>
                <w:lang w:val="en-US" w:bidi="th-TH"/>
              </w:rPr>
            </w:pPr>
          </w:p>
        </w:tc>
        <w:tc>
          <w:tcPr>
            <w:tcW w:w="1178" w:type="dxa"/>
            <w:shd w:val="clear" w:color="auto" w:fill="auto"/>
          </w:tcPr>
          <w:p w14:paraId="6964B460" w14:textId="248B7C4C" w:rsidR="0029486D" w:rsidRPr="00206CA1" w:rsidRDefault="0029486D" w:rsidP="00740A76">
            <w:pPr>
              <w:tabs>
                <w:tab w:val="left" w:pos="996"/>
              </w:tabs>
              <w:spacing w:line="240" w:lineRule="atLeast"/>
              <w:ind w:right="-53" w:firstLine="96"/>
              <w:rPr>
                <w:szCs w:val="22"/>
                <w:lang w:val="en-US" w:bidi="th-TH"/>
              </w:rPr>
            </w:pPr>
            <w:r w:rsidRPr="00206CA1">
              <w:t>2,981,465</w:t>
            </w:r>
          </w:p>
        </w:tc>
        <w:tc>
          <w:tcPr>
            <w:tcW w:w="236" w:type="dxa"/>
            <w:shd w:val="clear" w:color="auto" w:fill="auto"/>
          </w:tcPr>
          <w:p w14:paraId="5768C62D" w14:textId="77777777" w:rsidR="0029486D" w:rsidRPr="00206CA1" w:rsidRDefault="0029486D" w:rsidP="0029486D">
            <w:pPr>
              <w:tabs>
                <w:tab w:val="decimal" w:pos="905"/>
              </w:tabs>
              <w:spacing w:line="240" w:lineRule="atLeast"/>
              <w:ind w:right="35"/>
              <w:rPr>
                <w:szCs w:val="22"/>
                <w:lang w:val="en-US" w:bidi="th-TH"/>
              </w:rPr>
            </w:pPr>
          </w:p>
        </w:tc>
        <w:tc>
          <w:tcPr>
            <w:tcW w:w="1181" w:type="dxa"/>
            <w:shd w:val="clear" w:color="auto" w:fill="auto"/>
          </w:tcPr>
          <w:p w14:paraId="69879D7D" w14:textId="5DCA557C" w:rsidR="0029486D" w:rsidRPr="003923E9" w:rsidRDefault="000A2752" w:rsidP="0029486D">
            <w:pPr>
              <w:tabs>
                <w:tab w:val="decimal" w:pos="931"/>
              </w:tabs>
              <w:spacing w:line="240" w:lineRule="atLeast"/>
              <w:ind w:right="35"/>
              <w:rPr>
                <w:szCs w:val="22"/>
                <w:lang w:val="en-US" w:bidi="th-TH"/>
              </w:rPr>
            </w:pPr>
            <w:r w:rsidRPr="003923E9">
              <w:rPr>
                <w:szCs w:val="22"/>
                <w:lang w:val="en-US" w:bidi="th-TH"/>
              </w:rPr>
              <w:t>3,272</w:t>
            </w:r>
          </w:p>
        </w:tc>
        <w:tc>
          <w:tcPr>
            <w:tcW w:w="249" w:type="dxa"/>
            <w:shd w:val="clear" w:color="auto" w:fill="auto"/>
          </w:tcPr>
          <w:p w14:paraId="12B1A8E4" w14:textId="77777777" w:rsidR="0029486D" w:rsidRPr="00206CA1" w:rsidRDefault="0029486D" w:rsidP="0029486D">
            <w:pPr>
              <w:tabs>
                <w:tab w:val="decimal" w:pos="905"/>
              </w:tabs>
              <w:spacing w:line="240" w:lineRule="atLeast"/>
              <w:ind w:right="35"/>
              <w:rPr>
                <w:szCs w:val="22"/>
                <w:lang w:val="en-US" w:bidi="th-TH"/>
              </w:rPr>
            </w:pPr>
          </w:p>
        </w:tc>
        <w:tc>
          <w:tcPr>
            <w:tcW w:w="1169" w:type="dxa"/>
            <w:shd w:val="clear" w:color="auto" w:fill="auto"/>
          </w:tcPr>
          <w:p w14:paraId="44A8FC8F" w14:textId="1BBFAF55" w:rsidR="0029486D" w:rsidRPr="00206CA1" w:rsidRDefault="0029486D" w:rsidP="0029486D">
            <w:pPr>
              <w:tabs>
                <w:tab w:val="decimal" w:pos="905"/>
              </w:tabs>
              <w:spacing w:line="240" w:lineRule="atLeast"/>
              <w:ind w:right="35"/>
              <w:rPr>
                <w:szCs w:val="22"/>
                <w:lang w:val="en-US" w:bidi="th-TH"/>
              </w:rPr>
            </w:pPr>
            <w:r w:rsidRPr="00206CA1">
              <w:t>21,608</w:t>
            </w:r>
          </w:p>
        </w:tc>
        <w:tc>
          <w:tcPr>
            <w:tcW w:w="236" w:type="dxa"/>
            <w:shd w:val="clear" w:color="auto" w:fill="auto"/>
          </w:tcPr>
          <w:p w14:paraId="21EDC99A" w14:textId="77777777" w:rsidR="0029486D" w:rsidRPr="00206CA1" w:rsidRDefault="0029486D" w:rsidP="0029486D">
            <w:pPr>
              <w:tabs>
                <w:tab w:val="decimal" w:pos="905"/>
              </w:tabs>
              <w:spacing w:line="240" w:lineRule="atLeast"/>
              <w:ind w:right="35"/>
              <w:rPr>
                <w:szCs w:val="22"/>
                <w:lang w:val="en-US" w:bidi="th-TH"/>
              </w:rPr>
            </w:pPr>
          </w:p>
        </w:tc>
        <w:tc>
          <w:tcPr>
            <w:tcW w:w="1151" w:type="dxa"/>
            <w:shd w:val="clear" w:color="auto" w:fill="auto"/>
          </w:tcPr>
          <w:p w14:paraId="3A5BCFA5" w14:textId="39671E41" w:rsidR="0029486D" w:rsidRPr="003923E9" w:rsidRDefault="000A2752" w:rsidP="0029486D">
            <w:pPr>
              <w:tabs>
                <w:tab w:val="decimal" w:pos="905"/>
              </w:tabs>
              <w:spacing w:line="240" w:lineRule="atLeast"/>
              <w:ind w:right="35"/>
              <w:rPr>
                <w:szCs w:val="22"/>
                <w:lang w:val="en-US" w:bidi="th-TH"/>
              </w:rPr>
            </w:pPr>
            <w:r w:rsidRPr="003923E9">
              <w:rPr>
                <w:szCs w:val="22"/>
                <w:lang w:val="en-US" w:bidi="th-TH"/>
              </w:rPr>
              <w:t>2,049,2</w:t>
            </w:r>
            <w:r w:rsidR="00660EC6" w:rsidRPr="003923E9">
              <w:rPr>
                <w:szCs w:val="22"/>
                <w:lang w:val="en-US" w:bidi="th-TH"/>
              </w:rPr>
              <w:t>12</w:t>
            </w:r>
          </w:p>
        </w:tc>
        <w:tc>
          <w:tcPr>
            <w:tcW w:w="236" w:type="dxa"/>
            <w:shd w:val="clear" w:color="auto" w:fill="auto"/>
          </w:tcPr>
          <w:p w14:paraId="6F39B758" w14:textId="77777777" w:rsidR="0029486D" w:rsidRPr="00206CA1" w:rsidRDefault="0029486D" w:rsidP="0029486D">
            <w:pPr>
              <w:tabs>
                <w:tab w:val="decimal" w:pos="905"/>
              </w:tabs>
              <w:spacing w:line="240" w:lineRule="atLeast"/>
              <w:ind w:right="35"/>
              <w:rPr>
                <w:szCs w:val="22"/>
                <w:lang w:val="en-US" w:bidi="th-TH"/>
              </w:rPr>
            </w:pPr>
          </w:p>
        </w:tc>
        <w:tc>
          <w:tcPr>
            <w:tcW w:w="1140" w:type="dxa"/>
            <w:shd w:val="clear" w:color="auto" w:fill="auto"/>
          </w:tcPr>
          <w:p w14:paraId="143B92F9" w14:textId="4D2BC32F" w:rsidR="0029486D" w:rsidRPr="00206CA1" w:rsidRDefault="0029486D" w:rsidP="0029486D">
            <w:pPr>
              <w:tabs>
                <w:tab w:val="decimal" w:pos="905"/>
              </w:tabs>
              <w:spacing w:line="240" w:lineRule="atLeast"/>
              <w:ind w:right="35"/>
              <w:rPr>
                <w:szCs w:val="22"/>
                <w:lang w:val="en-US" w:bidi="th-TH"/>
              </w:rPr>
            </w:pPr>
            <w:r w:rsidRPr="00206CA1">
              <w:t>4,125,595</w:t>
            </w:r>
          </w:p>
        </w:tc>
      </w:tr>
      <w:tr w:rsidR="0029486D" w:rsidRPr="00206CA1" w14:paraId="250ABC8B" w14:textId="77777777" w:rsidTr="00BE7BBA">
        <w:tc>
          <w:tcPr>
            <w:tcW w:w="3956" w:type="dxa"/>
            <w:shd w:val="clear" w:color="auto" w:fill="auto"/>
          </w:tcPr>
          <w:p w14:paraId="3509D3BD" w14:textId="1F49B9E3" w:rsidR="0029486D" w:rsidRPr="00206CA1" w:rsidRDefault="0029486D" w:rsidP="0029486D">
            <w:pPr>
              <w:pStyle w:val="acctfourfigures"/>
              <w:spacing w:line="240" w:lineRule="atLeast"/>
              <w:ind w:left="191" w:hanging="180"/>
              <w:rPr>
                <w:b/>
                <w:bCs/>
                <w:szCs w:val="22"/>
                <w:cs/>
                <w:lang w:bidi="th-TH"/>
              </w:rPr>
            </w:pPr>
            <w:r w:rsidRPr="00206CA1">
              <w:rPr>
                <w:b/>
                <w:bCs/>
                <w:szCs w:val="22"/>
              </w:rPr>
              <w:t>Total revenue</w:t>
            </w:r>
          </w:p>
        </w:tc>
        <w:tc>
          <w:tcPr>
            <w:tcW w:w="1156" w:type="dxa"/>
            <w:tcBorders>
              <w:top w:val="single" w:sz="4" w:space="0" w:color="auto"/>
              <w:bottom w:val="double" w:sz="4" w:space="0" w:color="auto"/>
            </w:tcBorders>
            <w:shd w:val="clear" w:color="auto" w:fill="auto"/>
          </w:tcPr>
          <w:p w14:paraId="550CC1F7" w14:textId="78122014" w:rsidR="0029486D" w:rsidRPr="003923E9" w:rsidRDefault="009975F3" w:rsidP="0029486D">
            <w:pPr>
              <w:tabs>
                <w:tab w:val="decimal" w:pos="905"/>
              </w:tabs>
              <w:spacing w:line="240" w:lineRule="atLeast"/>
              <w:ind w:right="35"/>
              <w:rPr>
                <w:b/>
                <w:bCs/>
                <w:szCs w:val="22"/>
                <w:lang w:val="en-US"/>
              </w:rPr>
            </w:pPr>
            <w:r w:rsidRPr="003923E9">
              <w:rPr>
                <w:b/>
                <w:bCs/>
                <w:szCs w:val="22"/>
                <w:lang w:val="en-US"/>
              </w:rPr>
              <w:t>276,543</w:t>
            </w:r>
          </w:p>
        </w:tc>
        <w:tc>
          <w:tcPr>
            <w:tcW w:w="236" w:type="dxa"/>
            <w:shd w:val="clear" w:color="auto" w:fill="auto"/>
          </w:tcPr>
          <w:p w14:paraId="657A056F" w14:textId="77777777" w:rsidR="0029486D" w:rsidRPr="00206CA1" w:rsidRDefault="0029486D" w:rsidP="0029486D">
            <w:pPr>
              <w:tabs>
                <w:tab w:val="decimal" w:pos="905"/>
              </w:tabs>
              <w:spacing w:line="240" w:lineRule="atLeast"/>
              <w:ind w:right="35"/>
              <w:rPr>
                <w:b/>
                <w:bCs/>
                <w:szCs w:val="22"/>
                <w:lang w:val="en-US"/>
              </w:rPr>
            </w:pPr>
          </w:p>
        </w:tc>
        <w:tc>
          <w:tcPr>
            <w:tcW w:w="1178" w:type="dxa"/>
            <w:tcBorders>
              <w:top w:val="single" w:sz="4" w:space="0" w:color="auto"/>
              <w:bottom w:val="double" w:sz="4" w:space="0" w:color="auto"/>
            </w:tcBorders>
            <w:shd w:val="clear" w:color="auto" w:fill="auto"/>
          </w:tcPr>
          <w:p w14:paraId="152F51F6" w14:textId="6DB03F3C" w:rsidR="0029486D" w:rsidRPr="00206CA1" w:rsidRDefault="0029486D" w:rsidP="0029486D">
            <w:pPr>
              <w:tabs>
                <w:tab w:val="decimal" w:pos="905"/>
              </w:tabs>
              <w:spacing w:line="240" w:lineRule="atLeast"/>
              <w:ind w:right="35"/>
              <w:rPr>
                <w:b/>
                <w:bCs/>
                <w:szCs w:val="22"/>
                <w:lang w:val="en-US"/>
              </w:rPr>
            </w:pPr>
            <w:r w:rsidRPr="00206CA1">
              <w:rPr>
                <w:b/>
                <w:bCs/>
                <w:szCs w:val="22"/>
                <w:lang w:val="en-US"/>
              </w:rPr>
              <w:t>1,122,522</w:t>
            </w:r>
          </w:p>
        </w:tc>
        <w:tc>
          <w:tcPr>
            <w:tcW w:w="236" w:type="dxa"/>
            <w:shd w:val="clear" w:color="auto" w:fill="auto"/>
          </w:tcPr>
          <w:p w14:paraId="53680DA7" w14:textId="77777777" w:rsidR="0029486D" w:rsidRPr="00206CA1" w:rsidRDefault="0029486D" w:rsidP="0029486D">
            <w:pPr>
              <w:tabs>
                <w:tab w:val="decimal" w:pos="905"/>
              </w:tabs>
              <w:spacing w:line="240" w:lineRule="atLeast"/>
              <w:ind w:right="35"/>
              <w:rPr>
                <w:b/>
                <w:bCs/>
                <w:szCs w:val="22"/>
                <w:lang w:val="en-US"/>
              </w:rPr>
            </w:pPr>
          </w:p>
        </w:tc>
        <w:tc>
          <w:tcPr>
            <w:tcW w:w="1163" w:type="dxa"/>
            <w:tcBorders>
              <w:top w:val="single" w:sz="4" w:space="0" w:color="auto"/>
              <w:bottom w:val="double" w:sz="4" w:space="0" w:color="auto"/>
            </w:tcBorders>
            <w:shd w:val="clear" w:color="auto" w:fill="auto"/>
          </w:tcPr>
          <w:p w14:paraId="59E09DDA" w14:textId="383A399E" w:rsidR="0029486D" w:rsidRPr="003923E9" w:rsidRDefault="008A65BB" w:rsidP="0029486D">
            <w:pPr>
              <w:tabs>
                <w:tab w:val="decimal" w:pos="905"/>
              </w:tabs>
              <w:spacing w:line="240" w:lineRule="atLeast"/>
              <w:ind w:right="35"/>
              <w:rPr>
                <w:b/>
                <w:bCs/>
                <w:szCs w:val="22"/>
                <w:lang w:val="en-US"/>
              </w:rPr>
            </w:pPr>
            <w:r w:rsidRPr="003923E9">
              <w:rPr>
                <w:b/>
                <w:bCs/>
                <w:szCs w:val="22"/>
                <w:lang w:val="en-US"/>
              </w:rPr>
              <w:t>1,769,</w:t>
            </w:r>
            <w:r w:rsidR="00872289" w:rsidRPr="003923E9">
              <w:rPr>
                <w:b/>
                <w:bCs/>
                <w:szCs w:val="22"/>
                <w:lang w:val="en-US"/>
              </w:rPr>
              <w:t>397</w:t>
            </w:r>
          </w:p>
        </w:tc>
        <w:tc>
          <w:tcPr>
            <w:tcW w:w="239" w:type="dxa"/>
            <w:shd w:val="clear" w:color="auto" w:fill="auto"/>
          </w:tcPr>
          <w:p w14:paraId="19149A66" w14:textId="77777777" w:rsidR="0029486D" w:rsidRPr="00206CA1" w:rsidRDefault="0029486D" w:rsidP="0029486D">
            <w:pPr>
              <w:tabs>
                <w:tab w:val="decimal" w:pos="905"/>
              </w:tabs>
              <w:spacing w:line="240" w:lineRule="atLeast"/>
              <w:ind w:right="35"/>
              <w:rPr>
                <w:b/>
                <w:bCs/>
                <w:szCs w:val="22"/>
                <w:lang w:val="en-US"/>
              </w:rPr>
            </w:pPr>
          </w:p>
        </w:tc>
        <w:tc>
          <w:tcPr>
            <w:tcW w:w="1178" w:type="dxa"/>
            <w:tcBorders>
              <w:top w:val="single" w:sz="4" w:space="0" w:color="auto"/>
              <w:bottom w:val="double" w:sz="4" w:space="0" w:color="auto"/>
            </w:tcBorders>
            <w:shd w:val="clear" w:color="auto" w:fill="auto"/>
          </w:tcPr>
          <w:p w14:paraId="46740B9A" w14:textId="3A1668F4" w:rsidR="0029486D" w:rsidRPr="00206CA1" w:rsidRDefault="0029486D" w:rsidP="0029486D">
            <w:pPr>
              <w:tabs>
                <w:tab w:val="decimal" w:pos="965"/>
              </w:tabs>
              <w:spacing w:line="240" w:lineRule="atLeast"/>
              <w:ind w:right="-53"/>
              <w:rPr>
                <w:b/>
                <w:bCs/>
                <w:szCs w:val="22"/>
                <w:lang w:val="en-US"/>
              </w:rPr>
            </w:pPr>
            <w:r w:rsidRPr="00206CA1">
              <w:rPr>
                <w:b/>
                <w:bCs/>
              </w:rPr>
              <w:t>2,981,465</w:t>
            </w:r>
          </w:p>
        </w:tc>
        <w:tc>
          <w:tcPr>
            <w:tcW w:w="236" w:type="dxa"/>
            <w:shd w:val="clear" w:color="auto" w:fill="auto"/>
          </w:tcPr>
          <w:p w14:paraId="6CEDF6E6" w14:textId="77777777" w:rsidR="0029486D" w:rsidRPr="00206CA1" w:rsidRDefault="0029486D" w:rsidP="0029486D">
            <w:pPr>
              <w:tabs>
                <w:tab w:val="decimal" w:pos="905"/>
              </w:tabs>
              <w:spacing w:line="240" w:lineRule="atLeast"/>
              <w:ind w:right="35"/>
              <w:rPr>
                <w:b/>
                <w:bCs/>
                <w:szCs w:val="22"/>
                <w:lang w:val="en-US"/>
              </w:rPr>
            </w:pPr>
          </w:p>
        </w:tc>
        <w:tc>
          <w:tcPr>
            <w:tcW w:w="1181" w:type="dxa"/>
            <w:tcBorders>
              <w:top w:val="single" w:sz="4" w:space="0" w:color="auto"/>
              <w:bottom w:val="double" w:sz="4" w:space="0" w:color="auto"/>
            </w:tcBorders>
            <w:shd w:val="clear" w:color="auto" w:fill="auto"/>
          </w:tcPr>
          <w:p w14:paraId="0025BB3D" w14:textId="50EA32FC" w:rsidR="0029486D" w:rsidRPr="003923E9" w:rsidRDefault="000A2752" w:rsidP="0029486D">
            <w:pPr>
              <w:tabs>
                <w:tab w:val="decimal" w:pos="931"/>
              </w:tabs>
              <w:spacing w:line="240" w:lineRule="atLeast"/>
              <w:ind w:right="35"/>
              <w:rPr>
                <w:b/>
                <w:bCs/>
                <w:szCs w:val="22"/>
                <w:lang w:val="en-US"/>
              </w:rPr>
            </w:pPr>
            <w:r w:rsidRPr="003923E9">
              <w:rPr>
                <w:b/>
                <w:bCs/>
                <w:szCs w:val="22"/>
                <w:lang w:val="en-US"/>
              </w:rPr>
              <w:t>3,272</w:t>
            </w:r>
          </w:p>
        </w:tc>
        <w:tc>
          <w:tcPr>
            <w:tcW w:w="249" w:type="dxa"/>
            <w:shd w:val="clear" w:color="auto" w:fill="auto"/>
          </w:tcPr>
          <w:p w14:paraId="428CB301" w14:textId="77777777" w:rsidR="0029486D" w:rsidRPr="00206CA1" w:rsidRDefault="0029486D" w:rsidP="0029486D">
            <w:pPr>
              <w:tabs>
                <w:tab w:val="decimal" w:pos="905"/>
              </w:tabs>
              <w:spacing w:line="240" w:lineRule="atLeast"/>
              <w:ind w:right="35"/>
              <w:rPr>
                <w:b/>
                <w:bCs/>
                <w:szCs w:val="22"/>
                <w:lang w:val="en-US"/>
              </w:rPr>
            </w:pPr>
          </w:p>
        </w:tc>
        <w:tc>
          <w:tcPr>
            <w:tcW w:w="1169" w:type="dxa"/>
            <w:tcBorders>
              <w:top w:val="single" w:sz="4" w:space="0" w:color="auto"/>
              <w:bottom w:val="double" w:sz="4" w:space="0" w:color="auto"/>
            </w:tcBorders>
            <w:shd w:val="clear" w:color="auto" w:fill="auto"/>
          </w:tcPr>
          <w:p w14:paraId="2ABC0EC6" w14:textId="189D3AC4" w:rsidR="0029486D" w:rsidRPr="00206CA1" w:rsidRDefault="0029486D" w:rsidP="0029486D">
            <w:pPr>
              <w:tabs>
                <w:tab w:val="decimal" w:pos="905"/>
              </w:tabs>
              <w:spacing w:line="240" w:lineRule="atLeast"/>
              <w:ind w:right="35"/>
              <w:rPr>
                <w:b/>
                <w:bCs/>
                <w:szCs w:val="22"/>
                <w:lang w:val="en-US"/>
              </w:rPr>
            </w:pPr>
            <w:r w:rsidRPr="00206CA1">
              <w:rPr>
                <w:b/>
                <w:bCs/>
              </w:rPr>
              <w:t>21,608</w:t>
            </w:r>
          </w:p>
        </w:tc>
        <w:tc>
          <w:tcPr>
            <w:tcW w:w="236" w:type="dxa"/>
            <w:shd w:val="clear" w:color="auto" w:fill="auto"/>
          </w:tcPr>
          <w:p w14:paraId="0B8F88E4" w14:textId="77777777" w:rsidR="0029486D" w:rsidRPr="00206CA1" w:rsidRDefault="0029486D" w:rsidP="0029486D">
            <w:pPr>
              <w:tabs>
                <w:tab w:val="decimal" w:pos="905"/>
              </w:tabs>
              <w:spacing w:line="240" w:lineRule="atLeast"/>
              <w:ind w:right="35"/>
              <w:rPr>
                <w:b/>
                <w:bCs/>
                <w:szCs w:val="22"/>
                <w:lang w:val="en-US"/>
              </w:rPr>
            </w:pPr>
          </w:p>
        </w:tc>
        <w:tc>
          <w:tcPr>
            <w:tcW w:w="1151" w:type="dxa"/>
            <w:tcBorders>
              <w:top w:val="single" w:sz="4" w:space="0" w:color="auto"/>
              <w:bottom w:val="double" w:sz="4" w:space="0" w:color="auto"/>
            </w:tcBorders>
            <w:shd w:val="clear" w:color="auto" w:fill="auto"/>
          </w:tcPr>
          <w:p w14:paraId="1C8346D5" w14:textId="08816994" w:rsidR="0029486D" w:rsidRPr="003923E9" w:rsidRDefault="000A2752" w:rsidP="0029486D">
            <w:pPr>
              <w:tabs>
                <w:tab w:val="decimal" w:pos="905"/>
              </w:tabs>
              <w:spacing w:line="240" w:lineRule="atLeast"/>
              <w:ind w:right="35"/>
              <w:rPr>
                <w:b/>
                <w:bCs/>
                <w:szCs w:val="22"/>
                <w:lang w:val="en-US"/>
              </w:rPr>
            </w:pPr>
            <w:r w:rsidRPr="003923E9">
              <w:rPr>
                <w:b/>
                <w:bCs/>
                <w:szCs w:val="22"/>
                <w:lang w:val="en-US"/>
              </w:rPr>
              <w:t>2,049,2</w:t>
            </w:r>
            <w:r w:rsidR="00660EC6" w:rsidRPr="003923E9">
              <w:rPr>
                <w:b/>
                <w:bCs/>
                <w:szCs w:val="22"/>
                <w:lang w:val="en-US"/>
              </w:rPr>
              <w:t>12</w:t>
            </w:r>
          </w:p>
        </w:tc>
        <w:tc>
          <w:tcPr>
            <w:tcW w:w="236" w:type="dxa"/>
            <w:shd w:val="clear" w:color="auto" w:fill="auto"/>
          </w:tcPr>
          <w:p w14:paraId="73410F1A" w14:textId="77777777" w:rsidR="0029486D" w:rsidRPr="00206CA1" w:rsidRDefault="0029486D" w:rsidP="0029486D">
            <w:pPr>
              <w:tabs>
                <w:tab w:val="decimal" w:pos="905"/>
              </w:tabs>
              <w:spacing w:line="240" w:lineRule="atLeast"/>
              <w:ind w:right="35"/>
              <w:rPr>
                <w:b/>
                <w:bCs/>
                <w:szCs w:val="22"/>
                <w:lang w:val="en-US"/>
              </w:rPr>
            </w:pPr>
          </w:p>
        </w:tc>
        <w:tc>
          <w:tcPr>
            <w:tcW w:w="1140" w:type="dxa"/>
            <w:tcBorders>
              <w:top w:val="single" w:sz="4" w:space="0" w:color="auto"/>
              <w:bottom w:val="double" w:sz="4" w:space="0" w:color="auto"/>
            </w:tcBorders>
            <w:shd w:val="clear" w:color="auto" w:fill="auto"/>
          </w:tcPr>
          <w:p w14:paraId="21ED3B5A" w14:textId="4710C323" w:rsidR="0029486D" w:rsidRPr="00206CA1" w:rsidRDefault="0029486D" w:rsidP="0029486D">
            <w:pPr>
              <w:tabs>
                <w:tab w:val="decimal" w:pos="905"/>
              </w:tabs>
              <w:spacing w:line="240" w:lineRule="atLeast"/>
              <w:ind w:right="35"/>
              <w:rPr>
                <w:b/>
                <w:bCs/>
                <w:szCs w:val="22"/>
                <w:lang w:val="en-US"/>
              </w:rPr>
            </w:pPr>
            <w:r w:rsidRPr="00206CA1">
              <w:rPr>
                <w:b/>
                <w:bCs/>
              </w:rPr>
              <w:t>4,125,595</w:t>
            </w:r>
          </w:p>
        </w:tc>
      </w:tr>
      <w:tr w:rsidR="0029486D" w:rsidRPr="00206CA1" w14:paraId="13C4149E" w14:textId="77777777" w:rsidTr="002E361B">
        <w:tc>
          <w:tcPr>
            <w:tcW w:w="3956" w:type="dxa"/>
            <w:shd w:val="clear" w:color="auto" w:fill="auto"/>
          </w:tcPr>
          <w:p w14:paraId="27EFF9F6" w14:textId="77777777" w:rsidR="0029486D" w:rsidRPr="00206CA1" w:rsidRDefault="0029486D" w:rsidP="0029486D">
            <w:pPr>
              <w:spacing w:line="240" w:lineRule="auto"/>
              <w:rPr>
                <w:color w:val="000000"/>
                <w:szCs w:val="22"/>
                <w:cs/>
                <w:lang w:bidi="th-TH"/>
              </w:rPr>
            </w:pPr>
          </w:p>
        </w:tc>
        <w:tc>
          <w:tcPr>
            <w:tcW w:w="1156" w:type="dxa"/>
            <w:shd w:val="clear" w:color="auto" w:fill="auto"/>
          </w:tcPr>
          <w:p w14:paraId="3C552790" w14:textId="77777777" w:rsidR="0029486D" w:rsidRPr="003923E9" w:rsidRDefault="0029486D" w:rsidP="0029486D">
            <w:pPr>
              <w:tabs>
                <w:tab w:val="decimal" w:pos="905"/>
              </w:tabs>
              <w:spacing w:line="240" w:lineRule="atLeast"/>
              <w:ind w:right="35"/>
              <w:rPr>
                <w:szCs w:val="22"/>
                <w:lang w:val="en-US" w:bidi="th-TH"/>
              </w:rPr>
            </w:pPr>
          </w:p>
        </w:tc>
        <w:tc>
          <w:tcPr>
            <w:tcW w:w="236" w:type="dxa"/>
            <w:shd w:val="clear" w:color="auto" w:fill="auto"/>
          </w:tcPr>
          <w:p w14:paraId="29DB86F2" w14:textId="77777777" w:rsidR="0029486D" w:rsidRPr="00206CA1" w:rsidRDefault="0029486D" w:rsidP="0029486D">
            <w:pPr>
              <w:tabs>
                <w:tab w:val="decimal" w:pos="705"/>
              </w:tabs>
              <w:spacing w:line="240" w:lineRule="atLeast"/>
              <w:ind w:right="-105"/>
              <w:rPr>
                <w:szCs w:val="22"/>
                <w:lang w:val="en-US" w:bidi="th-TH"/>
              </w:rPr>
            </w:pPr>
          </w:p>
        </w:tc>
        <w:tc>
          <w:tcPr>
            <w:tcW w:w="1178" w:type="dxa"/>
            <w:shd w:val="clear" w:color="auto" w:fill="auto"/>
          </w:tcPr>
          <w:p w14:paraId="65D4BE44" w14:textId="77777777" w:rsidR="0029486D" w:rsidRPr="00206CA1" w:rsidRDefault="0029486D" w:rsidP="0029486D">
            <w:pPr>
              <w:tabs>
                <w:tab w:val="decimal" w:pos="905"/>
              </w:tabs>
              <w:spacing w:line="240" w:lineRule="atLeast"/>
              <w:ind w:right="35"/>
              <w:rPr>
                <w:szCs w:val="22"/>
                <w:lang w:val="en-US" w:bidi="th-TH"/>
              </w:rPr>
            </w:pPr>
          </w:p>
        </w:tc>
        <w:tc>
          <w:tcPr>
            <w:tcW w:w="236" w:type="dxa"/>
            <w:shd w:val="clear" w:color="auto" w:fill="auto"/>
          </w:tcPr>
          <w:p w14:paraId="2D941411" w14:textId="77777777" w:rsidR="0029486D" w:rsidRPr="00206CA1" w:rsidRDefault="0029486D" w:rsidP="0029486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163" w:type="dxa"/>
            <w:shd w:val="clear" w:color="auto" w:fill="auto"/>
          </w:tcPr>
          <w:p w14:paraId="24D29017" w14:textId="77777777" w:rsidR="0029486D" w:rsidRPr="003923E9" w:rsidRDefault="0029486D" w:rsidP="0029486D">
            <w:pPr>
              <w:tabs>
                <w:tab w:val="decimal" w:pos="960"/>
              </w:tabs>
              <w:spacing w:line="240" w:lineRule="atLeast"/>
              <w:ind w:right="30"/>
              <w:jc w:val="right"/>
              <w:rPr>
                <w:szCs w:val="22"/>
                <w:lang w:val="en-US" w:bidi="th-TH"/>
              </w:rPr>
            </w:pPr>
          </w:p>
        </w:tc>
        <w:tc>
          <w:tcPr>
            <w:tcW w:w="239" w:type="dxa"/>
            <w:shd w:val="clear" w:color="auto" w:fill="auto"/>
          </w:tcPr>
          <w:p w14:paraId="3CEE99DF" w14:textId="77777777" w:rsidR="0029486D" w:rsidRPr="00206CA1" w:rsidRDefault="0029486D" w:rsidP="0029486D">
            <w:pPr>
              <w:tabs>
                <w:tab w:val="decimal" w:pos="960"/>
              </w:tabs>
              <w:spacing w:line="240" w:lineRule="atLeast"/>
              <w:ind w:right="-130"/>
              <w:rPr>
                <w:szCs w:val="22"/>
                <w:lang w:val="en-US" w:bidi="th-TH"/>
              </w:rPr>
            </w:pPr>
          </w:p>
        </w:tc>
        <w:tc>
          <w:tcPr>
            <w:tcW w:w="1178" w:type="dxa"/>
            <w:shd w:val="clear" w:color="auto" w:fill="auto"/>
          </w:tcPr>
          <w:p w14:paraId="2891DFD9" w14:textId="77777777" w:rsidR="0029486D" w:rsidRPr="00206CA1" w:rsidRDefault="0029486D" w:rsidP="0029486D">
            <w:pPr>
              <w:spacing w:line="240" w:lineRule="atLeast"/>
              <w:jc w:val="right"/>
              <w:rPr>
                <w:szCs w:val="22"/>
                <w:lang w:val="en-US" w:bidi="th-TH"/>
              </w:rPr>
            </w:pPr>
          </w:p>
        </w:tc>
        <w:tc>
          <w:tcPr>
            <w:tcW w:w="236" w:type="dxa"/>
            <w:shd w:val="clear" w:color="auto" w:fill="auto"/>
          </w:tcPr>
          <w:p w14:paraId="7F454784" w14:textId="77777777" w:rsidR="0029486D" w:rsidRPr="00206CA1" w:rsidRDefault="0029486D" w:rsidP="0029486D">
            <w:pPr>
              <w:tabs>
                <w:tab w:val="decimal" w:pos="795"/>
              </w:tabs>
              <w:spacing w:line="240" w:lineRule="atLeast"/>
              <w:ind w:right="-135"/>
              <w:rPr>
                <w:szCs w:val="22"/>
                <w:lang w:val="en-US" w:bidi="th-TH"/>
              </w:rPr>
            </w:pPr>
          </w:p>
        </w:tc>
        <w:tc>
          <w:tcPr>
            <w:tcW w:w="1181" w:type="dxa"/>
            <w:shd w:val="clear" w:color="auto" w:fill="auto"/>
          </w:tcPr>
          <w:p w14:paraId="1FD5A24B" w14:textId="77777777" w:rsidR="0029486D" w:rsidRPr="003923E9" w:rsidRDefault="0029486D" w:rsidP="0029486D">
            <w:pPr>
              <w:tabs>
                <w:tab w:val="decimal" w:pos="931"/>
              </w:tabs>
              <w:spacing w:line="240" w:lineRule="atLeast"/>
              <w:ind w:right="-230"/>
              <w:rPr>
                <w:szCs w:val="22"/>
                <w:lang w:val="en-US" w:bidi="th-TH"/>
              </w:rPr>
            </w:pPr>
          </w:p>
        </w:tc>
        <w:tc>
          <w:tcPr>
            <w:tcW w:w="249" w:type="dxa"/>
            <w:shd w:val="clear" w:color="auto" w:fill="auto"/>
          </w:tcPr>
          <w:p w14:paraId="61BFDD27" w14:textId="77777777" w:rsidR="0029486D" w:rsidRPr="00206CA1" w:rsidRDefault="0029486D" w:rsidP="0029486D">
            <w:pPr>
              <w:tabs>
                <w:tab w:val="decimal" w:pos="780"/>
              </w:tabs>
              <w:spacing w:line="240" w:lineRule="atLeast"/>
              <w:ind w:right="-230"/>
              <w:rPr>
                <w:szCs w:val="22"/>
                <w:lang w:val="en-US" w:bidi="th-TH"/>
              </w:rPr>
            </w:pPr>
          </w:p>
        </w:tc>
        <w:tc>
          <w:tcPr>
            <w:tcW w:w="1169" w:type="dxa"/>
            <w:shd w:val="clear" w:color="auto" w:fill="auto"/>
          </w:tcPr>
          <w:p w14:paraId="18940D11" w14:textId="77777777" w:rsidR="0029486D" w:rsidRPr="00206CA1" w:rsidRDefault="0029486D" w:rsidP="0029486D">
            <w:pPr>
              <w:tabs>
                <w:tab w:val="decimal" w:pos="917"/>
              </w:tabs>
              <w:spacing w:line="240" w:lineRule="atLeast"/>
              <w:ind w:right="-230"/>
              <w:rPr>
                <w:szCs w:val="22"/>
                <w:lang w:val="en-US" w:bidi="th-TH"/>
              </w:rPr>
            </w:pPr>
          </w:p>
        </w:tc>
        <w:tc>
          <w:tcPr>
            <w:tcW w:w="236" w:type="dxa"/>
            <w:shd w:val="clear" w:color="auto" w:fill="auto"/>
          </w:tcPr>
          <w:p w14:paraId="02C60E3C" w14:textId="77777777" w:rsidR="0029486D" w:rsidRPr="00206CA1" w:rsidRDefault="0029486D" w:rsidP="0029486D">
            <w:pPr>
              <w:tabs>
                <w:tab w:val="decimal" w:pos="795"/>
              </w:tabs>
              <w:spacing w:line="240" w:lineRule="atLeast"/>
              <w:ind w:right="-135"/>
              <w:rPr>
                <w:szCs w:val="22"/>
                <w:lang w:val="en-US" w:bidi="th-TH"/>
              </w:rPr>
            </w:pPr>
          </w:p>
        </w:tc>
        <w:tc>
          <w:tcPr>
            <w:tcW w:w="1151" w:type="dxa"/>
            <w:shd w:val="clear" w:color="auto" w:fill="auto"/>
            <w:vAlign w:val="bottom"/>
          </w:tcPr>
          <w:p w14:paraId="031CCB19" w14:textId="77777777" w:rsidR="0029486D" w:rsidRPr="003923E9" w:rsidRDefault="0029486D" w:rsidP="0029486D">
            <w:pPr>
              <w:tabs>
                <w:tab w:val="decimal" w:pos="930"/>
              </w:tabs>
              <w:spacing w:line="240" w:lineRule="atLeast"/>
              <w:ind w:right="-80"/>
              <w:rPr>
                <w:szCs w:val="22"/>
                <w:lang w:val="en-US" w:bidi="th-TH"/>
              </w:rPr>
            </w:pPr>
          </w:p>
        </w:tc>
        <w:tc>
          <w:tcPr>
            <w:tcW w:w="236" w:type="dxa"/>
            <w:shd w:val="clear" w:color="auto" w:fill="auto"/>
            <w:vAlign w:val="bottom"/>
          </w:tcPr>
          <w:p w14:paraId="02A83383" w14:textId="77777777" w:rsidR="0029486D" w:rsidRPr="00206CA1" w:rsidRDefault="0029486D" w:rsidP="0029486D">
            <w:pPr>
              <w:tabs>
                <w:tab w:val="decimal" w:pos="930"/>
                <w:tab w:val="decimal" w:pos="991"/>
              </w:tabs>
              <w:spacing w:line="240" w:lineRule="auto"/>
              <w:ind w:right="-80"/>
              <w:rPr>
                <w:color w:val="000000"/>
                <w:szCs w:val="22"/>
                <w:lang w:val="en-US" w:bidi="th-TH"/>
              </w:rPr>
            </w:pPr>
          </w:p>
        </w:tc>
        <w:tc>
          <w:tcPr>
            <w:tcW w:w="1140" w:type="dxa"/>
            <w:shd w:val="clear" w:color="auto" w:fill="auto"/>
            <w:vAlign w:val="bottom"/>
          </w:tcPr>
          <w:p w14:paraId="09CCE043" w14:textId="77777777" w:rsidR="0029486D" w:rsidRPr="00206CA1" w:rsidRDefault="0029486D" w:rsidP="0029486D">
            <w:pPr>
              <w:tabs>
                <w:tab w:val="decimal" w:pos="930"/>
              </w:tabs>
              <w:spacing w:line="240" w:lineRule="atLeast"/>
              <w:ind w:right="-80"/>
              <w:rPr>
                <w:szCs w:val="22"/>
                <w:lang w:val="en-US" w:bidi="th-TH"/>
              </w:rPr>
            </w:pPr>
          </w:p>
        </w:tc>
      </w:tr>
      <w:tr w:rsidR="0029486D" w:rsidRPr="00206CA1" w14:paraId="1E9A6D1E" w14:textId="77777777" w:rsidTr="002E361B">
        <w:tc>
          <w:tcPr>
            <w:tcW w:w="3956" w:type="dxa"/>
            <w:shd w:val="clear" w:color="auto" w:fill="auto"/>
          </w:tcPr>
          <w:p w14:paraId="6457BD7A" w14:textId="77777777" w:rsidR="0029486D" w:rsidRPr="00206CA1" w:rsidRDefault="0029486D" w:rsidP="0029486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rPr>
                <w:b/>
                <w:bCs/>
                <w:color w:val="000000"/>
                <w:szCs w:val="22"/>
                <w:cs/>
                <w:lang w:bidi="th-TH"/>
              </w:rPr>
            </w:pPr>
            <w:r w:rsidRPr="00206CA1">
              <w:rPr>
                <w:b/>
                <w:bCs/>
                <w:color w:val="000000"/>
                <w:szCs w:val="22"/>
                <w:lang w:bidi="th-TH"/>
              </w:rPr>
              <w:t>Type of goods or services</w:t>
            </w:r>
          </w:p>
        </w:tc>
        <w:tc>
          <w:tcPr>
            <w:tcW w:w="1156" w:type="dxa"/>
            <w:shd w:val="clear" w:color="auto" w:fill="auto"/>
          </w:tcPr>
          <w:p w14:paraId="150CE097" w14:textId="149C28E2" w:rsidR="0029486D" w:rsidRPr="003923E9" w:rsidRDefault="0029486D" w:rsidP="0029486D">
            <w:pPr>
              <w:tabs>
                <w:tab w:val="decimal" w:pos="905"/>
              </w:tabs>
              <w:spacing w:line="240" w:lineRule="atLeast"/>
              <w:ind w:right="35"/>
              <w:rPr>
                <w:szCs w:val="22"/>
                <w:lang w:val="en-US" w:bidi="th-TH"/>
              </w:rPr>
            </w:pPr>
          </w:p>
        </w:tc>
        <w:tc>
          <w:tcPr>
            <w:tcW w:w="236" w:type="dxa"/>
            <w:shd w:val="clear" w:color="auto" w:fill="auto"/>
          </w:tcPr>
          <w:p w14:paraId="2A10D095" w14:textId="77777777" w:rsidR="0029486D" w:rsidRPr="00206CA1" w:rsidRDefault="0029486D" w:rsidP="0029486D">
            <w:pPr>
              <w:tabs>
                <w:tab w:val="decimal" w:pos="705"/>
              </w:tabs>
              <w:spacing w:line="240" w:lineRule="atLeast"/>
              <w:ind w:right="-105"/>
              <w:rPr>
                <w:szCs w:val="22"/>
                <w:lang w:val="en-US" w:bidi="th-TH"/>
              </w:rPr>
            </w:pPr>
          </w:p>
        </w:tc>
        <w:tc>
          <w:tcPr>
            <w:tcW w:w="1178" w:type="dxa"/>
            <w:shd w:val="clear" w:color="auto" w:fill="auto"/>
          </w:tcPr>
          <w:p w14:paraId="621EA1CB" w14:textId="77777777" w:rsidR="0029486D" w:rsidRPr="00206CA1" w:rsidRDefault="0029486D" w:rsidP="0029486D">
            <w:pPr>
              <w:tabs>
                <w:tab w:val="decimal" w:pos="905"/>
              </w:tabs>
              <w:spacing w:line="240" w:lineRule="atLeast"/>
              <w:ind w:right="35"/>
              <w:rPr>
                <w:szCs w:val="22"/>
                <w:lang w:val="en-US" w:bidi="th-TH"/>
              </w:rPr>
            </w:pPr>
          </w:p>
        </w:tc>
        <w:tc>
          <w:tcPr>
            <w:tcW w:w="236" w:type="dxa"/>
            <w:shd w:val="clear" w:color="auto" w:fill="auto"/>
          </w:tcPr>
          <w:p w14:paraId="4C31D564" w14:textId="77777777" w:rsidR="0029486D" w:rsidRPr="00206CA1" w:rsidRDefault="0029486D" w:rsidP="0029486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163" w:type="dxa"/>
            <w:shd w:val="clear" w:color="auto" w:fill="auto"/>
          </w:tcPr>
          <w:p w14:paraId="2ED445B4" w14:textId="77777777" w:rsidR="0029486D" w:rsidRPr="003923E9" w:rsidRDefault="0029486D" w:rsidP="0029486D">
            <w:pPr>
              <w:tabs>
                <w:tab w:val="decimal" w:pos="960"/>
              </w:tabs>
              <w:spacing w:line="240" w:lineRule="atLeast"/>
              <w:ind w:right="30"/>
              <w:jc w:val="right"/>
              <w:rPr>
                <w:szCs w:val="22"/>
                <w:lang w:val="en-US" w:bidi="th-TH"/>
              </w:rPr>
            </w:pPr>
          </w:p>
        </w:tc>
        <w:tc>
          <w:tcPr>
            <w:tcW w:w="239" w:type="dxa"/>
            <w:shd w:val="clear" w:color="auto" w:fill="auto"/>
          </w:tcPr>
          <w:p w14:paraId="2082E535" w14:textId="77777777" w:rsidR="0029486D" w:rsidRPr="00206CA1" w:rsidRDefault="0029486D" w:rsidP="0029486D">
            <w:pPr>
              <w:tabs>
                <w:tab w:val="decimal" w:pos="960"/>
              </w:tabs>
              <w:spacing w:line="240" w:lineRule="atLeast"/>
              <w:ind w:right="-130"/>
              <w:rPr>
                <w:szCs w:val="22"/>
                <w:lang w:val="en-US" w:bidi="th-TH"/>
              </w:rPr>
            </w:pPr>
          </w:p>
        </w:tc>
        <w:tc>
          <w:tcPr>
            <w:tcW w:w="1178" w:type="dxa"/>
            <w:shd w:val="clear" w:color="auto" w:fill="auto"/>
          </w:tcPr>
          <w:p w14:paraId="589FDB6C" w14:textId="77777777" w:rsidR="0029486D" w:rsidRPr="00206CA1" w:rsidRDefault="0029486D" w:rsidP="0029486D">
            <w:pPr>
              <w:spacing w:line="240" w:lineRule="atLeast"/>
              <w:jc w:val="right"/>
              <w:rPr>
                <w:szCs w:val="22"/>
                <w:lang w:val="en-US" w:bidi="th-TH"/>
              </w:rPr>
            </w:pPr>
          </w:p>
        </w:tc>
        <w:tc>
          <w:tcPr>
            <w:tcW w:w="236" w:type="dxa"/>
            <w:shd w:val="clear" w:color="auto" w:fill="auto"/>
          </w:tcPr>
          <w:p w14:paraId="07B1AEC8" w14:textId="77777777" w:rsidR="0029486D" w:rsidRPr="00206CA1" w:rsidRDefault="0029486D" w:rsidP="0029486D">
            <w:pPr>
              <w:tabs>
                <w:tab w:val="decimal" w:pos="795"/>
              </w:tabs>
              <w:spacing w:line="240" w:lineRule="atLeast"/>
              <w:ind w:right="-135"/>
              <w:rPr>
                <w:szCs w:val="22"/>
                <w:lang w:val="en-US" w:bidi="th-TH"/>
              </w:rPr>
            </w:pPr>
          </w:p>
        </w:tc>
        <w:tc>
          <w:tcPr>
            <w:tcW w:w="1181" w:type="dxa"/>
            <w:shd w:val="clear" w:color="auto" w:fill="auto"/>
          </w:tcPr>
          <w:p w14:paraId="468ADB63" w14:textId="77777777" w:rsidR="0029486D" w:rsidRPr="003923E9" w:rsidRDefault="0029486D" w:rsidP="0029486D">
            <w:pPr>
              <w:tabs>
                <w:tab w:val="decimal" w:pos="931"/>
              </w:tabs>
              <w:spacing w:line="240" w:lineRule="atLeast"/>
              <w:ind w:right="-230"/>
              <w:rPr>
                <w:szCs w:val="22"/>
                <w:lang w:val="en-US" w:bidi="th-TH"/>
              </w:rPr>
            </w:pPr>
          </w:p>
        </w:tc>
        <w:tc>
          <w:tcPr>
            <w:tcW w:w="249" w:type="dxa"/>
            <w:shd w:val="clear" w:color="auto" w:fill="auto"/>
          </w:tcPr>
          <w:p w14:paraId="580F4FA9" w14:textId="77777777" w:rsidR="0029486D" w:rsidRPr="00206CA1" w:rsidRDefault="0029486D" w:rsidP="0029486D">
            <w:pPr>
              <w:tabs>
                <w:tab w:val="decimal" w:pos="780"/>
              </w:tabs>
              <w:spacing w:line="240" w:lineRule="atLeast"/>
              <w:ind w:right="-230"/>
              <w:rPr>
                <w:szCs w:val="22"/>
                <w:lang w:val="en-US" w:bidi="th-TH"/>
              </w:rPr>
            </w:pPr>
          </w:p>
        </w:tc>
        <w:tc>
          <w:tcPr>
            <w:tcW w:w="1169" w:type="dxa"/>
            <w:shd w:val="clear" w:color="auto" w:fill="auto"/>
          </w:tcPr>
          <w:p w14:paraId="5E6FF968" w14:textId="77777777" w:rsidR="0029486D" w:rsidRPr="00206CA1" w:rsidRDefault="0029486D" w:rsidP="0029486D">
            <w:pPr>
              <w:tabs>
                <w:tab w:val="decimal" w:pos="917"/>
              </w:tabs>
              <w:spacing w:line="240" w:lineRule="atLeast"/>
              <w:ind w:right="-230"/>
              <w:rPr>
                <w:szCs w:val="22"/>
                <w:lang w:val="en-US" w:bidi="th-TH"/>
              </w:rPr>
            </w:pPr>
          </w:p>
        </w:tc>
        <w:tc>
          <w:tcPr>
            <w:tcW w:w="236" w:type="dxa"/>
            <w:shd w:val="clear" w:color="auto" w:fill="auto"/>
          </w:tcPr>
          <w:p w14:paraId="08C00405" w14:textId="77777777" w:rsidR="0029486D" w:rsidRPr="00206CA1" w:rsidRDefault="0029486D" w:rsidP="0029486D">
            <w:pPr>
              <w:tabs>
                <w:tab w:val="decimal" w:pos="795"/>
              </w:tabs>
              <w:spacing w:line="240" w:lineRule="atLeast"/>
              <w:ind w:right="-135"/>
              <w:rPr>
                <w:szCs w:val="22"/>
                <w:lang w:val="en-US" w:bidi="th-TH"/>
              </w:rPr>
            </w:pPr>
          </w:p>
        </w:tc>
        <w:tc>
          <w:tcPr>
            <w:tcW w:w="1151" w:type="dxa"/>
            <w:shd w:val="clear" w:color="auto" w:fill="auto"/>
          </w:tcPr>
          <w:p w14:paraId="4966E33F" w14:textId="77777777" w:rsidR="0029486D" w:rsidRPr="003923E9" w:rsidRDefault="0029486D" w:rsidP="0029486D">
            <w:pPr>
              <w:tabs>
                <w:tab w:val="decimal" w:pos="930"/>
              </w:tabs>
              <w:spacing w:line="240" w:lineRule="atLeast"/>
              <w:ind w:right="-80"/>
              <w:rPr>
                <w:szCs w:val="22"/>
                <w:lang w:val="en-US" w:bidi="th-TH"/>
              </w:rPr>
            </w:pPr>
          </w:p>
        </w:tc>
        <w:tc>
          <w:tcPr>
            <w:tcW w:w="236" w:type="dxa"/>
            <w:shd w:val="clear" w:color="auto" w:fill="auto"/>
          </w:tcPr>
          <w:p w14:paraId="0B28C0E8" w14:textId="77777777" w:rsidR="0029486D" w:rsidRPr="00206CA1" w:rsidRDefault="0029486D" w:rsidP="0029486D">
            <w:pPr>
              <w:tabs>
                <w:tab w:val="decimal" w:pos="930"/>
              </w:tabs>
              <w:spacing w:line="240" w:lineRule="atLeast"/>
              <w:ind w:right="-80"/>
              <w:rPr>
                <w:szCs w:val="22"/>
                <w:lang w:val="en-US" w:bidi="th-TH"/>
              </w:rPr>
            </w:pPr>
          </w:p>
        </w:tc>
        <w:tc>
          <w:tcPr>
            <w:tcW w:w="1140" w:type="dxa"/>
            <w:shd w:val="clear" w:color="auto" w:fill="auto"/>
          </w:tcPr>
          <w:p w14:paraId="357D2FAA" w14:textId="77777777" w:rsidR="0029486D" w:rsidRPr="00206CA1" w:rsidRDefault="0029486D" w:rsidP="0029486D">
            <w:pPr>
              <w:tabs>
                <w:tab w:val="decimal" w:pos="930"/>
              </w:tabs>
              <w:spacing w:line="240" w:lineRule="atLeast"/>
              <w:ind w:right="-80"/>
              <w:rPr>
                <w:szCs w:val="22"/>
                <w:lang w:val="en-US" w:bidi="th-TH"/>
              </w:rPr>
            </w:pPr>
          </w:p>
        </w:tc>
      </w:tr>
      <w:tr w:rsidR="0029486D" w:rsidRPr="00206CA1" w14:paraId="5F7D87B1" w14:textId="77777777" w:rsidTr="002E361B">
        <w:tc>
          <w:tcPr>
            <w:tcW w:w="3956" w:type="dxa"/>
            <w:shd w:val="clear" w:color="auto" w:fill="auto"/>
          </w:tcPr>
          <w:p w14:paraId="2558E201" w14:textId="77777777" w:rsidR="0029486D" w:rsidRPr="00206CA1" w:rsidRDefault="0029486D" w:rsidP="0029486D">
            <w:pPr>
              <w:pStyle w:val="acctfourfigures"/>
              <w:spacing w:line="240" w:lineRule="atLeast"/>
              <w:ind w:left="191" w:hanging="180"/>
              <w:rPr>
                <w:szCs w:val="22"/>
                <w:cs/>
                <w:lang w:bidi="th-TH"/>
              </w:rPr>
            </w:pPr>
            <w:r w:rsidRPr="00206CA1">
              <w:rPr>
                <w:szCs w:val="22"/>
              </w:rPr>
              <w:t>Revenue from sale electricity distribution</w:t>
            </w:r>
          </w:p>
        </w:tc>
        <w:tc>
          <w:tcPr>
            <w:tcW w:w="1156" w:type="dxa"/>
            <w:shd w:val="clear" w:color="auto" w:fill="auto"/>
          </w:tcPr>
          <w:p w14:paraId="5DE30C7D" w14:textId="6A65A875" w:rsidR="0029486D" w:rsidRPr="003923E9" w:rsidRDefault="009975F3" w:rsidP="0029486D">
            <w:pPr>
              <w:tabs>
                <w:tab w:val="decimal" w:pos="905"/>
              </w:tabs>
              <w:spacing w:line="240" w:lineRule="atLeast"/>
              <w:ind w:right="35"/>
              <w:rPr>
                <w:szCs w:val="22"/>
                <w:lang w:bidi="th-TH"/>
              </w:rPr>
            </w:pPr>
            <w:r w:rsidRPr="003923E9">
              <w:rPr>
                <w:szCs w:val="22"/>
                <w:lang w:bidi="th-TH"/>
              </w:rPr>
              <w:t>-</w:t>
            </w:r>
          </w:p>
        </w:tc>
        <w:tc>
          <w:tcPr>
            <w:tcW w:w="236" w:type="dxa"/>
            <w:shd w:val="clear" w:color="auto" w:fill="auto"/>
          </w:tcPr>
          <w:p w14:paraId="6A63063A" w14:textId="77777777" w:rsidR="0029486D" w:rsidRPr="00206CA1" w:rsidRDefault="0029486D" w:rsidP="0029486D">
            <w:pPr>
              <w:tabs>
                <w:tab w:val="decimal" w:pos="705"/>
              </w:tabs>
              <w:spacing w:line="240" w:lineRule="atLeast"/>
              <w:ind w:right="-105"/>
              <w:rPr>
                <w:szCs w:val="22"/>
                <w:lang w:val="en-US" w:bidi="th-TH"/>
              </w:rPr>
            </w:pPr>
          </w:p>
        </w:tc>
        <w:tc>
          <w:tcPr>
            <w:tcW w:w="1178" w:type="dxa"/>
            <w:shd w:val="clear" w:color="auto" w:fill="auto"/>
          </w:tcPr>
          <w:p w14:paraId="73F2D1B5" w14:textId="7277C7C7" w:rsidR="0029486D" w:rsidRPr="00206CA1" w:rsidRDefault="0029486D" w:rsidP="0029486D">
            <w:pPr>
              <w:tabs>
                <w:tab w:val="decimal" w:pos="905"/>
              </w:tabs>
              <w:spacing w:line="240" w:lineRule="atLeast"/>
              <w:ind w:right="35"/>
              <w:rPr>
                <w:szCs w:val="22"/>
                <w:lang w:val="en-US" w:bidi="th-TH"/>
              </w:rPr>
            </w:pPr>
            <w:r w:rsidRPr="00206CA1">
              <w:t>-</w:t>
            </w:r>
          </w:p>
        </w:tc>
        <w:tc>
          <w:tcPr>
            <w:tcW w:w="236" w:type="dxa"/>
            <w:shd w:val="clear" w:color="auto" w:fill="auto"/>
          </w:tcPr>
          <w:p w14:paraId="45640982" w14:textId="77777777" w:rsidR="0029486D" w:rsidRPr="00206CA1" w:rsidRDefault="0029486D" w:rsidP="0029486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163" w:type="dxa"/>
            <w:shd w:val="clear" w:color="auto" w:fill="auto"/>
          </w:tcPr>
          <w:p w14:paraId="29CDAAB4" w14:textId="02600588" w:rsidR="0029486D" w:rsidRPr="003923E9" w:rsidRDefault="009935AF" w:rsidP="0029486D">
            <w:pPr>
              <w:tabs>
                <w:tab w:val="decimal" w:pos="960"/>
              </w:tabs>
              <w:spacing w:line="240" w:lineRule="atLeast"/>
              <w:ind w:right="30"/>
              <w:jc w:val="right"/>
              <w:rPr>
                <w:szCs w:val="22"/>
                <w:lang w:val="en-US" w:bidi="th-TH"/>
              </w:rPr>
            </w:pPr>
            <w:r w:rsidRPr="003923E9">
              <w:rPr>
                <w:szCs w:val="22"/>
                <w:lang w:val="en-US" w:bidi="th-TH"/>
              </w:rPr>
              <w:t>1,417,2</w:t>
            </w:r>
            <w:r w:rsidR="002222A8" w:rsidRPr="003923E9">
              <w:rPr>
                <w:szCs w:val="22"/>
                <w:lang w:val="en-US" w:bidi="th-TH"/>
              </w:rPr>
              <w:t>03</w:t>
            </w:r>
          </w:p>
        </w:tc>
        <w:tc>
          <w:tcPr>
            <w:tcW w:w="239" w:type="dxa"/>
            <w:shd w:val="clear" w:color="auto" w:fill="auto"/>
          </w:tcPr>
          <w:p w14:paraId="521A7323" w14:textId="77777777" w:rsidR="0029486D" w:rsidRPr="00206CA1" w:rsidRDefault="0029486D" w:rsidP="0029486D">
            <w:pPr>
              <w:tabs>
                <w:tab w:val="decimal" w:pos="960"/>
              </w:tabs>
              <w:spacing w:line="240" w:lineRule="atLeast"/>
              <w:ind w:right="-130"/>
              <w:rPr>
                <w:szCs w:val="22"/>
                <w:lang w:val="en-US" w:bidi="th-TH"/>
              </w:rPr>
            </w:pPr>
          </w:p>
        </w:tc>
        <w:tc>
          <w:tcPr>
            <w:tcW w:w="1178" w:type="dxa"/>
            <w:shd w:val="clear" w:color="auto" w:fill="auto"/>
          </w:tcPr>
          <w:p w14:paraId="5BBFE4F3" w14:textId="0E56FF91" w:rsidR="0029486D" w:rsidRPr="00206CA1" w:rsidRDefault="0029486D" w:rsidP="0029486D">
            <w:pPr>
              <w:spacing w:line="240" w:lineRule="atLeast"/>
              <w:jc w:val="right"/>
              <w:rPr>
                <w:szCs w:val="22"/>
                <w:lang w:val="en-US" w:bidi="th-TH"/>
              </w:rPr>
            </w:pPr>
            <w:r w:rsidRPr="00206CA1">
              <w:t>1,568,661</w:t>
            </w:r>
          </w:p>
        </w:tc>
        <w:tc>
          <w:tcPr>
            <w:tcW w:w="236" w:type="dxa"/>
            <w:shd w:val="clear" w:color="auto" w:fill="auto"/>
          </w:tcPr>
          <w:p w14:paraId="6BBF12F2" w14:textId="77777777" w:rsidR="0029486D" w:rsidRPr="00206CA1" w:rsidRDefault="0029486D" w:rsidP="0029486D">
            <w:pPr>
              <w:tabs>
                <w:tab w:val="decimal" w:pos="795"/>
              </w:tabs>
              <w:spacing w:line="240" w:lineRule="atLeast"/>
              <w:ind w:right="-135"/>
              <w:rPr>
                <w:szCs w:val="22"/>
                <w:lang w:val="en-US" w:bidi="th-TH"/>
              </w:rPr>
            </w:pPr>
          </w:p>
        </w:tc>
        <w:tc>
          <w:tcPr>
            <w:tcW w:w="1181" w:type="dxa"/>
            <w:shd w:val="clear" w:color="auto" w:fill="auto"/>
          </w:tcPr>
          <w:p w14:paraId="1C46B17F" w14:textId="43B2CB48" w:rsidR="0029486D" w:rsidRPr="003923E9" w:rsidRDefault="000A2752" w:rsidP="0029486D">
            <w:pPr>
              <w:tabs>
                <w:tab w:val="decimal" w:pos="931"/>
              </w:tabs>
              <w:spacing w:line="240" w:lineRule="atLeast"/>
              <w:ind w:right="-230"/>
              <w:rPr>
                <w:szCs w:val="22"/>
                <w:lang w:bidi="th-TH"/>
              </w:rPr>
            </w:pPr>
            <w:r w:rsidRPr="003923E9">
              <w:rPr>
                <w:szCs w:val="22"/>
                <w:lang w:bidi="th-TH"/>
              </w:rPr>
              <w:t>-</w:t>
            </w:r>
          </w:p>
        </w:tc>
        <w:tc>
          <w:tcPr>
            <w:tcW w:w="249" w:type="dxa"/>
            <w:shd w:val="clear" w:color="auto" w:fill="auto"/>
          </w:tcPr>
          <w:p w14:paraId="5F14180C" w14:textId="77777777" w:rsidR="0029486D" w:rsidRPr="00206CA1" w:rsidRDefault="0029486D" w:rsidP="0029486D">
            <w:pPr>
              <w:tabs>
                <w:tab w:val="decimal" w:pos="780"/>
              </w:tabs>
              <w:spacing w:line="240" w:lineRule="atLeast"/>
              <w:ind w:right="-230"/>
              <w:rPr>
                <w:szCs w:val="22"/>
                <w:lang w:val="en-US" w:bidi="th-TH"/>
              </w:rPr>
            </w:pPr>
          </w:p>
        </w:tc>
        <w:tc>
          <w:tcPr>
            <w:tcW w:w="1169" w:type="dxa"/>
            <w:shd w:val="clear" w:color="auto" w:fill="auto"/>
          </w:tcPr>
          <w:p w14:paraId="20EB6611" w14:textId="67AD3E5E" w:rsidR="0029486D" w:rsidRPr="00206CA1" w:rsidRDefault="0029486D" w:rsidP="0029486D">
            <w:pPr>
              <w:tabs>
                <w:tab w:val="decimal" w:pos="917"/>
              </w:tabs>
              <w:spacing w:line="240" w:lineRule="atLeast"/>
              <w:ind w:right="-230"/>
              <w:rPr>
                <w:szCs w:val="22"/>
                <w:lang w:val="en-US" w:bidi="th-TH"/>
              </w:rPr>
            </w:pPr>
            <w:r w:rsidRPr="00206CA1">
              <w:rPr>
                <w:szCs w:val="22"/>
                <w:lang w:bidi="th-TH"/>
              </w:rPr>
              <w:t>-</w:t>
            </w:r>
          </w:p>
        </w:tc>
        <w:tc>
          <w:tcPr>
            <w:tcW w:w="236" w:type="dxa"/>
            <w:shd w:val="clear" w:color="auto" w:fill="auto"/>
          </w:tcPr>
          <w:p w14:paraId="01B76EA0" w14:textId="77777777" w:rsidR="0029486D" w:rsidRPr="00206CA1" w:rsidRDefault="0029486D" w:rsidP="0029486D">
            <w:pPr>
              <w:tabs>
                <w:tab w:val="decimal" w:pos="795"/>
              </w:tabs>
              <w:spacing w:line="240" w:lineRule="atLeast"/>
              <w:ind w:right="-135"/>
              <w:rPr>
                <w:szCs w:val="22"/>
                <w:lang w:val="en-US" w:bidi="th-TH"/>
              </w:rPr>
            </w:pPr>
          </w:p>
        </w:tc>
        <w:tc>
          <w:tcPr>
            <w:tcW w:w="1151" w:type="dxa"/>
            <w:shd w:val="clear" w:color="auto" w:fill="auto"/>
          </w:tcPr>
          <w:p w14:paraId="751B986F" w14:textId="4D1F9A76" w:rsidR="0029486D" w:rsidRPr="003923E9" w:rsidRDefault="00E208CA" w:rsidP="0029486D">
            <w:pPr>
              <w:tabs>
                <w:tab w:val="decimal" w:pos="930"/>
              </w:tabs>
              <w:spacing w:line="240" w:lineRule="atLeast"/>
              <w:ind w:right="-80"/>
              <w:rPr>
                <w:szCs w:val="22"/>
                <w:lang w:val="en-US" w:bidi="th-TH"/>
              </w:rPr>
            </w:pPr>
            <w:r w:rsidRPr="003923E9">
              <w:rPr>
                <w:szCs w:val="22"/>
                <w:lang w:val="en-US" w:bidi="th-TH"/>
              </w:rPr>
              <w:t>1,417,2</w:t>
            </w:r>
            <w:r w:rsidR="0049464E" w:rsidRPr="003923E9">
              <w:rPr>
                <w:szCs w:val="22"/>
                <w:lang w:val="en-US" w:bidi="th-TH"/>
              </w:rPr>
              <w:t>03</w:t>
            </w:r>
          </w:p>
        </w:tc>
        <w:tc>
          <w:tcPr>
            <w:tcW w:w="236" w:type="dxa"/>
            <w:shd w:val="clear" w:color="auto" w:fill="auto"/>
          </w:tcPr>
          <w:p w14:paraId="3EB3CFE4" w14:textId="77777777" w:rsidR="0029486D" w:rsidRPr="00206CA1" w:rsidRDefault="0029486D" w:rsidP="0029486D">
            <w:pPr>
              <w:tabs>
                <w:tab w:val="decimal" w:pos="930"/>
              </w:tabs>
              <w:spacing w:line="240" w:lineRule="atLeast"/>
              <w:ind w:right="-80"/>
              <w:rPr>
                <w:szCs w:val="22"/>
                <w:lang w:val="en-US" w:bidi="th-TH"/>
              </w:rPr>
            </w:pPr>
          </w:p>
        </w:tc>
        <w:tc>
          <w:tcPr>
            <w:tcW w:w="1140" w:type="dxa"/>
            <w:shd w:val="clear" w:color="auto" w:fill="auto"/>
          </w:tcPr>
          <w:p w14:paraId="133B2816" w14:textId="4C366BCC" w:rsidR="0029486D" w:rsidRPr="00206CA1" w:rsidRDefault="0029486D" w:rsidP="0029486D">
            <w:pPr>
              <w:tabs>
                <w:tab w:val="decimal" w:pos="930"/>
              </w:tabs>
              <w:spacing w:line="240" w:lineRule="atLeast"/>
              <w:ind w:right="-80"/>
              <w:rPr>
                <w:szCs w:val="22"/>
                <w:lang w:val="en-US" w:bidi="th-TH"/>
              </w:rPr>
            </w:pPr>
            <w:r w:rsidRPr="00206CA1">
              <w:t>1,568,661</w:t>
            </w:r>
          </w:p>
        </w:tc>
      </w:tr>
      <w:tr w:rsidR="0029486D" w:rsidRPr="00206CA1" w14:paraId="695DEEA9" w14:textId="77777777" w:rsidTr="002E361B">
        <w:tc>
          <w:tcPr>
            <w:tcW w:w="3956" w:type="dxa"/>
            <w:shd w:val="clear" w:color="auto" w:fill="auto"/>
          </w:tcPr>
          <w:p w14:paraId="6DCB77E0" w14:textId="77777777" w:rsidR="0029486D" w:rsidRPr="00206CA1" w:rsidRDefault="0029486D" w:rsidP="0029486D">
            <w:pPr>
              <w:pStyle w:val="acctfourfigures"/>
              <w:spacing w:line="240" w:lineRule="atLeast"/>
              <w:ind w:left="191" w:hanging="180"/>
              <w:rPr>
                <w:szCs w:val="22"/>
                <w:cs/>
                <w:lang w:bidi="th-TH"/>
              </w:rPr>
            </w:pPr>
            <w:r w:rsidRPr="00206CA1">
              <w:rPr>
                <w:szCs w:val="22"/>
              </w:rPr>
              <w:t xml:space="preserve">Revenue from subsidy of adders  </w:t>
            </w:r>
          </w:p>
        </w:tc>
        <w:tc>
          <w:tcPr>
            <w:tcW w:w="1156" w:type="dxa"/>
            <w:shd w:val="clear" w:color="auto" w:fill="auto"/>
          </w:tcPr>
          <w:p w14:paraId="31C2BFC4" w14:textId="58FC80D2" w:rsidR="0029486D" w:rsidRPr="003923E9" w:rsidRDefault="009975F3" w:rsidP="0029486D">
            <w:pPr>
              <w:tabs>
                <w:tab w:val="decimal" w:pos="905"/>
              </w:tabs>
              <w:spacing w:line="240" w:lineRule="atLeast"/>
              <w:ind w:right="35"/>
              <w:rPr>
                <w:szCs w:val="22"/>
                <w:lang w:bidi="th-TH"/>
              </w:rPr>
            </w:pPr>
            <w:r w:rsidRPr="003923E9">
              <w:rPr>
                <w:szCs w:val="22"/>
                <w:lang w:bidi="th-TH"/>
              </w:rPr>
              <w:t>-</w:t>
            </w:r>
          </w:p>
        </w:tc>
        <w:tc>
          <w:tcPr>
            <w:tcW w:w="236" w:type="dxa"/>
            <w:shd w:val="clear" w:color="auto" w:fill="auto"/>
          </w:tcPr>
          <w:p w14:paraId="1743918E" w14:textId="77777777" w:rsidR="0029486D" w:rsidRPr="00206CA1" w:rsidRDefault="0029486D" w:rsidP="0029486D">
            <w:pPr>
              <w:tabs>
                <w:tab w:val="decimal" w:pos="705"/>
              </w:tabs>
              <w:spacing w:line="240" w:lineRule="atLeast"/>
              <w:ind w:right="-105"/>
              <w:rPr>
                <w:szCs w:val="22"/>
                <w:lang w:val="en-US" w:bidi="th-TH"/>
              </w:rPr>
            </w:pPr>
          </w:p>
        </w:tc>
        <w:tc>
          <w:tcPr>
            <w:tcW w:w="1178" w:type="dxa"/>
            <w:shd w:val="clear" w:color="auto" w:fill="auto"/>
          </w:tcPr>
          <w:p w14:paraId="1633B5C7" w14:textId="1C4BFD66" w:rsidR="0029486D" w:rsidRPr="00206CA1" w:rsidRDefault="0029486D" w:rsidP="0029486D">
            <w:pPr>
              <w:tabs>
                <w:tab w:val="decimal" w:pos="905"/>
              </w:tabs>
              <w:spacing w:line="240" w:lineRule="atLeast"/>
              <w:ind w:right="35"/>
              <w:rPr>
                <w:szCs w:val="22"/>
                <w:lang w:val="en-US" w:bidi="th-TH"/>
              </w:rPr>
            </w:pPr>
            <w:r w:rsidRPr="00206CA1">
              <w:rPr>
                <w:szCs w:val="22"/>
                <w:lang w:bidi="th-TH"/>
              </w:rPr>
              <w:t>-</w:t>
            </w:r>
          </w:p>
        </w:tc>
        <w:tc>
          <w:tcPr>
            <w:tcW w:w="236" w:type="dxa"/>
            <w:shd w:val="clear" w:color="auto" w:fill="auto"/>
          </w:tcPr>
          <w:p w14:paraId="58D147D1" w14:textId="77777777" w:rsidR="0029486D" w:rsidRPr="00206CA1" w:rsidRDefault="0029486D" w:rsidP="0029486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jc w:val="right"/>
              <w:rPr>
                <w:szCs w:val="22"/>
                <w:lang w:val="en-US" w:bidi="th-TH"/>
              </w:rPr>
            </w:pPr>
          </w:p>
        </w:tc>
        <w:tc>
          <w:tcPr>
            <w:tcW w:w="1163" w:type="dxa"/>
            <w:shd w:val="clear" w:color="auto" w:fill="auto"/>
          </w:tcPr>
          <w:p w14:paraId="6FBD036D" w14:textId="7A1839BC" w:rsidR="0029486D" w:rsidRPr="003923E9" w:rsidRDefault="009935AF" w:rsidP="0029486D">
            <w:pPr>
              <w:tabs>
                <w:tab w:val="decimal" w:pos="960"/>
              </w:tabs>
              <w:spacing w:line="240" w:lineRule="atLeast"/>
              <w:ind w:right="30"/>
              <w:jc w:val="right"/>
              <w:rPr>
                <w:szCs w:val="22"/>
                <w:lang w:val="en-US" w:bidi="th-TH"/>
              </w:rPr>
            </w:pPr>
            <w:r w:rsidRPr="003923E9">
              <w:rPr>
                <w:szCs w:val="22"/>
                <w:lang w:val="en-US" w:bidi="th-TH"/>
              </w:rPr>
              <w:t>352,194</w:t>
            </w:r>
          </w:p>
        </w:tc>
        <w:tc>
          <w:tcPr>
            <w:tcW w:w="239" w:type="dxa"/>
            <w:shd w:val="clear" w:color="auto" w:fill="auto"/>
          </w:tcPr>
          <w:p w14:paraId="41395905" w14:textId="77777777" w:rsidR="0029486D" w:rsidRPr="00206CA1" w:rsidRDefault="0029486D" w:rsidP="0029486D">
            <w:pPr>
              <w:tabs>
                <w:tab w:val="decimal" w:pos="960"/>
              </w:tabs>
              <w:spacing w:line="240" w:lineRule="atLeast"/>
              <w:ind w:right="-130"/>
              <w:rPr>
                <w:szCs w:val="22"/>
                <w:lang w:val="en-US" w:bidi="th-TH"/>
              </w:rPr>
            </w:pPr>
          </w:p>
        </w:tc>
        <w:tc>
          <w:tcPr>
            <w:tcW w:w="1178" w:type="dxa"/>
            <w:shd w:val="clear" w:color="auto" w:fill="auto"/>
          </w:tcPr>
          <w:p w14:paraId="5018E85C" w14:textId="53F4EEBF" w:rsidR="0029486D" w:rsidRPr="00206CA1" w:rsidRDefault="0029486D" w:rsidP="0029486D">
            <w:pPr>
              <w:spacing w:line="240" w:lineRule="atLeast"/>
              <w:jc w:val="right"/>
              <w:rPr>
                <w:szCs w:val="22"/>
                <w:lang w:val="en-US" w:bidi="th-TH"/>
              </w:rPr>
            </w:pPr>
            <w:r w:rsidRPr="00206CA1">
              <w:t>1,412,804</w:t>
            </w:r>
          </w:p>
        </w:tc>
        <w:tc>
          <w:tcPr>
            <w:tcW w:w="236" w:type="dxa"/>
            <w:shd w:val="clear" w:color="auto" w:fill="auto"/>
          </w:tcPr>
          <w:p w14:paraId="6696FF90" w14:textId="77777777" w:rsidR="0029486D" w:rsidRPr="00206CA1" w:rsidRDefault="0029486D" w:rsidP="0029486D">
            <w:pPr>
              <w:tabs>
                <w:tab w:val="decimal" w:pos="795"/>
              </w:tabs>
              <w:spacing w:line="240" w:lineRule="atLeast"/>
              <w:ind w:right="-135"/>
              <w:rPr>
                <w:szCs w:val="22"/>
                <w:lang w:val="en-US" w:bidi="th-TH"/>
              </w:rPr>
            </w:pPr>
          </w:p>
        </w:tc>
        <w:tc>
          <w:tcPr>
            <w:tcW w:w="1181" w:type="dxa"/>
            <w:shd w:val="clear" w:color="auto" w:fill="auto"/>
          </w:tcPr>
          <w:p w14:paraId="49D737F7" w14:textId="3D2D6BEA" w:rsidR="0029486D" w:rsidRPr="003923E9" w:rsidRDefault="000A2752" w:rsidP="0029486D">
            <w:pPr>
              <w:tabs>
                <w:tab w:val="decimal" w:pos="931"/>
              </w:tabs>
              <w:spacing w:line="240" w:lineRule="atLeast"/>
              <w:ind w:right="-230"/>
              <w:rPr>
                <w:szCs w:val="22"/>
                <w:lang w:bidi="th-TH"/>
              </w:rPr>
            </w:pPr>
            <w:r w:rsidRPr="003923E9">
              <w:rPr>
                <w:szCs w:val="22"/>
                <w:lang w:bidi="th-TH"/>
              </w:rPr>
              <w:t>-</w:t>
            </w:r>
          </w:p>
        </w:tc>
        <w:tc>
          <w:tcPr>
            <w:tcW w:w="249" w:type="dxa"/>
            <w:shd w:val="clear" w:color="auto" w:fill="auto"/>
          </w:tcPr>
          <w:p w14:paraId="608AD3D9" w14:textId="77777777" w:rsidR="0029486D" w:rsidRPr="00206CA1" w:rsidRDefault="0029486D" w:rsidP="0029486D">
            <w:pPr>
              <w:tabs>
                <w:tab w:val="decimal" w:pos="780"/>
              </w:tabs>
              <w:spacing w:line="240" w:lineRule="atLeast"/>
              <w:ind w:right="-230"/>
              <w:rPr>
                <w:szCs w:val="22"/>
                <w:lang w:val="en-US" w:bidi="th-TH"/>
              </w:rPr>
            </w:pPr>
          </w:p>
        </w:tc>
        <w:tc>
          <w:tcPr>
            <w:tcW w:w="1169" w:type="dxa"/>
            <w:shd w:val="clear" w:color="auto" w:fill="auto"/>
          </w:tcPr>
          <w:p w14:paraId="48EE12DC" w14:textId="08D01C92" w:rsidR="0029486D" w:rsidRPr="00206CA1" w:rsidRDefault="0029486D" w:rsidP="0029486D">
            <w:pPr>
              <w:tabs>
                <w:tab w:val="decimal" w:pos="917"/>
              </w:tabs>
              <w:spacing w:line="240" w:lineRule="atLeast"/>
              <w:ind w:right="-230"/>
              <w:rPr>
                <w:szCs w:val="22"/>
                <w:lang w:val="en-US" w:bidi="th-TH"/>
              </w:rPr>
            </w:pPr>
            <w:r w:rsidRPr="00206CA1">
              <w:rPr>
                <w:szCs w:val="22"/>
                <w:lang w:bidi="th-TH"/>
              </w:rPr>
              <w:t>-</w:t>
            </w:r>
          </w:p>
        </w:tc>
        <w:tc>
          <w:tcPr>
            <w:tcW w:w="236" w:type="dxa"/>
            <w:shd w:val="clear" w:color="auto" w:fill="auto"/>
          </w:tcPr>
          <w:p w14:paraId="70565264" w14:textId="77777777" w:rsidR="0029486D" w:rsidRPr="00206CA1" w:rsidRDefault="0029486D" w:rsidP="0029486D">
            <w:pPr>
              <w:tabs>
                <w:tab w:val="decimal" w:pos="795"/>
              </w:tabs>
              <w:spacing w:line="240" w:lineRule="atLeast"/>
              <w:ind w:right="-135"/>
              <w:rPr>
                <w:szCs w:val="22"/>
                <w:lang w:val="en-US" w:bidi="th-TH"/>
              </w:rPr>
            </w:pPr>
          </w:p>
        </w:tc>
        <w:tc>
          <w:tcPr>
            <w:tcW w:w="1151" w:type="dxa"/>
            <w:shd w:val="clear" w:color="auto" w:fill="auto"/>
          </w:tcPr>
          <w:p w14:paraId="3AA3C9AE" w14:textId="2E441D15" w:rsidR="0029486D" w:rsidRPr="003923E9" w:rsidRDefault="00E208CA" w:rsidP="0029486D">
            <w:pPr>
              <w:tabs>
                <w:tab w:val="decimal" w:pos="930"/>
              </w:tabs>
              <w:spacing w:line="240" w:lineRule="atLeast"/>
              <w:ind w:right="-80"/>
              <w:rPr>
                <w:szCs w:val="22"/>
                <w:lang w:val="en-US" w:bidi="th-TH"/>
              </w:rPr>
            </w:pPr>
            <w:r w:rsidRPr="003923E9">
              <w:rPr>
                <w:szCs w:val="22"/>
                <w:lang w:val="en-US" w:bidi="th-TH"/>
              </w:rPr>
              <w:t>352,194</w:t>
            </w:r>
          </w:p>
        </w:tc>
        <w:tc>
          <w:tcPr>
            <w:tcW w:w="236" w:type="dxa"/>
            <w:shd w:val="clear" w:color="auto" w:fill="auto"/>
          </w:tcPr>
          <w:p w14:paraId="387CDBB9" w14:textId="77777777" w:rsidR="0029486D" w:rsidRPr="00206CA1" w:rsidRDefault="0029486D" w:rsidP="0029486D">
            <w:pPr>
              <w:tabs>
                <w:tab w:val="decimal" w:pos="930"/>
              </w:tabs>
              <w:spacing w:line="240" w:lineRule="atLeast"/>
              <w:ind w:right="-80"/>
              <w:rPr>
                <w:szCs w:val="22"/>
                <w:lang w:val="en-US" w:bidi="th-TH"/>
              </w:rPr>
            </w:pPr>
          </w:p>
        </w:tc>
        <w:tc>
          <w:tcPr>
            <w:tcW w:w="1140" w:type="dxa"/>
            <w:shd w:val="clear" w:color="auto" w:fill="auto"/>
          </w:tcPr>
          <w:p w14:paraId="290614EF" w14:textId="44B77C45" w:rsidR="0029486D" w:rsidRPr="00206CA1" w:rsidRDefault="0029486D" w:rsidP="0029486D">
            <w:pPr>
              <w:tabs>
                <w:tab w:val="decimal" w:pos="930"/>
              </w:tabs>
              <w:spacing w:line="240" w:lineRule="atLeast"/>
              <w:ind w:right="-80"/>
              <w:rPr>
                <w:szCs w:val="22"/>
                <w:lang w:val="en-US" w:bidi="th-TH"/>
              </w:rPr>
            </w:pPr>
            <w:r w:rsidRPr="00206CA1">
              <w:t>1,412,804</w:t>
            </w:r>
          </w:p>
        </w:tc>
      </w:tr>
      <w:tr w:rsidR="0029486D" w:rsidRPr="00206CA1" w14:paraId="54A514F8" w14:textId="77777777" w:rsidTr="002E361B">
        <w:trPr>
          <w:trHeight w:val="443"/>
        </w:trPr>
        <w:tc>
          <w:tcPr>
            <w:tcW w:w="3956" w:type="dxa"/>
            <w:shd w:val="clear" w:color="auto" w:fill="auto"/>
          </w:tcPr>
          <w:p w14:paraId="5399C16E" w14:textId="77777777" w:rsidR="0029486D" w:rsidRPr="00206CA1" w:rsidRDefault="0029486D" w:rsidP="0029486D">
            <w:pPr>
              <w:pStyle w:val="acctfourfigures"/>
              <w:spacing w:line="240" w:lineRule="atLeast"/>
              <w:ind w:left="191" w:hanging="180"/>
              <w:rPr>
                <w:szCs w:val="22"/>
              </w:rPr>
            </w:pPr>
            <w:r w:rsidRPr="00206CA1">
              <w:rPr>
                <w:szCs w:val="22"/>
              </w:rPr>
              <w:t xml:space="preserve">Revenue from sales and installation </w:t>
            </w:r>
          </w:p>
          <w:p w14:paraId="4C9E725A" w14:textId="77777777" w:rsidR="0029486D" w:rsidRPr="00206CA1" w:rsidRDefault="0029486D" w:rsidP="0029486D">
            <w:pPr>
              <w:pStyle w:val="acctfourfigures"/>
              <w:spacing w:line="240" w:lineRule="atLeast"/>
              <w:ind w:left="191" w:hanging="180"/>
              <w:rPr>
                <w:szCs w:val="22"/>
                <w:cs/>
                <w:lang w:bidi="th-TH"/>
              </w:rPr>
            </w:pPr>
            <w:r w:rsidRPr="00206CA1">
              <w:rPr>
                <w:szCs w:val="22"/>
              </w:rPr>
              <w:t xml:space="preserve">   service of roof sheets and solar roof</w:t>
            </w:r>
          </w:p>
        </w:tc>
        <w:tc>
          <w:tcPr>
            <w:tcW w:w="1156" w:type="dxa"/>
            <w:shd w:val="clear" w:color="auto" w:fill="auto"/>
          </w:tcPr>
          <w:p w14:paraId="7A28A4A6" w14:textId="77777777" w:rsidR="009975F3" w:rsidRPr="003923E9" w:rsidRDefault="009975F3" w:rsidP="0029486D">
            <w:pPr>
              <w:tabs>
                <w:tab w:val="decimal" w:pos="905"/>
              </w:tabs>
              <w:spacing w:line="240" w:lineRule="atLeast"/>
              <w:ind w:right="35"/>
              <w:rPr>
                <w:szCs w:val="22"/>
                <w:lang w:val="en-US" w:bidi="th-TH"/>
              </w:rPr>
            </w:pPr>
          </w:p>
          <w:p w14:paraId="0B4A8D7E" w14:textId="495FC580" w:rsidR="0029486D" w:rsidRPr="003923E9" w:rsidRDefault="009975F3" w:rsidP="0029486D">
            <w:pPr>
              <w:tabs>
                <w:tab w:val="decimal" w:pos="905"/>
              </w:tabs>
              <w:spacing w:line="240" w:lineRule="atLeast"/>
              <w:ind w:right="35"/>
              <w:rPr>
                <w:szCs w:val="22"/>
                <w:lang w:val="en-US" w:bidi="th-TH"/>
              </w:rPr>
            </w:pPr>
            <w:r w:rsidRPr="003923E9">
              <w:rPr>
                <w:szCs w:val="22"/>
                <w:lang w:val="en-US" w:bidi="th-TH"/>
              </w:rPr>
              <w:t>251,815</w:t>
            </w:r>
          </w:p>
        </w:tc>
        <w:tc>
          <w:tcPr>
            <w:tcW w:w="236" w:type="dxa"/>
            <w:shd w:val="clear" w:color="auto" w:fill="auto"/>
          </w:tcPr>
          <w:p w14:paraId="4622C076" w14:textId="77777777" w:rsidR="0029486D" w:rsidRPr="00206CA1" w:rsidRDefault="0029486D" w:rsidP="0029486D">
            <w:pPr>
              <w:tabs>
                <w:tab w:val="decimal" w:pos="705"/>
              </w:tabs>
              <w:spacing w:line="240" w:lineRule="atLeast"/>
              <w:ind w:right="-105"/>
              <w:rPr>
                <w:szCs w:val="22"/>
                <w:lang w:val="en-US" w:bidi="th-TH"/>
              </w:rPr>
            </w:pPr>
          </w:p>
        </w:tc>
        <w:tc>
          <w:tcPr>
            <w:tcW w:w="1178" w:type="dxa"/>
            <w:shd w:val="clear" w:color="auto" w:fill="auto"/>
          </w:tcPr>
          <w:p w14:paraId="345F3374" w14:textId="77777777" w:rsidR="0029486D" w:rsidRPr="00206CA1" w:rsidRDefault="0029486D" w:rsidP="0029486D">
            <w:pPr>
              <w:tabs>
                <w:tab w:val="decimal" w:pos="905"/>
              </w:tabs>
              <w:spacing w:line="240" w:lineRule="atLeast"/>
              <w:ind w:right="35"/>
            </w:pPr>
          </w:p>
          <w:p w14:paraId="7891A13D" w14:textId="4345B38B" w:rsidR="0029486D" w:rsidRPr="00206CA1" w:rsidRDefault="0029486D" w:rsidP="0029486D">
            <w:pPr>
              <w:tabs>
                <w:tab w:val="left" w:pos="475"/>
              </w:tabs>
              <w:spacing w:line="240" w:lineRule="atLeast"/>
              <w:ind w:right="-141"/>
              <w:jc w:val="center"/>
              <w:rPr>
                <w:szCs w:val="22"/>
                <w:lang w:val="en-US" w:bidi="th-TH"/>
              </w:rPr>
            </w:pPr>
            <w:r w:rsidRPr="00206CA1">
              <w:t>1,056,476</w:t>
            </w:r>
          </w:p>
        </w:tc>
        <w:tc>
          <w:tcPr>
            <w:tcW w:w="236" w:type="dxa"/>
            <w:shd w:val="clear" w:color="auto" w:fill="auto"/>
          </w:tcPr>
          <w:p w14:paraId="05E39D8C" w14:textId="77777777" w:rsidR="0029486D" w:rsidRPr="00206CA1" w:rsidRDefault="0029486D" w:rsidP="0029486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163" w:type="dxa"/>
            <w:shd w:val="clear" w:color="auto" w:fill="auto"/>
          </w:tcPr>
          <w:p w14:paraId="5A2FCED5" w14:textId="77777777" w:rsidR="0029486D" w:rsidRPr="003923E9" w:rsidRDefault="0029486D" w:rsidP="0029486D">
            <w:pPr>
              <w:tabs>
                <w:tab w:val="decimal" w:pos="960"/>
              </w:tabs>
              <w:spacing w:line="240" w:lineRule="atLeast"/>
              <w:ind w:right="30"/>
              <w:jc w:val="right"/>
              <w:rPr>
                <w:szCs w:val="22"/>
                <w:lang w:bidi="th-TH"/>
              </w:rPr>
            </w:pPr>
          </w:p>
          <w:p w14:paraId="410BCF78" w14:textId="1FB3C99D" w:rsidR="009935AF" w:rsidRPr="003923E9" w:rsidRDefault="009935AF" w:rsidP="0029486D">
            <w:pPr>
              <w:tabs>
                <w:tab w:val="decimal" w:pos="960"/>
              </w:tabs>
              <w:spacing w:line="240" w:lineRule="atLeast"/>
              <w:ind w:right="30"/>
              <w:jc w:val="right"/>
              <w:rPr>
                <w:szCs w:val="22"/>
                <w:lang w:bidi="th-TH"/>
              </w:rPr>
            </w:pPr>
            <w:r w:rsidRPr="003923E9">
              <w:rPr>
                <w:szCs w:val="22"/>
                <w:lang w:bidi="th-TH"/>
              </w:rPr>
              <w:t>-</w:t>
            </w:r>
          </w:p>
        </w:tc>
        <w:tc>
          <w:tcPr>
            <w:tcW w:w="239" w:type="dxa"/>
            <w:shd w:val="clear" w:color="auto" w:fill="auto"/>
          </w:tcPr>
          <w:p w14:paraId="7D231012" w14:textId="77777777" w:rsidR="0029486D" w:rsidRPr="00206CA1" w:rsidRDefault="0029486D" w:rsidP="0029486D">
            <w:pPr>
              <w:tabs>
                <w:tab w:val="decimal" w:pos="960"/>
              </w:tabs>
              <w:spacing w:line="240" w:lineRule="atLeast"/>
              <w:ind w:right="-130"/>
              <w:rPr>
                <w:szCs w:val="22"/>
                <w:lang w:val="en-US" w:bidi="th-TH"/>
              </w:rPr>
            </w:pPr>
          </w:p>
        </w:tc>
        <w:tc>
          <w:tcPr>
            <w:tcW w:w="1178" w:type="dxa"/>
            <w:shd w:val="clear" w:color="auto" w:fill="auto"/>
          </w:tcPr>
          <w:p w14:paraId="76152837" w14:textId="77777777" w:rsidR="0029486D" w:rsidRPr="00206CA1" w:rsidRDefault="0029486D" w:rsidP="0029486D">
            <w:pPr>
              <w:tabs>
                <w:tab w:val="decimal" w:pos="960"/>
              </w:tabs>
              <w:spacing w:line="240" w:lineRule="atLeast"/>
              <w:ind w:right="30"/>
              <w:jc w:val="right"/>
              <w:rPr>
                <w:szCs w:val="22"/>
                <w:lang w:bidi="th-TH"/>
              </w:rPr>
            </w:pPr>
          </w:p>
          <w:p w14:paraId="596F4FDF" w14:textId="24B4CD14" w:rsidR="0029486D" w:rsidRPr="00206CA1" w:rsidRDefault="0029486D" w:rsidP="0029486D">
            <w:pPr>
              <w:spacing w:line="240" w:lineRule="atLeast"/>
              <w:jc w:val="right"/>
              <w:rPr>
                <w:szCs w:val="22"/>
                <w:lang w:val="en-US" w:bidi="th-TH"/>
              </w:rPr>
            </w:pPr>
            <w:r w:rsidRPr="00206CA1">
              <w:rPr>
                <w:szCs w:val="22"/>
                <w:lang w:bidi="th-TH"/>
              </w:rPr>
              <w:t>-</w:t>
            </w:r>
          </w:p>
        </w:tc>
        <w:tc>
          <w:tcPr>
            <w:tcW w:w="236" w:type="dxa"/>
            <w:shd w:val="clear" w:color="auto" w:fill="auto"/>
          </w:tcPr>
          <w:p w14:paraId="1E581274" w14:textId="77777777" w:rsidR="0029486D" w:rsidRPr="00206CA1" w:rsidRDefault="0029486D" w:rsidP="0029486D">
            <w:pPr>
              <w:tabs>
                <w:tab w:val="decimal" w:pos="905"/>
              </w:tabs>
              <w:spacing w:line="240" w:lineRule="atLeast"/>
              <w:ind w:right="35"/>
              <w:rPr>
                <w:szCs w:val="22"/>
                <w:lang w:val="en-US" w:bidi="th-TH"/>
              </w:rPr>
            </w:pPr>
          </w:p>
        </w:tc>
        <w:tc>
          <w:tcPr>
            <w:tcW w:w="1181" w:type="dxa"/>
            <w:shd w:val="clear" w:color="auto" w:fill="auto"/>
          </w:tcPr>
          <w:p w14:paraId="7A89C313" w14:textId="77777777" w:rsidR="0029486D" w:rsidRPr="003923E9" w:rsidRDefault="0029486D" w:rsidP="0029486D">
            <w:pPr>
              <w:tabs>
                <w:tab w:val="decimal" w:pos="931"/>
              </w:tabs>
              <w:spacing w:line="240" w:lineRule="atLeast"/>
              <w:ind w:right="-230"/>
              <w:rPr>
                <w:szCs w:val="22"/>
                <w:lang w:bidi="th-TH"/>
              </w:rPr>
            </w:pPr>
          </w:p>
          <w:p w14:paraId="342CF039" w14:textId="120DAAB7" w:rsidR="000A2752" w:rsidRPr="003923E9" w:rsidRDefault="000A2752" w:rsidP="0029486D">
            <w:pPr>
              <w:tabs>
                <w:tab w:val="decimal" w:pos="931"/>
              </w:tabs>
              <w:spacing w:line="240" w:lineRule="atLeast"/>
              <w:ind w:right="-230"/>
              <w:rPr>
                <w:szCs w:val="22"/>
                <w:lang w:bidi="th-TH"/>
              </w:rPr>
            </w:pPr>
            <w:r w:rsidRPr="003923E9">
              <w:rPr>
                <w:szCs w:val="22"/>
                <w:lang w:bidi="th-TH"/>
              </w:rPr>
              <w:t>-</w:t>
            </w:r>
          </w:p>
        </w:tc>
        <w:tc>
          <w:tcPr>
            <w:tcW w:w="249" w:type="dxa"/>
            <w:shd w:val="clear" w:color="auto" w:fill="auto"/>
          </w:tcPr>
          <w:p w14:paraId="3B089AD7" w14:textId="77777777" w:rsidR="0029486D" w:rsidRPr="00206CA1" w:rsidRDefault="0029486D" w:rsidP="0029486D">
            <w:pPr>
              <w:tabs>
                <w:tab w:val="decimal" w:pos="780"/>
              </w:tabs>
              <w:spacing w:line="240" w:lineRule="atLeast"/>
              <w:ind w:right="-230"/>
              <w:rPr>
                <w:szCs w:val="22"/>
                <w:lang w:val="en-US" w:bidi="th-TH"/>
              </w:rPr>
            </w:pPr>
          </w:p>
        </w:tc>
        <w:tc>
          <w:tcPr>
            <w:tcW w:w="1169" w:type="dxa"/>
            <w:shd w:val="clear" w:color="auto" w:fill="auto"/>
          </w:tcPr>
          <w:p w14:paraId="0BAC25C9" w14:textId="77777777" w:rsidR="0029486D" w:rsidRPr="00206CA1" w:rsidRDefault="0029486D" w:rsidP="0029486D">
            <w:pPr>
              <w:tabs>
                <w:tab w:val="decimal" w:pos="931"/>
              </w:tabs>
              <w:spacing w:line="240" w:lineRule="atLeast"/>
              <w:ind w:right="-230"/>
              <w:rPr>
                <w:szCs w:val="22"/>
                <w:lang w:bidi="th-TH"/>
              </w:rPr>
            </w:pPr>
          </w:p>
          <w:p w14:paraId="44CB499D" w14:textId="663246CA" w:rsidR="0029486D" w:rsidRPr="00206CA1" w:rsidRDefault="0029486D" w:rsidP="0029486D">
            <w:pPr>
              <w:tabs>
                <w:tab w:val="decimal" w:pos="917"/>
              </w:tabs>
              <w:spacing w:line="240" w:lineRule="atLeast"/>
              <w:ind w:right="-230"/>
              <w:rPr>
                <w:szCs w:val="22"/>
                <w:lang w:val="en-US" w:bidi="th-TH"/>
              </w:rPr>
            </w:pPr>
            <w:r w:rsidRPr="00206CA1">
              <w:rPr>
                <w:szCs w:val="22"/>
                <w:lang w:bidi="th-TH"/>
              </w:rPr>
              <w:t>-</w:t>
            </w:r>
          </w:p>
        </w:tc>
        <w:tc>
          <w:tcPr>
            <w:tcW w:w="236" w:type="dxa"/>
            <w:shd w:val="clear" w:color="auto" w:fill="auto"/>
          </w:tcPr>
          <w:p w14:paraId="45D3D35E" w14:textId="77777777" w:rsidR="0029486D" w:rsidRPr="00206CA1" w:rsidRDefault="0029486D" w:rsidP="0029486D">
            <w:pPr>
              <w:tabs>
                <w:tab w:val="decimal" w:pos="905"/>
              </w:tabs>
              <w:spacing w:line="240" w:lineRule="atLeast"/>
              <w:ind w:right="35"/>
              <w:rPr>
                <w:szCs w:val="22"/>
                <w:lang w:val="en-US" w:bidi="th-TH"/>
              </w:rPr>
            </w:pPr>
          </w:p>
        </w:tc>
        <w:tc>
          <w:tcPr>
            <w:tcW w:w="1151" w:type="dxa"/>
            <w:shd w:val="clear" w:color="auto" w:fill="auto"/>
          </w:tcPr>
          <w:p w14:paraId="0C1CFE44" w14:textId="77777777" w:rsidR="0029486D" w:rsidRPr="003923E9" w:rsidRDefault="0029486D" w:rsidP="0029486D">
            <w:pPr>
              <w:tabs>
                <w:tab w:val="decimal" w:pos="930"/>
              </w:tabs>
              <w:spacing w:line="240" w:lineRule="atLeast"/>
              <w:ind w:right="-80"/>
              <w:rPr>
                <w:szCs w:val="22"/>
                <w:lang w:val="en-US" w:bidi="th-TH"/>
              </w:rPr>
            </w:pPr>
          </w:p>
          <w:p w14:paraId="161A3EC2" w14:textId="3D6B198B" w:rsidR="00E208CA" w:rsidRPr="003923E9" w:rsidRDefault="00E208CA" w:rsidP="0029486D">
            <w:pPr>
              <w:tabs>
                <w:tab w:val="decimal" w:pos="930"/>
              </w:tabs>
              <w:spacing w:line="240" w:lineRule="atLeast"/>
              <w:ind w:right="-80"/>
              <w:rPr>
                <w:szCs w:val="22"/>
                <w:lang w:val="en-US" w:bidi="th-TH"/>
              </w:rPr>
            </w:pPr>
            <w:r w:rsidRPr="003923E9">
              <w:rPr>
                <w:szCs w:val="22"/>
                <w:lang w:val="en-US" w:bidi="th-TH"/>
              </w:rPr>
              <w:t>251,815</w:t>
            </w:r>
          </w:p>
        </w:tc>
        <w:tc>
          <w:tcPr>
            <w:tcW w:w="236" w:type="dxa"/>
            <w:shd w:val="clear" w:color="auto" w:fill="auto"/>
          </w:tcPr>
          <w:p w14:paraId="07E656E5" w14:textId="77777777" w:rsidR="0029486D" w:rsidRPr="00206CA1" w:rsidRDefault="0029486D" w:rsidP="0029486D">
            <w:pPr>
              <w:tabs>
                <w:tab w:val="decimal" w:pos="930"/>
              </w:tabs>
              <w:spacing w:line="240" w:lineRule="atLeast"/>
              <w:ind w:right="-80"/>
              <w:rPr>
                <w:szCs w:val="22"/>
                <w:lang w:val="en-US" w:bidi="th-TH"/>
              </w:rPr>
            </w:pPr>
          </w:p>
        </w:tc>
        <w:tc>
          <w:tcPr>
            <w:tcW w:w="1140" w:type="dxa"/>
            <w:shd w:val="clear" w:color="auto" w:fill="auto"/>
          </w:tcPr>
          <w:p w14:paraId="4FFF9CFB" w14:textId="77777777" w:rsidR="0029486D" w:rsidRPr="00206CA1" w:rsidRDefault="0029486D" w:rsidP="0029486D">
            <w:pPr>
              <w:tabs>
                <w:tab w:val="decimal" w:pos="930"/>
              </w:tabs>
              <w:spacing w:line="240" w:lineRule="atLeast"/>
              <w:ind w:right="-80"/>
            </w:pPr>
          </w:p>
          <w:p w14:paraId="62EDB77D" w14:textId="1C3633E2" w:rsidR="0029486D" w:rsidRPr="00206CA1" w:rsidRDefault="0029486D" w:rsidP="0029486D">
            <w:pPr>
              <w:tabs>
                <w:tab w:val="decimal" w:pos="930"/>
              </w:tabs>
              <w:spacing w:line="240" w:lineRule="atLeast"/>
              <w:ind w:right="-80"/>
              <w:rPr>
                <w:szCs w:val="22"/>
                <w:lang w:val="en-US" w:bidi="th-TH"/>
              </w:rPr>
            </w:pPr>
            <w:r w:rsidRPr="00206CA1">
              <w:t>1,056,476</w:t>
            </w:r>
          </w:p>
        </w:tc>
      </w:tr>
      <w:tr w:rsidR="0029486D" w:rsidRPr="00206CA1" w14:paraId="56CA5192" w14:textId="77777777" w:rsidTr="002E361B">
        <w:tc>
          <w:tcPr>
            <w:tcW w:w="3956" w:type="dxa"/>
            <w:shd w:val="clear" w:color="auto" w:fill="auto"/>
          </w:tcPr>
          <w:p w14:paraId="5C2250C6" w14:textId="77777777" w:rsidR="0029486D" w:rsidRPr="00206CA1" w:rsidRDefault="0029486D" w:rsidP="0029486D">
            <w:pPr>
              <w:pStyle w:val="acctfourfigures"/>
              <w:spacing w:line="240" w:lineRule="atLeast"/>
              <w:ind w:left="191" w:hanging="180"/>
              <w:rPr>
                <w:szCs w:val="22"/>
                <w:cs/>
                <w:lang w:bidi="th-TH"/>
              </w:rPr>
            </w:pPr>
            <w:r w:rsidRPr="00206CA1">
              <w:rPr>
                <w:szCs w:val="22"/>
              </w:rPr>
              <w:t>Revenue from sales of goods and other services</w:t>
            </w:r>
          </w:p>
        </w:tc>
        <w:tc>
          <w:tcPr>
            <w:tcW w:w="1156" w:type="dxa"/>
            <w:shd w:val="clear" w:color="auto" w:fill="auto"/>
          </w:tcPr>
          <w:p w14:paraId="0BEE2074" w14:textId="77777777" w:rsidR="009975F3" w:rsidRPr="003923E9" w:rsidRDefault="009975F3" w:rsidP="0029486D">
            <w:pPr>
              <w:tabs>
                <w:tab w:val="decimal" w:pos="905"/>
              </w:tabs>
              <w:spacing w:line="240" w:lineRule="atLeast"/>
              <w:ind w:right="35"/>
              <w:rPr>
                <w:szCs w:val="22"/>
                <w:lang w:val="en-US" w:bidi="th-TH"/>
              </w:rPr>
            </w:pPr>
          </w:p>
          <w:p w14:paraId="26A049A0" w14:textId="3C405AF4" w:rsidR="0029486D" w:rsidRPr="003923E9" w:rsidRDefault="009975F3" w:rsidP="0029486D">
            <w:pPr>
              <w:tabs>
                <w:tab w:val="decimal" w:pos="905"/>
              </w:tabs>
              <w:spacing w:line="240" w:lineRule="atLeast"/>
              <w:ind w:right="35"/>
              <w:rPr>
                <w:szCs w:val="22"/>
                <w:lang w:val="en-US" w:bidi="th-TH"/>
              </w:rPr>
            </w:pPr>
            <w:r w:rsidRPr="003923E9">
              <w:rPr>
                <w:szCs w:val="22"/>
                <w:lang w:val="en-US" w:bidi="th-TH"/>
              </w:rPr>
              <w:t>24,728</w:t>
            </w:r>
          </w:p>
        </w:tc>
        <w:tc>
          <w:tcPr>
            <w:tcW w:w="236" w:type="dxa"/>
            <w:shd w:val="clear" w:color="auto" w:fill="auto"/>
          </w:tcPr>
          <w:p w14:paraId="6E355331" w14:textId="77777777" w:rsidR="0029486D" w:rsidRPr="00206CA1" w:rsidRDefault="0029486D" w:rsidP="0029486D">
            <w:pPr>
              <w:tabs>
                <w:tab w:val="decimal" w:pos="905"/>
              </w:tabs>
              <w:spacing w:line="240" w:lineRule="atLeast"/>
              <w:ind w:right="35"/>
              <w:rPr>
                <w:szCs w:val="22"/>
                <w:lang w:val="en-US" w:bidi="th-TH"/>
              </w:rPr>
            </w:pPr>
          </w:p>
        </w:tc>
        <w:tc>
          <w:tcPr>
            <w:tcW w:w="1178" w:type="dxa"/>
            <w:shd w:val="clear" w:color="auto" w:fill="auto"/>
          </w:tcPr>
          <w:p w14:paraId="4C29BD79" w14:textId="77777777" w:rsidR="0029486D" w:rsidRPr="00206CA1" w:rsidRDefault="0029486D" w:rsidP="0029486D">
            <w:pPr>
              <w:tabs>
                <w:tab w:val="decimal" w:pos="905"/>
              </w:tabs>
              <w:spacing w:line="240" w:lineRule="atLeast"/>
              <w:ind w:right="35"/>
            </w:pPr>
          </w:p>
          <w:p w14:paraId="4880E84D" w14:textId="785698BB" w:rsidR="0029486D" w:rsidRPr="00206CA1" w:rsidRDefault="0029486D" w:rsidP="0029486D">
            <w:pPr>
              <w:tabs>
                <w:tab w:val="decimal" w:pos="905"/>
              </w:tabs>
              <w:spacing w:line="240" w:lineRule="atLeast"/>
              <w:ind w:right="35"/>
              <w:rPr>
                <w:szCs w:val="22"/>
                <w:lang w:val="en-US" w:bidi="th-TH"/>
              </w:rPr>
            </w:pPr>
            <w:r w:rsidRPr="00206CA1">
              <w:t>66,046</w:t>
            </w:r>
          </w:p>
        </w:tc>
        <w:tc>
          <w:tcPr>
            <w:tcW w:w="236" w:type="dxa"/>
            <w:shd w:val="clear" w:color="auto" w:fill="auto"/>
          </w:tcPr>
          <w:p w14:paraId="145CB0AF" w14:textId="77777777" w:rsidR="0029486D" w:rsidRPr="00206CA1" w:rsidRDefault="0029486D" w:rsidP="0029486D">
            <w:pPr>
              <w:tabs>
                <w:tab w:val="left" w:pos="227"/>
                <w:tab w:val="left" w:pos="454"/>
                <w:tab w:val="left" w:pos="680"/>
                <w:tab w:val="decimal" w:pos="905"/>
              </w:tabs>
              <w:spacing w:line="240" w:lineRule="atLeast"/>
              <w:ind w:right="35"/>
              <w:rPr>
                <w:szCs w:val="22"/>
                <w:lang w:val="en-US" w:bidi="th-TH"/>
              </w:rPr>
            </w:pPr>
          </w:p>
        </w:tc>
        <w:tc>
          <w:tcPr>
            <w:tcW w:w="1163" w:type="dxa"/>
            <w:shd w:val="clear" w:color="auto" w:fill="auto"/>
          </w:tcPr>
          <w:p w14:paraId="71CECF97" w14:textId="77777777" w:rsidR="0029486D" w:rsidRPr="003923E9" w:rsidRDefault="0029486D" w:rsidP="0029486D">
            <w:pPr>
              <w:tabs>
                <w:tab w:val="decimal" w:pos="960"/>
              </w:tabs>
              <w:spacing w:line="240" w:lineRule="atLeast"/>
              <w:ind w:right="30"/>
              <w:jc w:val="right"/>
              <w:rPr>
                <w:szCs w:val="22"/>
                <w:lang w:val="en-US" w:bidi="th-TH"/>
              </w:rPr>
            </w:pPr>
          </w:p>
          <w:p w14:paraId="7D80E613" w14:textId="25FECF0A" w:rsidR="009935AF" w:rsidRPr="003923E9" w:rsidRDefault="009935AF" w:rsidP="0029486D">
            <w:pPr>
              <w:tabs>
                <w:tab w:val="decimal" w:pos="960"/>
              </w:tabs>
              <w:spacing w:line="240" w:lineRule="atLeast"/>
              <w:ind w:right="30"/>
              <w:jc w:val="right"/>
              <w:rPr>
                <w:szCs w:val="22"/>
                <w:lang w:val="en-US" w:bidi="th-TH"/>
              </w:rPr>
            </w:pPr>
            <w:r w:rsidRPr="003923E9">
              <w:rPr>
                <w:szCs w:val="22"/>
                <w:lang w:val="en-US" w:bidi="th-TH"/>
              </w:rPr>
              <w:t>-</w:t>
            </w:r>
          </w:p>
        </w:tc>
        <w:tc>
          <w:tcPr>
            <w:tcW w:w="239" w:type="dxa"/>
            <w:shd w:val="clear" w:color="auto" w:fill="auto"/>
          </w:tcPr>
          <w:p w14:paraId="550773D7" w14:textId="77777777" w:rsidR="0029486D" w:rsidRPr="00206CA1" w:rsidRDefault="0029486D" w:rsidP="0029486D">
            <w:pPr>
              <w:tabs>
                <w:tab w:val="decimal" w:pos="960"/>
              </w:tabs>
              <w:spacing w:line="240" w:lineRule="atLeast"/>
              <w:ind w:right="-130"/>
              <w:rPr>
                <w:szCs w:val="22"/>
                <w:lang w:val="en-US" w:bidi="th-TH"/>
              </w:rPr>
            </w:pPr>
          </w:p>
        </w:tc>
        <w:tc>
          <w:tcPr>
            <w:tcW w:w="1178" w:type="dxa"/>
            <w:shd w:val="clear" w:color="auto" w:fill="auto"/>
          </w:tcPr>
          <w:p w14:paraId="0776C897" w14:textId="77777777" w:rsidR="0029486D" w:rsidRPr="00206CA1" w:rsidRDefault="0029486D" w:rsidP="0029486D">
            <w:pPr>
              <w:tabs>
                <w:tab w:val="decimal" w:pos="960"/>
              </w:tabs>
              <w:spacing w:line="240" w:lineRule="atLeast"/>
              <w:ind w:right="30"/>
              <w:jc w:val="right"/>
            </w:pPr>
          </w:p>
          <w:p w14:paraId="3EADA15B" w14:textId="72FA0F0F" w:rsidR="0029486D" w:rsidRPr="00206CA1" w:rsidRDefault="0029486D" w:rsidP="0029486D">
            <w:pPr>
              <w:spacing w:line="240" w:lineRule="atLeast"/>
              <w:jc w:val="right"/>
              <w:rPr>
                <w:szCs w:val="22"/>
                <w:lang w:val="en-US" w:bidi="th-TH"/>
              </w:rPr>
            </w:pPr>
            <w:r w:rsidRPr="00206CA1">
              <w:t>-</w:t>
            </w:r>
          </w:p>
        </w:tc>
        <w:tc>
          <w:tcPr>
            <w:tcW w:w="236" w:type="dxa"/>
            <w:shd w:val="clear" w:color="auto" w:fill="auto"/>
          </w:tcPr>
          <w:p w14:paraId="2614037E" w14:textId="77777777" w:rsidR="0029486D" w:rsidRPr="00206CA1" w:rsidRDefault="0029486D" w:rsidP="0029486D">
            <w:pPr>
              <w:tabs>
                <w:tab w:val="decimal" w:pos="795"/>
                <w:tab w:val="decimal" w:pos="905"/>
              </w:tabs>
              <w:spacing w:line="240" w:lineRule="atLeast"/>
              <w:ind w:right="35"/>
              <w:rPr>
                <w:szCs w:val="22"/>
                <w:lang w:val="en-US" w:bidi="th-TH"/>
              </w:rPr>
            </w:pPr>
          </w:p>
        </w:tc>
        <w:tc>
          <w:tcPr>
            <w:tcW w:w="1181" w:type="dxa"/>
            <w:shd w:val="clear" w:color="auto" w:fill="auto"/>
          </w:tcPr>
          <w:p w14:paraId="04F1D8D2" w14:textId="77777777" w:rsidR="0029486D" w:rsidRPr="003923E9" w:rsidRDefault="0029486D" w:rsidP="0029486D">
            <w:pPr>
              <w:tabs>
                <w:tab w:val="decimal" w:pos="931"/>
              </w:tabs>
              <w:spacing w:line="240" w:lineRule="atLeast"/>
              <w:ind w:right="-230"/>
              <w:rPr>
                <w:szCs w:val="22"/>
                <w:lang w:val="en-US" w:bidi="th-TH"/>
              </w:rPr>
            </w:pPr>
          </w:p>
          <w:p w14:paraId="0ED18278" w14:textId="4D941250" w:rsidR="000A2752" w:rsidRPr="003923E9" w:rsidRDefault="000A2752" w:rsidP="0029486D">
            <w:pPr>
              <w:tabs>
                <w:tab w:val="decimal" w:pos="931"/>
              </w:tabs>
              <w:spacing w:line="240" w:lineRule="atLeast"/>
              <w:ind w:right="-230"/>
              <w:rPr>
                <w:szCs w:val="22"/>
                <w:lang w:val="en-US" w:bidi="th-TH"/>
              </w:rPr>
            </w:pPr>
            <w:r w:rsidRPr="003923E9">
              <w:rPr>
                <w:szCs w:val="22"/>
                <w:lang w:val="en-US" w:bidi="th-TH"/>
              </w:rPr>
              <w:t>3,272</w:t>
            </w:r>
          </w:p>
        </w:tc>
        <w:tc>
          <w:tcPr>
            <w:tcW w:w="249" w:type="dxa"/>
            <w:shd w:val="clear" w:color="auto" w:fill="auto"/>
          </w:tcPr>
          <w:p w14:paraId="1686E70D" w14:textId="77777777" w:rsidR="0029486D" w:rsidRPr="00206CA1" w:rsidRDefault="0029486D" w:rsidP="0029486D">
            <w:pPr>
              <w:tabs>
                <w:tab w:val="decimal" w:pos="780"/>
              </w:tabs>
              <w:spacing w:line="240" w:lineRule="atLeast"/>
              <w:ind w:right="-230"/>
              <w:rPr>
                <w:szCs w:val="22"/>
                <w:lang w:val="en-US" w:bidi="th-TH"/>
              </w:rPr>
            </w:pPr>
          </w:p>
        </w:tc>
        <w:tc>
          <w:tcPr>
            <w:tcW w:w="1169" w:type="dxa"/>
            <w:shd w:val="clear" w:color="auto" w:fill="auto"/>
          </w:tcPr>
          <w:p w14:paraId="79FB81C6" w14:textId="77777777" w:rsidR="0029486D" w:rsidRPr="00206CA1" w:rsidRDefault="0029486D" w:rsidP="0029486D">
            <w:pPr>
              <w:tabs>
                <w:tab w:val="decimal" w:pos="931"/>
              </w:tabs>
              <w:spacing w:line="240" w:lineRule="atLeast"/>
              <w:ind w:right="-230"/>
            </w:pPr>
          </w:p>
          <w:p w14:paraId="3CD4AAF6" w14:textId="40AE8E01" w:rsidR="0029486D" w:rsidRPr="00206CA1" w:rsidRDefault="0029486D" w:rsidP="0029486D">
            <w:pPr>
              <w:tabs>
                <w:tab w:val="decimal" w:pos="917"/>
              </w:tabs>
              <w:spacing w:line="240" w:lineRule="atLeast"/>
              <w:ind w:right="-230"/>
              <w:rPr>
                <w:szCs w:val="22"/>
                <w:lang w:val="en-US" w:bidi="th-TH"/>
              </w:rPr>
            </w:pPr>
            <w:r w:rsidRPr="00206CA1">
              <w:t>21,608</w:t>
            </w:r>
          </w:p>
        </w:tc>
        <w:tc>
          <w:tcPr>
            <w:tcW w:w="236" w:type="dxa"/>
            <w:shd w:val="clear" w:color="auto" w:fill="auto"/>
          </w:tcPr>
          <w:p w14:paraId="45AF637A" w14:textId="77777777" w:rsidR="0029486D" w:rsidRPr="00206CA1" w:rsidRDefault="0029486D" w:rsidP="0029486D">
            <w:pPr>
              <w:tabs>
                <w:tab w:val="decimal" w:pos="905"/>
              </w:tabs>
              <w:spacing w:line="240" w:lineRule="atLeast"/>
              <w:ind w:right="35"/>
              <w:rPr>
                <w:szCs w:val="22"/>
                <w:lang w:val="en-US" w:bidi="th-TH"/>
              </w:rPr>
            </w:pPr>
          </w:p>
        </w:tc>
        <w:tc>
          <w:tcPr>
            <w:tcW w:w="1151" w:type="dxa"/>
            <w:shd w:val="clear" w:color="auto" w:fill="auto"/>
          </w:tcPr>
          <w:p w14:paraId="64BBCE2F" w14:textId="77777777" w:rsidR="0029486D" w:rsidRPr="003923E9" w:rsidRDefault="0029486D" w:rsidP="0029486D">
            <w:pPr>
              <w:tabs>
                <w:tab w:val="decimal" w:pos="930"/>
              </w:tabs>
              <w:spacing w:line="240" w:lineRule="atLeast"/>
              <w:ind w:right="-80"/>
              <w:rPr>
                <w:szCs w:val="22"/>
                <w:lang w:val="en-US" w:bidi="th-TH"/>
              </w:rPr>
            </w:pPr>
          </w:p>
          <w:p w14:paraId="24DDE432" w14:textId="64BB9CB5" w:rsidR="00E208CA" w:rsidRPr="003923E9" w:rsidRDefault="00E208CA" w:rsidP="0029486D">
            <w:pPr>
              <w:tabs>
                <w:tab w:val="decimal" w:pos="930"/>
              </w:tabs>
              <w:spacing w:line="240" w:lineRule="atLeast"/>
              <w:ind w:right="-80"/>
              <w:rPr>
                <w:szCs w:val="22"/>
                <w:lang w:val="en-US" w:bidi="th-TH"/>
              </w:rPr>
            </w:pPr>
            <w:r w:rsidRPr="003923E9">
              <w:rPr>
                <w:szCs w:val="22"/>
                <w:lang w:val="en-US" w:bidi="th-TH"/>
              </w:rPr>
              <w:t>28,000</w:t>
            </w:r>
          </w:p>
        </w:tc>
        <w:tc>
          <w:tcPr>
            <w:tcW w:w="236" w:type="dxa"/>
            <w:shd w:val="clear" w:color="auto" w:fill="auto"/>
          </w:tcPr>
          <w:p w14:paraId="6F8826E8" w14:textId="77777777" w:rsidR="0029486D" w:rsidRPr="00206CA1" w:rsidRDefault="0029486D" w:rsidP="0029486D">
            <w:pPr>
              <w:tabs>
                <w:tab w:val="decimal" w:pos="930"/>
              </w:tabs>
              <w:spacing w:line="240" w:lineRule="atLeast"/>
              <w:ind w:right="-80"/>
              <w:rPr>
                <w:szCs w:val="22"/>
                <w:lang w:val="en-US" w:bidi="th-TH"/>
              </w:rPr>
            </w:pPr>
          </w:p>
        </w:tc>
        <w:tc>
          <w:tcPr>
            <w:tcW w:w="1140" w:type="dxa"/>
            <w:shd w:val="clear" w:color="auto" w:fill="auto"/>
          </w:tcPr>
          <w:p w14:paraId="1F8E8BFC" w14:textId="77777777" w:rsidR="0029486D" w:rsidRPr="00206CA1" w:rsidRDefault="0029486D" w:rsidP="0029486D">
            <w:pPr>
              <w:tabs>
                <w:tab w:val="decimal" w:pos="930"/>
              </w:tabs>
              <w:spacing w:line="240" w:lineRule="atLeast"/>
              <w:ind w:right="-80"/>
            </w:pPr>
          </w:p>
          <w:p w14:paraId="7F46B63D" w14:textId="3A9D1857" w:rsidR="0029486D" w:rsidRPr="00206CA1" w:rsidRDefault="0029486D" w:rsidP="0029486D">
            <w:pPr>
              <w:tabs>
                <w:tab w:val="decimal" w:pos="930"/>
              </w:tabs>
              <w:spacing w:line="240" w:lineRule="atLeast"/>
              <w:ind w:right="-80"/>
              <w:rPr>
                <w:szCs w:val="22"/>
                <w:lang w:val="en-US" w:bidi="th-TH"/>
              </w:rPr>
            </w:pPr>
            <w:r w:rsidRPr="00206CA1">
              <w:t>87,654</w:t>
            </w:r>
          </w:p>
        </w:tc>
      </w:tr>
      <w:tr w:rsidR="0029486D" w:rsidRPr="00206CA1" w14:paraId="10114874" w14:textId="77777777" w:rsidTr="002E361B">
        <w:tc>
          <w:tcPr>
            <w:tcW w:w="3956" w:type="dxa"/>
            <w:shd w:val="clear" w:color="auto" w:fill="auto"/>
          </w:tcPr>
          <w:p w14:paraId="2AA8415B" w14:textId="77777777" w:rsidR="0029486D" w:rsidRPr="00206CA1" w:rsidRDefault="0029486D" w:rsidP="0029486D">
            <w:pPr>
              <w:pStyle w:val="acctfourfigures"/>
              <w:tabs>
                <w:tab w:val="clear" w:pos="765"/>
              </w:tabs>
              <w:spacing w:line="240" w:lineRule="atLeast"/>
              <w:ind w:left="191" w:hanging="180"/>
              <w:rPr>
                <w:b/>
                <w:bCs/>
                <w:color w:val="000000"/>
                <w:szCs w:val="22"/>
                <w:lang w:bidi="th-TH"/>
              </w:rPr>
            </w:pPr>
            <w:r w:rsidRPr="00206CA1">
              <w:rPr>
                <w:b/>
                <w:bCs/>
                <w:color w:val="000000"/>
                <w:szCs w:val="22"/>
                <w:lang w:bidi="th-TH"/>
              </w:rPr>
              <w:t>Total</w:t>
            </w:r>
          </w:p>
        </w:tc>
        <w:tc>
          <w:tcPr>
            <w:tcW w:w="1156" w:type="dxa"/>
            <w:tcBorders>
              <w:top w:val="single" w:sz="4" w:space="0" w:color="auto"/>
              <w:bottom w:val="double" w:sz="4" w:space="0" w:color="auto"/>
            </w:tcBorders>
            <w:shd w:val="clear" w:color="auto" w:fill="auto"/>
          </w:tcPr>
          <w:p w14:paraId="13E00871" w14:textId="5EC810FB" w:rsidR="0029486D" w:rsidRPr="003923E9" w:rsidRDefault="009975F3" w:rsidP="0029486D">
            <w:pPr>
              <w:tabs>
                <w:tab w:val="decimal" w:pos="905"/>
              </w:tabs>
              <w:spacing w:line="240" w:lineRule="atLeast"/>
              <w:ind w:right="35"/>
              <w:rPr>
                <w:b/>
                <w:bCs/>
                <w:szCs w:val="22"/>
                <w:lang w:val="en-US"/>
              </w:rPr>
            </w:pPr>
            <w:r w:rsidRPr="003923E9">
              <w:rPr>
                <w:b/>
                <w:bCs/>
                <w:szCs w:val="22"/>
                <w:lang w:val="en-US"/>
              </w:rPr>
              <w:t>276,543</w:t>
            </w:r>
          </w:p>
        </w:tc>
        <w:tc>
          <w:tcPr>
            <w:tcW w:w="236" w:type="dxa"/>
            <w:shd w:val="clear" w:color="auto" w:fill="auto"/>
          </w:tcPr>
          <w:p w14:paraId="14B09C5D" w14:textId="77777777" w:rsidR="0029486D" w:rsidRPr="00206CA1" w:rsidRDefault="0029486D" w:rsidP="0029486D">
            <w:pPr>
              <w:tabs>
                <w:tab w:val="decimal" w:pos="905"/>
              </w:tabs>
              <w:spacing w:line="240" w:lineRule="atLeast"/>
              <w:ind w:right="35"/>
              <w:rPr>
                <w:b/>
                <w:bCs/>
                <w:szCs w:val="22"/>
                <w:lang w:val="en-US"/>
              </w:rPr>
            </w:pPr>
          </w:p>
        </w:tc>
        <w:tc>
          <w:tcPr>
            <w:tcW w:w="1178" w:type="dxa"/>
            <w:tcBorders>
              <w:top w:val="single" w:sz="4" w:space="0" w:color="auto"/>
              <w:bottom w:val="double" w:sz="4" w:space="0" w:color="auto"/>
            </w:tcBorders>
            <w:shd w:val="clear" w:color="auto" w:fill="auto"/>
          </w:tcPr>
          <w:p w14:paraId="566B4FEF" w14:textId="5F71F4B9" w:rsidR="0029486D" w:rsidRPr="00206CA1" w:rsidRDefault="0029486D" w:rsidP="0029486D">
            <w:pPr>
              <w:tabs>
                <w:tab w:val="decimal" w:pos="905"/>
              </w:tabs>
              <w:spacing w:line="240" w:lineRule="atLeast"/>
              <w:ind w:right="35"/>
              <w:rPr>
                <w:b/>
                <w:bCs/>
                <w:szCs w:val="22"/>
                <w:lang w:val="en-US"/>
              </w:rPr>
            </w:pPr>
            <w:r w:rsidRPr="00206CA1">
              <w:rPr>
                <w:b/>
                <w:bCs/>
              </w:rPr>
              <w:t>1,122,522</w:t>
            </w:r>
          </w:p>
        </w:tc>
        <w:tc>
          <w:tcPr>
            <w:tcW w:w="236" w:type="dxa"/>
            <w:shd w:val="clear" w:color="auto" w:fill="auto"/>
          </w:tcPr>
          <w:p w14:paraId="6DE66DD8" w14:textId="77777777" w:rsidR="0029486D" w:rsidRPr="00206CA1" w:rsidRDefault="0029486D" w:rsidP="0029486D">
            <w:pPr>
              <w:tabs>
                <w:tab w:val="left" w:pos="227"/>
                <w:tab w:val="left" w:pos="454"/>
                <w:tab w:val="left" w:pos="680"/>
                <w:tab w:val="decimal" w:pos="905"/>
              </w:tabs>
              <w:spacing w:line="240" w:lineRule="atLeast"/>
              <w:ind w:right="35"/>
              <w:rPr>
                <w:b/>
                <w:bCs/>
                <w:szCs w:val="22"/>
                <w:lang w:val="en-US"/>
              </w:rPr>
            </w:pPr>
          </w:p>
        </w:tc>
        <w:tc>
          <w:tcPr>
            <w:tcW w:w="1163" w:type="dxa"/>
            <w:tcBorders>
              <w:top w:val="single" w:sz="4" w:space="0" w:color="auto"/>
              <w:bottom w:val="double" w:sz="4" w:space="0" w:color="auto"/>
            </w:tcBorders>
            <w:shd w:val="clear" w:color="auto" w:fill="auto"/>
          </w:tcPr>
          <w:p w14:paraId="3C10F87F" w14:textId="73BE18A7" w:rsidR="0029486D" w:rsidRPr="003923E9" w:rsidRDefault="009935AF" w:rsidP="0029486D">
            <w:pPr>
              <w:tabs>
                <w:tab w:val="decimal" w:pos="960"/>
              </w:tabs>
              <w:spacing w:line="240" w:lineRule="atLeast"/>
              <w:ind w:right="30"/>
              <w:jc w:val="right"/>
              <w:rPr>
                <w:b/>
                <w:bCs/>
                <w:szCs w:val="22"/>
                <w:lang w:val="en-US"/>
              </w:rPr>
            </w:pPr>
            <w:r w:rsidRPr="003923E9">
              <w:rPr>
                <w:b/>
                <w:bCs/>
                <w:szCs w:val="22"/>
                <w:lang w:val="en-US"/>
              </w:rPr>
              <w:t>1,769,</w:t>
            </w:r>
            <w:r w:rsidR="00860334" w:rsidRPr="003923E9">
              <w:rPr>
                <w:b/>
                <w:bCs/>
                <w:szCs w:val="22"/>
                <w:lang w:val="en-US"/>
              </w:rPr>
              <w:t>397</w:t>
            </w:r>
          </w:p>
        </w:tc>
        <w:tc>
          <w:tcPr>
            <w:tcW w:w="239" w:type="dxa"/>
            <w:shd w:val="clear" w:color="auto" w:fill="auto"/>
          </w:tcPr>
          <w:p w14:paraId="7219F1E1" w14:textId="77777777" w:rsidR="0029486D" w:rsidRPr="00206CA1" w:rsidRDefault="0029486D" w:rsidP="0029486D">
            <w:pPr>
              <w:tabs>
                <w:tab w:val="decimal" w:pos="960"/>
              </w:tabs>
              <w:spacing w:line="240" w:lineRule="atLeast"/>
              <w:ind w:right="-130"/>
              <w:rPr>
                <w:b/>
                <w:bCs/>
                <w:szCs w:val="22"/>
                <w:lang w:val="en-US"/>
              </w:rPr>
            </w:pPr>
          </w:p>
        </w:tc>
        <w:tc>
          <w:tcPr>
            <w:tcW w:w="1178" w:type="dxa"/>
            <w:tcBorders>
              <w:top w:val="single" w:sz="4" w:space="0" w:color="auto"/>
              <w:bottom w:val="double" w:sz="4" w:space="0" w:color="auto"/>
            </w:tcBorders>
            <w:shd w:val="clear" w:color="auto" w:fill="auto"/>
          </w:tcPr>
          <w:p w14:paraId="68614B75" w14:textId="4894D547" w:rsidR="0029486D" w:rsidRPr="00206CA1" w:rsidRDefault="0029486D" w:rsidP="0029486D">
            <w:pPr>
              <w:spacing w:line="240" w:lineRule="atLeast"/>
              <w:jc w:val="right"/>
              <w:rPr>
                <w:b/>
                <w:bCs/>
                <w:szCs w:val="22"/>
                <w:lang w:val="en-US"/>
              </w:rPr>
            </w:pPr>
            <w:r w:rsidRPr="00206CA1">
              <w:rPr>
                <w:b/>
                <w:bCs/>
              </w:rPr>
              <w:t>2,981,465</w:t>
            </w:r>
          </w:p>
        </w:tc>
        <w:tc>
          <w:tcPr>
            <w:tcW w:w="236" w:type="dxa"/>
            <w:shd w:val="clear" w:color="auto" w:fill="auto"/>
          </w:tcPr>
          <w:p w14:paraId="7798B81E" w14:textId="77777777" w:rsidR="0029486D" w:rsidRPr="00206CA1" w:rsidRDefault="0029486D" w:rsidP="0029486D">
            <w:pPr>
              <w:tabs>
                <w:tab w:val="decimal" w:pos="905"/>
              </w:tabs>
              <w:spacing w:line="240" w:lineRule="atLeast"/>
              <w:ind w:right="35"/>
              <w:rPr>
                <w:b/>
                <w:bCs/>
                <w:szCs w:val="22"/>
                <w:lang w:val="en-US"/>
              </w:rPr>
            </w:pPr>
          </w:p>
        </w:tc>
        <w:tc>
          <w:tcPr>
            <w:tcW w:w="1181" w:type="dxa"/>
            <w:tcBorders>
              <w:top w:val="single" w:sz="4" w:space="0" w:color="auto"/>
              <w:bottom w:val="double" w:sz="4" w:space="0" w:color="auto"/>
            </w:tcBorders>
            <w:shd w:val="clear" w:color="auto" w:fill="auto"/>
          </w:tcPr>
          <w:p w14:paraId="38DC5754" w14:textId="3C8557CE" w:rsidR="0029486D" w:rsidRPr="003923E9" w:rsidRDefault="000A2752" w:rsidP="0029486D">
            <w:pPr>
              <w:tabs>
                <w:tab w:val="decimal" w:pos="931"/>
              </w:tabs>
              <w:spacing w:line="240" w:lineRule="atLeast"/>
              <w:ind w:right="-230"/>
              <w:rPr>
                <w:b/>
                <w:bCs/>
                <w:szCs w:val="22"/>
                <w:lang w:val="en-US" w:bidi="th-TH"/>
              </w:rPr>
            </w:pPr>
            <w:r w:rsidRPr="003923E9">
              <w:rPr>
                <w:b/>
                <w:bCs/>
                <w:szCs w:val="22"/>
                <w:lang w:val="en-US" w:bidi="th-TH"/>
              </w:rPr>
              <w:t>3,272</w:t>
            </w:r>
          </w:p>
        </w:tc>
        <w:tc>
          <w:tcPr>
            <w:tcW w:w="249" w:type="dxa"/>
            <w:shd w:val="clear" w:color="auto" w:fill="auto"/>
          </w:tcPr>
          <w:p w14:paraId="780EF1E0" w14:textId="77777777" w:rsidR="0029486D" w:rsidRPr="00206CA1" w:rsidRDefault="0029486D" w:rsidP="0029486D">
            <w:pPr>
              <w:tabs>
                <w:tab w:val="decimal" w:pos="780"/>
              </w:tabs>
              <w:spacing w:line="240" w:lineRule="atLeast"/>
              <w:ind w:right="-230"/>
              <w:rPr>
                <w:b/>
                <w:bCs/>
                <w:szCs w:val="22"/>
                <w:lang w:val="en-US"/>
              </w:rPr>
            </w:pPr>
          </w:p>
        </w:tc>
        <w:tc>
          <w:tcPr>
            <w:tcW w:w="1169" w:type="dxa"/>
            <w:tcBorders>
              <w:top w:val="single" w:sz="4" w:space="0" w:color="auto"/>
              <w:bottom w:val="double" w:sz="4" w:space="0" w:color="auto"/>
            </w:tcBorders>
            <w:shd w:val="clear" w:color="auto" w:fill="auto"/>
          </w:tcPr>
          <w:p w14:paraId="70621FB3" w14:textId="745B3576" w:rsidR="0029486D" w:rsidRPr="00206CA1" w:rsidRDefault="0029486D" w:rsidP="0029486D">
            <w:pPr>
              <w:tabs>
                <w:tab w:val="decimal" w:pos="917"/>
              </w:tabs>
              <w:spacing w:line="240" w:lineRule="atLeast"/>
              <w:ind w:right="-230"/>
              <w:rPr>
                <w:b/>
                <w:bCs/>
                <w:szCs w:val="22"/>
                <w:lang w:val="en-US"/>
              </w:rPr>
            </w:pPr>
            <w:r w:rsidRPr="00206CA1">
              <w:rPr>
                <w:b/>
                <w:bCs/>
              </w:rPr>
              <w:t>21,608</w:t>
            </w:r>
          </w:p>
        </w:tc>
        <w:tc>
          <w:tcPr>
            <w:tcW w:w="236" w:type="dxa"/>
            <w:shd w:val="clear" w:color="auto" w:fill="auto"/>
          </w:tcPr>
          <w:p w14:paraId="7F6703A5" w14:textId="77777777" w:rsidR="0029486D" w:rsidRPr="00206CA1" w:rsidRDefault="0029486D" w:rsidP="0029486D">
            <w:pPr>
              <w:tabs>
                <w:tab w:val="decimal" w:pos="905"/>
              </w:tabs>
              <w:spacing w:line="240" w:lineRule="atLeast"/>
              <w:ind w:right="35"/>
              <w:rPr>
                <w:b/>
                <w:bCs/>
                <w:szCs w:val="22"/>
                <w:lang w:val="en-US"/>
              </w:rPr>
            </w:pPr>
          </w:p>
        </w:tc>
        <w:tc>
          <w:tcPr>
            <w:tcW w:w="1151" w:type="dxa"/>
            <w:tcBorders>
              <w:top w:val="single" w:sz="4" w:space="0" w:color="auto"/>
              <w:bottom w:val="double" w:sz="4" w:space="0" w:color="auto"/>
            </w:tcBorders>
            <w:shd w:val="clear" w:color="auto" w:fill="auto"/>
          </w:tcPr>
          <w:p w14:paraId="2E03C741" w14:textId="687E9B0B" w:rsidR="0029486D" w:rsidRPr="003923E9" w:rsidRDefault="00E208CA" w:rsidP="0029486D">
            <w:pPr>
              <w:tabs>
                <w:tab w:val="decimal" w:pos="930"/>
              </w:tabs>
              <w:spacing w:line="240" w:lineRule="atLeast"/>
              <w:ind w:right="-80"/>
              <w:rPr>
                <w:b/>
                <w:bCs/>
                <w:szCs w:val="22"/>
                <w:lang w:val="en-US" w:bidi="th-TH"/>
              </w:rPr>
            </w:pPr>
            <w:r w:rsidRPr="003923E9">
              <w:rPr>
                <w:b/>
                <w:bCs/>
                <w:szCs w:val="22"/>
                <w:lang w:val="en-US" w:bidi="th-TH"/>
              </w:rPr>
              <w:t>2,049,2</w:t>
            </w:r>
            <w:r w:rsidR="00EE66D2" w:rsidRPr="003923E9">
              <w:rPr>
                <w:b/>
                <w:bCs/>
                <w:szCs w:val="22"/>
                <w:lang w:val="en-US" w:bidi="th-TH"/>
              </w:rPr>
              <w:t>12</w:t>
            </w:r>
          </w:p>
        </w:tc>
        <w:tc>
          <w:tcPr>
            <w:tcW w:w="236" w:type="dxa"/>
            <w:shd w:val="clear" w:color="auto" w:fill="auto"/>
          </w:tcPr>
          <w:p w14:paraId="61FFDB42" w14:textId="77777777" w:rsidR="0029486D" w:rsidRPr="00206CA1" w:rsidRDefault="0029486D" w:rsidP="0029486D">
            <w:pPr>
              <w:tabs>
                <w:tab w:val="decimal" w:pos="930"/>
              </w:tabs>
              <w:spacing w:line="240" w:lineRule="atLeast"/>
              <w:ind w:right="-80"/>
              <w:rPr>
                <w:b/>
                <w:bCs/>
                <w:szCs w:val="22"/>
                <w:lang w:val="en-US"/>
              </w:rPr>
            </w:pPr>
          </w:p>
        </w:tc>
        <w:tc>
          <w:tcPr>
            <w:tcW w:w="1140" w:type="dxa"/>
            <w:tcBorders>
              <w:top w:val="single" w:sz="4" w:space="0" w:color="auto"/>
              <w:bottom w:val="double" w:sz="4" w:space="0" w:color="auto"/>
            </w:tcBorders>
            <w:shd w:val="clear" w:color="auto" w:fill="auto"/>
          </w:tcPr>
          <w:p w14:paraId="2F8B5A3B" w14:textId="33279782" w:rsidR="0029486D" w:rsidRPr="00206CA1" w:rsidRDefault="0029486D" w:rsidP="0029486D">
            <w:pPr>
              <w:tabs>
                <w:tab w:val="decimal" w:pos="930"/>
              </w:tabs>
              <w:spacing w:line="240" w:lineRule="atLeast"/>
              <w:ind w:right="-80"/>
              <w:rPr>
                <w:b/>
                <w:bCs/>
                <w:szCs w:val="22"/>
                <w:lang w:val="en-US"/>
              </w:rPr>
            </w:pPr>
            <w:r w:rsidRPr="00206CA1">
              <w:rPr>
                <w:b/>
                <w:bCs/>
                <w:szCs w:val="22"/>
                <w:lang w:val="en-US" w:bidi="th-TH"/>
              </w:rPr>
              <w:t>4,125,595</w:t>
            </w:r>
          </w:p>
        </w:tc>
      </w:tr>
      <w:tr w:rsidR="00AA14DD" w:rsidRPr="00206CA1" w14:paraId="5DE8BA90" w14:textId="77777777" w:rsidTr="002E361B">
        <w:trPr>
          <w:trHeight w:val="213"/>
        </w:trPr>
        <w:tc>
          <w:tcPr>
            <w:tcW w:w="3956" w:type="dxa"/>
            <w:shd w:val="clear" w:color="auto" w:fill="auto"/>
            <w:vAlign w:val="bottom"/>
          </w:tcPr>
          <w:p w14:paraId="02153467" w14:textId="77777777" w:rsidR="00AA14DD" w:rsidRPr="00206CA1" w:rsidRDefault="00AA14DD" w:rsidP="00AA14DD">
            <w:pPr>
              <w:spacing w:line="240" w:lineRule="auto"/>
              <w:rPr>
                <w:color w:val="000000"/>
                <w:szCs w:val="22"/>
                <w:cs/>
                <w:lang w:bidi="th-TH"/>
              </w:rPr>
            </w:pPr>
          </w:p>
        </w:tc>
        <w:tc>
          <w:tcPr>
            <w:tcW w:w="1156" w:type="dxa"/>
            <w:shd w:val="clear" w:color="auto" w:fill="auto"/>
          </w:tcPr>
          <w:p w14:paraId="028817FB" w14:textId="77777777" w:rsidR="00AA14DD" w:rsidRPr="00206CA1" w:rsidRDefault="00AA14DD" w:rsidP="00AA14DD">
            <w:pPr>
              <w:spacing w:line="240" w:lineRule="auto"/>
              <w:ind w:right="-105"/>
              <w:rPr>
                <w:color w:val="000000"/>
                <w:szCs w:val="22"/>
                <w:lang w:bidi="th-TH"/>
              </w:rPr>
            </w:pPr>
          </w:p>
        </w:tc>
        <w:tc>
          <w:tcPr>
            <w:tcW w:w="236" w:type="dxa"/>
            <w:shd w:val="clear" w:color="auto" w:fill="auto"/>
          </w:tcPr>
          <w:p w14:paraId="3A0CB361" w14:textId="77777777" w:rsidR="00AA14DD" w:rsidRPr="00206CA1" w:rsidRDefault="00AA14DD" w:rsidP="00AA14DD">
            <w:pPr>
              <w:spacing w:line="240" w:lineRule="auto"/>
              <w:ind w:right="-105"/>
              <w:rPr>
                <w:color w:val="000000"/>
                <w:szCs w:val="22"/>
                <w:lang w:bidi="th-TH"/>
              </w:rPr>
            </w:pPr>
          </w:p>
        </w:tc>
        <w:tc>
          <w:tcPr>
            <w:tcW w:w="1178" w:type="dxa"/>
            <w:shd w:val="clear" w:color="auto" w:fill="auto"/>
          </w:tcPr>
          <w:p w14:paraId="144A6DBF" w14:textId="77777777" w:rsidR="00AA14DD" w:rsidRPr="00206CA1" w:rsidRDefault="00AA14DD" w:rsidP="00AA14DD">
            <w:pPr>
              <w:spacing w:line="240" w:lineRule="auto"/>
              <w:ind w:right="-105"/>
              <w:rPr>
                <w:color w:val="000000"/>
                <w:szCs w:val="22"/>
                <w:lang w:bidi="th-TH"/>
              </w:rPr>
            </w:pPr>
          </w:p>
        </w:tc>
        <w:tc>
          <w:tcPr>
            <w:tcW w:w="236" w:type="dxa"/>
            <w:shd w:val="clear" w:color="auto" w:fill="auto"/>
          </w:tcPr>
          <w:p w14:paraId="0660FE99" w14:textId="77777777" w:rsidR="00AA14DD" w:rsidRPr="00206CA1" w:rsidRDefault="00AA14DD" w:rsidP="00AA14DD">
            <w:pPr>
              <w:tabs>
                <w:tab w:val="left" w:pos="227"/>
                <w:tab w:val="left" w:pos="454"/>
                <w:tab w:val="left" w:pos="680"/>
              </w:tabs>
              <w:spacing w:line="240" w:lineRule="auto"/>
              <w:jc w:val="right"/>
              <w:rPr>
                <w:color w:val="000000"/>
                <w:szCs w:val="22"/>
                <w:lang w:bidi="th-TH"/>
              </w:rPr>
            </w:pPr>
          </w:p>
        </w:tc>
        <w:tc>
          <w:tcPr>
            <w:tcW w:w="1163" w:type="dxa"/>
            <w:shd w:val="clear" w:color="auto" w:fill="auto"/>
          </w:tcPr>
          <w:p w14:paraId="5213EEA0" w14:textId="77777777" w:rsidR="00AA14DD" w:rsidRPr="00206CA1" w:rsidRDefault="00AA14DD" w:rsidP="00AA14DD">
            <w:pPr>
              <w:tabs>
                <w:tab w:val="decimal" w:pos="960"/>
              </w:tabs>
              <w:spacing w:line="240" w:lineRule="auto"/>
              <w:ind w:right="30"/>
              <w:jc w:val="right"/>
              <w:rPr>
                <w:color w:val="000000"/>
                <w:szCs w:val="22"/>
                <w:lang w:bidi="th-TH"/>
              </w:rPr>
            </w:pPr>
          </w:p>
        </w:tc>
        <w:tc>
          <w:tcPr>
            <w:tcW w:w="239" w:type="dxa"/>
            <w:shd w:val="clear" w:color="auto" w:fill="auto"/>
          </w:tcPr>
          <w:p w14:paraId="61B64F0F" w14:textId="77777777" w:rsidR="00AA14DD" w:rsidRPr="00206CA1" w:rsidRDefault="00AA14DD" w:rsidP="00AA14DD">
            <w:pPr>
              <w:tabs>
                <w:tab w:val="decimal" w:pos="960"/>
              </w:tabs>
              <w:spacing w:line="240" w:lineRule="auto"/>
              <w:ind w:right="-130"/>
              <w:rPr>
                <w:color w:val="000000"/>
                <w:szCs w:val="22"/>
                <w:lang w:bidi="th-TH"/>
              </w:rPr>
            </w:pPr>
          </w:p>
        </w:tc>
        <w:tc>
          <w:tcPr>
            <w:tcW w:w="1178" w:type="dxa"/>
            <w:shd w:val="clear" w:color="auto" w:fill="auto"/>
          </w:tcPr>
          <w:p w14:paraId="2A03D19C" w14:textId="77777777" w:rsidR="00AA14DD" w:rsidRPr="00206CA1" w:rsidRDefault="00AA14DD" w:rsidP="00AA14DD">
            <w:pPr>
              <w:spacing w:line="240" w:lineRule="auto"/>
              <w:jc w:val="right"/>
              <w:rPr>
                <w:color w:val="000000"/>
                <w:szCs w:val="22"/>
                <w:lang w:bidi="th-TH"/>
              </w:rPr>
            </w:pPr>
          </w:p>
        </w:tc>
        <w:tc>
          <w:tcPr>
            <w:tcW w:w="236" w:type="dxa"/>
            <w:shd w:val="clear" w:color="auto" w:fill="auto"/>
          </w:tcPr>
          <w:p w14:paraId="6F8D1B5F" w14:textId="77777777" w:rsidR="00AA14DD" w:rsidRPr="00206CA1" w:rsidRDefault="00AA14DD" w:rsidP="00AA14DD">
            <w:pPr>
              <w:tabs>
                <w:tab w:val="decimal" w:pos="795"/>
              </w:tabs>
              <w:spacing w:line="240" w:lineRule="auto"/>
              <w:ind w:right="-135"/>
              <w:rPr>
                <w:color w:val="000000"/>
                <w:szCs w:val="22"/>
                <w:lang w:bidi="th-TH"/>
              </w:rPr>
            </w:pPr>
          </w:p>
        </w:tc>
        <w:tc>
          <w:tcPr>
            <w:tcW w:w="1181" w:type="dxa"/>
            <w:shd w:val="clear" w:color="auto" w:fill="auto"/>
          </w:tcPr>
          <w:p w14:paraId="135FF337" w14:textId="77777777" w:rsidR="00AA14DD" w:rsidRPr="00206CA1" w:rsidRDefault="00AA14DD" w:rsidP="00AA14DD">
            <w:pPr>
              <w:tabs>
                <w:tab w:val="decimal" w:pos="927"/>
              </w:tabs>
              <w:spacing w:line="240" w:lineRule="auto"/>
              <w:ind w:right="-230"/>
              <w:rPr>
                <w:color w:val="000000"/>
                <w:szCs w:val="22"/>
                <w:lang w:bidi="th-TH"/>
              </w:rPr>
            </w:pPr>
          </w:p>
        </w:tc>
        <w:tc>
          <w:tcPr>
            <w:tcW w:w="249" w:type="dxa"/>
            <w:shd w:val="clear" w:color="auto" w:fill="auto"/>
          </w:tcPr>
          <w:p w14:paraId="63024771" w14:textId="77777777" w:rsidR="00AA14DD" w:rsidRPr="00206CA1" w:rsidRDefault="00AA14DD" w:rsidP="00AA14DD">
            <w:pPr>
              <w:tabs>
                <w:tab w:val="decimal" w:pos="780"/>
              </w:tabs>
              <w:spacing w:line="240" w:lineRule="auto"/>
              <w:ind w:right="-230"/>
              <w:rPr>
                <w:color w:val="000000"/>
                <w:szCs w:val="22"/>
                <w:lang w:bidi="th-TH"/>
              </w:rPr>
            </w:pPr>
          </w:p>
        </w:tc>
        <w:tc>
          <w:tcPr>
            <w:tcW w:w="1169" w:type="dxa"/>
            <w:shd w:val="clear" w:color="auto" w:fill="auto"/>
          </w:tcPr>
          <w:p w14:paraId="697B984F" w14:textId="77777777" w:rsidR="00AA14DD" w:rsidRPr="00206CA1" w:rsidRDefault="00AA14DD" w:rsidP="00AA14DD">
            <w:pPr>
              <w:tabs>
                <w:tab w:val="decimal" w:pos="917"/>
              </w:tabs>
              <w:spacing w:line="240" w:lineRule="auto"/>
              <w:ind w:right="-230"/>
              <w:rPr>
                <w:color w:val="000000"/>
                <w:szCs w:val="22"/>
                <w:lang w:bidi="th-TH"/>
              </w:rPr>
            </w:pPr>
          </w:p>
        </w:tc>
        <w:tc>
          <w:tcPr>
            <w:tcW w:w="236" w:type="dxa"/>
            <w:shd w:val="clear" w:color="auto" w:fill="auto"/>
          </w:tcPr>
          <w:p w14:paraId="458EFBDF" w14:textId="77777777" w:rsidR="00AA14DD" w:rsidRPr="00206CA1" w:rsidRDefault="00AA14DD" w:rsidP="00AA14DD">
            <w:pPr>
              <w:tabs>
                <w:tab w:val="decimal" w:pos="795"/>
              </w:tabs>
              <w:spacing w:line="240" w:lineRule="auto"/>
              <w:ind w:right="-135"/>
              <w:rPr>
                <w:color w:val="000000"/>
                <w:szCs w:val="22"/>
                <w:lang w:bidi="th-TH"/>
              </w:rPr>
            </w:pPr>
          </w:p>
        </w:tc>
        <w:tc>
          <w:tcPr>
            <w:tcW w:w="1151" w:type="dxa"/>
            <w:shd w:val="clear" w:color="auto" w:fill="auto"/>
          </w:tcPr>
          <w:p w14:paraId="19616671" w14:textId="77777777" w:rsidR="00AA14DD" w:rsidRPr="00206CA1" w:rsidRDefault="00AA14DD" w:rsidP="00AA14DD">
            <w:pPr>
              <w:tabs>
                <w:tab w:val="decimal" w:pos="930"/>
              </w:tabs>
              <w:spacing w:line="240" w:lineRule="atLeast"/>
              <w:ind w:right="-80"/>
              <w:rPr>
                <w:b/>
                <w:bCs/>
                <w:szCs w:val="22"/>
                <w:lang w:val="en-US" w:bidi="th-TH"/>
              </w:rPr>
            </w:pPr>
          </w:p>
        </w:tc>
        <w:tc>
          <w:tcPr>
            <w:tcW w:w="236" w:type="dxa"/>
            <w:shd w:val="clear" w:color="auto" w:fill="auto"/>
          </w:tcPr>
          <w:p w14:paraId="48A3BB04" w14:textId="77777777" w:rsidR="00AA14DD" w:rsidRPr="00206CA1" w:rsidRDefault="00AA14DD" w:rsidP="00AA14DD">
            <w:pPr>
              <w:tabs>
                <w:tab w:val="decimal" w:pos="930"/>
              </w:tabs>
              <w:spacing w:line="240" w:lineRule="auto"/>
              <w:ind w:right="-80"/>
              <w:rPr>
                <w:color w:val="000000"/>
                <w:szCs w:val="22"/>
                <w:lang w:bidi="th-TH"/>
              </w:rPr>
            </w:pPr>
          </w:p>
        </w:tc>
        <w:tc>
          <w:tcPr>
            <w:tcW w:w="1140" w:type="dxa"/>
            <w:shd w:val="clear" w:color="auto" w:fill="auto"/>
          </w:tcPr>
          <w:p w14:paraId="4C4A6A9C" w14:textId="77777777" w:rsidR="00AA14DD" w:rsidRPr="00206CA1" w:rsidRDefault="00AA14DD" w:rsidP="00AA14DD">
            <w:pPr>
              <w:tabs>
                <w:tab w:val="decimal" w:pos="930"/>
              </w:tabs>
              <w:spacing w:line="240" w:lineRule="atLeast"/>
              <w:ind w:right="-80"/>
              <w:rPr>
                <w:szCs w:val="22"/>
                <w:lang w:val="en-US" w:bidi="th-TH"/>
              </w:rPr>
            </w:pPr>
          </w:p>
        </w:tc>
      </w:tr>
    </w:tbl>
    <w:p w14:paraId="24DBEC68" w14:textId="77777777" w:rsidR="00706229" w:rsidRPr="00206CA1" w:rsidRDefault="00706229" w:rsidP="00351005">
      <w:pPr>
        <w:pStyle w:val="block"/>
        <w:spacing w:after="0" w:line="240" w:lineRule="atLeast"/>
        <w:ind w:left="0" w:hanging="180"/>
        <w:jc w:val="thaiDistribute"/>
        <w:rPr>
          <w:b/>
          <w:bCs/>
          <w:i/>
          <w:iCs/>
          <w:szCs w:val="22"/>
        </w:rPr>
      </w:pPr>
    </w:p>
    <w:p w14:paraId="24091897" w14:textId="77777777" w:rsidR="003868A0" w:rsidRPr="00206CA1" w:rsidRDefault="004A51AB" w:rsidP="00351005">
      <w:pPr>
        <w:pStyle w:val="block"/>
        <w:spacing w:after="0" w:line="240" w:lineRule="atLeast"/>
        <w:ind w:left="0" w:hanging="180"/>
        <w:jc w:val="thaiDistribute"/>
        <w:rPr>
          <w:szCs w:val="22"/>
        </w:rPr>
      </w:pPr>
      <w:r w:rsidRPr="00206CA1">
        <w:rPr>
          <w:szCs w:val="22"/>
        </w:rPr>
        <w:br w:type="page"/>
      </w:r>
    </w:p>
    <w:tbl>
      <w:tblPr>
        <w:tblW w:w="14851" w:type="dxa"/>
        <w:tblInd w:w="-162" w:type="dxa"/>
        <w:tblBorders>
          <w:bottom w:val="single" w:sz="4" w:space="0" w:color="auto"/>
        </w:tblBorders>
        <w:tblLayout w:type="fixed"/>
        <w:tblLook w:val="0000" w:firstRow="0" w:lastRow="0" w:firstColumn="0" w:lastColumn="0" w:noHBand="0" w:noVBand="0"/>
      </w:tblPr>
      <w:tblGrid>
        <w:gridCol w:w="2772"/>
        <w:gridCol w:w="1008"/>
        <w:gridCol w:w="270"/>
        <w:gridCol w:w="1050"/>
        <w:gridCol w:w="236"/>
        <w:gridCol w:w="951"/>
        <w:gridCol w:w="236"/>
        <w:gridCol w:w="928"/>
        <w:gridCol w:w="237"/>
        <w:gridCol w:w="988"/>
        <w:gridCol w:w="236"/>
        <w:gridCol w:w="945"/>
        <w:gridCol w:w="236"/>
        <w:gridCol w:w="1068"/>
        <w:gridCol w:w="236"/>
        <w:gridCol w:w="1014"/>
        <w:gridCol w:w="236"/>
        <w:gridCol w:w="962"/>
        <w:gridCol w:w="236"/>
        <w:gridCol w:w="1006"/>
      </w:tblGrid>
      <w:tr w:rsidR="00E3294B" w:rsidRPr="00206CA1" w14:paraId="56C4BA34" w14:textId="77777777" w:rsidTr="00877486">
        <w:tc>
          <w:tcPr>
            <w:tcW w:w="2772" w:type="dxa"/>
          </w:tcPr>
          <w:p w14:paraId="0C012549" w14:textId="77777777" w:rsidR="00E3294B" w:rsidRPr="00206CA1" w:rsidRDefault="00E3294B" w:rsidP="005D4591">
            <w:pPr>
              <w:pStyle w:val="BodyText"/>
              <w:spacing w:after="0" w:line="240" w:lineRule="atLeast"/>
              <w:ind w:left="144"/>
              <w:rPr>
                <w:i/>
                <w:iCs/>
                <w:color w:val="000000"/>
                <w:sz w:val="20"/>
                <w:rtl/>
                <w:cs/>
              </w:rPr>
            </w:pPr>
          </w:p>
        </w:tc>
        <w:tc>
          <w:tcPr>
            <w:tcW w:w="12079" w:type="dxa"/>
            <w:gridSpan w:val="19"/>
          </w:tcPr>
          <w:p w14:paraId="23001F7D" w14:textId="77777777" w:rsidR="00E3294B" w:rsidRPr="00206CA1" w:rsidRDefault="00E3294B" w:rsidP="005D4591">
            <w:pPr>
              <w:pStyle w:val="BodyText"/>
              <w:spacing w:after="0" w:line="240" w:lineRule="atLeast"/>
              <w:ind w:left="-108"/>
              <w:jc w:val="center"/>
              <w:rPr>
                <w:b/>
                <w:bCs/>
                <w:color w:val="000000"/>
                <w:sz w:val="20"/>
              </w:rPr>
            </w:pPr>
            <w:r w:rsidRPr="00206CA1">
              <w:rPr>
                <w:b/>
                <w:bCs/>
                <w:color w:val="000000"/>
                <w:sz w:val="20"/>
              </w:rPr>
              <w:t>Consolidated financial statements</w:t>
            </w:r>
          </w:p>
        </w:tc>
      </w:tr>
      <w:tr w:rsidR="00665865" w:rsidRPr="00206CA1" w14:paraId="222E83C9" w14:textId="77777777" w:rsidTr="00877486">
        <w:tc>
          <w:tcPr>
            <w:tcW w:w="2772" w:type="dxa"/>
          </w:tcPr>
          <w:p w14:paraId="542834C8" w14:textId="77777777" w:rsidR="00665865" w:rsidRPr="00206CA1" w:rsidRDefault="00665865" w:rsidP="005D4591">
            <w:pPr>
              <w:pStyle w:val="BodyText"/>
              <w:spacing w:after="0" w:line="240" w:lineRule="atLeast"/>
              <w:ind w:left="144"/>
              <w:rPr>
                <w:i/>
                <w:iCs/>
                <w:color w:val="000000"/>
                <w:sz w:val="20"/>
                <w:rtl/>
                <w:cs/>
              </w:rPr>
            </w:pPr>
          </w:p>
        </w:tc>
        <w:tc>
          <w:tcPr>
            <w:tcW w:w="2328" w:type="dxa"/>
            <w:gridSpan w:val="3"/>
          </w:tcPr>
          <w:p w14:paraId="257DB8F8" w14:textId="77777777" w:rsidR="00B90CA7" w:rsidRPr="00206CA1" w:rsidRDefault="00665865" w:rsidP="00AE764A">
            <w:pPr>
              <w:spacing w:line="240" w:lineRule="atLeast"/>
              <w:jc w:val="center"/>
              <w:rPr>
                <w:sz w:val="20"/>
              </w:rPr>
            </w:pPr>
            <w:r w:rsidRPr="00206CA1">
              <w:rPr>
                <w:sz w:val="20"/>
              </w:rPr>
              <w:t>Manufacture, trading, and installation service of</w:t>
            </w:r>
            <w:r w:rsidR="00AE764A" w:rsidRPr="00206CA1">
              <w:rPr>
                <w:sz w:val="20"/>
              </w:rPr>
              <w:t xml:space="preserve"> </w:t>
            </w:r>
          </w:p>
          <w:p w14:paraId="632DD38A" w14:textId="77777777" w:rsidR="00665865" w:rsidRPr="00206CA1" w:rsidRDefault="00665865" w:rsidP="00AE764A">
            <w:pPr>
              <w:spacing w:line="240" w:lineRule="atLeast"/>
              <w:jc w:val="center"/>
              <w:rPr>
                <w:color w:val="000000"/>
                <w:sz w:val="20"/>
                <w:rtl/>
                <w:cs/>
                <w:lang w:val="en-US"/>
              </w:rPr>
            </w:pPr>
            <w:r w:rsidRPr="00206CA1">
              <w:rPr>
                <w:sz w:val="20"/>
              </w:rPr>
              <w:t>roof sheets and solar roof</w:t>
            </w:r>
          </w:p>
        </w:tc>
        <w:tc>
          <w:tcPr>
            <w:tcW w:w="2588" w:type="dxa"/>
            <w:gridSpan w:val="5"/>
          </w:tcPr>
          <w:p w14:paraId="70193FFA" w14:textId="77777777" w:rsidR="00665865" w:rsidRPr="00206CA1" w:rsidRDefault="00AE764A" w:rsidP="00665865">
            <w:pPr>
              <w:jc w:val="center"/>
              <w:rPr>
                <w:sz w:val="20"/>
              </w:rPr>
            </w:pPr>
            <w:r w:rsidRPr="00206CA1">
              <w:rPr>
                <w:sz w:val="20"/>
              </w:rPr>
              <w:t>P</w:t>
            </w:r>
            <w:r w:rsidR="00665865" w:rsidRPr="00206CA1">
              <w:rPr>
                <w:sz w:val="20"/>
              </w:rPr>
              <w:t xml:space="preserve">roduction and distribution </w:t>
            </w:r>
          </w:p>
          <w:p w14:paraId="13B85AC6" w14:textId="77777777" w:rsidR="00665865" w:rsidRPr="00206CA1" w:rsidRDefault="00665865" w:rsidP="00665865">
            <w:pPr>
              <w:jc w:val="center"/>
              <w:rPr>
                <w:sz w:val="20"/>
              </w:rPr>
            </w:pPr>
            <w:r w:rsidRPr="00206CA1">
              <w:rPr>
                <w:sz w:val="20"/>
              </w:rPr>
              <w:t xml:space="preserve">of electricity </w:t>
            </w:r>
          </w:p>
          <w:p w14:paraId="227F28A3" w14:textId="77777777" w:rsidR="00665865" w:rsidRPr="00206CA1" w:rsidRDefault="00665865" w:rsidP="005D4591">
            <w:pPr>
              <w:pStyle w:val="BodyText"/>
              <w:spacing w:after="0" w:line="240" w:lineRule="atLeast"/>
              <w:ind w:left="-108"/>
              <w:jc w:val="center"/>
              <w:rPr>
                <w:color w:val="000000"/>
                <w:sz w:val="20"/>
              </w:rPr>
            </w:pPr>
            <w:r w:rsidRPr="00206CA1">
              <w:rPr>
                <w:sz w:val="20"/>
              </w:rPr>
              <w:t>from solar energy</w:t>
            </w:r>
          </w:p>
        </w:tc>
        <w:tc>
          <w:tcPr>
            <w:tcW w:w="2169" w:type="dxa"/>
            <w:gridSpan w:val="3"/>
          </w:tcPr>
          <w:p w14:paraId="0346AC5E" w14:textId="77777777" w:rsidR="00AE764A" w:rsidRPr="00206CA1" w:rsidRDefault="00AE764A" w:rsidP="005D4591">
            <w:pPr>
              <w:pStyle w:val="BodyText"/>
              <w:spacing w:after="0" w:line="240" w:lineRule="atLeast"/>
              <w:ind w:left="-108"/>
              <w:jc w:val="center"/>
              <w:rPr>
                <w:sz w:val="20"/>
              </w:rPr>
            </w:pPr>
          </w:p>
          <w:p w14:paraId="494F39A3" w14:textId="77777777" w:rsidR="00665865" w:rsidRPr="00206CA1" w:rsidRDefault="00665865" w:rsidP="005D4591">
            <w:pPr>
              <w:pStyle w:val="BodyText"/>
              <w:spacing w:after="0" w:line="240" w:lineRule="atLeast"/>
              <w:ind w:left="-108"/>
              <w:jc w:val="center"/>
              <w:rPr>
                <w:sz w:val="20"/>
              </w:rPr>
            </w:pPr>
          </w:p>
          <w:p w14:paraId="7F62F17D" w14:textId="77777777" w:rsidR="00665865" w:rsidRPr="00206CA1" w:rsidRDefault="00665865" w:rsidP="005D4591">
            <w:pPr>
              <w:pStyle w:val="BodyText"/>
              <w:spacing w:after="0" w:line="240" w:lineRule="atLeast"/>
              <w:ind w:left="-108"/>
              <w:jc w:val="center"/>
              <w:rPr>
                <w:color w:val="000000"/>
                <w:sz w:val="20"/>
              </w:rPr>
            </w:pPr>
            <w:r w:rsidRPr="00206CA1">
              <w:rPr>
                <w:sz w:val="20"/>
              </w:rPr>
              <w:t>Others</w:t>
            </w:r>
          </w:p>
        </w:tc>
        <w:tc>
          <w:tcPr>
            <w:tcW w:w="236" w:type="dxa"/>
          </w:tcPr>
          <w:p w14:paraId="11D74000" w14:textId="77777777" w:rsidR="00665865" w:rsidRPr="00206CA1" w:rsidRDefault="00665865" w:rsidP="005D4591">
            <w:pPr>
              <w:pStyle w:val="BodyText"/>
              <w:spacing w:after="0" w:line="240" w:lineRule="atLeast"/>
              <w:ind w:left="-108"/>
              <w:jc w:val="center"/>
              <w:rPr>
                <w:color w:val="000000"/>
                <w:sz w:val="20"/>
                <w:lang w:val="en-US"/>
              </w:rPr>
            </w:pPr>
          </w:p>
        </w:tc>
        <w:tc>
          <w:tcPr>
            <w:tcW w:w="2318" w:type="dxa"/>
            <w:gridSpan w:val="3"/>
          </w:tcPr>
          <w:p w14:paraId="09BEEF95" w14:textId="77777777" w:rsidR="00665865" w:rsidRPr="00206CA1" w:rsidRDefault="00665865" w:rsidP="005D4591">
            <w:pPr>
              <w:pStyle w:val="BodyText"/>
              <w:spacing w:after="0" w:line="240" w:lineRule="atLeast"/>
              <w:ind w:left="-108"/>
              <w:jc w:val="center"/>
              <w:rPr>
                <w:color w:val="000000"/>
                <w:sz w:val="20"/>
                <w:lang w:val="en-US"/>
              </w:rPr>
            </w:pPr>
          </w:p>
          <w:p w14:paraId="7CF9E7B7" w14:textId="77777777" w:rsidR="00AE764A" w:rsidRPr="00206CA1" w:rsidRDefault="00AE764A" w:rsidP="005D4591">
            <w:pPr>
              <w:pStyle w:val="BodyText"/>
              <w:spacing w:after="0" w:line="240" w:lineRule="atLeast"/>
              <w:ind w:left="-108"/>
              <w:jc w:val="center"/>
              <w:rPr>
                <w:color w:val="000000"/>
                <w:sz w:val="20"/>
                <w:lang w:val="en-US"/>
              </w:rPr>
            </w:pPr>
          </w:p>
          <w:p w14:paraId="1A3B475A" w14:textId="77777777" w:rsidR="00665865" w:rsidRPr="00206CA1" w:rsidRDefault="00665865" w:rsidP="005D4591">
            <w:pPr>
              <w:pStyle w:val="BodyText"/>
              <w:spacing w:after="0" w:line="240" w:lineRule="atLeast"/>
              <w:ind w:left="-108"/>
              <w:jc w:val="center"/>
              <w:rPr>
                <w:color w:val="000000"/>
                <w:sz w:val="20"/>
                <w:lang w:val="en-US"/>
              </w:rPr>
            </w:pPr>
            <w:r w:rsidRPr="00206CA1">
              <w:rPr>
                <w:color w:val="000000"/>
                <w:sz w:val="20"/>
                <w:lang w:val="en-US"/>
              </w:rPr>
              <w:t>Eliminations</w:t>
            </w:r>
          </w:p>
        </w:tc>
        <w:tc>
          <w:tcPr>
            <w:tcW w:w="236" w:type="dxa"/>
          </w:tcPr>
          <w:p w14:paraId="6F2D0283" w14:textId="77777777" w:rsidR="00665865" w:rsidRPr="00206CA1" w:rsidRDefault="00665865" w:rsidP="005D4591">
            <w:pPr>
              <w:pStyle w:val="BodyText"/>
              <w:spacing w:after="0" w:line="240" w:lineRule="atLeast"/>
              <w:ind w:left="-108"/>
              <w:jc w:val="center"/>
              <w:rPr>
                <w:color w:val="000000"/>
                <w:sz w:val="20"/>
                <w:lang w:val="en-US"/>
              </w:rPr>
            </w:pPr>
          </w:p>
        </w:tc>
        <w:tc>
          <w:tcPr>
            <w:tcW w:w="2204" w:type="dxa"/>
            <w:gridSpan w:val="3"/>
          </w:tcPr>
          <w:p w14:paraId="2CC64BFC" w14:textId="77777777" w:rsidR="00AE764A" w:rsidRPr="00206CA1" w:rsidRDefault="00AE764A" w:rsidP="005D4591">
            <w:pPr>
              <w:pStyle w:val="BodyText"/>
              <w:spacing w:after="0" w:line="240" w:lineRule="atLeast"/>
              <w:ind w:left="-108"/>
              <w:jc w:val="center"/>
              <w:rPr>
                <w:color w:val="000000"/>
                <w:sz w:val="20"/>
              </w:rPr>
            </w:pPr>
          </w:p>
          <w:p w14:paraId="4E5DC7B5" w14:textId="77777777" w:rsidR="00665865" w:rsidRPr="00206CA1" w:rsidRDefault="00665865" w:rsidP="005D4591">
            <w:pPr>
              <w:pStyle w:val="BodyText"/>
              <w:spacing w:after="0" w:line="240" w:lineRule="atLeast"/>
              <w:ind w:left="-108"/>
              <w:jc w:val="center"/>
              <w:rPr>
                <w:sz w:val="20"/>
                <w:lang w:val="en-US"/>
              </w:rPr>
            </w:pPr>
          </w:p>
          <w:p w14:paraId="7EC33754" w14:textId="77777777" w:rsidR="00665865" w:rsidRPr="00206CA1" w:rsidRDefault="00665865" w:rsidP="005D4591">
            <w:pPr>
              <w:pStyle w:val="BodyText"/>
              <w:spacing w:after="0" w:line="240" w:lineRule="atLeast"/>
              <w:ind w:left="-108"/>
              <w:jc w:val="center"/>
              <w:rPr>
                <w:color w:val="000000"/>
                <w:sz w:val="20"/>
                <w:lang w:val="en-US"/>
              </w:rPr>
            </w:pPr>
            <w:r w:rsidRPr="00206CA1">
              <w:rPr>
                <w:sz w:val="20"/>
                <w:lang w:val="en-US"/>
              </w:rPr>
              <w:t>Total</w:t>
            </w:r>
          </w:p>
        </w:tc>
      </w:tr>
      <w:tr w:rsidR="00F47527" w:rsidRPr="00206CA1" w14:paraId="5511A5D2" w14:textId="77777777" w:rsidTr="00877486">
        <w:tc>
          <w:tcPr>
            <w:tcW w:w="2772" w:type="dxa"/>
          </w:tcPr>
          <w:p w14:paraId="6D8269A5" w14:textId="77777777" w:rsidR="00F47527" w:rsidRPr="00206CA1" w:rsidRDefault="00F47527" w:rsidP="00F47527">
            <w:pPr>
              <w:pStyle w:val="BodyText"/>
              <w:spacing w:after="0" w:line="240" w:lineRule="atLeast"/>
              <w:rPr>
                <w:color w:val="000000"/>
                <w:sz w:val="20"/>
                <w:rtl/>
                <w:cs/>
              </w:rPr>
            </w:pPr>
          </w:p>
        </w:tc>
        <w:tc>
          <w:tcPr>
            <w:tcW w:w="1008" w:type="dxa"/>
          </w:tcPr>
          <w:p w14:paraId="3F1BBE8D" w14:textId="2D26D541" w:rsidR="00F47527" w:rsidRPr="00206CA1" w:rsidRDefault="00F47527" w:rsidP="00F47527">
            <w:pPr>
              <w:pStyle w:val="BodyText"/>
              <w:spacing w:after="0" w:line="240" w:lineRule="atLeast"/>
              <w:ind w:left="-108"/>
              <w:jc w:val="center"/>
              <w:rPr>
                <w:color w:val="000000"/>
                <w:sz w:val="20"/>
                <w:lang w:val="en-US"/>
              </w:rPr>
            </w:pPr>
            <w:r w:rsidRPr="00206CA1">
              <w:rPr>
                <w:color w:val="000000"/>
                <w:sz w:val="20"/>
                <w:lang w:val="en-US"/>
              </w:rPr>
              <w:t>202</w:t>
            </w:r>
            <w:r w:rsidR="0029486D">
              <w:rPr>
                <w:color w:val="000000"/>
                <w:sz w:val="20"/>
                <w:lang w:val="en-US"/>
              </w:rPr>
              <w:t>4</w:t>
            </w:r>
          </w:p>
        </w:tc>
        <w:tc>
          <w:tcPr>
            <w:tcW w:w="270" w:type="dxa"/>
          </w:tcPr>
          <w:p w14:paraId="2669F85F" w14:textId="77777777" w:rsidR="00F47527" w:rsidRPr="00206CA1" w:rsidRDefault="00F47527" w:rsidP="00F47527">
            <w:pPr>
              <w:pStyle w:val="BodyText"/>
              <w:spacing w:after="0" w:line="240" w:lineRule="atLeast"/>
              <w:ind w:left="-108"/>
              <w:jc w:val="center"/>
              <w:rPr>
                <w:color w:val="000000"/>
                <w:sz w:val="20"/>
                <w:lang w:val="en-US"/>
              </w:rPr>
            </w:pPr>
          </w:p>
        </w:tc>
        <w:tc>
          <w:tcPr>
            <w:tcW w:w="1050" w:type="dxa"/>
            <w:shd w:val="clear" w:color="auto" w:fill="auto"/>
          </w:tcPr>
          <w:p w14:paraId="4A6A237C" w14:textId="754DA339" w:rsidR="00F47527" w:rsidRPr="00206CA1" w:rsidRDefault="00F47527" w:rsidP="00F47527">
            <w:pPr>
              <w:pStyle w:val="BodyText"/>
              <w:spacing w:after="0" w:line="240" w:lineRule="atLeast"/>
              <w:ind w:left="-108"/>
              <w:jc w:val="center"/>
              <w:rPr>
                <w:color w:val="000000"/>
                <w:sz w:val="20"/>
                <w:lang w:val="en-US"/>
              </w:rPr>
            </w:pPr>
            <w:r w:rsidRPr="00206CA1">
              <w:rPr>
                <w:color w:val="000000"/>
                <w:sz w:val="20"/>
                <w:lang w:val="en-US"/>
              </w:rPr>
              <w:t>202</w:t>
            </w:r>
            <w:r w:rsidR="0029486D">
              <w:rPr>
                <w:color w:val="000000"/>
                <w:sz w:val="20"/>
                <w:lang w:val="en-US"/>
              </w:rPr>
              <w:t>3</w:t>
            </w:r>
          </w:p>
        </w:tc>
        <w:tc>
          <w:tcPr>
            <w:tcW w:w="236" w:type="dxa"/>
          </w:tcPr>
          <w:p w14:paraId="64E0371E" w14:textId="77777777" w:rsidR="00F47527" w:rsidRPr="00206CA1" w:rsidRDefault="00F47527" w:rsidP="00F47527">
            <w:pPr>
              <w:pStyle w:val="BodyText"/>
              <w:spacing w:after="0" w:line="240" w:lineRule="atLeast"/>
              <w:ind w:left="-108"/>
              <w:jc w:val="center"/>
              <w:rPr>
                <w:color w:val="000000"/>
                <w:sz w:val="20"/>
                <w:lang w:val="en-US"/>
              </w:rPr>
            </w:pPr>
          </w:p>
        </w:tc>
        <w:tc>
          <w:tcPr>
            <w:tcW w:w="951" w:type="dxa"/>
          </w:tcPr>
          <w:p w14:paraId="08AF6965" w14:textId="4406A4B7" w:rsidR="00F47527" w:rsidRPr="00206CA1" w:rsidRDefault="00F47527" w:rsidP="00F47527">
            <w:pPr>
              <w:pStyle w:val="BodyText"/>
              <w:spacing w:after="0" w:line="240" w:lineRule="atLeast"/>
              <w:ind w:left="-108"/>
              <w:jc w:val="center"/>
              <w:rPr>
                <w:color w:val="000000"/>
                <w:sz w:val="20"/>
                <w:lang w:val="en-US"/>
              </w:rPr>
            </w:pPr>
            <w:r w:rsidRPr="00206CA1">
              <w:rPr>
                <w:color w:val="000000"/>
                <w:sz w:val="20"/>
                <w:lang w:val="en-US"/>
              </w:rPr>
              <w:t>202</w:t>
            </w:r>
            <w:r w:rsidR="0029486D">
              <w:rPr>
                <w:color w:val="000000"/>
                <w:sz w:val="20"/>
                <w:lang w:val="en-US"/>
              </w:rPr>
              <w:t>4</w:t>
            </w:r>
          </w:p>
        </w:tc>
        <w:tc>
          <w:tcPr>
            <w:tcW w:w="236" w:type="dxa"/>
          </w:tcPr>
          <w:p w14:paraId="4C6B05F5" w14:textId="77777777" w:rsidR="00F47527" w:rsidRPr="00206CA1" w:rsidRDefault="00F47527" w:rsidP="00F47527">
            <w:pPr>
              <w:pStyle w:val="BodyText"/>
              <w:spacing w:after="0" w:line="240" w:lineRule="atLeast"/>
              <w:ind w:left="-108"/>
              <w:jc w:val="center"/>
              <w:rPr>
                <w:color w:val="000000"/>
                <w:sz w:val="20"/>
                <w:lang w:val="en-US"/>
              </w:rPr>
            </w:pPr>
          </w:p>
        </w:tc>
        <w:tc>
          <w:tcPr>
            <w:tcW w:w="928" w:type="dxa"/>
            <w:shd w:val="clear" w:color="auto" w:fill="auto"/>
          </w:tcPr>
          <w:p w14:paraId="40D05FAC" w14:textId="213258E6" w:rsidR="00F47527" w:rsidRPr="00206CA1" w:rsidRDefault="00F47527" w:rsidP="00F47527">
            <w:pPr>
              <w:pStyle w:val="BodyText"/>
              <w:spacing w:after="0" w:line="240" w:lineRule="atLeast"/>
              <w:ind w:left="-108"/>
              <w:jc w:val="center"/>
              <w:rPr>
                <w:color w:val="000000"/>
                <w:sz w:val="20"/>
                <w:lang w:val="en-US"/>
              </w:rPr>
            </w:pPr>
            <w:r w:rsidRPr="00206CA1">
              <w:rPr>
                <w:color w:val="000000"/>
                <w:sz w:val="20"/>
                <w:lang w:val="en-US"/>
              </w:rPr>
              <w:t>202</w:t>
            </w:r>
            <w:r w:rsidR="0029486D">
              <w:rPr>
                <w:color w:val="000000"/>
                <w:sz w:val="20"/>
                <w:lang w:val="en-US"/>
              </w:rPr>
              <w:t>3</w:t>
            </w:r>
          </w:p>
        </w:tc>
        <w:tc>
          <w:tcPr>
            <w:tcW w:w="237" w:type="dxa"/>
          </w:tcPr>
          <w:p w14:paraId="14F310E5" w14:textId="77777777" w:rsidR="00F47527" w:rsidRPr="00206CA1" w:rsidRDefault="00F47527" w:rsidP="00F47527">
            <w:pPr>
              <w:pStyle w:val="BodyText"/>
              <w:spacing w:after="0" w:line="240" w:lineRule="atLeast"/>
              <w:ind w:left="-108"/>
              <w:jc w:val="center"/>
              <w:rPr>
                <w:color w:val="000000"/>
                <w:sz w:val="20"/>
              </w:rPr>
            </w:pPr>
          </w:p>
        </w:tc>
        <w:tc>
          <w:tcPr>
            <w:tcW w:w="988" w:type="dxa"/>
          </w:tcPr>
          <w:p w14:paraId="4BDBD8A3" w14:textId="5B90DEB5" w:rsidR="00F47527" w:rsidRPr="00206CA1" w:rsidRDefault="00F47527" w:rsidP="00F47527">
            <w:pPr>
              <w:pStyle w:val="BodyText"/>
              <w:spacing w:after="0" w:line="240" w:lineRule="atLeast"/>
              <w:ind w:left="-108"/>
              <w:jc w:val="center"/>
              <w:rPr>
                <w:color w:val="000000"/>
                <w:sz w:val="20"/>
                <w:lang w:val="en-US"/>
              </w:rPr>
            </w:pPr>
            <w:r w:rsidRPr="00206CA1">
              <w:rPr>
                <w:color w:val="000000"/>
                <w:sz w:val="20"/>
                <w:lang w:val="en-US"/>
              </w:rPr>
              <w:t>202</w:t>
            </w:r>
            <w:r w:rsidR="0029486D">
              <w:rPr>
                <w:color w:val="000000"/>
                <w:sz w:val="20"/>
                <w:lang w:val="en-US"/>
              </w:rPr>
              <w:t>4</w:t>
            </w:r>
          </w:p>
        </w:tc>
        <w:tc>
          <w:tcPr>
            <w:tcW w:w="236" w:type="dxa"/>
          </w:tcPr>
          <w:p w14:paraId="4C12CEF0" w14:textId="77777777" w:rsidR="00F47527" w:rsidRPr="00206CA1" w:rsidRDefault="00F47527" w:rsidP="00F47527">
            <w:pPr>
              <w:pStyle w:val="BodyText"/>
              <w:spacing w:after="0" w:line="240" w:lineRule="atLeast"/>
              <w:ind w:left="-108"/>
              <w:jc w:val="center"/>
              <w:rPr>
                <w:color w:val="000000"/>
                <w:sz w:val="20"/>
                <w:lang w:val="en-US"/>
              </w:rPr>
            </w:pPr>
          </w:p>
        </w:tc>
        <w:tc>
          <w:tcPr>
            <w:tcW w:w="945" w:type="dxa"/>
            <w:shd w:val="clear" w:color="auto" w:fill="auto"/>
          </w:tcPr>
          <w:p w14:paraId="0899B258" w14:textId="63181252" w:rsidR="00F47527" w:rsidRPr="00206CA1" w:rsidRDefault="00F47527" w:rsidP="00F47527">
            <w:pPr>
              <w:pStyle w:val="BodyText"/>
              <w:spacing w:after="0" w:line="240" w:lineRule="atLeast"/>
              <w:ind w:left="-108"/>
              <w:jc w:val="center"/>
              <w:rPr>
                <w:color w:val="000000"/>
                <w:sz w:val="20"/>
                <w:lang w:val="en-US"/>
              </w:rPr>
            </w:pPr>
            <w:r w:rsidRPr="00206CA1">
              <w:rPr>
                <w:color w:val="000000"/>
                <w:sz w:val="20"/>
                <w:lang w:val="en-US"/>
              </w:rPr>
              <w:t>202</w:t>
            </w:r>
            <w:r w:rsidR="0029486D">
              <w:rPr>
                <w:color w:val="000000"/>
                <w:sz w:val="20"/>
                <w:lang w:val="en-US"/>
              </w:rPr>
              <w:t>3</w:t>
            </w:r>
          </w:p>
        </w:tc>
        <w:tc>
          <w:tcPr>
            <w:tcW w:w="236" w:type="dxa"/>
          </w:tcPr>
          <w:p w14:paraId="0B5B95B1" w14:textId="77777777" w:rsidR="00F47527" w:rsidRPr="00206CA1" w:rsidRDefault="00F47527" w:rsidP="00F47527">
            <w:pPr>
              <w:pStyle w:val="BodyText"/>
              <w:spacing w:after="0" w:line="240" w:lineRule="atLeast"/>
              <w:ind w:left="-108"/>
              <w:jc w:val="center"/>
              <w:rPr>
                <w:color w:val="000000"/>
                <w:sz w:val="20"/>
                <w:lang w:val="en-US"/>
              </w:rPr>
            </w:pPr>
          </w:p>
        </w:tc>
        <w:tc>
          <w:tcPr>
            <w:tcW w:w="1068" w:type="dxa"/>
          </w:tcPr>
          <w:p w14:paraId="538A51DC" w14:textId="45016C35" w:rsidR="00F47527" w:rsidRPr="00206CA1" w:rsidRDefault="00F47527" w:rsidP="00F47527">
            <w:pPr>
              <w:pStyle w:val="BodyText"/>
              <w:spacing w:after="0" w:line="240" w:lineRule="atLeast"/>
              <w:ind w:left="-108"/>
              <w:jc w:val="center"/>
              <w:rPr>
                <w:color w:val="000000"/>
                <w:sz w:val="20"/>
                <w:lang w:val="en-US"/>
              </w:rPr>
            </w:pPr>
            <w:r w:rsidRPr="00206CA1">
              <w:rPr>
                <w:color w:val="000000"/>
                <w:sz w:val="20"/>
                <w:lang w:val="en-US"/>
              </w:rPr>
              <w:t>202</w:t>
            </w:r>
            <w:r w:rsidR="0029486D">
              <w:rPr>
                <w:color w:val="000000"/>
                <w:sz w:val="20"/>
                <w:lang w:val="en-US"/>
              </w:rPr>
              <w:t>4</w:t>
            </w:r>
          </w:p>
        </w:tc>
        <w:tc>
          <w:tcPr>
            <w:tcW w:w="236" w:type="dxa"/>
          </w:tcPr>
          <w:p w14:paraId="7C73455A" w14:textId="77777777" w:rsidR="00F47527" w:rsidRPr="00206CA1" w:rsidRDefault="00F47527" w:rsidP="00F47527">
            <w:pPr>
              <w:pStyle w:val="BodyText"/>
              <w:spacing w:after="0" w:line="240" w:lineRule="atLeast"/>
              <w:ind w:left="-108"/>
              <w:jc w:val="center"/>
              <w:rPr>
                <w:color w:val="000000"/>
                <w:sz w:val="20"/>
                <w:lang w:val="en-US"/>
              </w:rPr>
            </w:pPr>
          </w:p>
        </w:tc>
        <w:tc>
          <w:tcPr>
            <w:tcW w:w="1014" w:type="dxa"/>
            <w:shd w:val="clear" w:color="auto" w:fill="auto"/>
          </w:tcPr>
          <w:p w14:paraId="6D388521" w14:textId="55DC3DED" w:rsidR="00F47527" w:rsidRPr="00206CA1" w:rsidRDefault="00F47527" w:rsidP="00F47527">
            <w:pPr>
              <w:pStyle w:val="BodyText"/>
              <w:spacing w:after="0" w:line="240" w:lineRule="atLeast"/>
              <w:ind w:left="-108"/>
              <w:jc w:val="center"/>
              <w:rPr>
                <w:color w:val="000000"/>
                <w:sz w:val="20"/>
                <w:lang w:val="en-US"/>
              </w:rPr>
            </w:pPr>
            <w:r w:rsidRPr="00206CA1">
              <w:rPr>
                <w:color w:val="000000"/>
                <w:sz w:val="20"/>
                <w:lang w:val="en-US"/>
              </w:rPr>
              <w:t>202</w:t>
            </w:r>
            <w:r w:rsidR="0029486D">
              <w:rPr>
                <w:color w:val="000000"/>
                <w:sz w:val="20"/>
                <w:lang w:val="en-US"/>
              </w:rPr>
              <w:t>3</w:t>
            </w:r>
          </w:p>
        </w:tc>
        <w:tc>
          <w:tcPr>
            <w:tcW w:w="236" w:type="dxa"/>
          </w:tcPr>
          <w:p w14:paraId="2C583182" w14:textId="77777777" w:rsidR="00F47527" w:rsidRPr="00206CA1" w:rsidRDefault="00F47527" w:rsidP="00F47527">
            <w:pPr>
              <w:pStyle w:val="BodyText"/>
              <w:spacing w:after="0" w:line="240" w:lineRule="atLeast"/>
              <w:ind w:left="-108"/>
              <w:jc w:val="center"/>
              <w:rPr>
                <w:color w:val="000000"/>
                <w:sz w:val="20"/>
                <w:lang w:val="en-US"/>
              </w:rPr>
            </w:pPr>
          </w:p>
        </w:tc>
        <w:tc>
          <w:tcPr>
            <w:tcW w:w="962" w:type="dxa"/>
          </w:tcPr>
          <w:p w14:paraId="4E701F11" w14:textId="2F2AF53E" w:rsidR="00F47527" w:rsidRPr="00206CA1" w:rsidRDefault="00F47527" w:rsidP="00F47527">
            <w:pPr>
              <w:pStyle w:val="BodyText"/>
              <w:spacing w:after="0" w:line="240" w:lineRule="atLeast"/>
              <w:ind w:left="-67" w:firstLine="5"/>
              <w:jc w:val="center"/>
              <w:rPr>
                <w:color w:val="000000"/>
                <w:sz w:val="20"/>
                <w:lang w:val="en-US"/>
              </w:rPr>
            </w:pPr>
            <w:r w:rsidRPr="00206CA1">
              <w:rPr>
                <w:color w:val="000000"/>
                <w:sz w:val="20"/>
                <w:lang w:val="en-US"/>
              </w:rPr>
              <w:t>202</w:t>
            </w:r>
            <w:r w:rsidR="0029486D">
              <w:rPr>
                <w:color w:val="000000"/>
                <w:sz w:val="20"/>
                <w:lang w:val="en-US"/>
              </w:rPr>
              <w:t>4</w:t>
            </w:r>
          </w:p>
        </w:tc>
        <w:tc>
          <w:tcPr>
            <w:tcW w:w="236" w:type="dxa"/>
          </w:tcPr>
          <w:p w14:paraId="3E64BD05" w14:textId="77777777" w:rsidR="00F47527" w:rsidRPr="00206CA1" w:rsidRDefault="00F47527" w:rsidP="00F47527">
            <w:pPr>
              <w:pStyle w:val="BodyText"/>
              <w:spacing w:after="0" w:line="240" w:lineRule="atLeast"/>
              <w:ind w:left="-108"/>
              <w:jc w:val="center"/>
              <w:rPr>
                <w:color w:val="000000"/>
                <w:sz w:val="20"/>
                <w:lang w:val="en-US"/>
              </w:rPr>
            </w:pPr>
          </w:p>
        </w:tc>
        <w:tc>
          <w:tcPr>
            <w:tcW w:w="1006" w:type="dxa"/>
            <w:shd w:val="clear" w:color="auto" w:fill="auto"/>
          </w:tcPr>
          <w:p w14:paraId="39B44D98" w14:textId="45C5D635" w:rsidR="00F47527" w:rsidRPr="00206CA1" w:rsidRDefault="00F47527" w:rsidP="00F47527">
            <w:pPr>
              <w:pStyle w:val="BodyText"/>
              <w:spacing w:after="0" w:line="240" w:lineRule="atLeast"/>
              <w:ind w:left="-24"/>
              <w:jc w:val="center"/>
              <w:rPr>
                <w:rFonts w:cs="Angsana New"/>
                <w:color w:val="000000"/>
                <w:sz w:val="20"/>
                <w:szCs w:val="25"/>
                <w:lang w:val="en-US" w:bidi="th-TH"/>
              </w:rPr>
            </w:pPr>
            <w:r w:rsidRPr="00206CA1">
              <w:rPr>
                <w:color w:val="000000"/>
                <w:sz w:val="20"/>
                <w:lang w:val="en-US"/>
              </w:rPr>
              <w:t>202</w:t>
            </w:r>
            <w:r w:rsidR="0029486D">
              <w:rPr>
                <w:color w:val="000000"/>
                <w:sz w:val="20"/>
                <w:lang w:val="en-US"/>
              </w:rPr>
              <w:t>3</w:t>
            </w:r>
          </w:p>
        </w:tc>
      </w:tr>
      <w:tr w:rsidR="00AA14DD" w:rsidRPr="00206CA1" w14:paraId="740B25B9" w14:textId="77777777" w:rsidTr="00877486">
        <w:tc>
          <w:tcPr>
            <w:tcW w:w="2772" w:type="dxa"/>
          </w:tcPr>
          <w:p w14:paraId="21134ED2" w14:textId="77777777" w:rsidR="00AA14DD" w:rsidRPr="00206CA1" w:rsidRDefault="00AA14DD" w:rsidP="00AA14DD">
            <w:pPr>
              <w:pStyle w:val="BodyText"/>
              <w:spacing w:after="0" w:line="240" w:lineRule="atLeast"/>
              <w:rPr>
                <w:color w:val="000000"/>
                <w:sz w:val="20"/>
                <w:rtl/>
                <w:cs/>
              </w:rPr>
            </w:pPr>
          </w:p>
        </w:tc>
        <w:tc>
          <w:tcPr>
            <w:tcW w:w="12079" w:type="dxa"/>
            <w:gridSpan w:val="19"/>
          </w:tcPr>
          <w:p w14:paraId="7CC3867B" w14:textId="77777777" w:rsidR="00AA14DD" w:rsidRPr="00206CA1" w:rsidRDefault="00AA14DD" w:rsidP="00AA14DD">
            <w:pPr>
              <w:pStyle w:val="BodyText"/>
              <w:spacing w:after="0" w:line="240" w:lineRule="atLeast"/>
              <w:ind w:left="-108"/>
              <w:jc w:val="center"/>
              <w:rPr>
                <w:color w:val="000000"/>
                <w:sz w:val="20"/>
                <w:lang w:val="en-US"/>
              </w:rPr>
            </w:pPr>
            <w:r w:rsidRPr="00206CA1">
              <w:rPr>
                <w:i/>
                <w:iCs/>
                <w:sz w:val="20"/>
                <w:lang w:val="en-US"/>
              </w:rPr>
              <w:t>(in thousand Baht)</w:t>
            </w:r>
          </w:p>
        </w:tc>
      </w:tr>
      <w:tr w:rsidR="0029486D" w:rsidRPr="00206CA1" w14:paraId="46456892" w14:textId="77777777" w:rsidTr="00877486">
        <w:tc>
          <w:tcPr>
            <w:tcW w:w="2772" w:type="dxa"/>
            <w:shd w:val="clear" w:color="auto" w:fill="auto"/>
            <w:vAlign w:val="bottom"/>
          </w:tcPr>
          <w:p w14:paraId="6AB332F3" w14:textId="77777777" w:rsidR="0029486D" w:rsidRPr="00206CA1" w:rsidRDefault="0029486D" w:rsidP="0029486D">
            <w:pPr>
              <w:pStyle w:val="BodyText"/>
              <w:spacing w:after="0" w:line="240" w:lineRule="atLeast"/>
              <w:rPr>
                <w:sz w:val="20"/>
              </w:rPr>
            </w:pPr>
            <w:r w:rsidRPr="00206CA1">
              <w:rPr>
                <w:sz w:val="20"/>
              </w:rPr>
              <w:t>Operating profit (loss)</w:t>
            </w:r>
          </w:p>
        </w:tc>
        <w:tc>
          <w:tcPr>
            <w:tcW w:w="1008" w:type="dxa"/>
            <w:tcBorders>
              <w:top w:val="nil"/>
              <w:bottom w:val="single" w:sz="4" w:space="0" w:color="auto"/>
            </w:tcBorders>
          </w:tcPr>
          <w:p w14:paraId="77B68125" w14:textId="41FB203F" w:rsidR="0029486D" w:rsidRPr="003923E9" w:rsidRDefault="00501806" w:rsidP="0029486D">
            <w:pPr>
              <w:tabs>
                <w:tab w:val="decimal" w:pos="790"/>
              </w:tabs>
              <w:ind w:left="-108" w:right="-198"/>
              <w:rPr>
                <w:sz w:val="20"/>
                <w:szCs w:val="18"/>
              </w:rPr>
            </w:pPr>
            <w:r w:rsidRPr="003923E9">
              <w:rPr>
                <w:sz w:val="20"/>
                <w:szCs w:val="18"/>
              </w:rPr>
              <w:t>(1</w:t>
            </w:r>
            <w:r w:rsidR="00FD367F" w:rsidRPr="003923E9">
              <w:rPr>
                <w:sz w:val="20"/>
                <w:szCs w:val="18"/>
              </w:rPr>
              <w:t>6</w:t>
            </w:r>
            <w:r w:rsidRPr="003923E9">
              <w:rPr>
                <w:sz w:val="20"/>
                <w:szCs w:val="18"/>
              </w:rPr>
              <w:t>,</w:t>
            </w:r>
            <w:r w:rsidR="00FD367F" w:rsidRPr="003923E9">
              <w:rPr>
                <w:sz w:val="20"/>
                <w:szCs w:val="18"/>
              </w:rPr>
              <w:t>2</w:t>
            </w:r>
            <w:r w:rsidR="00FE7B82">
              <w:rPr>
                <w:sz w:val="20"/>
                <w:szCs w:val="18"/>
              </w:rPr>
              <w:t>27</w:t>
            </w:r>
            <w:r w:rsidRPr="003923E9">
              <w:rPr>
                <w:sz w:val="20"/>
                <w:szCs w:val="18"/>
              </w:rPr>
              <w:t>)</w:t>
            </w:r>
          </w:p>
        </w:tc>
        <w:tc>
          <w:tcPr>
            <w:tcW w:w="270" w:type="dxa"/>
            <w:tcBorders>
              <w:top w:val="nil"/>
            </w:tcBorders>
          </w:tcPr>
          <w:p w14:paraId="2F8565B9" w14:textId="77777777" w:rsidR="0029486D" w:rsidRPr="00206CA1" w:rsidRDefault="0029486D" w:rsidP="0029486D">
            <w:pPr>
              <w:tabs>
                <w:tab w:val="decimal" w:pos="702"/>
              </w:tabs>
              <w:ind w:left="-108" w:right="-108"/>
              <w:rPr>
                <w:sz w:val="20"/>
              </w:rPr>
            </w:pPr>
          </w:p>
        </w:tc>
        <w:tc>
          <w:tcPr>
            <w:tcW w:w="1050" w:type="dxa"/>
            <w:tcBorders>
              <w:top w:val="nil"/>
              <w:bottom w:val="single" w:sz="4" w:space="0" w:color="auto"/>
            </w:tcBorders>
            <w:shd w:val="clear" w:color="auto" w:fill="auto"/>
          </w:tcPr>
          <w:p w14:paraId="2B9C38A9" w14:textId="42580751" w:rsidR="0029486D" w:rsidRPr="00206CA1" w:rsidRDefault="0029486D" w:rsidP="0029486D">
            <w:pPr>
              <w:tabs>
                <w:tab w:val="decimal" w:pos="805"/>
              </w:tabs>
              <w:ind w:left="-108" w:right="-198"/>
              <w:rPr>
                <w:sz w:val="20"/>
              </w:rPr>
            </w:pPr>
            <w:r w:rsidRPr="00206CA1">
              <w:rPr>
                <w:sz w:val="20"/>
                <w:szCs w:val="18"/>
              </w:rPr>
              <w:t>231,401</w:t>
            </w:r>
          </w:p>
        </w:tc>
        <w:tc>
          <w:tcPr>
            <w:tcW w:w="236" w:type="dxa"/>
            <w:tcBorders>
              <w:top w:val="nil"/>
            </w:tcBorders>
          </w:tcPr>
          <w:p w14:paraId="233665B1" w14:textId="77777777" w:rsidR="0029486D" w:rsidRPr="00206CA1" w:rsidRDefault="0029486D" w:rsidP="0029486D">
            <w:pPr>
              <w:tabs>
                <w:tab w:val="decimal" w:pos="702"/>
              </w:tabs>
              <w:ind w:left="-108" w:right="-108"/>
              <w:rPr>
                <w:sz w:val="20"/>
              </w:rPr>
            </w:pPr>
          </w:p>
        </w:tc>
        <w:tc>
          <w:tcPr>
            <w:tcW w:w="951" w:type="dxa"/>
            <w:tcBorders>
              <w:top w:val="nil"/>
              <w:bottom w:val="single" w:sz="4" w:space="0" w:color="auto"/>
            </w:tcBorders>
            <w:shd w:val="clear" w:color="auto" w:fill="auto"/>
          </w:tcPr>
          <w:p w14:paraId="78E7F6E9" w14:textId="65389EC7" w:rsidR="0029486D" w:rsidRPr="003923E9" w:rsidRDefault="0053073C" w:rsidP="0029486D">
            <w:pPr>
              <w:tabs>
                <w:tab w:val="decimal" w:pos="768"/>
              </w:tabs>
              <w:ind w:left="-108" w:right="-108"/>
              <w:rPr>
                <w:sz w:val="20"/>
                <w:szCs w:val="18"/>
              </w:rPr>
            </w:pPr>
            <w:r w:rsidRPr="003923E9">
              <w:rPr>
                <w:sz w:val="20"/>
                <w:szCs w:val="18"/>
              </w:rPr>
              <w:t>795,763</w:t>
            </w:r>
          </w:p>
        </w:tc>
        <w:tc>
          <w:tcPr>
            <w:tcW w:w="236" w:type="dxa"/>
            <w:tcBorders>
              <w:top w:val="nil"/>
            </w:tcBorders>
          </w:tcPr>
          <w:p w14:paraId="75F85103" w14:textId="77777777" w:rsidR="0029486D" w:rsidRPr="00206CA1" w:rsidRDefault="0029486D" w:rsidP="0029486D">
            <w:pPr>
              <w:tabs>
                <w:tab w:val="decimal" w:pos="702"/>
              </w:tabs>
              <w:ind w:left="-108" w:right="-108"/>
              <w:rPr>
                <w:sz w:val="20"/>
              </w:rPr>
            </w:pPr>
          </w:p>
        </w:tc>
        <w:tc>
          <w:tcPr>
            <w:tcW w:w="928" w:type="dxa"/>
            <w:tcBorders>
              <w:top w:val="nil"/>
              <w:bottom w:val="single" w:sz="4" w:space="0" w:color="auto"/>
            </w:tcBorders>
            <w:shd w:val="clear" w:color="auto" w:fill="auto"/>
          </w:tcPr>
          <w:p w14:paraId="5248D068" w14:textId="745B8B94" w:rsidR="0029486D" w:rsidRPr="00206CA1" w:rsidRDefault="0029486D" w:rsidP="0029486D">
            <w:pPr>
              <w:tabs>
                <w:tab w:val="decimal" w:pos="753"/>
              </w:tabs>
              <w:ind w:left="-108" w:right="-108"/>
              <w:rPr>
                <w:sz w:val="20"/>
              </w:rPr>
            </w:pPr>
            <w:r w:rsidRPr="00206CA1">
              <w:rPr>
                <w:sz w:val="20"/>
                <w:szCs w:val="18"/>
              </w:rPr>
              <w:t>2,007,411</w:t>
            </w:r>
          </w:p>
        </w:tc>
        <w:tc>
          <w:tcPr>
            <w:tcW w:w="237" w:type="dxa"/>
            <w:tcBorders>
              <w:top w:val="nil"/>
            </w:tcBorders>
          </w:tcPr>
          <w:p w14:paraId="4E700A69" w14:textId="77777777" w:rsidR="0029486D" w:rsidRPr="00206CA1" w:rsidRDefault="0029486D" w:rsidP="0029486D">
            <w:pPr>
              <w:tabs>
                <w:tab w:val="decimal" w:pos="702"/>
              </w:tabs>
              <w:ind w:left="-108" w:right="-108"/>
              <w:rPr>
                <w:sz w:val="20"/>
              </w:rPr>
            </w:pPr>
          </w:p>
        </w:tc>
        <w:tc>
          <w:tcPr>
            <w:tcW w:w="988" w:type="dxa"/>
            <w:tcBorders>
              <w:top w:val="nil"/>
              <w:bottom w:val="single" w:sz="4" w:space="0" w:color="auto"/>
            </w:tcBorders>
          </w:tcPr>
          <w:p w14:paraId="3B4C35D0" w14:textId="03191DBF" w:rsidR="0029486D" w:rsidRPr="003923E9" w:rsidRDefault="009E1548" w:rsidP="0029486D">
            <w:pPr>
              <w:tabs>
                <w:tab w:val="decimal" w:pos="790"/>
              </w:tabs>
              <w:ind w:left="-108" w:right="-108"/>
              <w:rPr>
                <w:sz w:val="20"/>
                <w:szCs w:val="18"/>
              </w:rPr>
            </w:pPr>
            <w:r w:rsidRPr="003923E9">
              <w:rPr>
                <w:sz w:val="20"/>
                <w:szCs w:val="18"/>
              </w:rPr>
              <w:t>1,5</w:t>
            </w:r>
            <w:r w:rsidR="00E532E1" w:rsidRPr="003923E9">
              <w:rPr>
                <w:sz w:val="20"/>
                <w:szCs w:val="18"/>
              </w:rPr>
              <w:t>60,</w:t>
            </w:r>
            <w:r w:rsidR="00FE7B82">
              <w:rPr>
                <w:sz w:val="20"/>
                <w:szCs w:val="18"/>
              </w:rPr>
              <w:t>079</w:t>
            </w:r>
          </w:p>
        </w:tc>
        <w:tc>
          <w:tcPr>
            <w:tcW w:w="236" w:type="dxa"/>
            <w:tcBorders>
              <w:top w:val="nil"/>
            </w:tcBorders>
          </w:tcPr>
          <w:p w14:paraId="75B933F7" w14:textId="77777777" w:rsidR="0029486D" w:rsidRPr="00206CA1" w:rsidRDefault="0029486D" w:rsidP="0029486D">
            <w:pPr>
              <w:tabs>
                <w:tab w:val="decimal" w:pos="790"/>
              </w:tabs>
              <w:ind w:left="-108" w:right="-108"/>
              <w:rPr>
                <w:sz w:val="20"/>
              </w:rPr>
            </w:pPr>
          </w:p>
        </w:tc>
        <w:tc>
          <w:tcPr>
            <w:tcW w:w="945" w:type="dxa"/>
            <w:tcBorders>
              <w:top w:val="nil"/>
              <w:bottom w:val="single" w:sz="4" w:space="0" w:color="auto"/>
            </w:tcBorders>
          </w:tcPr>
          <w:p w14:paraId="5D0B8EE7" w14:textId="509CAFBF" w:rsidR="0029486D" w:rsidRPr="00206CA1" w:rsidRDefault="0029486D" w:rsidP="0029486D">
            <w:pPr>
              <w:tabs>
                <w:tab w:val="decimal" w:pos="766"/>
              </w:tabs>
              <w:ind w:left="-108" w:right="-108"/>
              <w:rPr>
                <w:sz w:val="20"/>
              </w:rPr>
            </w:pPr>
            <w:r w:rsidRPr="00206CA1">
              <w:rPr>
                <w:sz w:val="20"/>
                <w:szCs w:val="18"/>
              </w:rPr>
              <w:t>2,240,669</w:t>
            </w:r>
          </w:p>
        </w:tc>
        <w:tc>
          <w:tcPr>
            <w:tcW w:w="236" w:type="dxa"/>
            <w:tcBorders>
              <w:top w:val="nil"/>
            </w:tcBorders>
          </w:tcPr>
          <w:p w14:paraId="1F761DA5" w14:textId="77777777" w:rsidR="0029486D" w:rsidRPr="00206CA1" w:rsidRDefault="0029486D" w:rsidP="0029486D">
            <w:pPr>
              <w:tabs>
                <w:tab w:val="decimal" w:pos="702"/>
              </w:tabs>
              <w:ind w:left="-108" w:right="-108"/>
              <w:rPr>
                <w:sz w:val="20"/>
              </w:rPr>
            </w:pPr>
          </w:p>
        </w:tc>
        <w:tc>
          <w:tcPr>
            <w:tcW w:w="1068" w:type="dxa"/>
            <w:tcBorders>
              <w:top w:val="nil"/>
              <w:bottom w:val="single" w:sz="4" w:space="0" w:color="auto"/>
            </w:tcBorders>
          </w:tcPr>
          <w:p w14:paraId="115C01BC" w14:textId="6C0E9581" w:rsidR="0029486D" w:rsidRPr="003923E9" w:rsidRDefault="003868D1" w:rsidP="0029486D">
            <w:pPr>
              <w:tabs>
                <w:tab w:val="decimal" w:pos="853"/>
              </w:tabs>
              <w:ind w:left="-108" w:right="-108"/>
              <w:rPr>
                <w:sz w:val="20"/>
                <w:szCs w:val="18"/>
              </w:rPr>
            </w:pPr>
            <w:r w:rsidRPr="003923E9">
              <w:rPr>
                <w:sz w:val="20"/>
                <w:szCs w:val="18"/>
              </w:rPr>
              <w:t>(1,503,</w:t>
            </w:r>
            <w:r w:rsidR="0098427A" w:rsidRPr="003923E9">
              <w:rPr>
                <w:sz w:val="20"/>
                <w:szCs w:val="18"/>
              </w:rPr>
              <w:t>1</w:t>
            </w:r>
            <w:r w:rsidRPr="003923E9">
              <w:rPr>
                <w:sz w:val="20"/>
                <w:szCs w:val="18"/>
              </w:rPr>
              <w:t>73)</w:t>
            </w:r>
          </w:p>
        </w:tc>
        <w:tc>
          <w:tcPr>
            <w:tcW w:w="236" w:type="dxa"/>
            <w:tcBorders>
              <w:top w:val="nil"/>
            </w:tcBorders>
          </w:tcPr>
          <w:p w14:paraId="11BB4505" w14:textId="77777777" w:rsidR="0029486D" w:rsidRPr="00206CA1" w:rsidRDefault="0029486D" w:rsidP="0029486D">
            <w:pPr>
              <w:tabs>
                <w:tab w:val="decimal" w:pos="880"/>
              </w:tabs>
              <w:ind w:left="-108" w:right="-108"/>
              <w:rPr>
                <w:sz w:val="20"/>
              </w:rPr>
            </w:pPr>
          </w:p>
        </w:tc>
        <w:tc>
          <w:tcPr>
            <w:tcW w:w="1014" w:type="dxa"/>
            <w:tcBorders>
              <w:top w:val="nil"/>
              <w:bottom w:val="single" w:sz="4" w:space="0" w:color="auto"/>
            </w:tcBorders>
          </w:tcPr>
          <w:p w14:paraId="58537B60" w14:textId="70E7B5F2" w:rsidR="0029486D" w:rsidRPr="00206CA1" w:rsidRDefault="0029486D" w:rsidP="0029486D">
            <w:pPr>
              <w:tabs>
                <w:tab w:val="decimal" w:pos="790"/>
              </w:tabs>
              <w:ind w:left="-108" w:right="-108"/>
              <w:rPr>
                <w:sz w:val="20"/>
              </w:rPr>
            </w:pPr>
            <w:r w:rsidRPr="00206CA1">
              <w:rPr>
                <w:sz w:val="20"/>
                <w:szCs w:val="18"/>
              </w:rPr>
              <w:t>(2,241,545)</w:t>
            </w:r>
          </w:p>
        </w:tc>
        <w:tc>
          <w:tcPr>
            <w:tcW w:w="236" w:type="dxa"/>
            <w:tcBorders>
              <w:top w:val="nil"/>
            </w:tcBorders>
          </w:tcPr>
          <w:p w14:paraId="15B0F250" w14:textId="77777777" w:rsidR="0029486D" w:rsidRPr="00206CA1" w:rsidRDefault="0029486D" w:rsidP="0029486D">
            <w:pPr>
              <w:tabs>
                <w:tab w:val="decimal" w:pos="702"/>
              </w:tabs>
              <w:ind w:left="-108" w:right="-108"/>
              <w:rPr>
                <w:sz w:val="20"/>
              </w:rPr>
            </w:pPr>
          </w:p>
        </w:tc>
        <w:tc>
          <w:tcPr>
            <w:tcW w:w="962" w:type="dxa"/>
            <w:tcBorders>
              <w:top w:val="nil"/>
              <w:bottom w:val="single" w:sz="4" w:space="0" w:color="auto"/>
            </w:tcBorders>
          </w:tcPr>
          <w:p w14:paraId="404C91C6" w14:textId="72A3B773" w:rsidR="0029486D" w:rsidRPr="003923E9" w:rsidRDefault="00227933" w:rsidP="0029486D">
            <w:pPr>
              <w:tabs>
                <w:tab w:val="decimal" w:pos="743"/>
              </w:tabs>
              <w:ind w:left="-108" w:right="-108"/>
              <w:rPr>
                <w:sz w:val="20"/>
                <w:szCs w:val="18"/>
              </w:rPr>
            </w:pPr>
            <w:r w:rsidRPr="003923E9">
              <w:rPr>
                <w:sz w:val="20"/>
                <w:szCs w:val="18"/>
              </w:rPr>
              <w:t>836,4</w:t>
            </w:r>
            <w:r w:rsidR="00024348">
              <w:rPr>
                <w:sz w:val="20"/>
                <w:szCs w:val="18"/>
              </w:rPr>
              <w:t>42</w:t>
            </w:r>
          </w:p>
        </w:tc>
        <w:tc>
          <w:tcPr>
            <w:tcW w:w="236" w:type="dxa"/>
            <w:tcBorders>
              <w:top w:val="nil"/>
            </w:tcBorders>
            <w:vAlign w:val="bottom"/>
          </w:tcPr>
          <w:p w14:paraId="548120EF" w14:textId="77777777" w:rsidR="0029486D" w:rsidRPr="00206CA1" w:rsidRDefault="0029486D" w:rsidP="0029486D">
            <w:pPr>
              <w:tabs>
                <w:tab w:val="decimal" w:pos="806"/>
              </w:tabs>
              <w:ind w:left="-108" w:right="-108"/>
              <w:rPr>
                <w:sz w:val="20"/>
              </w:rPr>
            </w:pPr>
          </w:p>
        </w:tc>
        <w:tc>
          <w:tcPr>
            <w:tcW w:w="1006" w:type="dxa"/>
            <w:tcBorders>
              <w:top w:val="nil"/>
              <w:bottom w:val="single" w:sz="4" w:space="0" w:color="auto"/>
            </w:tcBorders>
          </w:tcPr>
          <w:p w14:paraId="78D96004" w14:textId="2B67BF7A" w:rsidR="0029486D" w:rsidRPr="00206CA1" w:rsidRDefault="0029486D" w:rsidP="0029486D">
            <w:pPr>
              <w:tabs>
                <w:tab w:val="decimal" w:pos="806"/>
              </w:tabs>
              <w:ind w:left="-108" w:right="-108"/>
              <w:rPr>
                <w:sz w:val="20"/>
              </w:rPr>
            </w:pPr>
            <w:r w:rsidRPr="00206CA1">
              <w:rPr>
                <w:sz w:val="20"/>
                <w:szCs w:val="18"/>
              </w:rPr>
              <w:t>2,237,936</w:t>
            </w:r>
          </w:p>
        </w:tc>
      </w:tr>
      <w:tr w:rsidR="0029486D" w:rsidRPr="00206CA1" w14:paraId="1D625F33" w14:textId="77777777" w:rsidTr="00877486">
        <w:tc>
          <w:tcPr>
            <w:tcW w:w="2772" w:type="dxa"/>
            <w:vAlign w:val="bottom"/>
          </w:tcPr>
          <w:p w14:paraId="6FC99143" w14:textId="77777777" w:rsidR="0029486D" w:rsidRPr="00206CA1" w:rsidRDefault="0029486D" w:rsidP="0029486D">
            <w:pPr>
              <w:pStyle w:val="BodyText"/>
              <w:spacing w:after="0" w:line="240" w:lineRule="atLeast"/>
              <w:ind w:left="1044"/>
              <w:rPr>
                <w:sz w:val="20"/>
                <w:lang w:val="en-US"/>
              </w:rPr>
            </w:pPr>
          </w:p>
        </w:tc>
        <w:tc>
          <w:tcPr>
            <w:tcW w:w="1008" w:type="dxa"/>
            <w:tcBorders>
              <w:top w:val="single" w:sz="4" w:space="0" w:color="auto"/>
            </w:tcBorders>
          </w:tcPr>
          <w:p w14:paraId="22D6AA95" w14:textId="77777777" w:rsidR="0029486D" w:rsidRPr="003923E9" w:rsidRDefault="0029486D" w:rsidP="0029486D">
            <w:pPr>
              <w:tabs>
                <w:tab w:val="decimal" w:pos="790"/>
              </w:tabs>
              <w:ind w:left="-108" w:right="-198"/>
              <w:rPr>
                <w:sz w:val="20"/>
                <w:szCs w:val="18"/>
              </w:rPr>
            </w:pPr>
          </w:p>
        </w:tc>
        <w:tc>
          <w:tcPr>
            <w:tcW w:w="270" w:type="dxa"/>
            <w:tcBorders>
              <w:top w:val="nil"/>
            </w:tcBorders>
            <w:vAlign w:val="bottom"/>
          </w:tcPr>
          <w:p w14:paraId="205AD7B2" w14:textId="77777777" w:rsidR="0029486D" w:rsidRPr="00206CA1" w:rsidRDefault="0029486D" w:rsidP="0029486D">
            <w:pPr>
              <w:tabs>
                <w:tab w:val="decimal" w:pos="702"/>
              </w:tabs>
              <w:ind w:left="-108" w:right="-108"/>
              <w:rPr>
                <w:sz w:val="20"/>
              </w:rPr>
            </w:pPr>
          </w:p>
        </w:tc>
        <w:tc>
          <w:tcPr>
            <w:tcW w:w="1050" w:type="dxa"/>
            <w:tcBorders>
              <w:top w:val="single" w:sz="4" w:space="0" w:color="auto"/>
            </w:tcBorders>
            <w:shd w:val="clear" w:color="auto" w:fill="auto"/>
          </w:tcPr>
          <w:p w14:paraId="581178AB" w14:textId="77777777" w:rsidR="0029486D" w:rsidRPr="00206CA1" w:rsidRDefault="0029486D" w:rsidP="0029486D">
            <w:pPr>
              <w:tabs>
                <w:tab w:val="decimal" w:pos="805"/>
              </w:tabs>
              <w:ind w:left="-108" w:right="-198"/>
              <w:rPr>
                <w:sz w:val="20"/>
              </w:rPr>
            </w:pPr>
          </w:p>
        </w:tc>
        <w:tc>
          <w:tcPr>
            <w:tcW w:w="236" w:type="dxa"/>
            <w:tcBorders>
              <w:top w:val="nil"/>
            </w:tcBorders>
            <w:vAlign w:val="bottom"/>
          </w:tcPr>
          <w:p w14:paraId="314F0A05" w14:textId="77777777" w:rsidR="0029486D" w:rsidRPr="00206CA1" w:rsidRDefault="0029486D" w:rsidP="0029486D">
            <w:pPr>
              <w:tabs>
                <w:tab w:val="decimal" w:pos="702"/>
              </w:tabs>
              <w:ind w:left="-108" w:right="-108"/>
              <w:rPr>
                <w:sz w:val="20"/>
              </w:rPr>
            </w:pPr>
          </w:p>
        </w:tc>
        <w:tc>
          <w:tcPr>
            <w:tcW w:w="951" w:type="dxa"/>
            <w:tcBorders>
              <w:top w:val="single" w:sz="4" w:space="0" w:color="auto"/>
            </w:tcBorders>
            <w:shd w:val="clear" w:color="auto" w:fill="auto"/>
          </w:tcPr>
          <w:p w14:paraId="404029BF" w14:textId="77777777" w:rsidR="0029486D" w:rsidRPr="003923E9" w:rsidRDefault="0029486D" w:rsidP="0029486D">
            <w:pPr>
              <w:tabs>
                <w:tab w:val="decimal" w:pos="768"/>
              </w:tabs>
              <w:ind w:left="-108" w:right="-108"/>
              <w:rPr>
                <w:sz w:val="20"/>
                <w:szCs w:val="18"/>
              </w:rPr>
            </w:pPr>
          </w:p>
        </w:tc>
        <w:tc>
          <w:tcPr>
            <w:tcW w:w="236" w:type="dxa"/>
            <w:tcBorders>
              <w:top w:val="nil"/>
            </w:tcBorders>
            <w:vAlign w:val="bottom"/>
          </w:tcPr>
          <w:p w14:paraId="788E6C9C" w14:textId="77777777" w:rsidR="0029486D" w:rsidRPr="00206CA1" w:rsidRDefault="0029486D" w:rsidP="0029486D">
            <w:pPr>
              <w:tabs>
                <w:tab w:val="decimal" w:pos="702"/>
              </w:tabs>
              <w:ind w:left="-108" w:right="-108"/>
              <w:rPr>
                <w:sz w:val="20"/>
              </w:rPr>
            </w:pPr>
          </w:p>
        </w:tc>
        <w:tc>
          <w:tcPr>
            <w:tcW w:w="928" w:type="dxa"/>
            <w:tcBorders>
              <w:top w:val="single" w:sz="4" w:space="0" w:color="auto"/>
            </w:tcBorders>
            <w:shd w:val="clear" w:color="auto" w:fill="auto"/>
          </w:tcPr>
          <w:p w14:paraId="0AE98FEA" w14:textId="77777777" w:rsidR="0029486D" w:rsidRPr="00206CA1" w:rsidRDefault="0029486D" w:rsidP="0029486D">
            <w:pPr>
              <w:tabs>
                <w:tab w:val="decimal" w:pos="753"/>
              </w:tabs>
              <w:ind w:left="-108" w:right="-108"/>
              <w:rPr>
                <w:sz w:val="20"/>
              </w:rPr>
            </w:pPr>
          </w:p>
        </w:tc>
        <w:tc>
          <w:tcPr>
            <w:tcW w:w="237" w:type="dxa"/>
            <w:tcBorders>
              <w:top w:val="nil"/>
            </w:tcBorders>
            <w:vAlign w:val="bottom"/>
          </w:tcPr>
          <w:p w14:paraId="3D42C592" w14:textId="77777777" w:rsidR="0029486D" w:rsidRPr="00206CA1" w:rsidRDefault="0029486D" w:rsidP="0029486D">
            <w:pPr>
              <w:tabs>
                <w:tab w:val="decimal" w:pos="702"/>
              </w:tabs>
              <w:ind w:left="-108" w:right="-108"/>
              <w:rPr>
                <w:sz w:val="20"/>
              </w:rPr>
            </w:pPr>
          </w:p>
        </w:tc>
        <w:tc>
          <w:tcPr>
            <w:tcW w:w="988" w:type="dxa"/>
            <w:tcBorders>
              <w:top w:val="single" w:sz="4" w:space="0" w:color="auto"/>
            </w:tcBorders>
          </w:tcPr>
          <w:p w14:paraId="45A24968" w14:textId="77777777" w:rsidR="0029486D" w:rsidRPr="003923E9" w:rsidRDefault="0029486D" w:rsidP="0029486D">
            <w:pPr>
              <w:tabs>
                <w:tab w:val="decimal" w:pos="790"/>
              </w:tabs>
              <w:ind w:left="-108" w:right="-108"/>
              <w:rPr>
                <w:sz w:val="20"/>
                <w:szCs w:val="18"/>
              </w:rPr>
            </w:pPr>
          </w:p>
        </w:tc>
        <w:tc>
          <w:tcPr>
            <w:tcW w:w="236" w:type="dxa"/>
            <w:tcBorders>
              <w:top w:val="nil"/>
            </w:tcBorders>
            <w:vAlign w:val="bottom"/>
          </w:tcPr>
          <w:p w14:paraId="7DE6ECAD" w14:textId="77777777" w:rsidR="0029486D" w:rsidRPr="00206CA1" w:rsidRDefault="0029486D" w:rsidP="0029486D">
            <w:pPr>
              <w:tabs>
                <w:tab w:val="decimal" w:pos="790"/>
              </w:tabs>
              <w:ind w:left="-108" w:right="-108"/>
              <w:rPr>
                <w:sz w:val="20"/>
              </w:rPr>
            </w:pPr>
          </w:p>
        </w:tc>
        <w:tc>
          <w:tcPr>
            <w:tcW w:w="945" w:type="dxa"/>
            <w:tcBorders>
              <w:top w:val="single" w:sz="4" w:space="0" w:color="auto"/>
            </w:tcBorders>
          </w:tcPr>
          <w:p w14:paraId="1F129725" w14:textId="77777777" w:rsidR="0029486D" w:rsidRPr="00206CA1" w:rsidRDefault="0029486D" w:rsidP="0029486D">
            <w:pPr>
              <w:tabs>
                <w:tab w:val="decimal" w:pos="766"/>
              </w:tabs>
              <w:ind w:left="-108" w:right="-108"/>
              <w:rPr>
                <w:sz w:val="20"/>
              </w:rPr>
            </w:pPr>
          </w:p>
        </w:tc>
        <w:tc>
          <w:tcPr>
            <w:tcW w:w="236" w:type="dxa"/>
            <w:tcBorders>
              <w:top w:val="nil"/>
            </w:tcBorders>
            <w:vAlign w:val="bottom"/>
          </w:tcPr>
          <w:p w14:paraId="273D284E" w14:textId="77777777" w:rsidR="0029486D" w:rsidRPr="00206CA1" w:rsidRDefault="0029486D" w:rsidP="0029486D">
            <w:pPr>
              <w:tabs>
                <w:tab w:val="decimal" w:pos="702"/>
              </w:tabs>
              <w:ind w:left="-108" w:right="-108"/>
              <w:rPr>
                <w:sz w:val="20"/>
              </w:rPr>
            </w:pPr>
          </w:p>
        </w:tc>
        <w:tc>
          <w:tcPr>
            <w:tcW w:w="1068" w:type="dxa"/>
            <w:tcBorders>
              <w:top w:val="single" w:sz="4" w:space="0" w:color="auto"/>
            </w:tcBorders>
          </w:tcPr>
          <w:p w14:paraId="70400536" w14:textId="77777777" w:rsidR="0029486D" w:rsidRPr="003923E9" w:rsidRDefault="0029486D" w:rsidP="0029486D">
            <w:pPr>
              <w:tabs>
                <w:tab w:val="decimal" w:pos="853"/>
              </w:tabs>
              <w:ind w:left="-108" w:right="-108"/>
              <w:rPr>
                <w:sz w:val="20"/>
                <w:szCs w:val="18"/>
              </w:rPr>
            </w:pPr>
          </w:p>
        </w:tc>
        <w:tc>
          <w:tcPr>
            <w:tcW w:w="236" w:type="dxa"/>
            <w:tcBorders>
              <w:top w:val="nil"/>
            </w:tcBorders>
            <w:vAlign w:val="bottom"/>
          </w:tcPr>
          <w:p w14:paraId="6314D064" w14:textId="77777777" w:rsidR="0029486D" w:rsidRPr="00206CA1" w:rsidRDefault="0029486D" w:rsidP="0029486D">
            <w:pPr>
              <w:tabs>
                <w:tab w:val="decimal" w:pos="880"/>
              </w:tabs>
              <w:ind w:left="-108" w:right="-108"/>
              <w:rPr>
                <w:sz w:val="20"/>
              </w:rPr>
            </w:pPr>
          </w:p>
        </w:tc>
        <w:tc>
          <w:tcPr>
            <w:tcW w:w="1014" w:type="dxa"/>
            <w:tcBorders>
              <w:top w:val="single" w:sz="4" w:space="0" w:color="auto"/>
            </w:tcBorders>
          </w:tcPr>
          <w:p w14:paraId="308B7C33" w14:textId="77777777" w:rsidR="0029486D" w:rsidRPr="00206CA1" w:rsidRDefault="0029486D" w:rsidP="0029486D">
            <w:pPr>
              <w:tabs>
                <w:tab w:val="decimal" w:pos="790"/>
              </w:tabs>
              <w:ind w:left="-108" w:right="-108"/>
              <w:rPr>
                <w:sz w:val="20"/>
              </w:rPr>
            </w:pPr>
          </w:p>
        </w:tc>
        <w:tc>
          <w:tcPr>
            <w:tcW w:w="236" w:type="dxa"/>
            <w:tcBorders>
              <w:top w:val="nil"/>
            </w:tcBorders>
            <w:vAlign w:val="bottom"/>
          </w:tcPr>
          <w:p w14:paraId="72286B45" w14:textId="77777777" w:rsidR="0029486D" w:rsidRPr="00206CA1" w:rsidRDefault="0029486D" w:rsidP="0029486D">
            <w:pPr>
              <w:tabs>
                <w:tab w:val="decimal" w:pos="702"/>
              </w:tabs>
              <w:ind w:left="-108" w:right="-108"/>
              <w:rPr>
                <w:sz w:val="20"/>
              </w:rPr>
            </w:pPr>
          </w:p>
        </w:tc>
        <w:tc>
          <w:tcPr>
            <w:tcW w:w="962" w:type="dxa"/>
            <w:tcBorders>
              <w:top w:val="single" w:sz="4" w:space="0" w:color="auto"/>
            </w:tcBorders>
          </w:tcPr>
          <w:p w14:paraId="13A81F7E" w14:textId="77777777" w:rsidR="0029486D" w:rsidRPr="003923E9" w:rsidRDefault="0029486D" w:rsidP="0029486D">
            <w:pPr>
              <w:tabs>
                <w:tab w:val="decimal" w:pos="743"/>
              </w:tabs>
              <w:ind w:left="-108" w:right="-108"/>
              <w:rPr>
                <w:sz w:val="20"/>
                <w:szCs w:val="18"/>
              </w:rPr>
            </w:pPr>
          </w:p>
        </w:tc>
        <w:tc>
          <w:tcPr>
            <w:tcW w:w="236" w:type="dxa"/>
            <w:tcBorders>
              <w:top w:val="nil"/>
            </w:tcBorders>
            <w:vAlign w:val="bottom"/>
          </w:tcPr>
          <w:p w14:paraId="33CCEE21" w14:textId="77777777" w:rsidR="0029486D" w:rsidRPr="00206CA1" w:rsidRDefault="0029486D" w:rsidP="0029486D">
            <w:pPr>
              <w:tabs>
                <w:tab w:val="decimal" w:pos="806"/>
              </w:tabs>
              <w:ind w:left="-108" w:right="-108"/>
              <w:rPr>
                <w:sz w:val="20"/>
              </w:rPr>
            </w:pPr>
          </w:p>
        </w:tc>
        <w:tc>
          <w:tcPr>
            <w:tcW w:w="1006" w:type="dxa"/>
            <w:tcBorders>
              <w:top w:val="single" w:sz="4" w:space="0" w:color="auto"/>
            </w:tcBorders>
          </w:tcPr>
          <w:p w14:paraId="57D83B28" w14:textId="77777777" w:rsidR="0029486D" w:rsidRPr="00206CA1" w:rsidRDefault="0029486D" w:rsidP="0029486D">
            <w:pPr>
              <w:tabs>
                <w:tab w:val="decimal" w:pos="806"/>
              </w:tabs>
              <w:ind w:left="-108" w:right="-108"/>
              <w:rPr>
                <w:sz w:val="20"/>
              </w:rPr>
            </w:pPr>
          </w:p>
        </w:tc>
      </w:tr>
      <w:tr w:rsidR="0029486D" w:rsidRPr="00206CA1" w14:paraId="707AF3BE" w14:textId="77777777" w:rsidTr="00877486">
        <w:tc>
          <w:tcPr>
            <w:tcW w:w="2772" w:type="dxa"/>
            <w:vAlign w:val="bottom"/>
          </w:tcPr>
          <w:p w14:paraId="61EAF00E" w14:textId="77777777" w:rsidR="0029486D" w:rsidRPr="00206CA1" w:rsidRDefault="0029486D" w:rsidP="0029486D">
            <w:pPr>
              <w:pStyle w:val="BodyText"/>
              <w:spacing w:after="0" w:line="240" w:lineRule="atLeast"/>
              <w:rPr>
                <w:sz w:val="20"/>
                <w:rtl/>
                <w:cs/>
                <w:lang w:val="en-US"/>
              </w:rPr>
            </w:pPr>
            <w:r w:rsidRPr="00206CA1">
              <w:rPr>
                <w:sz w:val="20"/>
                <w:lang w:val="en-US"/>
              </w:rPr>
              <w:t>Interest income</w:t>
            </w:r>
          </w:p>
        </w:tc>
        <w:tc>
          <w:tcPr>
            <w:tcW w:w="1008" w:type="dxa"/>
          </w:tcPr>
          <w:p w14:paraId="0D0842B3" w14:textId="45CD68EE" w:rsidR="0029486D" w:rsidRPr="003923E9" w:rsidRDefault="00501806" w:rsidP="0029486D">
            <w:pPr>
              <w:tabs>
                <w:tab w:val="decimal" w:pos="790"/>
              </w:tabs>
              <w:ind w:left="-108" w:right="-198"/>
              <w:rPr>
                <w:sz w:val="20"/>
                <w:szCs w:val="18"/>
              </w:rPr>
            </w:pPr>
            <w:r w:rsidRPr="003923E9">
              <w:rPr>
                <w:sz w:val="20"/>
                <w:szCs w:val="18"/>
              </w:rPr>
              <w:t>1,463</w:t>
            </w:r>
          </w:p>
        </w:tc>
        <w:tc>
          <w:tcPr>
            <w:tcW w:w="270" w:type="dxa"/>
            <w:vAlign w:val="bottom"/>
          </w:tcPr>
          <w:p w14:paraId="10F378F0" w14:textId="77777777" w:rsidR="0029486D" w:rsidRPr="00206CA1" w:rsidRDefault="0029486D" w:rsidP="0029486D">
            <w:pPr>
              <w:tabs>
                <w:tab w:val="decimal" w:pos="702"/>
              </w:tabs>
              <w:ind w:left="-108" w:right="-108"/>
              <w:rPr>
                <w:sz w:val="20"/>
              </w:rPr>
            </w:pPr>
          </w:p>
        </w:tc>
        <w:tc>
          <w:tcPr>
            <w:tcW w:w="1050" w:type="dxa"/>
            <w:shd w:val="clear" w:color="auto" w:fill="auto"/>
          </w:tcPr>
          <w:p w14:paraId="67735398" w14:textId="774EDB5F" w:rsidR="0029486D" w:rsidRPr="00206CA1" w:rsidRDefault="0029486D" w:rsidP="0029486D">
            <w:pPr>
              <w:tabs>
                <w:tab w:val="decimal" w:pos="805"/>
              </w:tabs>
              <w:ind w:left="-108" w:right="-108"/>
              <w:rPr>
                <w:sz w:val="20"/>
              </w:rPr>
            </w:pPr>
            <w:r w:rsidRPr="00206CA1">
              <w:rPr>
                <w:sz w:val="20"/>
                <w:szCs w:val="18"/>
              </w:rPr>
              <w:t>2,271</w:t>
            </w:r>
          </w:p>
        </w:tc>
        <w:tc>
          <w:tcPr>
            <w:tcW w:w="236" w:type="dxa"/>
            <w:vAlign w:val="bottom"/>
          </w:tcPr>
          <w:p w14:paraId="4E5AE834" w14:textId="77777777" w:rsidR="0029486D" w:rsidRPr="00206CA1" w:rsidRDefault="0029486D" w:rsidP="0029486D">
            <w:pPr>
              <w:tabs>
                <w:tab w:val="decimal" w:pos="702"/>
              </w:tabs>
              <w:ind w:left="-108" w:right="-108"/>
              <w:rPr>
                <w:sz w:val="20"/>
              </w:rPr>
            </w:pPr>
          </w:p>
        </w:tc>
        <w:tc>
          <w:tcPr>
            <w:tcW w:w="951" w:type="dxa"/>
            <w:shd w:val="clear" w:color="auto" w:fill="auto"/>
          </w:tcPr>
          <w:p w14:paraId="108AE1A5" w14:textId="38181593" w:rsidR="0029486D" w:rsidRPr="003923E9" w:rsidRDefault="00501806" w:rsidP="0029486D">
            <w:pPr>
              <w:tabs>
                <w:tab w:val="decimal" w:pos="768"/>
              </w:tabs>
              <w:ind w:left="-108" w:right="-108"/>
              <w:rPr>
                <w:sz w:val="20"/>
                <w:szCs w:val="18"/>
              </w:rPr>
            </w:pPr>
            <w:r w:rsidRPr="003923E9">
              <w:rPr>
                <w:sz w:val="20"/>
                <w:szCs w:val="18"/>
              </w:rPr>
              <w:t>4,175</w:t>
            </w:r>
          </w:p>
        </w:tc>
        <w:tc>
          <w:tcPr>
            <w:tcW w:w="236" w:type="dxa"/>
            <w:vAlign w:val="bottom"/>
          </w:tcPr>
          <w:p w14:paraId="3AFF26BF" w14:textId="77777777" w:rsidR="0029486D" w:rsidRPr="00206CA1" w:rsidRDefault="0029486D" w:rsidP="0029486D">
            <w:pPr>
              <w:tabs>
                <w:tab w:val="decimal" w:pos="702"/>
              </w:tabs>
              <w:ind w:left="-108" w:right="-108"/>
              <w:rPr>
                <w:sz w:val="20"/>
              </w:rPr>
            </w:pPr>
          </w:p>
        </w:tc>
        <w:tc>
          <w:tcPr>
            <w:tcW w:w="928" w:type="dxa"/>
            <w:shd w:val="clear" w:color="auto" w:fill="auto"/>
          </w:tcPr>
          <w:p w14:paraId="697E42E1" w14:textId="5429AECE" w:rsidR="0029486D" w:rsidRPr="00206CA1" w:rsidRDefault="0029486D" w:rsidP="0029486D">
            <w:pPr>
              <w:tabs>
                <w:tab w:val="decimal" w:pos="753"/>
              </w:tabs>
              <w:ind w:left="-108" w:right="-108"/>
              <w:rPr>
                <w:sz w:val="20"/>
              </w:rPr>
            </w:pPr>
            <w:r w:rsidRPr="00206CA1">
              <w:rPr>
                <w:sz w:val="20"/>
                <w:szCs w:val="18"/>
              </w:rPr>
              <w:t>7,984</w:t>
            </w:r>
          </w:p>
        </w:tc>
        <w:tc>
          <w:tcPr>
            <w:tcW w:w="237" w:type="dxa"/>
            <w:vAlign w:val="bottom"/>
          </w:tcPr>
          <w:p w14:paraId="2BD8953F" w14:textId="77777777" w:rsidR="0029486D" w:rsidRPr="00206CA1" w:rsidRDefault="0029486D" w:rsidP="0029486D">
            <w:pPr>
              <w:tabs>
                <w:tab w:val="decimal" w:pos="702"/>
              </w:tabs>
              <w:ind w:left="-108" w:right="-108"/>
              <w:rPr>
                <w:sz w:val="20"/>
              </w:rPr>
            </w:pPr>
          </w:p>
        </w:tc>
        <w:tc>
          <w:tcPr>
            <w:tcW w:w="988" w:type="dxa"/>
          </w:tcPr>
          <w:p w14:paraId="2EE24DC1" w14:textId="4233A6CB" w:rsidR="0029486D" w:rsidRPr="003923E9" w:rsidRDefault="009E1548" w:rsidP="0029486D">
            <w:pPr>
              <w:tabs>
                <w:tab w:val="decimal" w:pos="790"/>
              </w:tabs>
              <w:ind w:left="-108" w:right="-108"/>
              <w:rPr>
                <w:sz w:val="20"/>
                <w:szCs w:val="18"/>
              </w:rPr>
            </w:pPr>
            <w:r w:rsidRPr="003923E9">
              <w:rPr>
                <w:sz w:val="20"/>
                <w:szCs w:val="18"/>
              </w:rPr>
              <w:t>27,0</w:t>
            </w:r>
            <w:r w:rsidR="00E532E1" w:rsidRPr="003923E9">
              <w:rPr>
                <w:sz w:val="20"/>
                <w:szCs w:val="18"/>
              </w:rPr>
              <w:t>69</w:t>
            </w:r>
          </w:p>
        </w:tc>
        <w:tc>
          <w:tcPr>
            <w:tcW w:w="236" w:type="dxa"/>
            <w:vAlign w:val="bottom"/>
          </w:tcPr>
          <w:p w14:paraId="3ACDC3F9" w14:textId="77777777" w:rsidR="0029486D" w:rsidRPr="00206CA1" w:rsidRDefault="0029486D" w:rsidP="0029486D">
            <w:pPr>
              <w:tabs>
                <w:tab w:val="decimal" w:pos="790"/>
              </w:tabs>
              <w:ind w:left="-108" w:right="-108"/>
              <w:rPr>
                <w:sz w:val="20"/>
              </w:rPr>
            </w:pPr>
          </w:p>
        </w:tc>
        <w:tc>
          <w:tcPr>
            <w:tcW w:w="945" w:type="dxa"/>
          </w:tcPr>
          <w:p w14:paraId="02E3FFA7" w14:textId="2C576798" w:rsidR="0029486D" w:rsidRPr="00206CA1" w:rsidRDefault="0029486D" w:rsidP="0029486D">
            <w:pPr>
              <w:tabs>
                <w:tab w:val="decimal" w:pos="766"/>
              </w:tabs>
              <w:ind w:left="-108" w:right="-108"/>
              <w:rPr>
                <w:sz w:val="20"/>
              </w:rPr>
            </w:pPr>
            <w:r w:rsidRPr="00206CA1">
              <w:rPr>
                <w:sz w:val="20"/>
                <w:szCs w:val="18"/>
              </w:rPr>
              <w:t>43,542</w:t>
            </w:r>
          </w:p>
        </w:tc>
        <w:tc>
          <w:tcPr>
            <w:tcW w:w="236" w:type="dxa"/>
            <w:vAlign w:val="bottom"/>
          </w:tcPr>
          <w:p w14:paraId="7FD3551F" w14:textId="77777777" w:rsidR="0029486D" w:rsidRPr="00206CA1" w:rsidRDefault="0029486D" w:rsidP="0029486D">
            <w:pPr>
              <w:tabs>
                <w:tab w:val="decimal" w:pos="702"/>
              </w:tabs>
              <w:ind w:left="-108" w:right="-108"/>
              <w:rPr>
                <w:sz w:val="20"/>
              </w:rPr>
            </w:pPr>
          </w:p>
        </w:tc>
        <w:tc>
          <w:tcPr>
            <w:tcW w:w="1068" w:type="dxa"/>
            <w:tcBorders>
              <w:bottom w:val="nil"/>
            </w:tcBorders>
          </w:tcPr>
          <w:p w14:paraId="697593F4" w14:textId="1AF538C6" w:rsidR="0029486D" w:rsidRPr="003923E9" w:rsidRDefault="003868D1" w:rsidP="0029486D">
            <w:pPr>
              <w:tabs>
                <w:tab w:val="decimal" w:pos="853"/>
              </w:tabs>
              <w:ind w:left="-108" w:right="-108"/>
              <w:rPr>
                <w:sz w:val="20"/>
                <w:szCs w:val="18"/>
              </w:rPr>
            </w:pPr>
            <w:r w:rsidRPr="003923E9">
              <w:rPr>
                <w:sz w:val="20"/>
                <w:szCs w:val="18"/>
              </w:rPr>
              <w:t>(46</w:t>
            </w:r>
            <w:r w:rsidR="00024348">
              <w:rPr>
                <w:sz w:val="20"/>
                <w:szCs w:val="18"/>
              </w:rPr>
              <w:t>3</w:t>
            </w:r>
            <w:r w:rsidRPr="003923E9">
              <w:rPr>
                <w:sz w:val="20"/>
                <w:szCs w:val="18"/>
              </w:rPr>
              <w:t>)</w:t>
            </w:r>
          </w:p>
        </w:tc>
        <w:tc>
          <w:tcPr>
            <w:tcW w:w="236" w:type="dxa"/>
            <w:vAlign w:val="bottom"/>
          </w:tcPr>
          <w:p w14:paraId="5EB9D4A0" w14:textId="77777777" w:rsidR="0029486D" w:rsidRPr="00206CA1" w:rsidRDefault="0029486D" w:rsidP="0029486D">
            <w:pPr>
              <w:tabs>
                <w:tab w:val="decimal" w:pos="880"/>
              </w:tabs>
              <w:ind w:left="-108" w:right="-108"/>
              <w:rPr>
                <w:sz w:val="20"/>
              </w:rPr>
            </w:pPr>
          </w:p>
        </w:tc>
        <w:tc>
          <w:tcPr>
            <w:tcW w:w="1014" w:type="dxa"/>
            <w:tcBorders>
              <w:bottom w:val="nil"/>
            </w:tcBorders>
          </w:tcPr>
          <w:p w14:paraId="1A1EE7ED" w14:textId="09E5AC61" w:rsidR="0029486D" w:rsidRPr="00206CA1" w:rsidRDefault="0029486D" w:rsidP="0029486D">
            <w:pPr>
              <w:tabs>
                <w:tab w:val="decimal" w:pos="790"/>
              </w:tabs>
              <w:ind w:left="-108" w:right="-108"/>
              <w:rPr>
                <w:sz w:val="20"/>
              </w:rPr>
            </w:pPr>
            <w:r w:rsidRPr="00206CA1">
              <w:rPr>
                <w:sz w:val="20"/>
                <w:szCs w:val="18"/>
              </w:rPr>
              <w:t>(6,576)</w:t>
            </w:r>
          </w:p>
        </w:tc>
        <w:tc>
          <w:tcPr>
            <w:tcW w:w="236" w:type="dxa"/>
            <w:vAlign w:val="bottom"/>
          </w:tcPr>
          <w:p w14:paraId="2EB434DB" w14:textId="77777777" w:rsidR="0029486D" w:rsidRPr="00206CA1" w:rsidRDefault="0029486D" w:rsidP="0029486D">
            <w:pPr>
              <w:tabs>
                <w:tab w:val="decimal" w:pos="702"/>
              </w:tabs>
              <w:ind w:left="-108" w:right="-108"/>
              <w:rPr>
                <w:sz w:val="20"/>
              </w:rPr>
            </w:pPr>
          </w:p>
        </w:tc>
        <w:tc>
          <w:tcPr>
            <w:tcW w:w="962" w:type="dxa"/>
          </w:tcPr>
          <w:p w14:paraId="525C9385" w14:textId="606BAFA5" w:rsidR="0029486D" w:rsidRPr="003923E9" w:rsidRDefault="00815548" w:rsidP="0029486D">
            <w:pPr>
              <w:tabs>
                <w:tab w:val="decimal" w:pos="743"/>
              </w:tabs>
              <w:ind w:left="-108" w:right="-108"/>
              <w:rPr>
                <w:sz w:val="20"/>
                <w:szCs w:val="18"/>
              </w:rPr>
            </w:pPr>
            <w:r w:rsidRPr="003923E9">
              <w:rPr>
                <w:sz w:val="20"/>
                <w:szCs w:val="18"/>
              </w:rPr>
              <w:t>32,244</w:t>
            </w:r>
          </w:p>
        </w:tc>
        <w:tc>
          <w:tcPr>
            <w:tcW w:w="236" w:type="dxa"/>
            <w:vAlign w:val="bottom"/>
          </w:tcPr>
          <w:p w14:paraId="4494269D" w14:textId="77777777" w:rsidR="0029486D" w:rsidRPr="00206CA1" w:rsidRDefault="0029486D" w:rsidP="0029486D">
            <w:pPr>
              <w:tabs>
                <w:tab w:val="decimal" w:pos="806"/>
              </w:tabs>
              <w:ind w:left="-108" w:right="-108"/>
              <w:rPr>
                <w:sz w:val="20"/>
              </w:rPr>
            </w:pPr>
          </w:p>
        </w:tc>
        <w:tc>
          <w:tcPr>
            <w:tcW w:w="1006" w:type="dxa"/>
          </w:tcPr>
          <w:p w14:paraId="029A31F3" w14:textId="3E656FEB" w:rsidR="0029486D" w:rsidRPr="00206CA1" w:rsidRDefault="0029486D" w:rsidP="0029486D">
            <w:pPr>
              <w:tabs>
                <w:tab w:val="decimal" w:pos="806"/>
              </w:tabs>
              <w:ind w:left="-108" w:right="-108"/>
              <w:rPr>
                <w:sz w:val="20"/>
              </w:rPr>
            </w:pPr>
            <w:r w:rsidRPr="00206CA1">
              <w:rPr>
                <w:sz w:val="20"/>
                <w:szCs w:val="18"/>
              </w:rPr>
              <w:t>47,221</w:t>
            </w:r>
          </w:p>
        </w:tc>
      </w:tr>
      <w:tr w:rsidR="0029486D" w:rsidRPr="00206CA1" w14:paraId="356B5FF5" w14:textId="77777777" w:rsidTr="00877486">
        <w:tc>
          <w:tcPr>
            <w:tcW w:w="2772" w:type="dxa"/>
            <w:vAlign w:val="bottom"/>
          </w:tcPr>
          <w:p w14:paraId="37E5B045" w14:textId="77777777" w:rsidR="0029486D" w:rsidRPr="00206CA1" w:rsidRDefault="0029486D" w:rsidP="0029486D">
            <w:pPr>
              <w:pStyle w:val="BodyText"/>
              <w:spacing w:after="0" w:line="240" w:lineRule="atLeast"/>
              <w:rPr>
                <w:sz w:val="20"/>
                <w:lang w:val="en-US"/>
              </w:rPr>
            </w:pPr>
            <w:r w:rsidRPr="00206CA1">
              <w:rPr>
                <w:sz w:val="20"/>
                <w:lang w:val="en-US"/>
              </w:rPr>
              <w:t>Finance costs</w:t>
            </w:r>
          </w:p>
        </w:tc>
        <w:tc>
          <w:tcPr>
            <w:tcW w:w="1008" w:type="dxa"/>
            <w:tcBorders>
              <w:bottom w:val="single" w:sz="4" w:space="0" w:color="auto"/>
            </w:tcBorders>
          </w:tcPr>
          <w:p w14:paraId="01A8155F" w14:textId="5AF8A836" w:rsidR="0029486D" w:rsidRPr="003923E9" w:rsidRDefault="00501806" w:rsidP="0029486D">
            <w:pPr>
              <w:tabs>
                <w:tab w:val="decimal" w:pos="790"/>
              </w:tabs>
              <w:ind w:left="-108" w:right="-198"/>
              <w:rPr>
                <w:sz w:val="20"/>
                <w:szCs w:val="18"/>
              </w:rPr>
            </w:pPr>
            <w:r w:rsidRPr="003923E9">
              <w:rPr>
                <w:sz w:val="20"/>
                <w:szCs w:val="18"/>
              </w:rPr>
              <w:t>(449)</w:t>
            </w:r>
          </w:p>
        </w:tc>
        <w:tc>
          <w:tcPr>
            <w:tcW w:w="270" w:type="dxa"/>
            <w:vAlign w:val="bottom"/>
          </w:tcPr>
          <w:p w14:paraId="284889DF" w14:textId="77777777" w:rsidR="0029486D" w:rsidRPr="00206CA1" w:rsidRDefault="0029486D" w:rsidP="0029486D">
            <w:pPr>
              <w:tabs>
                <w:tab w:val="decimal" w:pos="702"/>
              </w:tabs>
              <w:ind w:left="-108" w:right="-108"/>
              <w:rPr>
                <w:sz w:val="20"/>
              </w:rPr>
            </w:pPr>
          </w:p>
        </w:tc>
        <w:tc>
          <w:tcPr>
            <w:tcW w:w="1050" w:type="dxa"/>
            <w:tcBorders>
              <w:bottom w:val="single" w:sz="4" w:space="0" w:color="auto"/>
            </w:tcBorders>
            <w:shd w:val="clear" w:color="auto" w:fill="auto"/>
          </w:tcPr>
          <w:p w14:paraId="01DDF7E0" w14:textId="45D65C86" w:rsidR="0029486D" w:rsidRPr="00206CA1" w:rsidRDefault="0029486D" w:rsidP="0029486D">
            <w:pPr>
              <w:tabs>
                <w:tab w:val="decimal" w:pos="805"/>
              </w:tabs>
              <w:ind w:left="-108" w:right="-108"/>
              <w:rPr>
                <w:sz w:val="20"/>
              </w:rPr>
            </w:pPr>
            <w:r w:rsidRPr="00206CA1">
              <w:rPr>
                <w:sz w:val="20"/>
                <w:szCs w:val="18"/>
              </w:rPr>
              <w:t>(451)</w:t>
            </w:r>
          </w:p>
        </w:tc>
        <w:tc>
          <w:tcPr>
            <w:tcW w:w="236" w:type="dxa"/>
            <w:vAlign w:val="bottom"/>
          </w:tcPr>
          <w:p w14:paraId="3B7AEC68" w14:textId="77777777" w:rsidR="0029486D" w:rsidRPr="00206CA1" w:rsidRDefault="0029486D" w:rsidP="0029486D">
            <w:pPr>
              <w:tabs>
                <w:tab w:val="decimal" w:pos="702"/>
              </w:tabs>
              <w:ind w:left="-108" w:right="-108"/>
              <w:rPr>
                <w:sz w:val="20"/>
              </w:rPr>
            </w:pPr>
          </w:p>
        </w:tc>
        <w:tc>
          <w:tcPr>
            <w:tcW w:w="951" w:type="dxa"/>
            <w:tcBorders>
              <w:bottom w:val="single" w:sz="4" w:space="0" w:color="auto"/>
            </w:tcBorders>
            <w:shd w:val="clear" w:color="auto" w:fill="auto"/>
          </w:tcPr>
          <w:p w14:paraId="75CC316D" w14:textId="6EE795C9" w:rsidR="0029486D" w:rsidRPr="003923E9" w:rsidRDefault="00501806" w:rsidP="0029486D">
            <w:pPr>
              <w:tabs>
                <w:tab w:val="decimal" w:pos="768"/>
              </w:tabs>
              <w:ind w:left="-108" w:right="-108"/>
              <w:rPr>
                <w:sz w:val="20"/>
                <w:szCs w:val="18"/>
              </w:rPr>
            </w:pPr>
            <w:r w:rsidRPr="003923E9">
              <w:rPr>
                <w:sz w:val="20"/>
                <w:szCs w:val="18"/>
              </w:rPr>
              <w:t>(542)</w:t>
            </w:r>
          </w:p>
        </w:tc>
        <w:tc>
          <w:tcPr>
            <w:tcW w:w="236" w:type="dxa"/>
            <w:vAlign w:val="bottom"/>
          </w:tcPr>
          <w:p w14:paraId="35912161" w14:textId="77777777" w:rsidR="0029486D" w:rsidRPr="00206CA1" w:rsidRDefault="0029486D" w:rsidP="0029486D">
            <w:pPr>
              <w:tabs>
                <w:tab w:val="decimal" w:pos="702"/>
              </w:tabs>
              <w:ind w:left="-108" w:right="-108"/>
              <w:rPr>
                <w:sz w:val="20"/>
              </w:rPr>
            </w:pPr>
          </w:p>
        </w:tc>
        <w:tc>
          <w:tcPr>
            <w:tcW w:w="928" w:type="dxa"/>
            <w:tcBorders>
              <w:bottom w:val="single" w:sz="4" w:space="0" w:color="auto"/>
            </w:tcBorders>
            <w:shd w:val="clear" w:color="auto" w:fill="auto"/>
          </w:tcPr>
          <w:p w14:paraId="1BBA469B" w14:textId="25A49C35" w:rsidR="0029486D" w:rsidRPr="00206CA1" w:rsidRDefault="0029486D" w:rsidP="0029486D">
            <w:pPr>
              <w:tabs>
                <w:tab w:val="decimal" w:pos="753"/>
              </w:tabs>
              <w:ind w:left="-108" w:right="-108"/>
              <w:rPr>
                <w:sz w:val="20"/>
              </w:rPr>
            </w:pPr>
            <w:r w:rsidRPr="00206CA1">
              <w:rPr>
                <w:sz w:val="20"/>
                <w:szCs w:val="18"/>
              </w:rPr>
              <w:t>(6,637)</w:t>
            </w:r>
          </w:p>
        </w:tc>
        <w:tc>
          <w:tcPr>
            <w:tcW w:w="237" w:type="dxa"/>
            <w:vAlign w:val="bottom"/>
          </w:tcPr>
          <w:p w14:paraId="54335CE8" w14:textId="77777777" w:rsidR="0029486D" w:rsidRPr="00206CA1" w:rsidRDefault="0029486D" w:rsidP="0029486D">
            <w:pPr>
              <w:tabs>
                <w:tab w:val="decimal" w:pos="702"/>
              </w:tabs>
              <w:ind w:left="-108" w:right="-108"/>
              <w:rPr>
                <w:sz w:val="20"/>
              </w:rPr>
            </w:pPr>
          </w:p>
        </w:tc>
        <w:tc>
          <w:tcPr>
            <w:tcW w:w="988" w:type="dxa"/>
            <w:tcBorders>
              <w:bottom w:val="single" w:sz="4" w:space="0" w:color="auto"/>
            </w:tcBorders>
          </w:tcPr>
          <w:p w14:paraId="51801DC0" w14:textId="3CCE0C66" w:rsidR="0029486D" w:rsidRPr="003923E9" w:rsidRDefault="009E1548" w:rsidP="0029486D">
            <w:pPr>
              <w:tabs>
                <w:tab w:val="decimal" w:pos="790"/>
              </w:tabs>
              <w:ind w:left="-108" w:right="-108"/>
              <w:rPr>
                <w:sz w:val="20"/>
                <w:szCs w:val="18"/>
              </w:rPr>
            </w:pPr>
            <w:r w:rsidRPr="003923E9">
              <w:rPr>
                <w:sz w:val="20"/>
                <w:szCs w:val="18"/>
              </w:rPr>
              <w:t>(20,8</w:t>
            </w:r>
            <w:r w:rsidR="00B20A7B" w:rsidRPr="003923E9">
              <w:rPr>
                <w:sz w:val="20"/>
                <w:szCs w:val="18"/>
              </w:rPr>
              <w:t>9</w:t>
            </w:r>
            <w:r w:rsidR="00CA7F77" w:rsidRPr="003923E9">
              <w:rPr>
                <w:sz w:val="20"/>
                <w:szCs w:val="18"/>
              </w:rPr>
              <w:t>6</w:t>
            </w:r>
            <w:r w:rsidRPr="003923E9">
              <w:rPr>
                <w:sz w:val="20"/>
                <w:szCs w:val="18"/>
              </w:rPr>
              <w:t>)</w:t>
            </w:r>
          </w:p>
        </w:tc>
        <w:tc>
          <w:tcPr>
            <w:tcW w:w="236" w:type="dxa"/>
            <w:vAlign w:val="bottom"/>
          </w:tcPr>
          <w:p w14:paraId="3B02370D" w14:textId="77777777" w:rsidR="0029486D" w:rsidRPr="00206CA1" w:rsidRDefault="0029486D" w:rsidP="0029486D">
            <w:pPr>
              <w:tabs>
                <w:tab w:val="decimal" w:pos="790"/>
              </w:tabs>
              <w:ind w:left="-108" w:right="-108"/>
              <w:rPr>
                <w:sz w:val="20"/>
              </w:rPr>
            </w:pPr>
          </w:p>
        </w:tc>
        <w:tc>
          <w:tcPr>
            <w:tcW w:w="945" w:type="dxa"/>
            <w:tcBorders>
              <w:bottom w:val="single" w:sz="4" w:space="0" w:color="auto"/>
            </w:tcBorders>
          </w:tcPr>
          <w:p w14:paraId="5F06C191" w14:textId="702FDD07" w:rsidR="0029486D" w:rsidRPr="00206CA1" w:rsidRDefault="0029486D" w:rsidP="0029486D">
            <w:pPr>
              <w:tabs>
                <w:tab w:val="decimal" w:pos="766"/>
              </w:tabs>
              <w:ind w:left="-108" w:right="-108"/>
              <w:rPr>
                <w:sz w:val="20"/>
              </w:rPr>
            </w:pPr>
            <w:r w:rsidRPr="00206CA1">
              <w:rPr>
                <w:sz w:val="20"/>
                <w:szCs w:val="18"/>
              </w:rPr>
              <w:t>(52,636)</w:t>
            </w:r>
          </w:p>
        </w:tc>
        <w:tc>
          <w:tcPr>
            <w:tcW w:w="236" w:type="dxa"/>
            <w:vAlign w:val="bottom"/>
          </w:tcPr>
          <w:p w14:paraId="213CBB55" w14:textId="77777777" w:rsidR="0029486D" w:rsidRPr="00206CA1" w:rsidRDefault="0029486D" w:rsidP="0029486D">
            <w:pPr>
              <w:tabs>
                <w:tab w:val="decimal" w:pos="702"/>
              </w:tabs>
              <w:ind w:left="-108" w:right="-108"/>
              <w:rPr>
                <w:sz w:val="20"/>
              </w:rPr>
            </w:pPr>
          </w:p>
        </w:tc>
        <w:tc>
          <w:tcPr>
            <w:tcW w:w="1068" w:type="dxa"/>
            <w:tcBorders>
              <w:bottom w:val="single" w:sz="4" w:space="0" w:color="auto"/>
            </w:tcBorders>
          </w:tcPr>
          <w:p w14:paraId="31EB75AF" w14:textId="3FD529F4" w:rsidR="0029486D" w:rsidRPr="003923E9" w:rsidRDefault="003868D1" w:rsidP="0029486D">
            <w:pPr>
              <w:tabs>
                <w:tab w:val="decimal" w:pos="853"/>
              </w:tabs>
              <w:ind w:left="-108" w:right="-108"/>
              <w:rPr>
                <w:sz w:val="20"/>
                <w:szCs w:val="18"/>
              </w:rPr>
            </w:pPr>
            <w:r w:rsidRPr="003923E9">
              <w:rPr>
                <w:sz w:val="20"/>
                <w:szCs w:val="18"/>
              </w:rPr>
              <w:t>46</w:t>
            </w:r>
            <w:r w:rsidR="00024348">
              <w:rPr>
                <w:sz w:val="20"/>
                <w:szCs w:val="18"/>
              </w:rPr>
              <w:t>3</w:t>
            </w:r>
          </w:p>
        </w:tc>
        <w:tc>
          <w:tcPr>
            <w:tcW w:w="236" w:type="dxa"/>
            <w:vAlign w:val="bottom"/>
          </w:tcPr>
          <w:p w14:paraId="310E9131" w14:textId="77777777" w:rsidR="0029486D" w:rsidRPr="00206CA1" w:rsidRDefault="0029486D" w:rsidP="0029486D">
            <w:pPr>
              <w:tabs>
                <w:tab w:val="decimal" w:pos="880"/>
              </w:tabs>
              <w:ind w:left="-108" w:right="-108"/>
              <w:rPr>
                <w:sz w:val="20"/>
              </w:rPr>
            </w:pPr>
          </w:p>
        </w:tc>
        <w:tc>
          <w:tcPr>
            <w:tcW w:w="1014" w:type="dxa"/>
            <w:tcBorders>
              <w:bottom w:val="single" w:sz="4" w:space="0" w:color="auto"/>
            </w:tcBorders>
          </w:tcPr>
          <w:p w14:paraId="16E4DDBE" w14:textId="2B671212" w:rsidR="0029486D" w:rsidRPr="00206CA1" w:rsidRDefault="0029486D" w:rsidP="0029486D">
            <w:pPr>
              <w:tabs>
                <w:tab w:val="decimal" w:pos="790"/>
              </w:tabs>
              <w:ind w:left="-108" w:right="-108"/>
              <w:rPr>
                <w:sz w:val="20"/>
              </w:rPr>
            </w:pPr>
            <w:r w:rsidRPr="00206CA1">
              <w:rPr>
                <w:sz w:val="20"/>
                <w:szCs w:val="18"/>
              </w:rPr>
              <w:t>6,576</w:t>
            </w:r>
          </w:p>
        </w:tc>
        <w:tc>
          <w:tcPr>
            <w:tcW w:w="236" w:type="dxa"/>
            <w:vAlign w:val="bottom"/>
          </w:tcPr>
          <w:p w14:paraId="651B8CCD" w14:textId="77777777" w:rsidR="0029486D" w:rsidRPr="00206CA1" w:rsidRDefault="0029486D" w:rsidP="0029486D">
            <w:pPr>
              <w:tabs>
                <w:tab w:val="decimal" w:pos="702"/>
              </w:tabs>
              <w:ind w:left="-108" w:right="-108"/>
              <w:rPr>
                <w:sz w:val="20"/>
              </w:rPr>
            </w:pPr>
          </w:p>
        </w:tc>
        <w:tc>
          <w:tcPr>
            <w:tcW w:w="962" w:type="dxa"/>
            <w:tcBorders>
              <w:bottom w:val="single" w:sz="4" w:space="0" w:color="auto"/>
            </w:tcBorders>
          </w:tcPr>
          <w:p w14:paraId="6CF578F3" w14:textId="1354BEE5" w:rsidR="0029486D" w:rsidRPr="003923E9" w:rsidRDefault="00815548" w:rsidP="0029486D">
            <w:pPr>
              <w:tabs>
                <w:tab w:val="decimal" w:pos="743"/>
              </w:tabs>
              <w:ind w:left="-108" w:right="-108"/>
              <w:rPr>
                <w:sz w:val="20"/>
                <w:szCs w:val="18"/>
              </w:rPr>
            </w:pPr>
            <w:r w:rsidRPr="003923E9">
              <w:rPr>
                <w:sz w:val="20"/>
                <w:szCs w:val="18"/>
              </w:rPr>
              <w:t>(21,424)</w:t>
            </w:r>
          </w:p>
        </w:tc>
        <w:tc>
          <w:tcPr>
            <w:tcW w:w="236" w:type="dxa"/>
            <w:vAlign w:val="bottom"/>
          </w:tcPr>
          <w:p w14:paraId="202DF25F" w14:textId="77777777" w:rsidR="0029486D" w:rsidRPr="00206CA1" w:rsidRDefault="0029486D" w:rsidP="0029486D">
            <w:pPr>
              <w:tabs>
                <w:tab w:val="decimal" w:pos="806"/>
              </w:tabs>
              <w:ind w:left="-108" w:right="-108"/>
              <w:rPr>
                <w:sz w:val="20"/>
              </w:rPr>
            </w:pPr>
          </w:p>
        </w:tc>
        <w:tc>
          <w:tcPr>
            <w:tcW w:w="1006" w:type="dxa"/>
            <w:tcBorders>
              <w:bottom w:val="single" w:sz="4" w:space="0" w:color="auto"/>
            </w:tcBorders>
          </w:tcPr>
          <w:p w14:paraId="1DB7F62A" w14:textId="4CCE1E23" w:rsidR="0029486D" w:rsidRPr="00206CA1" w:rsidRDefault="0029486D" w:rsidP="0029486D">
            <w:pPr>
              <w:tabs>
                <w:tab w:val="decimal" w:pos="806"/>
              </w:tabs>
              <w:ind w:left="-108" w:right="-108"/>
              <w:rPr>
                <w:sz w:val="20"/>
              </w:rPr>
            </w:pPr>
            <w:r w:rsidRPr="00206CA1">
              <w:rPr>
                <w:sz w:val="20"/>
                <w:szCs w:val="18"/>
              </w:rPr>
              <w:t>(53,148)</w:t>
            </w:r>
          </w:p>
        </w:tc>
      </w:tr>
      <w:tr w:rsidR="0029486D" w:rsidRPr="00206CA1" w14:paraId="65D862F2" w14:textId="77777777" w:rsidTr="00877486">
        <w:tc>
          <w:tcPr>
            <w:tcW w:w="2772" w:type="dxa"/>
            <w:vAlign w:val="bottom"/>
          </w:tcPr>
          <w:p w14:paraId="734D0468" w14:textId="77777777" w:rsidR="0029486D" w:rsidRPr="00206CA1" w:rsidRDefault="0029486D" w:rsidP="0029486D">
            <w:pPr>
              <w:pStyle w:val="BodyText"/>
              <w:spacing w:after="0" w:line="240" w:lineRule="atLeast"/>
              <w:rPr>
                <w:sz w:val="20"/>
                <w:lang w:val="en-US"/>
              </w:rPr>
            </w:pPr>
            <w:r w:rsidRPr="00206CA1">
              <w:rPr>
                <w:sz w:val="20"/>
              </w:rPr>
              <w:t>Finance costs, net</w:t>
            </w:r>
          </w:p>
        </w:tc>
        <w:tc>
          <w:tcPr>
            <w:tcW w:w="1008" w:type="dxa"/>
            <w:tcBorders>
              <w:top w:val="single" w:sz="4" w:space="0" w:color="auto"/>
              <w:bottom w:val="single" w:sz="4" w:space="0" w:color="auto"/>
            </w:tcBorders>
          </w:tcPr>
          <w:p w14:paraId="6CAEF1C8" w14:textId="1C233932" w:rsidR="0029486D" w:rsidRPr="003923E9" w:rsidRDefault="00501806" w:rsidP="0029486D">
            <w:pPr>
              <w:tabs>
                <w:tab w:val="decimal" w:pos="790"/>
              </w:tabs>
              <w:ind w:left="-108" w:right="-198"/>
              <w:rPr>
                <w:sz w:val="20"/>
                <w:szCs w:val="18"/>
              </w:rPr>
            </w:pPr>
            <w:r w:rsidRPr="003923E9">
              <w:rPr>
                <w:sz w:val="20"/>
                <w:szCs w:val="18"/>
              </w:rPr>
              <w:t>1,014</w:t>
            </w:r>
          </w:p>
        </w:tc>
        <w:tc>
          <w:tcPr>
            <w:tcW w:w="270" w:type="dxa"/>
            <w:vAlign w:val="bottom"/>
          </w:tcPr>
          <w:p w14:paraId="0E7E63FF" w14:textId="77777777" w:rsidR="0029486D" w:rsidRPr="00206CA1" w:rsidRDefault="0029486D" w:rsidP="0029486D">
            <w:pPr>
              <w:tabs>
                <w:tab w:val="decimal" w:pos="702"/>
              </w:tabs>
              <w:ind w:left="-108" w:right="-108"/>
              <w:rPr>
                <w:sz w:val="20"/>
              </w:rPr>
            </w:pPr>
          </w:p>
        </w:tc>
        <w:tc>
          <w:tcPr>
            <w:tcW w:w="1050" w:type="dxa"/>
            <w:tcBorders>
              <w:top w:val="single" w:sz="4" w:space="0" w:color="auto"/>
              <w:bottom w:val="single" w:sz="4" w:space="0" w:color="auto"/>
            </w:tcBorders>
            <w:shd w:val="clear" w:color="auto" w:fill="auto"/>
          </w:tcPr>
          <w:p w14:paraId="21CED520" w14:textId="1599C700" w:rsidR="0029486D" w:rsidRPr="00206CA1" w:rsidRDefault="0029486D" w:rsidP="0029486D">
            <w:pPr>
              <w:tabs>
                <w:tab w:val="decimal" w:pos="805"/>
              </w:tabs>
              <w:ind w:left="-108" w:right="-108"/>
              <w:rPr>
                <w:sz w:val="20"/>
              </w:rPr>
            </w:pPr>
            <w:r w:rsidRPr="00206CA1">
              <w:rPr>
                <w:sz w:val="20"/>
                <w:szCs w:val="18"/>
              </w:rPr>
              <w:t>1,820</w:t>
            </w:r>
          </w:p>
        </w:tc>
        <w:tc>
          <w:tcPr>
            <w:tcW w:w="236" w:type="dxa"/>
            <w:vAlign w:val="bottom"/>
          </w:tcPr>
          <w:p w14:paraId="16D2FBE7" w14:textId="77777777" w:rsidR="0029486D" w:rsidRPr="00206CA1" w:rsidRDefault="0029486D" w:rsidP="0029486D">
            <w:pPr>
              <w:tabs>
                <w:tab w:val="decimal" w:pos="702"/>
              </w:tabs>
              <w:ind w:left="-108" w:right="-108"/>
              <w:rPr>
                <w:sz w:val="20"/>
              </w:rPr>
            </w:pPr>
          </w:p>
        </w:tc>
        <w:tc>
          <w:tcPr>
            <w:tcW w:w="951" w:type="dxa"/>
            <w:tcBorders>
              <w:top w:val="single" w:sz="4" w:space="0" w:color="auto"/>
              <w:bottom w:val="single" w:sz="4" w:space="0" w:color="auto"/>
            </w:tcBorders>
            <w:shd w:val="clear" w:color="auto" w:fill="auto"/>
          </w:tcPr>
          <w:p w14:paraId="37168723" w14:textId="4672B4D1" w:rsidR="0029486D" w:rsidRPr="003923E9" w:rsidRDefault="00EE11A5" w:rsidP="0029486D">
            <w:pPr>
              <w:tabs>
                <w:tab w:val="decimal" w:pos="768"/>
              </w:tabs>
              <w:ind w:left="-108" w:right="-108"/>
              <w:rPr>
                <w:sz w:val="20"/>
                <w:szCs w:val="18"/>
              </w:rPr>
            </w:pPr>
            <w:r w:rsidRPr="003923E9">
              <w:rPr>
                <w:sz w:val="20"/>
                <w:szCs w:val="18"/>
              </w:rPr>
              <w:t>3,633</w:t>
            </w:r>
          </w:p>
        </w:tc>
        <w:tc>
          <w:tcPr>
            <w:tcW w:w="236" w:type="dxa"/>
            <w:vAlign w:val="bottom"/>
          </w:tcPr>
          <w:p w14:paraId="764B28B9" w14:textId="77777777" w:rsidR="0029486D" w:rsidRPr="00206CA1" w:rsidRDefault="0029486D" w:rsidP="0029486D">
            <w:pPr>
              <w:tabs>
                <w:tab w:val="decimal" w:pos="702"/>
              </w:tabs>
              <w:ind w:left="-108" w:right="-108"/>
              <w:rPr>
                <w:sz w:val="20"/>
              </w:rPr>
            </w:pPr>
          </w:p>
        </w:tc>
        <w:tc>
          <w:tcPr>
            <w:tcW w:w="928" w:type="dxa"/>
            <w:tcBorders>
              <w:top w:val="single" w:sz="4" w:space="0" w:color="auto"/>
              <w:bottom w:val="single" w:sz="4" w:space="0" w:color="auto"/>
            </w:tcBorders>
            <w:shd w:val="clear" w:color="auto" w:fill="auto"/>
          </w:tcPr>
          <w:p w14:paraId="3C662756" w14:textId="7FF9F318" w:rsidR="0029486D" w:rsidRPr="00206CA1" w:rsidRDefault="0029486D" w:rsidP="0029486D">
            <w:pPr>
              <w:tabs>
                <w:tab w:val="decimal" w:pos="753"/>
              </w:tabs>
              <w:ind w:left="-108" w:right="-108"/>
              <w:rPr>
                <w:sz w:val="20"/>
              </w:rPr>
            </w:pPr>
            <w:r w:rsidRPr="00206CA1">
              <w:rPr>
                <w:sz w:val="20"/>
                <w:szCs w:val="18"/>
              </w:rPr>
              <w:t>1,347</w:t>
            </w:r>
          </w:p>
        </w:tc>
        <w:tc>
          <w:tcPr>
            <w:tcW w:w="237" w:type="dxa"/>
            <w:vAlign w:val="bottom"/>
          </w:tcPr>
          <w:p w14:paraId="35FFD7E6" w14:textId="77777777" w:rsidR="0029486D" w:rsidRPr="00206CA1" w:rsidRDefault="0029486D" w:rsidP="0029486D">
            <w:pPr>
              <w:tabs>
                <w:tab w:val="decimal" w:pos="702"/>
              </w:tabs>
              <w:ind w:left="-108" w:right="-108"/>
              <w:rPr>
                <w:sz w:val="20"/>
              </w:rPr>
            </w:pPr>
          </w:p>
        </w:tc>
        <w:tc>
          <w:tcPr>
            <w:tcW w:w="988" w:type="dxa"/>
            <w:tcBorders>
              <w:top w:val="single" w:sz="4" w:space="0" w:color="auto"/>
              <w:bottom w:val="single" w:sz="4" w:space="0" w:color="auto"/>
            </w:tcBorders>
          </w:tcPr>
          <w:p w14:paraId="330A5B3C" w14:textId="3C81E992" w:rsidR="0029486D" w:rsidRPr="003923E9" w:rsidRDefault="009E1548" w:rsidP="0029486D">
            <w:pPr>
              <w:tabs>
                <w:tab w:val="decimal" w:pos="790"/>
              </w:tabs>
              <w:ind w:left="-108" w:right="-108"/>
              <w:rPr>
                <w:sz w:val="20"/>
                <w:szCs w:val="18"/>
              </w:rPr>
            </w:pPr>
            <w:r w:rsidRPr="003923E9">
              <w:rPr>
                <w:sz w:val="20"/>
                <w:szCs w:val="18"/>
              </w:rPr>
              <w:t>6,173</w:t>
            </w:r>
          </w:p>
        </w:tc>
        <w:tc>
          <w:tcPr>
            <w:tcW w:w="236" w:type="dxa"/>
            <w:vAlign w:val="bottom"/>
          </w:tcPr>
          <w:p w14:paraId="2F5AEDFB" w14:textId="77777777" w:rsidR="0029486D" w:rsidRPr="00206CA1" w:rsidRDefault="0029486D" w:rsidP="0029486D">
            <w:pPr>
              <w:tabs>
                <w:tab w:val="decimal" w:pos="790"/>
              </w:tabs>
              <w:ind w:left="-108" w:right="-108"/>
              <w:rPr>
                <w:sz w:val="20"/>
              </w:rPr>
            </w:pPr>
          </w:p>
        </w:tc>
        <w:tc>
          <w:tcPr>
            <w:tcW w:w="945" w:type="dxa"/>
            <w:tcBorders>
              <w:top w:val="single" w:sz="4" w:space="0" w:color="auto"/>
              <w:bottom w:val="single" w:sz="4" w:space="0" w:color="auto"/>
            </w:tcBorders>
          </w:tcPr>
          <w:p w14:paraId="4E688036" w14:textId="4F31A71A" w:rsidR="0029486D" w:rsidRPr="00206CA1" w:rsidRDefault="0029486D" w:rsidP="0029486D">
            <w:pPr>
              <w:tabs>
                <w:tab w:val="decimal" w:pos="766"/>
              </w:tabs>
              <w:ind w:left="-108" w:right="-108"/>
              <w:rPr>
                <w:sz w:val="20"/>
              </w:rPr>
            </w:pPr>
            <w:r w:rsidRPr="00206CA1">
              <w:rPr>
                <w:sz w:val="20"/>
                <w:szCs w:val="18"/>
              </w:rPr>
              <w:t>(9,094)</w:t>
            </w:r>
          </w:p>
        </w:tc>
        <w:tc>
          <w:tcPr>
            <w:tcW w:w="236" w:type="dxa"/>
            <w:vAlign w:val="bottom"/>
          </w:tcPr>
          <w:p w14:paraId="1A0B8324" w14:textId="77777777" w:rsidR="0029486D" w:rsidRPr="00206CA1" w:rsidRDefault="0029486D" w:rsidP="0029486D">
            <w:pPr>
              <w:tabs>
                <w:tab w:val="decimal" w:pos="702"/>
              </w:tabs>
              <w:ind w:left="-108" w:right="-108"/>
              <w:rPr>
                <w:sz w:val="20"/>
              </w:rPr>
            </w:pPr>
          </w:p>
        </w:tc>
        <w:tc>
          <w:tcPr>
            <w:tcW w:w="1068" w:type="dxa"/>
            <w:tcBorders>
              <w:top w:val="single" w:sz="4" w:space="0" w:color="auto"/>
              <w:bottom w:val="single" w:sz="4" w:space="0" w:color="auto"/>
            </w:tcBorders>
          </w:tcPr>
          <w:p w14:paraId="46B2C8A8" w14:textId="3C41DE2C" w:rsidR="0029486D" w:rsidRPr="003923E9" w:rsidRDefault="003868D1" w:rsidP="0029486D">
            <w:pPr>
              <w:tabs>
                <w:tab w:val="decimal" w:pos="853"/>
              </w:tabs>
              <w:ind w:left="-108" w:right="-108"/>
              <w:rPr>
                <w:sz w:val="20"/>
                <w:szCs w:val="18"/>
              </w:rPr>
            </w:pPr>
            <w:r w:rsidRPr="003923E9">
              <w:rPr>
                <w:sz w:val="20"/>
                <w:szCs w:val="18"/>
              </w:rPr>
              <w:t>-</w:t>
            </w:r>
          </w:p>
        </w:tc>
        <w:tc>
          <w:tcPr>
            <w:tcW w:w="236" w:type="dxa"/>
            <w:vAlign w:val="bottom"/>
          </w:tcPr>
          <w:p w14:paraId="53C8A0EF" w14:textId="77777777" w:rsidR="0029486D" w:rsidRPr="00206CA1" w:rsidRDefault="0029486D" w:rsidP="0029486D">
            <w:pPr>
              <w:tabs>
                <w:tab w:val="decimal" w:pos="880"/>
              </w:tabs>
              <w:ind w:left="-108" w:right="-108"/>
              <w:rPr>
                <w:sz w:val="20"/>
              </w:rPr>
            </w:pPr>
          </w:p>
        </w:tc>
        <w:tc>
          <w:tcPr>
            <w:tcW w:w="1014" w:type="dxa"/>
            <w:tcBorders>
              <w:top w:val="single" w:sz="4" w:space="0" w:color="auto"/>
              <w:bottom w:val="single" w:sz="4" w:space="0" w:color="auto"/>
            </w:tcBorders>
          </w:tcPr>
          <w:p w14:paraId="52D2CABD" w14:textId="58DA37BF" w:rsidR="0029486D" w:rsidRPr="00206CA1" w:rsidRDefault="0029486D" w:rsidP="0029486D">
            <w:pPr>
              <w:tabs>
                <w:tab w:val="decimal" w:pos="790"/>
              </w:tabs>
              <w:ind w:left="-108" w:right="-108"/>
              <w:rPr>
                <w:sz w:val="20"/>
              </w:rPr>
            </w:pPr>
            <w:r w:rsidRPr="00206CA1">
              <w:rPr>
                <w:sz w:val="20"/>
                <w:szCs w:val="18"/>
              </w:rPr>
              <w:t>-</w:t>
            </w:r>
          </w:p>
        </w:tc>
        <w:tc>
          <w:tcPr>
            <w:tcW w:w="236" w:type="dxa"/>
            <w:vAlign w:val="bottom"/>
          </w:tcPr>
          <w:p w14:paraId="7BB88D4C" w14:textId="77777777" w:rsidR="0029486D" w:rsidRPr="00206CA1" w:rsidRDefault="0029486D" w:rsidP="0029486D">
            <w:pPr>
              <w:tabs>
                <w:tab w:val="decimal" w:pos="702"/>
              </w:tabs>
              <w:ind w:left="-108" w:right="-108"/>
              <w:rPr>
                <w:sz w:val="20"/>
              </w:rPr>
            </w:pPr>
          </w:p>
        </w:tc>
        <w:tc>
          <w:tcPr>
            <w:tcW w:w="962" w:type="dxa"/>
            <w:tcBorders>
              <w:top w:val="single" w:sz="4" w:space="0" w:color="auto"/>
              <w:bottom w:val="single" w:sz="4" w:space="0" w:color="auto"/>
            </w:tcBorders>
          </w:tcPr>
          <w:p w14:paraId="7211983D" w14:textId="4E44E3F4" w:rsidR="0029486D" w:rsidRPr="003923E9" w:rsidRDefault="00A819ED" w:rsidP="0029486D">
            <w:pPr>
              <w:tabs>
                <w:tab w:val="decimal" w:pos="743"/>
              </w:tabs>
              <w:ind w:left="-108" w:right="-108"/>
              <w:rPr>
                <w:sz w:val="20"/>
                <w:szCs w:val="18"/>
              </w:rPr>
            </w:pPr>
            <w:r w:rsidRPr="003923E9">
              <w:rPr>
                <w:sz w:val="20"/>
                <w:szCs w:val="18"/>
              </w:rPr>
              <w:t>10,820</w:t>
            </w:r>
          </w:p>
        </w:tc>
        <w:tc>
          <w:tcPr>
            <w:tcW w:w="236" w:type="dxa"/>
            <w:vAlign w:val="bottom"/>
          </w:tcPr>
          <w:p w14:paraId="280A5146" w14:textId="77777777" w:rsidR="0029486D" w:rsidRPr="00206CA1" w:rsidRDefault="0029486D" w:rsidP="0029486D">
            <w:pPr>
              <w:tabs>
                <w:tab w:val="decimal" w:pos="806"/>
              </w:tabs>
              <w:ind w:left="-108" w:right="-108"/>
              <w:rPr>
                <w:sz w:val="20"/>
              </w:rPr>
            </w:pPr>
          </w:p>
        </w:tc>
        <w:tc>
          <w:tcPr>
            <w:tcW w:w="1006" w:type="dxa"/>
            <w:tcBorders>
              <w:top w:val="single" w:sz="4" w:space="0" w:color="auto"/>
              <w:bottom w:val="single" w:sz="4" w:space="0" w:color="auto"/>
            </w:tcBorders>
          </w:tcPr>
          <w:p w14:paraId="2EDCC0AC" w14:textId="7DD2CD26" w:rsidR="0029486D" w:rsidRPr="00206CA1" w:rsidRDefault="0029486D" w:rsidP="0029486D">
            <w:pPr>
              <w:tabs>
                <w:tab w:val="decimal" w:pos="806"/>
              </w:tabs>
              <w:ind w:left="-108" w:right="-108"/>
              <w:rPr>
                <w:sz w:val="20"/>
              </w:rPr>
            </w:pPr>
            <w:r w:rsidRPr="00206CA1">
              <w:rPr>
                <w:sz w:val="20"/>
                <w:szCs w:val="18"/>
              </w:rPr>
              <w:t>(5,927)</w:t>
            </w:r>
          </w:p>
        </w:tc>
      </w:tr>
      <w:tr w:rsidR="0029486D" w:rsidRPr="00206CA1" w14:paraId="3FAC1F11" w14:textId="77777777" w:rsidTr="00877486">
        <w:tc>
          <w:tcPr>
            <w:tcW w:w="2772" w:type="dxa"/>
            <w:vAlign w:val="bottom"/>
          </w:tcPr>
          <w:p w14:paraId="3958BD4C" w14:textId="77777777" w:rsidR="0029486D" w:rsidRPr="00206CA1" w:rsidRDefault="0029486D" w:rsidP="0029486D">
            <w:pPr>
              <w:pStyle w:val="BodyText"/>
              <w:spacing w:after="0" w:line="240" w:lineRule="atLeast"/>
              <w:rPr>
                <w:sz w:val="20"/>
                <w:lang w:val="en-US"/>
              </w:rPr>
            </w:pPr>
          </w:p>
        </w:tc>
        <w:tc>
          <w:tcPr>
            <w:tcW w:w="1008" w:type="dxa"/>
            <w:tcBorders>
              <w:top w:val="single" w:sz="4" w:space="0" w:color="auto"/>
              <w:bottom w:val="nil"/>
            </w:tcBorders>
          </w:tcPr>
          <w:p w14:paraId="1C62EF38" w14:textId="77777777" w:rsidR="0029486D" w:rsidRPr="003923E9" w:rsidRDefault="0029486D" w:rsidP="0029486D">
            <w:pPr>
              <w:tabs>
                <w:tab w:val="decimal" w:pos="790"/>
              </w:tabs>
              <w:ind w:left="-108" w:right="-198"/>
              <w:rPr>
                <w:sz w:val="20"/>
                <w:szCs w:val="18"/>
              </w:rPr>
            </w:pPr>
          </w:p>
        </w:tc>
        <w:tc>
          <w:tcPr>
            <w:tcW w:w="270" w:type="dxa"/>
            <w:tcBorders>
              <w:bottom w:val="nil"/>
            </w:tcBorders>
            <w:vAlign w:val="bottom"/>
          </w:tcPr>
          <w:p w14:paraId="1A7FEC52" w14:textId="77777777" w:rsidR="0029486D" w:rsidRPr="00206CA1" w:rsidRDefault="0029486D" w:rsidP="0029486D">
            <w:pPr>
              <w:tabs>
                <w:tab w:val="decimal" w:pos="702"/>
              </w:tabs>
              <w:ind w:left="-108" w:right="-108"/>
              <w:rPr>
                <w:sz w:val="20"/>
              </w:rPr>
            </w:pPr>
          </w:p>
        </w:tc>
        <w:tc>
          <w:tcPr>
            <w:tcW w:w="1050" w:type="dxa"/>
            <w:tcBorders>
              <w:top w:val="single" w:sz="4" w:space="0" w:color="auto"/>
              <w:bottom w:val="nil"/>
            </w:tcBorders>
            <w:shd w:val="clear" w:color="auto" w:fill="auto"/>
          </w:tcPr>
          <w:p w14:paraId="3899C960" w14:textId="77777777" w:rsidR="0029486D" w:rsidRPr="00206CA1" w:rsidRDefault="0029486D" w:rsidP="0029486D">
            <w:pPr>
              <w:tabs>
                <w:tab w:val="decimal" w:pos="805"/>
              </w:tabs>
              <w:ind w:left="-108" w:right="-198"/>
              <w:rPr>
                <w:sz w:val="20"/>
              </w:rPr>
            </w:pPr>
          </w:p>
        </w:tc>
        <w:tc>
          <w:tcPr>
            <w:tcW w:w="236" w:type="dxa"/>
            <w:tcBorders>
              <w:bottom w:val="nil"/>
            </w:tcBorders>
            <w:vAlign w:val="bottom"/>
          </w:tcPr>
          <w:p w14:paraId="7ECF3B91" w14:textId="77777777" w:rsidR="0029486D" w:rsidRPr="00206CA1" w:rsidRDefault="0029486D" w:rsidP="0029486D">
            <w:pPr>
              <w:tabs>
                <w:tab w:val="decimal" w:pos="702"/>
              </w:tabs>
              <w:ind w:left="-108" w:right="-108"/>
              <w:rPr>
                <w:sz w:val="20"/>
              </w:rPr>
            </w:pPr>
          </w:p>
        </w:tc>
        <w:tc>
          <w:tcPr>
            <w:tcW w:w="951" w:type="dxa"/>
            <w:tcBorders>
              <w:top w:val="single" w:sz="4" w:space="0" w:color="auto"/>
              <w:bottom w:val="nil"/>
            </w:tcBorders>
            <w:shd w:val="clear" w:color="auto" w:fill="auto"/>
          </w:tcPr>
          <w:p w14:paraId="6F2D25C1" w14:textId="77777777" w:rsidR="0029486D" w:rsidRPr="003923E9" w:rsidRDefault="0029486D" w:rsidP="0029486D">
            <w:pPr>
              <w:tabs>
                <w:tab w:val="decimal" w:pos="768"/>
              </w:tabs>
              <w:ind w:left="-108" w:right="-108"/>
              <w:rPr>
                <w:sz w:val="20"/>
                <w:szCs w:val="18"/>
              </w:rPr>
            </w:pPr>
          </w:p>
        </w:tc>
        <w:tc>
          <w:tcPr>
            <w:tcW w:w="236" w:type="dxa"/>
            <w:tcBorders>
              <w:bottom w:val="nil"/>
            </w:tcBorders>
            <w:vAlign w:val="bottom"/>
          </w:tcPr>
          <w:p w14:paraId="320E5586" w14:textId="77777777" w:rsidR="0029486D" w:rsidRPr="00206CA1" w:rsidRDefault="0029486D" w:rsidP="0029486D">
            <w:pPr>
              <w:tabs>
                <w:tab w:val="decimal" w:pos="702"/>
              </w:tabs>
              <w:ind w:left="-108" w:right="-108"/>
              <w:rPr>
                <w:sz w:val="20"/>
              </w:rPr>
            </w:pPr>
          </w:p>
        </w:tc>
        <w:tc>
          <w:tcPr>
            <w:tcW w:w="928" w:type="dxa"/>
            <w:tcBorders>
              <w:top w:val="single" w:sz="4" w:space="0" w:color="auto"/>
              <w:bottom w:val="nil"/>
            </w:tcBorders>
            <w:shd w:val="clear" w:color="auto" w:fill="auto"/>
          </w:tcPr>
          <w:p w14:paraId="6AF3CB9F" w14:textId="77777777" w:rsidR="0029486D" w:rsidRPr="00206CA1" w:rsidRDefault="0029486D" w:rsidP="0029486D">
            <w:pPr>
              <w:tabs>
                <w:tab w:val="decimal" w:pos="753"/>
              </w:tabs>
              <w:ind w:left="-108" w:right="-108"/>
              <w:rPr>
                <w:sz w:val="20"/>
              </w:rPr>
            </w:pPr>
          </w:p>
        </w:tc>
        <w:tc>
          <w:tcPr>
            <w:tcW w:w="237" w:type="dxa"/>
            <w:tcBorders>
              <w:bottom w:val="nil"/>
            </w:tcBorders>
            <w:vAlign w:val="bottom"/>
          </w:tcPr>
          <w:p w14:paraId="25D779B7" w14:textId="77777777" w:rsidR="0029486D" w:rsidRPr="00206CA1" w:rsidRDefault="0029486D" w:rsidP="0029486D">
            <w:pPr>
              <w:tabs>
                <w:tab w:val="decimal" w:pos="702"/>
              </w:tabs>
              <w:ind w:left="-108" w:right="-108"/>
              <w:rPr>
                <w:sz w:val="20"/>
              </w:rPr>
            </w:pPr>
          </w:p>
        </w:tc>
        <w:tc>
          <w:tcPr>
            <w:tcW w:w="988" w:type="dxa"/>
            <w:tcBorders>
              <w:top w:val="single" w:sz="4" w:space="0" w:color="auto"/>
              <w:bottom w:val="nil"/>
            </w:tcBorders>
          </w:tcPr>
          <w:p w14:paraId="56652B22" w14:textId="77777777" w:rsidR="0029486D" w:rsidRPr="003923E9" w:rsidRDefault="0029486D" w:rsidP="0029486D">
            <w:pPr>
              <w:tabs>
                <w:tab w:val="decimal" w:pos="790"/>
              </w:tabs>
              <w:ind w:left="-108" w:right="-108"/>
              <w:rPr>
                <w:sz w:val="20"/>
                <w:szCs w:val="18"/>
              </w:rPr>
            </w:pPr>
          </w:p>
        </w:tc>
        <w:tc>
          <w:tcPr>
            <w:tcW w:w="236" w:type="dxa"/>
            <w:tcBorders>
              <w:bottom w:val="nil"/>
            </w:tcBorders>
            <w:vAlign w:val="bottom"/>
          </w:tcPr>
          <w:p w14:paraId="0234A666" w14:textId="77777777" w:rsidR="0029486D" w:rsidRPr="00206CA1" w:rsidRDefault="0029486D" w:rsidP="0029486D">
            <w:pPr>
              <w:tabs>
                <w:tab w:val="decimal" w:pos="790"/>
              </w:tabs>
              <w:ind w:left="-108" w:right="-108"/>
              <w:rPr>
                <w:sz w:val="20"/>
              </w:rPr>
            </w:pPr>
          </w:p>
        </w:tc>
        <w:tc>
          <w:tcPr>
            <w:tcW w:w="945" w:type="dxa"/>
            <w:tcBorders>
              <w:top w:val="single" w:sz="4" w:space="0" w:color="auto"/>
              <w:bottom w:val="nil"/>
            </w:tcBorders>
          </w:tcPr>
          <w:p w14:paraId="38E051E0" w14:textId="77777777" w:rsidR="0029486D" w:rsidRPr="00206CA1" w:rsidRDefault="0029486D" w:rsidP="0029486D">
            <w:pPr>
              <w:tabs>
                <w:tab w:val="decimal" w:pos="766"/>
              </w:tabs>
              <w:ind w:left="-108" w:right="-108"/>
              <w:rPr>
                <w:sz w:val="20"/>
              </w:rPr>
            </w:pPr>
          </w:p>
        </w:tc>
        <w:tc>
          <w:tcPr>
            <w:tcW w:w="236" w:type="dxa"/>
            <w:tcBorders>
              <w:bottom w:val="nil"/>
            </w:tcBorders>
            <w:vAlign w:val="bottom"/>
          </w:tcPr>
          <w:p w14:paraId="10B1C869" w14:textId="77777777" w:rsidR="0029486D" w:rsidRPr="00206CA1" w:rsidRDefault="0029486D" w:rsidP="0029486D">
            <w:pPr>
              <w:tabs>
                <w:tab w:val="decimal" w:pos="702"/>
              </w:tabs>
              <w:ind w:left="-108" w:right="-108"/>
              <w:rPr>
                <w:sz w:val="20"/>
              </w:rPr>
            </w:pPr>
          </w:p>
        </w:tc>
        <w:tc>
          <w:tcPr>
            <w:tcW w:w="1068" w:type="dxa"/>
            <w:tcBorders>
              <w:top w:val="single" w:sz="4" w:space="0" w:color="auto"/>
              <w:bottom w:val="nil"/>
            </w:tcBorders>
          </w:tcPr>
          <w:p w14:paraId="0F6219F2" w14:textId="77777777" w:rsidR="0029486D" w:rsidRPr="003923E9" w:rsidRDefault="0029486D" w:rsidP="0029486D">
            <w:pPr>
              <w:tabs>
                <w:tab w:val="decimal" w:pos="853"/>
              </w:tabs>
              <w:ind w:left="-108" w:right="-108"/>
              <w:rPr>
                <w:sz w:val="20"/>
                <w:szCs w:val="18"/>
              </w:rPr>
            </w:pPr>
          </w:p>
        </w:tc>
        <w:tc>
          <w:tcPr>
            <w:tcW w:w="236" w:type="dxa"/>
            <w:tcBorders>
              <w:bottom w:val="nil"/>
            </w:tcBorders>
            <w:vAlign w:val="bottom"/>
          </w:tcPr>
          <w:p w14:paraId="418A1C6D" w14:textId="77777777" w:rsidR="0029486D" w:rsidRPr="00206CA1" w:rsidRDefault="0029486D" w:rsidP="0029486D">
            <w:pPr>
              <w:tabs>
                <w:tab w:val="decimal" w:pos="880"/>
              </w:tabs>
              <w:ind w:left="-108" w:right="-108"/>
              <w:rPr>
                <w:sz w:val="20"/>
              </w:rPr>
            </w:pPr>
          </w:p>
        </w:tc>
        <w:tc>
          <w:tcPr>
            <w:tcW w:w="1014" w:type="dxa"/>
            <w:tcBorders>
              <w:top w:val="single" w:sz="4" w:space="0" w:color="auto"/>
              <w:bottom w:val="nil"/>
            </w:tcBorders>
          </w:tcPr>
          <w:p w14:paraId="6A714E52" w14:textId="77777777" w:rsidR="0029486D" w:rsidRPr="00206CA1" w:rsidRDefault="0029486D" w:rsidP="0029486D">
            <w:pPr>
              <w:tabs>
                <w:tab w:val="decimal" w:pos="790"/>
              </w:tabs>
              <w:ind w:left="-108" w:right="-108"/>
              <w:rPr>
                <w:sz w:val="20"/>
              </w:rPr>
            </w:pPr>
          </w:p>
        </w:tc>
        <w:tc>
          <w:tcPr>
            <w:tcW w:w="236" w:type="dxa"/>
            <w:tcBorders>
              <w:bottom w:val="nil"/>
            </w:tcBorders>
            <w:vAlign w:val="bottom"/>
          </w:tcPr>
          <w:p w14:paraId="17D69FFF" w14:textId="77777777" w:rsidR="0029486D" w:rsidRPr="00206CA1" w:rsidRDefault="0029486D" w:rsidP="0029486D">
            <w:pPr>
              <w:tabs>
                <w:tab w:val="decimal" w:pos="702"/>
              </w:tabs>
              <w:ind w:left="-108" w:right="-108"/>
              <w:rPr>
                <w:sz w:val="20"/>
              </w:rPr>
            </w:pPr>
          </w:p>
        </w:tc>
        <w:tc>
          <w:tcPr>
            <w:tcW w:w="962" w:type="dxa"/>
            <w:tcBorders>
              <w:top w:val="single" w:sz="4" w:space="0" w:color="auto"/>
              <w:bottom w:val="nil"/>
            </w:tcBorders>
          </w:tcPr>
          <w:p w14:paraId="1FC4A4F3" w14:textId="77777777" w:rsidR="0029486D" w:rsidRPr="003923E9" w:rsidRDefault="0029486D" w:rsidP="0029486D">
            <w:pPr>
              <w:tabs>
                <w:tab w:val="decimal" w:pos="743"/>
              </w:tabs>
              <w:ind w:left="-108" w:right="-108"/>
              <w:rPr>
                <w:sz w:val="20"/>
                <w:szCs w:val="18"/>
              </w:rPr>
            </w:pPr>
          </w:p>
        </w:tc>
        <w:tc>
          <w:tcPr>
            <w:tcW w:w="236" w:type="dxa"/>
            <w:tcBorders>
              <w:bottom w:val="nil"/>
            </w:tcBorders>
            <w:vAlign w:val="bottom"/>
          </w:tcPr>
          <w:p w14:paraId="55F8B14D" w14:textId="77777777" w:rsidR="0029486D" w:rsidRPr="00206CA1" w:rsidRDefault="0029486D" w:rsidP="0029486D">
            <w:pPr>
              <w:tabs>
                <w:tab w:val="decimal" w:pos="806"/>
              </w:tabs>
              <w:ind w:left="-108" w:right="-108"/>
              <w:rPr>
                <w:sz w:val="20"/>
              </w:rPr>
            </w:pPr>
          </w:p>
        </w:tc>
        <w:tc>
          <w:tcPr>
            <w:tcW w:w="1006" w:type="dxa"/>
            <w:tcBorders>
              <w:top w:val="single" w:sz="4" w:space="0" w:color="auto"/>
              <w:bottom w:val="nil"/>
            </w:tcBorders>
          </w:tcPr>
          <w:p w14:paraId="40B6CB90" w14:textId="77777777" w:rsidR="0029486D" w:rsidRPr="00206CA1" w:rsidRDefault="0029486D" w:rsidP="0029486D">
            <w:pPr>
              <w:tabs>
                <w:tab w:val="decimal" w:pos="806"/>
              </w:tabs>
              <w:ind w:left="-108" w:right="-108"/>
              <w:rPr>
                <w:sz w:val="20"/>
              </w:rPr>
            </w:pPr>
          </w:p>
        </w:tc>
      </w:tr>
      <w:tr w:rsidR="0029486D" w:rsidRPr="00206CA1" w14:paraId="1178CF9B" w14:textId="77777777" w:rsidTr="00877486">
        <w:tc>
          <w:tcPr>
            <w:tcW w:w="2772" w:type="dxa"/>
            <w:vAlign w:val="bottom"/>
          </w:tcPr>
          <w:p w14:paraId="198AF6C0" w14:textId="77777777" w:rsidR="0029486D" w:rsidRPr="00206CA1" w:rsidRDefault="0029486D" w:rsidP="0029486D">
            <w:pPr>
              <w:pStyle w:val="acctfourfigures"/>
              <w:spacing w:line="240" w:lineRule="atLeast"/>
              <w:ind w:left="191" w:hanging="180"/>
              <w:rPr>
                <w:b/>
                <w:bCs/>
                <w:sz w:val="20"/>
              </w:rPr>
            </w:pPr>
            <w:r w:rsidRPr="00206CA1">
              <w:rPr>
                <w:b/>
                <w:bCs/>
                <w:sz w:val="20"/>
              </w:rPr>
              <w:t xml:space="preserve">Profit (loss) before </w:t>
            </w:r>
          </w:p>
          <w:p w14:paraId="4BF2DF86" w14:textId="1FA91902" w:rsidR="0029486D" w:rsidRPr="00206CA1" w:rsidRDefault="0029486D" w:rsidP="0029486D">
            <w:pPr>
              <w:pStyle w:val="acctfourfigures"/>
              <w:spacing w:line="240" w:lineRule="atLeast"/>
              <w:ind w:left="191" w:hanging="180"/>
              <w:rPr>
                <w:b/>
                <w:bCs/>
                <w:sz w:val="20"/>
              </w:rPr>
            </w:pPr>
            <w:r w:rsidRPr="00206CA1">
              <w:rPr>
                <w:b/>
                <w:bCs/>
                <w:sz w:val="20"/>
              </w:rPr>
              <w:t xml:space="preserve">   income tax expense</w:t>
            </w:r>
          </w:p>
        </w:tc>
        <w:tc>
          <w:tcPr>
            <w:tcW w:w="1008" w:type="dxa"/>
            <w:tcBorders>
              <w:bottom w:val="nil"/>
            </w:tcBorders>
          </w:tcPr>
          <w:p w14:paraId="12DC77F7" w14:textId="77777777" w:rsidR="0029486D" w:rsidRPr="003923E9" w:rsidRDefault="0029486D" w:rsidP="0029486D">
            <w:pPr>
              <w:tabs>
                <w:tab w:val="decimal" w:pos="790"/>
              </w:tabs>
              <w:ind w:left="-108" w:right="-198"/>
              <w:rPr>
                <w:b/>
                <w:bCs/>
                <w:sz w:val="20"/>
                <w:szCs w:val="18"/>
              </w:rPr>
            </w:pPr>
          </w:p>
          <w:p w14:paraId="3F75F8CA" w14:textId="2D88BCBD" w:rsidR="00501806" w:rsidRPr="003923E9" w:rsidRDefault="00501806" w:rsidP="0029486D">
            <w:pPr>
              <w:tabs>
                <w:tab w:val="decimal" w:pos="790"/>
              </w:tabs>
              <w:ind w:left="-108" w:right="-198"/>
              <w:rPr>
                <w:b/>
                <w:bCs/>
                <w:sz w:val="20"/>
                <w:szCs w:val="18"/>
              </w:rPr>
            </w:pPr>
            <w:r w:rsidRPr="003923E9">
              <w:rPr>
                <w:b/>
                <w:bCs/>
                <w:sz w:val="20"/>
                <w:szCs w:val="18"/>
              </w:rPr>
              <w:t>(15,</w:t>
            </w:r>
            <w:r w:rsidR="00664A53" w:rsidRPr="003923E9">
              <w:rPr>
                <w:b/>
                <w:bCs/>
                <w:sz w:val="20"/>
                <w:szCs w:val="18"/>
              </w:rPr>
              <w:t>2</w:t>
            </w:r>
            <w:r w:rsidR="00FE7B82">
              <w:rPr>
                <w:b/>
                <w:bCs/>
                <w:sz w:val="20"/>
                <w:szCs w:val="18"/>
              </w:rPr>
              <w:t>13</w:t>
            </w:r>
            <w:r w:rsidRPr="003923E9">
              <w:rPr>
                <w:b/>
                <w:bCs/>
                <w:sz w:val="20"/>
                <w:szCs w:val="18"/>
              </w:rPr>
              <w:t>)</w:t>
            </w:r>
          </w:p>
        </w:tc>
        <w:tc>
          <w:tcPr>
            <w:tcW w:w="270" w:type="dxa"/>
            <w:tcBorders>
              <w:bottom w:val="nil"/>
            </w:tcBorders>
          </w:tcPr>
          <w:p w14:paraId="2BD62072" w14:textId="77777777" w:rsidR="0029486D" w:rsidRPr="00206CA1" w:rsidRDefault="0029486D" w:rsidP="0029486D">
            <w:pPr>
              <w:tabs>
                <w:tab w:val="decimal" w:pos="702"/>
              </w:tabs>
              <w:ind w:left="-108" w:right="-108"/>
              <w:rPr>
                <w:b/>
                <w:bCs/>
                <w:sz w:val="20"/>
              </w:rPr>
            </w:pPr>
          </w:p>
        </w:tc>
        <w:tc>
          <w:tcPr>
            <w:tcW w:w="1050" w:type="dxa"/>
            <w:tcBorders>
              <w:bottom w:val="nil"/>
            </w:tcBorders>
            <w:shd w:val="clear" w:color="auto" w:fill="auto"/>
          </w:tcPr>
          <w:p w14:paraId="4724896F" w14:textId="77777777" w:rsidR="0029486D" w:rsidRPr="00206CA1" w:rsidRDefault="0029486D" w:rsidP="0029486D">
            <w:pPr>
              <w:tabs>
                <w:tab w:val="decimal" w:pos="790"/>
              </w:tabs>
              <w:ind w:left="-108" w:right="-198"/>
              <w:rPr>
                <w:sz w:val="20"/>
                <w:szCs w:val="18"/>
              </w:rPr>
            </w:pPr>
          </w:p>
          <w:p w14:paraId="50A77EB1" w14:textId="5FB93AA5" w:rsidR="0029486D" w:rsidRPr="00206CA1" w:rsidRDefault="0029486D" w:rsidP="0029486D">
            <w:pPr>
              <w:tabs>
                <w:tab w:val="decimal" w:pos="805"/>
              </w:tabs>
              <w:ind w:left="-108" w:right="-198"/>
              <w:rPr>
                <w:b/>
                <w:bCs/>
                <w:sz w:val="20"/>
              </w:rPr>
            </w:pPr>
            <w:r w:rsidRPr="00206CA1">
              <w:rPr>
                <w:b/>
                <w:bCs/>
                <w:sz w:val="20"/>
                <w:szCs w:val="18"/>
              </w:rPr>
              <w:t>233,221</w:t>
            </w:r>
          </w:p>
        </w:tc>
        <w:tc>
          <w:tcPr>
            <w:tcW w:w="236" w:type="dxa"/>
            <w:tcBorders>
              <w:bottom w:val="nil"/>
            </w:tcBorders>
          </w:tcPr>
          <w:p w14:paraId="44B43EDE" w14:textId="77777777" w:rsidR="0029486D" w:rsidRPr="00206CA1" w:rsidRDefault="0029486D" w:rsidP="0029486D">
            <w:pPr>
              <w:tabs>
                <w:tab w:val="decimal" w:pos="702"/>
              </w:tabs>
              <w:ind w:left="-108" w:right="-108"/>
              <w:rPr>
                <w:b/>
                <w:bCs/>
                <w:sz w:val="20"/>
              </w:rPr>
            </w:pPr>
          </w:p>
        </w:tc>
        <w:tc>
          <w:tcPr>
            <w:tcW w:w="951" w:type="dxa"/>
            <w:tcBorders>
              <w:bottom w:val="nil"/>
            </w:tcBorders>
            <w:shd w:val="clear" w:color="auto" w:fill="auto"/>
          </w:tcPr>
          <w:p w14:paraId="565F8349" w14:textId="77777777" w:rsidR="0029486D" w:rsidRPr="003923E9" w:rsidRDefault="0029486D" w:rsidP="0029486D">
            <w:pPr>
              <w:tabs>
                <w:tab w:val="decimal" w:pos="768"/>
              </w:tabs>
              <w:ind w:left="-108" w:right="-108"/>
              <w:rPr>
                <w:b/>
                <w:bCs/>
                <w:sz w:val="20"/>
                <w:szCs w:val="18"/>
              </w:rPr>
            </w:pPr>
          </w:p>
          <w:p w14:paraId="51DC9A12" w14:textId="7CD6FAE4" w:rsidR="00EE11A5" w:rsidRPr="003923E9" w:rsidRDefault="00C96479" w:rsidP="0029486D">
            <w:pPr>
              <w:tabs>
                <w:tab w:val="decimal" w:pos="768"/>
              </w:tabs>
              <w:ind w:left="-108" w:right="-108"/>
              <w:rPr>
                <w:b/>
                <w:bCs/>
                <w:sz w:val="20"/>
                <w:szCs w:val="18"/>
              </w:rPr>
            </w:pPr>
            <w:r w:rsidRPr="003923E9">
              <w:rPr>
                <w:b/>
                <w:bCs/>
                <w:sz w:val="20"/>
                <w:szCs w:val="18"/>
              </w:rPr>
              <w:t>799,396</w:t>
            </w:r>
          </w:p>
        </w:tc>
        <w:tc>
          <w:tcPr>
            <w:tcW w:w="236" w:type="dxa"/>
            <w:tcBorders>
              <w:bottom w:val="nil"/>
            </w:tcBorders>
          </w:tcPr>
          <w:p w14:paraId="170F9310" w14:textId="77777777" w:rsidR="0029486D" w:rsidRPr="00206CA1" w:rsidRDefault="0029486D" w:rsidP="0029486D">
            <w:pPr>
              <w:tabs>
                <w:tab w:val="decimal" w:pos="702"/>
              </w:tabs>
              <w:ind w:left="-108" w:right="-108"/>
              <w:rPr>
                <w:b/>
                <w:bCs/>
                <w:sz w:val="20"/>
              </w:rPr>
            </w:pPr>
          </w:p>
        </w:tc>
        <w:tc>
          <w:tcPr>
            <w:tcW w:w="928" w:type="dxa"/>
            <w:tcBorders>
              <w:bottom w:val="nil"/>
            </w:tcBorders>
            <w:shd w:val="clear" w:color="auto" w:fill="auto"/>
          </w:tcPr>
          <w:p w14:paraId="399619A7" w14:textId="77777777" w:rsidR="0029486D" w:rsidRPr="00206CA1" w:rsidRDefault="0029486D" w:rsidP="0029486D">
            <w:pPr>
              <w:tabs>
                <w:tab w:val="decimal" w:pos="768"/>
              </w:tabs>
              <w:ind w:left="-108" w:right="-108"/>
              <w:rPr>
                <w:sz w:val="20"/>
                <w:szCs w:val="18"/>
              </w:rPr>
            </w:pPr>
          </w:p>
          <w:p w14:paraId="4B897D37" w14:textId="4E62E40C" w:rsidR="0029486D" w:rsidRPr="00206CA1" w:rsidRDefault="0029486D" w:rsidP="0029486D">
            <w:pPr>
              <w:tabs>
                <w:tab w:val="decimal" w:pos="753"/>
              </w:tabs>
              <w:ind w:left="-108" w:right="-108"/>
              <w:rPr>
                <w:b/>
                <w:bCs/>
                <w:sz w:val="20"/>
              </w:rPr>
            </w:pPr>
            <w:r w:rsidRPr="00206CA1">
              <w:rPr>
                <w:b/>
                <w:bCs/>
                <w:sz w:val="20"/>
                <w:szCs w:val="18"/>
              </w:rPr>
              <w:t>2,008,758</w:t>
            </w:r>
          </w:p>
        </w:tc>
        <w:tc>
          <w:tcPr>
            <w:tcW w:w="237" w:type="dxa"/>
            <w:tcBorders>
              <w:bottom w:val="nil"/>
            </w:tcBorders>
          </w:tcPr>
          <w:p w14:paraId="74958DDB" w14:textId="77777777" w:rsidR="0029486D" w:rsidRPr="00206CA1" w:rsidRDefault="0029486D" w:rsidP="0029486D">
            <w:pPr>
              <w:tabs>
                <w:tab w:val="decimal" w:pos="702"/>
              </w:tabs>
              <w:ind w:left="-108" w:right="-108"/>
              <w:rPr>
                <w:b/>
                <w:bCs/>
                <w:sz w:val="20"/>
              </w:rPr>
            </w:pPr>
          </w:p>
        </w:tc>
        <w:tc>
          <w:tcPr>
            <w:tcW w:w="988" w:type="dxa"/>
            <w:tcBorders>
              <w:bottom w:val="nil"/>
            </w:tcBorders>
          </w:tcPr>
          <w:p w14:paraId="609DEA36" w14:textId="77777777" w:rsidR="0029486D" w:rsidRPr="003923E9" w:rsidRDefault="0029486D" w:rsidP="0029486D">
            <w:pPr>
              <w:tabs>
                <w:tab w:val="decimal" w:pos="766"/>
              </w:tabs>
              <w:ind w:right="-108"/>
              <w:rPr>
                <w:b/>
                <w:bCs/>
                <w:sz w:val="20"/>
                <w:szCs w:val="18"/>
              </w:rPr>
            </w:pPr>
          </w:p>
          <w:p w14:paraId="286FF376" w14:textId="0CA776DE" w:rsidR="009E1548" w:rsidRPr="003923E9" w:rsidRDefault="009E1548" w:rsidP="0029486D">
            <w:pPr>
              <w:tabs>
                <w:tab w:val="decimal" w:pos="766"/>
              </w:tabs>
              <w:ind w:right="-108"/>
              <w:rPr>
                <w:b/>
                <w:bCs/>
                <w:sz w:val="20"/>
                <w:szCs w:val="18"/>
              </w:rPr>
            </w:pPr>
            <w:r w:rsidRPr="003923E9">
              <w:rPr>
                <w:b/>
                <w:bCs/>
                <w:sz w:val="20"/>
                <w:szCs w:val="18"/>
              </w:rPr>
              <w:t>1,566,2</w:t>
            </w:r>
            <w:r w:rsidR="00FE7B82">
              <w:rPr>
                <w:b/>
                <w:bCs/>
                <w:sz w:val="20"/>
                <w:szCs w:val="18"/>
              </w:rPr>
              <w:t>52</w:t>
            </w:r>
          </w:p>
        </w:tc>
        <w:tc>
          <w:tcPr>
            <w:tcW w:w="236" w:type="dxa"/>
            <w:tcBorders>
              <w:bottom w:val="nil"/>
            </w:tcBorders>
          </w:tcPr>
          <w:p w14:paraId="69DBB4BB" w14:textId="77777777" w:rsidR="0029486D" w:rsidRPr="00206CA1" w:rsidRDefault="0029486D" w:rsidP="0029486D">
            <w:pPr>
              <w:tabs>
                <w:tab w:val="decimal" w:pos="790"/>
              </w:tabs>
              <w:ind w:left="-108" w:right="-108"/>
              <w:rPr>
                <w:b/>
                <w:bCs/>
                <w:sz w:val="20"/>
              </w:rPr>
            </w:pPr>
          </w:p>
        </w:tc>
        <w:tc>
          <w:tcPr>
            <w:tcW w:w="945" w:type="dxa"/>
            <w:tcBorders>
              <w:bottom w:val="nil"/>
            </w:tcBorders>
          </w:tcPr>
          <w:p w14:paraId="5D77B10D" w14:textId="77777777" w:rsidR="0029486D" w:rsidRPr="00206CA1" w:rsidRDefault="0029486D" w:rsidP="0029486D">
            <w:pPr>
              <w:tabs>
                <w:tab w:val="decimal" w:pos="766"/>
              </w:tabs>
              <w:ind w:right="-108"/>
              <w:rPr>
                <w:b/>
                <w:bCs/>
                <w:sz w:val="20"/>
                <w:szCs w:val="18"/>
              </w:rPr>
            </w:pPr>
          </w:p>
          <w:p w14:paraId="2CB152FC" w14:textId="53D01D02" w:rsidR="0029486D" w:rsidRPr="00206CA1" w:rsidRDefault="0029486D" w:rsidP="0029486D">
            <w:pPr>
              <w:tabs>
                <w:tab w:val="decimal" w:pos="766"/>
              </w:tabs>
              <w:ind w:left="-108" w:right="-108"/>
              <w:rPr>
                <w:b/>
                <w:bCs/>
                <w:sz w:val="20"/>
              </w:rPr>
            </w:pPr>
            <w:r w:rsidRPr="00206CA1">
              <w:rPr>
                <w:b/>
                <w:bCs/>
                <w:sz w:val="20"/>
                <w:szCs w:val="18"/>
              </w:rPr>
              <w:t>2,231,575</w:t>
            </w:r>
          </w:p>
        </w:tc>
        <w:tc>
          <w:tcPr>
            <w:tcW w:w="236" w:type="dxa"/>
            <w:tcBorders>
              <w:bottom w:val="nil"/>
            </w:tcBorders>
          </w:tcPr>
          <w:p w14:paraId="29C95A5A" w14:textId="77777777" w:rsidR="0029486D" w:rsidRPr="00206CA1" w:rsidRDefault="0029486D" w:rsidP="0029486D">
            <w:pPr>
              <w:tabs>
                <w:tab w:val="decimal" w:pos="702"/>
              </w:tabs>
              <w:ind w:left="-108" w:right="-108"/>
              <w:rPr>
                <w:b/>
                <w:bCs/>
                <w:sz w:val="20"/>
              </w:rPr>
            </w:pPr>
          </w:p>
        </w:tc>
        <w:tc>
          <w:tcPr>
            <w:tcW w:w="1068" w:type="dxa"/>
            <w:tcBorders>
              <w:bottom w:val="nil"/>
            </w:tcBorders>
          </w:tcPr>
          <w:p w14:paraId="6607722D" w14:textId="77777777" w:rsidR="0029486D" w:rsidRPr="003923E9" w:rsidRDefault="0029486D" w:rsidP="0029486D">
            <w:pPr>
              <w:tabs>
                <w:tab w:val="decimal" w:pos="853"/>
              </w:tabs>
              <w:ind w:left="-108" w:right="-108"/>
              <w:rPr>
                <w:b/>
                <w:bCs/>
                <w:sz w:val="20"/>
                <w:szCs w:val="18"/>
              </w:rPr>
            </w:pPr>
          </w:p>
          <w:p w14:paraId="2C9BE924" w14:textId="0AA82C52" w:rsidR="003868D1" w:rsidRPr="003923E9" w:rsidRDefault="003868D1" w:rsidP="0029486D">
            <w:pPr>
              <w:tabs>
                <w:tab w:val="decimal" w:pos="853"/>
              </w:tabs>
              <w:ind w:left="-108" w:right="-108"/>
              <w:rPr>
                <w:b/>
                <w:bCs/>
                <w:sz w:val="20"/>
                <w:szCs w:val="18"/>
              </w:rPr>
            </w:pPr>
            <w:r w:rsidRPr="003923E9">
              <w:rPr>
                <w:b/>
                <w:bCs/>
                <w:sz w:val="20"/>
                <w:szCs w:val="18"/>
              </w:rPr>
              <w:t>(1,5</w:t>
            </w:r>
            <w:r w:rsidR="007F762D" w:rsidRPr="003923E9">
              <w:rPr>
                <w:b/>
                <w:bCs/>
                <w:sz w:val="20"/>
                <w:szCs w:val="18"/>
              </w:rPr>
              <w:t>0</w:t>
            </w:r>
            <w:r w:rsidRPr="003923E9">
              <w:rPr>
                <w:b/>
                <w:bCs/>
                <w:sz w:val="20"/>
                <w:szCs w:val="18"/>
              </w:rPr>
              <w:t>3,</w:t>
            </w:r>
            <w:r w:rsidR="007F762D" w:rsidRPr="003923E9">
              <w:rPr>
                <w:b/>
                <w:bCs/>
                <w:sz w:val="20"/>
                <w:szCs w:val="18"/>
              </w:rPr>
              <w:t>17</w:t>
            </w:r>
            <w:r w:rsidRPr="003923E9">
              <w:rPr>
                <w:b/>
                <w:bCs/>
                <w:sz w:val="20"/>
                <w:szCs w:val="18"/>
              </w:rPr>
              <w:t>3)</w:t>
            </w:r>
          </w:p>
        </w:tc>
        <w:tc>
          <w:tcPr>
            <w:tcW w:w="236" w:type="dxa"/>
            <w:tcBorders>
              <w:bottom w:val="nil"/>
            </w:tcBorders>
          </w:tcPr>
          <w:p w14:paraId="744BD7A0" w14:textId="77777777" w:rsidR="0029486D" w:rsidRPr="00206CA1" w:rsidRDefault="0029486D" w:rsidP="0029486D">
            <w:pPr>
              <w:tabs>
                <w:tab w:val="decimal" w:pos="880"/>
              </w:tabs>
              <w:ind w:left="-108" w:right="-108"/>
              <w:rPr>
                <w:b/>
                <w:bCs/>
                <w:sz w:val="20"/>
              </w:rPr>
            </w:pPr>
          </w:p>
        </w:tc>
        <w:tc>
          <w:tcPr>
            <w:tcW w:w="1014" w:type="dxa"/>
            <w:tcBorders>
              <w:bottom w:val="nil"/>
            </w:tcBorders>
          </w:tcPr>
          <w:p w14:paraId="082C4553" w14:textId="77777777" w:rsidR="0029486D" w:rsidRPr="00206CA1" w:rsidRDefault="0029486D" w:rsidP="0029486D">
            <w:pPr>
              <w:tabs>
                <w:tab w:val="decimal" w:pos="853"/>
              </w:tabs>
              <w:ind w:left="-108" w:right="-108"/>
              <w:rPr>
                <w:sz w:val="20"/>
                <w:szCs w:val="18"/>
              </w:rPr>
            </w:pPr>
          </w:p>
          <w:p w14:paraId="1C9C1541" w14:textId="256C2D36" w:rsidR="0029486D" w:rsidRPr="00206CA1" w:rsidRDefault="0029486D" w:rsidP="0029486D">
            <w:pPr>
              <w:tabs>
                <w:tab w:val="decimal" w:pos="790"/>
              </w:tabs>
              <w:ind w:left="-108" w:right="-108"/>
              <w:rPr>
                <w:b/>
                <w:bCs/>
                <w:sz w:val="20"/>
              </w:rPr>
            </w:pPr>
            <w:r w:rsidRPr="00206CA1">
              <w:rPr>
                <w:b/>
                <w:bCs/>
                <w:sz w:val="20"/>
                <w:szCs w:val="18"/>
              </w:rPr>
              <w:t>(2,241,545)</w:t>
            </w:r>
          </w:p>
        </w:tc>
        <w:tc>
          <w:tcPr>
            <w:tcW w:w="236" w:type="dxa"/>
            <w:tcBorders>
              <w:bottom w:val="nil"/>
            </w:tcBorders>
          </w:tcPr>
          <w:p w14:paraId="2AE82978" w14:textId="77777777" w:rsidR="0029486D" w:rsidRPr="00206CA1" w:rsidRDefault="0029486D" w:rsidP="0029486D">
            <w:pPr>
              <w:tabs>
                <w:tab w:val="decimal" w:pos="702"/>
              </w:tabs>
              <w:ind w:left="-108" w:right="-108"/>
              <w:rPr>
                <w:b/>
                <w:bCs/>
                <w:sz w:val="20"/>
              </w:rPr>
            </w:pPr>
          </w:p>
        </w:tc>
        <w:tc>
          <w:tcPr>
            <w:tcW w:w="962" w:type="dxa"/>
            <w:tcBorders>
              <w:bottom w:val="nil"/>
            </w:tcBorders>
          </w:tcPr>
          <w:p w14:paraId="7E98BC0F" w14:textId="77777777" w:rsidR="0029486D" w:rsidRPr="003923E9" w:rsidRDefault="0029486D" w:rsidP="0029486D">
            <w:pPr>
              <w:tabs>
                <w:tab w:val="decimal" w:pos="743"/>
              </w:tabs>
              <w:ind w:left="-108" w:right="-108"/>
              <w:rPr>
                <w:b/>
                <w:bCs/>
                <w:sz w:val="20"/>
                <w:szCs w:val="18"/>
              </w:rPr>
            </w:pPr>
          </w:p>
          <w:p w14:paraId="278BA5AE" w14:textId="5BEF3E96" w:rsidR="00A819ED" w:rsidRPr="003923E9" w:rsidRDefault="00A819ED" w:rsidP="0029486D">
            <w:pPr>
              <w:tabs>
                <w:tab w:val="decimal" w:pos="743"/>
              </w:tabs>
              <w:ind w:left="-108" w:right="-108"/>
              <w:rPr>
                <w:b/>
                <w:bCs/>
                <w:sz w:val="20"/>
                <w:szCs w:val="18"/>
              </w:rPr>
            </w:pPr>
            <w:r w:rsidRPr="003923E9">
              <w:rPr>
                <w:b/>
                <w:bCs/>
                <w:sz w:val="20"/>
                <w:szCs w:val="18"/>
              </w:rPr>
              <w:t>84</w:t>
            </w:r>
            <w:r w:rsidR="00D85020" w:rsidRPr="003923E9">
              <w:rPr>
                <w:b/>
                <w:bCs/>
                <w:sz w:val="20"/>
                <w:szCs w:val="18"/>
              </w:rPr>
              <w:t>7</w:t>
            </w:r>
            <w:r w:rsidRPr="003923E9">
              <w:rPr>
                <w:b/>
                <w:bCs/>
                <w:sz w:val="20"/>
                <w:szCs w:val="18"/>
              </w:rPr>
              <w:t>,</w:t>
            </w:r>
            <w:r w:rsidR="00593150" w:rsidRPr="003923E9">
              <w:rPr>
                <w:b/>
                <w:bCs/>
                <w:sz w:val="20"/>
                <w:szCs w:val="18"/>
              </w:rPr>
              <w:t>2</w:t>
            </w:r>
            <w:r w:rsidR="00024348">
              <w:rPr>
                <w:b/>
                <w:bCs/>
                <w:sz w:val="20"/>
                <w:szCs w:val="18"/>
              </w:rPr>
              <w:t>62</w:t>
            </w:r>
          </w:p>
        </w:tc>
        <w:tc>
          <w:tcPr>
            <w:tcW w:w="236" w:type="dxa"/>
            <w:tcBorders>
              <w:bottom w:val="nil"/>
            </w:tcBorders>
            <w:vAlign w:val="bottom"/>
          </w:tcPr>
          <w:p w14:paraId="335FC9D2" w14:textId="77777777" w:rsidR="0029486D" w:rsidRPr="00206CA1" w:rsidRDefault="0029486D" w:rsidP="0029486D">
            <w:pPr>
              <w:tabs>
                <w:tab w:val="decimal" w:pos="806"/>
              </w:tabs>
              <w:ind w:left="-108" w:right="-108"/>
              <w:rPr>
                <w:b/>
                <w:bCs/>
                <w:sz w:val="20"/>
              </w:rPr>
            </w:pPr>
          </w:p>
        </w:tc>
        <w:tc>
          <w:tcPr>
            <w:tcW w:w="1006" w:type="dxa"/>
            <w:tcBorders>
              <w:bottom w:val="nil"/>
            </w:tcBorders>
          </w:tcPr>
          <w:p w14:paraId="15D500D7" w14:textId="77777777" w:rsidR="0029486D" w:rsidRPr="00206CA1" w:rsidRDefault="0029486D" w:rsidP="0029486D">
            <w:pPr>
              <w:tabs>
                <w:tab w:val="decimal" w:pos="743"/>
              </w:tabs>
              <w:ind w:left="-108" w:right="-108"/>
              <w:rPr>
                <w:sz w:val="20"/>
                <w:szCs w:val="18"/>
              </w:rPr>
            </w:pPr>
          </w:p>
          <w:p w14:paraId="7CCE4D4F" w14:textId="278DEA29" w:rsidR="0029486D" w:rsidRPr="00206CA1" w:rsidRDefault="0029486D" w:rsidP="0029486D">
            <w:pPr>
              <w:tabs>
                <w:tab w:val="decimal" w:pos="806"/>
              </w:tabs>
              <w:ind w:left="-108" w:right="-108"/>
              <w:rPr>
                <w:b/>
                <w:bCs/>
                <w:sz w:val="20"/>
              </w:rPr>
            </w:pPr>
            <w:r w:rsidRPr="00206CA1">
              <w:rPr>
                <w:b/>
                <w:bCs/>
                <w:sz w:val="20"/>
                <w:szCs w:val="18"/>
              </w:rPr>
              <w:t>2,232,009</w:t>
            </w:r>
          </w:p>
        </w:tc>
      </w:tr>
      <w:tr w:rsidR="0029486D" w:rsidRPr="00206CA1" w14:paraId="35A26E7A" w14:textId="77777777" w:rsidTr="00877486">
        <w:tc>
          <w:tcPr>
            <w:tcW w:w="2772" w:type="dxa"/>
            <w:tcBorders>
              <w:bottom w:val="nil"/>
            </w:tcBorders>
            <w:vAlign w:val="bottom"/>
          </w:tcPr>
          <w:p w14:paraId="62C1232E" w14:textId="46368706" w:rsidR="0029486D" w:rsidRPr="00206CA1" w:rsidRDefault="0029486D" w:rsidP="0029486D">
            <w:pPr>
              <w:pStyle w:val="BodyText"/>
              <w:spacing w:after="0" w:line="240" w:lineRule="atLeast"/>
              <w:rPr>
                <w:sz w:val="20"/>
                <w:lang w:val="en-US"/>
              </w:rPr>
            </w:pPr>
            <w:r w:rsidRPr="00206CA1">
              <w:rPr>
                <w:sz w:val="20"/>
                <w:lang w:val="en-US"/>
              </w:rPr>
              <w:t>Tax (expense) income</w:t>
            </w:r>
          </w:p>
        </w:tc>
        <w:tc>
          <w:tcPr>
            <w:tcW w:w="1008" w:type="dxa"/>
            <w:tcBorders>
              <w:bottom w:val="single" w:sz="4" w:space="0" w:color="auto"/>
            </w:tcBorders>
          </w:tcPr>
          <w:p w14:paraId="266F8C8E" w14:textId="4797D9A8" w:rsidR="0029486D" w:rsidRPr="003923E9" w:rsidRDefault="00501806" w:rsidP="0029486D">
            <w:pPr>
              <w:tabs>
                <w:tab w:val="decimal" w:pos="790"/>
              </w:tabs>
              <w:ind w:left="-108" w:right="-198"/>
              <w:rPr>
                <w:sz w:val="20"/>
                <w:szCs w:val="18"/>
              </w:rPr>
            </w:pPr>
            <w:r w:rsidRPr="003923E9">
              <w:rPr>
                <w:sz w:val="20"/>
                <w:szCs w:val="18"/>
              </w:rPr>
              <w:t>(1,6</w:t>
            </w:r>
            <w:r w:rsidR="00664A53" w:rsidRPr="003923E9">
              <w:rPr>
                <w:sz w:val="20"/>
                <w:szCs w:val="18"/>
              </w:rPr>
              <w:t>72</w:t>
            </w:r>
            <w:r w:rsidRPr="003923E9">
              <w:rPr>
                <w:sz w:val="20"/>
                <w:szCs w:val="18"/>
              </w:rPr>
              <w:t>)</w:t>
            </w:r>
          </w:p>
        </w:tc>
        <w:tc>
          <w:tcPr>
            <w:tcW w:w="270" w:type="dxa"/>
            <w:tcBorders>
              <w:bottom w:val="nil"/>
            </w:tcBorders>
            <w:vAlign w:val="bottom"/>
          </w:tcPr>
          <w:p w14:paraId="206FEC32" w14:textId="77777777" w:rsidR="0029486D" w:rsidRPr="00206CA1" w:rsidRDefault="0029486D" w:rsidP="0029486D">
            <w:pPr>
              <w:tabs>
                <w:tab w:val="decimal" w:pos="702"/>
              </w:tabs>
              <w:ind w:left="-108" w:right="-108"/>
              <w:rPr>
                <w:sz w:val="20"/>
              </w:rPr>
            </w:pPr>
          </w:p>
        </w:tc>
        <w:tc>
          <w:tcPr>
            <w:tcW w:w="1050" w:type="dxa"/>
            <w:tcBorders>
              <w:bottom w:val="single" w:sz="4" w:space="0" w:color="auto"/>
            </w:tcBorders>
          </w:tcPr>
          <w:p w14:paraId="00C4EE05" w14:textId="39CCBC5D" w:rsidR="0029486D" w:rsidRPr="00206CA1" w:rsidRDefault="0029486D" w:rsidP="0029486D">
            <w:pPr>
              <w:tabs>
                <w:tab w:val="decimal" w:pos="805"/>
              </w:tabs>
              <w:ind w:left="-108" w:right="-198"/>
              <w:rPr>
                <w:sz w:val="20"/>
              </w:rPr>
            </w:pPr>
            <w:r w:rsidRPr="00206CA1">
              <w:rPr>
                <w:sz w:val="20"/>
                <w:szCs w:val="18"/>
              </w:rPr>
              <w:t>(49,228)</w:t>
            </w:r>
          </w:p>
        </w:tc>
        <w:tc>
          <w:tcPr>
            <w:tcW w:w="236" w:type="dxa"/>
            <w:tcBorders>
              <w:bottom w:val="nil"/>
            </w:tcBorders>
            <w:vAlign w:val="bottom"/>
          </w:tcPr>
          <w:p w14:paraId="1DEBDD9B" w14:textId="77777777" w:rsidR="0029486D" w:rsidRPr="00206CA1" w:rsidRDefault="0029486D" w:rsidP="0029486D">
            <w:pPr>
              <w:tabs>
                <w:tab w:val="decimal" w:pos="702"/>
              </w:tabs>
              <w:ind w:left="-108" w:right="-108"/>
              <w:rPr>
                <w:sz w:val="20"/>
              </w:rPr>
            </w:pPr>
          </w:p>
        </w:tc>
        <w:tc>
          <w:tcPr>
            <w:tcW w:w="951" w:type="dxa"/>
            <w:tcBorders>
              <w:bottom w:val="single" w:sz="4" w:space="0" w:color="auto"/>
            </w:tcBorders>
          </w:tcPr>
          <w:p w14:paraId="7CA14817" w14:textId="51EDB160" w:rsidR="0029486D" w:rsidRPr="003923E9" w:rsidRDefault="00EE11A5" w:rsidP="0029486D">
            <w:pPr>
              <w:tabs>
                <w:tab w:val="decimal" w:pos="768"/>
              </w:tabs>
              <w:ind w:left="-108" w:right="-108"/>
              <w:rPr>
                <w:sz w:val="20"/>
                <w:szCs w:val="18"/>
              </w:rPr>
            </w:pPr>
            <w:r w:rsidRPr="003923E9">
              <w:rPr>
                <w:sz w:val="20"/>
                <w:szCs w:val="18"/>
              </w:rPr>
              <w:t>(87,</w:t>
            </w:r>
            <w:r w:rsidR="00C96479" w:rsidRPr="003923E9">
              <w:rPr>
                <w:sz w:val="20"/>
                <w:szCs w:val="18"/>
              </w:rPr>
              <w:t>193</w:t>
            </w:r>
            <w:r w:rsidRPr="003923E9">
              <w:rPr>
                <w:sz w:val="20"/>
                <w:szCs w:val="18"/>
              </w:rPr>
              <w:t>)</w:t>
            </w:r>
          </w:p>
        </w:tc>
        <w:tc>
          <w:tcPr>
            <w:tcW w:w="236" w:type="dxa"/>
            <w:tcBorders>
              <w:bottom w:val="nil"/>
            </w:tcBorders>
            <w:vAlign w:val="bottom"/>
          </w:tcPr>
          <w:p w14:paraId="52579C51" w14:textId="77777777" w:rsidR="0029486D" w:rsidRPr="00206CA1" w:rsidRDefault="0029486D" w:rsidP="0029486D">
            <w:pPr>
              <w:tabs>
                <w:tab w:val="decimal" w:pos="702"/>
              </w:tabs>
              <w:ind w:left="-108" w:right="-108"/>
              <w:rPr>
                <w:sz w:val="20"/>
              </w:rPr>
            </w:pPr>
          </w:p>
        </w:tc>
        <w:tc>
          <w:tcPr>
            <w:tcW w:w="928" w:type="dxa"/>
            <w:tcBorders>
              <w:bottom w:val="single" w:sz="4" w:space="0" w:color="auto"/>
            </w:tcBorders>
          </w:tcPr>
          <w:p w14:paraId="0614BEB3" w14:textId="48AFE96B" w:rsidR="0029486D" w:rsidRPr="00206CA1" w:rsidRDefault="0029486D" w:rsidP="0029486D">
            <w:pPr>
              <w:tabs>
                <w:tab w:val="decimal" w:pos="753"/>
              </w:tabs>
              <w:ind w:left="-108" w:right="-108"/>
              <w:rPr>
                <w:sz w:val="20"/>
              </w:rPr>
            </w:pPr>
            <w:r w:rsidRPr="00206CA1">
              <w:rPr>
                <w:sz w:val="20"/>
                <w:szCs w:val="18"/>
              </w:rPr>
              <w:t>(207,062)</w:t>
            </w:r>
          </w:p>
        </w:tc>
        <w:tc>
          <w:tcPr>
            <w:tcW w:w="237" w:type="dxa"/>
            <w:tcBorders>
              <w:bottom w:val="nil"/>
            </w:tcBorders>
            <w:vAlign w:val="bottom"/>
          </w:tcPr>
          <w:p w14:paraId="64E48263" w14:textId="77777777" w:rsidR="0029486D" w:rsidRPr="00206CA1" w:rsidRDefault="0029486D" w:rsidP="0029486D">
            <w:pPr>
              <w:tabs>
                <w:tab w:val="decimal" w:pos="702"/>
              </w:tabs>
              <w:ind w:left="-108" w:right="-108"/>
              <w:rPr>
                <w:sz w:val="20"/>
              </w:rPr>
            </w:pPr>
          </w:p>
        </w:tc>
        <w:tc>
          <w:tcPr>
            <w:tcW w:w="988" w:type="dxa"/>
            <w:tcBorders>
              <w:bottom w:val="single" w:sz="4" w:space="0" w:color="auto"/>
            </w:tcBorders>
          </w:tcPr>
          <w:p w14:paraId="2D6AF3FF" w14:textId="18200E06" w:rsidR="0029486D" w:rsidRPr="003923E9" w:rsidRDefault="009E1548" w:rsidP="0029486D">
            <w:pPr>
              <w:tabs>
                <w:tab w:val="decimal" w:pos="823"/>
              </w:tabs>
              <w:ind w:left="-108" w:right="-108"/>
              <w:rPr>
                <w:sz w:val="20"/>
                <w:szCs w:val="18"/>
              </w:rPr>
            </w:pPr>
            <w:r w:rsidRPr="003923E9">
              <w:rPr>
                <w:sz w:val="20"/>
                <w:szCs w:val="18"/>
              </w:rPr>
              <w:t>(10,791)</w:t>
            </w:r>
          </w:p>
        </w:tc>
        <w:tc>
          <w:tcPr>
            <w:tcW w:w="236" w:type="dxa"/>
            <w:tcBorders>
              <w:bottom w:val="nil"/>
            </w:tcBorders>
            <w:vAlign w:val="bottom"/>
          </w:tcPr>
          <w:p w14:paraId="7B1F43EB" w14:textId="77777777" w:rsidR="0029486D" w:rsidRPr="00206CA1" w:rsidRDefault="0029486D" w:rsidP="0029486D">
            <w:pPr>
              <w:tabs>
                <w:tab w:val="decimal" w:pos="790"/>
              </w:tabs>
              <w:ind w:left="-108" w:right="-108"/>
              <w:rPr>
                <w:sz w:val="20"/>
              </w:rPr>
            </w:pPr>
          </w:p>
        </w:tc>
        <w:tc>
          <w:tcPr>
            <w:tcW w:w="945" w:type="dxa"/>
            <w:tcBorders>
              <w:bottom w:val="single" w:sz="4" w:space="0" w:color="auto"/>
            </w:tcBorders>
          </w:tcPr>
          <w:p w14:paraId="797D76BE" w14:textId="7A2EF5E7" w:rsidR="0029486D" w:rsidRPr="00206CA1" w:rsidRDefault="0029486D" w:rsidP="0029486D">
            <w:pPr>
              <w:tabs>
                <w:tab w:val="decimal" w:pos="766"/>
              </w:tabs>
              <w:ind w:left="-108" w:right="-108"/>
              <w:rPr>
                <w:sz w:val="20"/>
              </w:rPr>
            </w:pPr>
            <w:r w:rsidRPr="00206CA1">
              <w:rPr>
                <w:sz w:val="20"/>
                <w:szCs w:val="18"/>
              </w:rPr>
              <w:t>503</w:t>
            </w:r>
          </w:p>
        </w:tc>
        <w:tc>
          <w:tcPr>
            <w:tcW w:w="236" w:type="dxa"/>
            <w:tcBorders>
              <w:bottom w:val="nil"/>
            </w:tcBorders>
            <w:vAlign w:val="bottom"/>
          </w:tcPr>
          <w:p w14:paraId="5D415846" w14:textId="77777777" w:rsidR="0029486D" w:rsidRPr="00206CA1" w:rsidRDefault="0029486D" w:rsidP="0029486D">
            <w:pPr>
              <w:tabs>
                <w:tab w:val="decimal" w:pos="702"/>
              </w:tabs>
              <w:ind w:left="-108" w:right="-108"/>
              <w:rPr>
                <w:sz w:val="20"/>
              </w:rPr>
            </w:pPr>
          </w:p>
        </w:tc>
        <w:tc>
          <w:tcPr>
            <w:tcW w:w="1068" w:type="dxa"/>
            <w:tcBorders>
              <w:bottom w:val="single" w:sz="4" w:space="0" w:color="auto"/>
            </w:tcBorders>
          </w:tcPr>
          <w:p w14:paraId="2EE45C02" w14:textId="431FD8D8" w:rsidR="0029486D" w:rsidRPr="003923E9" w:rsidRDefault="003868D1" w:rsidP="0029486D">
            <w:pPr>
              <w:tabs>
                <w:tab w:val="decimal" w:pos="853"/>
              </w:tabs>
              <w:ind w:left="-108" w:right="-108"/>
              <w:rPr>
                <w:sz w:val="20"/>
                <w:szCs w:val="18"/>
              </w:rPr>
            </w:pPr>
            <w:r w:rsidRPr="003923E9">
              <w:rPr>
                <w:sz w:val="20"/>
                <w:szCs w:val="18"/>
              </w:rPr>
              <w:t>(86</w:t>
            </w:r>
            <w:r w:rsidR="00FD1808" w:rsidRPr="003923E9">
              <w:rPr>
                <w:sz w:val="20"/>
                <w:szCs w:val="18"/>
              </w:rPr>
              <w:t>1</w:t>
            </w:r>
            <w:r w:rsidRPr="003923E9">
              <w:rPr>
                <w:sz w:val="20"/>
                <w:szCs w:val="18"/>
              </w:rPr>
              <w:t>)</w:t>
            </w:r>
          </w:p>
        </w:tc>
        <w:tc>
          <w:tcPr>
            <w:tcW w:w="236" w:type="dxa"/>
            <w:tcBorders>
              <w:bottom w:val="nil"/>
            </w:tcBorders>
            <w:vAlign w:val="bottom"/>
          </w:tcPr>
          <w:p w14:paraId="09AA85C2" w14:textId="77777777" w:rsidR="0029486D" w:rsidRPr="00206CA1" w:rsidRDefault="0029486D" w:rsidP="0029486D">
            <w:pPr>
              <w:tabs>
                <w:tab w:val="decimal" w:pos="880"/>
              </w:tabs>
              <w:ind w:left="-108" w:right="-108"/>
              <w:rPr>
                <w:sz w:val="20"/>
              </w:rPr>
            </w:pPr>
          </w:p>
        </w:tc>
        <w:tc>
          <w:tcPr>
            <w:tcW w:w="1014" w:type="dxa"/>
            <w:tcBorders>
              <w:bottom w:val="single" w:sz="4" w:space="0" w:color="auto"/>
            </w:tcBorders>
          </w:tcPr>
          <w:p w14:paraId="6DDA0C76" w14:textId="5E88C91B" w:rsidR="0029486D" w:rsidRPr="00206CA1" w:rsidRDefault="0029486D" w:rsidP="0029486D">
            <w:pPr>
              <w:tabs>
                <w:tab w:val="decimal" w:pos="790"/>
              </w:tabs>
              <w:ind w:left="-108" w:right="-108"/>
              <w:rPr>
                <w:sz w:val="20"/>
              </w:rPr>
            </w:pPr>
            <w:r w:rsidRPr="00206CA1">
              <w:rPr>
                <w:sz w:val="20"/>
                <w:szCs w:val="18"/>
              </w:rPr>
              <w:t>(2,295)</w:t>
            </w:r>
          </w:p>
        </w:tc>
        <w:tc>
          <w:tcPr>
            <w:tcW w:w="236" w:type="dxa"/>
            <w:tcBorders>
              <w:bottom w:val="nil"/>
            </w:tcBorders>
            <w:vAlign w:val="bottom"/>
          </w:tcPr>
          <w:p w14:paraId="611CF26B" w14:textId="77777777" w:rsidR="0029486D" w:rsidRPr="00206CA1" w:rsidRDefault="0029486D" w:rsidP="0029486D">
            <w:pPr>
              <w:tabs>
                <w:tab w:val="decimal" w:pos="702"/>
              </w:tabs>
              <w:ind w:left="-108" w:right="-108"/>
              <w:rPr>
                <w:sz w:val="20"/>
              </w:rPr>
            </w:pPr>
          </w:p>
        </w:tc>
        <w:tc>
          <w:tcPr>
            <w:tcW w:w="962" w:type="dxa"/>
            <w:tcBorders>
              <w:bottom w:val="single" w:sz="4" w:space="0" w:color="auto"/>
            </w:tcBorders>
          </w:tcPr>
          <w:p w14:paraId="2E8CCDE9" w14:textId="5416E65E" w:rsidR="0029486D" w:rsidRPr="003923E9" w:rsidRDefault="00A819ED" w:rsidP="0029486D">
            <w:pPr>
              <w:tabs>
                <w:tab w:val="decimal" w:pos="743"/>
              </w:tabs>
              <w:ind w:left="-108" w:right="-108"/>
              <w:rPr>
                <w:sz w:val="20"/>
                <w:szCs w:val="18"/>
              </w:rPr>
            </w:pPr>
            <w:r w:rsidRPr="003923E9">
              <w:rPr>
                <w:sz w:val="20"/>
                <w:szCs w:val="18"/>
              </w:rPr>
              <w:t>(100,</w:t>
            </w:r>
            <w:r w:rsidR="00593150" w:rsidRPr="003923E9">
              <w:rPr>
                <w:sz w:val="20"/>
                <w:szCs w:val="18"/>
              </w:rPr>
              <w:t>517</w:t>
            </w:r>
            <w:r w:rsidRPr="003923E9">
              <w:rPr>
                <w:sz w:val="20"/>
                <w:szCs w:val="18"/>
              </w:rPr>
              <w:t>)</w:t>
            </w:r>
          </w:p>
        </w:tc>
        <w:tc>
          <w:tcPr>
            <w:tcW w:w="236" w:type="dxa"/>
            <w:tcBorders>
              <w:bottom w:val="nil"/>
            </w:tcBorders>
            <w:vAlign w:val="bottom"/>
          </w:tcPr>
          <w:p w14:paraId="6AC431B8" w14:textId="77777777" w:rsidR="0029486D" w:rsidRPr="00206CA1" w:rsidRDefault="0029486D" w:rsidP="0029486D">
            <w:pPr>
              <w:tabs>
                <w:tab w:val="decimal" w:pos="806"/>
              </w:tabs>
              <w:ind w:left="-108" w:right="-108"/>
              <w:rPr>
                <w:sz w:val="20"/>
              </w:rPr>
            </w:pPr>
          </w:p>
        </w:tc>
        <w:tc>
          <w:tcPr>
            <w:tcW w:w="1006" w:type="dxa"/>
            <w:tcBorders>
              <w:bottom w:val="single" w:sz="4" w:space="0" w:color="auto"/>
            </w:tcBorders>
          </w:tcPr>
          <w:p w14:paraId="03B44407" w14:textId="2920A9F1" w:rsidR="0029486D" w:rsidRPr="00206CA1" w:rsidRDefault="0029486D" w:rsidP="0029486D">
            <w:pPr>
              <w:tabs>
                <w:tab w:val="decimal" w:pos="806"/>
              </w:tabs>
              <w:ind w:left="-108" w:right="-108"/>
              <w:rPr>
                <w:sz w:val="20"/>
              </w:rPr>
            </w:pPr>
            <w:r w:rsidRPr="00206CA1">
              <w:rPr>
                <w:sz w:val="20"/>
                <w:szCs w:val="18"/>
              </w:rPr>
              <w:t>(258,082)</w:t>
            </w:r>
          </w:p>
        </w:tc>
      </w:tr>
      <w:tr w:rsidR="0029486D" w:rsidRPr="00206CA1" w14:paraId="260637AA" w14:textId="77777777" w:rsidTr="00877486">
        <w:tc>
          <w:tcPr>
            <w:tcW w:w="2772" w:type="dxa"/>
            <w:tcBorders>
              <w:bottom w:val="nil"/>
            </w:tcBorders>
            <w:vAlign w:val="bottom"/>
          </w:tcPr>
          <w:p w14:paraId="3374FF0F" w14:textId="77777777" w:rsidR="0029486D" w:rsidRPr="00206CA1" w:rsidRDefault="0029486D" w:rsidP="0029486D">
            <w:pPr>
              <w:pStyle w:val="BodyText"/>
              <w:spacing w:after="0" w:line="240" w:lineRule="atLeast"/>
              <w:rPr>
                <w:b/>
                <w:bCs/>
                <w:sz w:val="20"/>
                <w:lang w:val="en-US"/>
              </w:rPr>
            </w:pPr>
            <w:r w:rsidRPr="00206CA1">
              <w:rPr>
                <w:b/>
                <w:bCs/>
                <w:sz w:val="20"/>
                <w:lang w:val="en-US"/>
              </w:rPr>
              <w:t xml:space="preserve">Profit </w:t>
            </w:r>
            <w:r w:rsidRPr="00206CA1">
              <w:rPr>
                <w:b/>
                <w:bCs/>
                <w:sz w:val="20"/>
              </w:rPr>
              <w:t xml:space="preserve">(loss) </w:t>
            </w:r>
            <w:r w:rsidRPr="00206CA1">
              <w:rPr>
                <w:b/>
                <w:bCs/>
                <w:sz w:val="20"/>
                <w:lang w:val="en-US"/>
              </w:rPr>
              <w:t>for the year</w:t>
            </w:r>
          </w:p>
        </w:tc>
        <w:tc>
          <w:tcPr>
            <w:tcW w:w="1008" w:type="dxa"/>
            <w:tcBorders>
              <w:top w:val="single" w:sz="4" w:space="0" w:color="auto"/>
              <w:bottom w:val="double" w:sz="4" w:space="0" w:color="auto"/>
            </w:tcBorders>
          </w:tcPr>
          <w:p w14:paraId="2A69B9E4" w14:textId="0F4A3C55" w:rsidR="0029486D" w:rsidRPr="003923E9" w:rsidRDefault="00501806" w:rsidP="0029486D">
            <w:pPr>
              <w:tabs>
                <w:tab w:val="decimal" w:pos="790"/>
              </w:tabs>
              <w:ind w:left="-108" w:right="-198"/>
              <w:rPr>
                <w:b/>
                <w:bCs/>
                <w:sz w:val="20"/>
                <w:szCs w:val="18"/>
              </w:rPr>
            </w:pPr>
            <w:r w:rsidRPr="003923E9">
              <w:rPr>
                <w:b/>
                <w:bCs/>
                <w:sz w:val="20"/>
                <w:szCs w:val="18"/>
              </w:rPr>
              <w:t>(1</w:t>
            </w:r>
            <w:r w:rsidR="00664A53" w:rsidRPr="003923E9">
              <w:rPr>
                <w:b/>
                <w:bCs/>
                <w:sz w:val="20"/>
                <w:szCs w:val="18"/>
              </w:rPr>
              <w:t>6,</w:t>
            </w:r>
            <w:r w:rsidR="00FE7B82">
              <w:rPr>
                <w:b/>
                <w:bCs/>
                <w:sz w:val="20"/>
                <w:szCs w:val="18"/>
              </w:rPr>
              <w:t>885</w:t>
            </w:r>
            <w:r w:rsidRPr="003923E9">
              <w:rPr>
                <w:b/>
                <w:bCs/>
                <w:sz w:val="20"/>
                <w:szCs w:val="18"/>
              </w:rPr>
              <w:t>)</w:t>
            </w:r>
          </w:p>
        </w:tc>
        <w:tc>
          <w:tcPr>
            <w:tcW w:w="270" w:type="dxa"/>
            <w:tcBorders>
              <w:bottom w:val="nil"/>
            </w:tcBorders>
          </w:tcPr>
          <w:p w14:paraId="350D38B2" w14:textId="77777777" w:rsidR="0029486D" w:rsidRPr="00206CA1" w:rsidRDefault="0029486D" w:rsidP="0029486D">
            <w:pPr>
              <w:tabs>
                <w:tab w:val="decimal" w:pos="702"/>
              </w:tabs>
              <w:ind w:left="-108" w:right="-108"/>
              <w:rPr>
                <w:b/>
                <w:bCs/>
                <w:sz w:val="20"/>
              </w:rPr>
            </w:pPr>
          </w:p>
        </w:tc>
        <w:tc>
          <w:tcPr>
            <w:tcW w:w="1050" w:type="dxa"/>
            <w:tcBorders>
              <w:top w:val="single" w:sz="4" w:space="0" w:color="auto"/>
              <w:bottom w:val="double" w:sz="4" w:space="0" w:color="auto"/>
            </w:tcBorders>
          </w:tcPr>
          <w:p w14:paraId="5744C879" w14:textId="396136E3" w:rsidR="0029486D" w:rsidRPr="00206CA1" w:rsidRDefault="0029486D" w:rsidP="0029486D">
            <w:pPr>
              <w:tabs>
                <w:tab w:val="decimal" w:pos="805"/>
              </w:tabs>
              <w:ind w:left="-108" w:right="-198"/>
              <w:rPr>
                <w:b/>
                <w:bCs/>
                <w:sz w:val="20"/>
              </w:rPr>
            </w:pPr>
            <w:r w:rsidRPr="00206CA1">
              <w:rPr>
                <w:b/>
                <w:bCs/>
                <w:sz w:val="20"/>
                <w:szCs w:val="18"/>
              </w:rPr>
              <w:t>183,993</w:t>
            </w:r>
          </w:p>
        </w:tc>
        <w:tc>
          <w:tcPr>
            <w:tcW w:w="236" w:type="dxa"/>
            <w:tcBorders>
              <w:bottom w:val="nil"/>
            </w:tcBorders>
          </w:tcPr>
          <w:p w14:paraId="04CBB290" w14:textId="77777777" w:rsidR="0029486D" w:rsidRPr="00206CA1" w:rsidRDefault="0029486D" w:rsidP="0029486D">
            <w:pPr>
              <w:tabs>
                <w:tab w:val="decimal" w:pos="702"/>
              </w:tabs>
              <w:ind w:left="-108" w:right="-108"/>
              <w:rPr>
                <w:b/>
                <w:bCs/>
                <w:sz w:val="20"/>
              </w:rPr>
            </w:pPr>
          </w:p>
        </w:tc>
        <w:tc>
          <w:tcPr>
            <w:tcW w:w="951" w:type="dxa"/>
            <w:tcBorders>
              <w:top w:val="single" w:sz="4" w:space="0" w:color="auto"/>
              <w:bottom w:val="double" w:sz="4" w:space="0" w:color="auto"/>
            </w:tcBorders>
          </w:tcPr>
          <w:p w14:paraId="158DE14F" w14:textId="5783DABD" w:rsidR="0029486D" w:rsidRPr="003923E9" w:rsidRDefault="00EE11A5" w:rsidP="0029486D">
            <w:pPr>
              <w:tabs>
                <w:tab w:val="decimal" w:pos="768"/>
              </w:tabs>
              <w:ind w:left="-108" w:right="-108"/>
              <w:rPr>
                <w:b/>
                <w:bCs/>
                <w:sz w:val="20"/>
                <w:szCs w:val="18"/>
              </w:rPr>
            </w:pPr>
            <w:r w:rsidRPr="003923E9">
              <w:rPr>
                <w:b/>
                <w:bCs/>
                <w:sz w:val="20"/>
                <w:szCs w:val="18"/>
              </w:rPr>
              <w:t>7</w:t>
            </w:r>
            <w:r w:rsidR="00E532E1" w:rsidRPr="003923E9">
              <w:rPr>
                <w:b/>
                <w:bCs/>
                <w:sz w:val="20"/>
                <w:szCs w:val="18"/>
              </w:rPr>
              <w:t>12,203</w:t>
            </w:r>
          </w:p>
        </w:tc>
        <w:tc>
          <w:tcPr>
            <w:tcW w:w="236" w:type="dxa"/>
            <w:tcBorders>
              <w:bottom w:val="nil"/>
            </w:tcBorders>
          </w:tcPr>
          <w:p w14:paraId="7F094081" w14:textId="77777777" w:rsidR="0029486D" w:rsidRPr="00206CA1" w:rsidRDefault="0029486D" w:rsidP="0029486D">
            <w:pPr>
              <w:tabs>
                <w:tab w:val="decimal" w:pos="702"/>
              </w:tabs>
              <w:ind w:left="-108" w:right="-108"/>
              <w:rPr>
                <w:b/>
                <w:bCs/>
                <w:sz w:val="20"/>
              </w:rPr>
            </w:pPr>
          </w:p>
        </w:tc>
        <w:tc>
          <w:tcPr>
            <w:tcW w:w="928" w:type="dxa"/>
            <w:tcBorders>
              <w:top w:val="single" w:sz="4" w:space="0" w:color="auto"/>
              <w:bottom w:val="double" w:sz="4" w:space="0" w:color="auto"/>
            </w:tcBorders>
          </w:tcPr>
          <w:p w14:paraId="20FC8688" w14:textId="08C206DC" w:rsidR="0029486D" w:rsidRPr="00206CA1" w:rsidRDefault="0029486D" w:rsidP="0029486D">
            <w:pPr>
              <w:tabs>
                <w:tab w:val="decimal" w:pos="753"/>
              </w:tabs>
              <w:ind w:left="-108" w:right="-108"/>
              <w:rPr>
                <w:b/>
                <w:bCs/>
                <w:sz w:val="20"/>
              </w:rPr>
            </w:pPr>
            <w:r w:rsidRPr="00206CA1">
              <w:rPr>
                <w:b/>
                <w:bCs/>
                <w:sz w:val="20"/>
                <w:szCs w:val="18"/>
              </w:rPr>
              <w:t>1,801,696</w:t>
            </w:r>
          </w:p>
        </w:tc>
        <w:tc>
          <w:tcPr>
            <w:tcW w:w="237" w:type="dxa"/>
            <w:tcBorders>
              <w:bottom w:val="nil"/>
            </w:tcBorders>
          </w:tcPr>
          <w:p w14:paraId="12C1D804" w14:textId="77777777" w:rsidR="0029486D" w:rsidRPr="00206CA1" w:rsidRDefault="0029486D" w:rsidP="0029486D">
            <w:pPr>
              <w:tabs>
                <w:tab w:val="decimal" w:pos="702"/>
              </w:tabs>
              <w:ind w:left="-108" w:right="-108"/>
              <w:rPr>
                <w:b/>
                <w:bCs/>
                <w:sz w:val="20"/>
              </w:rPr>
            </w:pPr>
          </w:p>
        </w:tc>
        <w:tc>
          <w:tcPr>
            <w:tcW w:w="988" w:type="dxa"/>
            <w:tcBorders>
              <w:top w:val="single" w:sz="4" w:space="0" w:color="auto"/>
              <w:bottom w:val="double" w:sz="4" w:space="0" w:color="auto"/>
            </w:tcBorders>
          </w:tcPr>
          <w:p w14:paraId="3188C54E" w14:textId="06CBDEE0" w:rsidR="0029486D" w:rsidRPr="003923E9" w:rsidRDefault="009E1548" w:rsidP="004532A7">
            <w:pPr>
              <w:tabs>
                <w:tab w:val="decimal" w:pos="827"/>
              </w:tabs>
              <w:ind w:left="-108" w:right="-64"/>
              <w:rPr>
                <w:b/>
                <w:bCs/>
                <w:sz w:val="20"/>
                <w:szCs w:val="18"/>
              </w:rPr>
            </w:pPr>
            <w:r w:rsidRPr="003923E9">
              <w:rPr>
                <w:b/>
                <w:bCs/>
                <w:sz w:val="20"/>
                <w:szCs w:val="18"/>
              </w:rPr>
              <w:t>1,555,4</w:t>
            </w:r>
            <w:r w:rsidR="00FE7B82">
              <w:rPr>
                <w:b/>
                <w:bCs/>
                <w:sz w:val="20"/>
                <w:szCs w:val="18"/>
              </w:rPr>
              <w:t>61</w:t>
            </w:r>
          </w:p>
        </w:tc>
        <w:tc>
          <w:tcPr>
            <w:tcW w:w="236" w:type="dxa"/>
            <w:tcBorders>
              <w:bottom w:val="nil"/>
            </w:tcBorders>
          </w:tcPr>
          <w:p w14:paraId="67060F7C" w14:textId="77777777" w:rsidR="0029486D" w:rsidRPr="00206CA1" w:rsidRDefault="0029486D" w:rsidP="0029486D">
            <w:pPr>
              <w:tabs>
                <w:tab w:val="decimal" w:pos="790"/>
              </w:tabs>
              <w:ind w:left="-108" w:right="-108"/>
              <w:rPr>
                <w:b/>
                <w:bCs/>
                <w:sz w:val="20"/>
              </w:rPr>
            </w:pPr>
          </w:p>
        </w:tc>
        <w:tc>
          <w:tcPr>
            <w:tcW w:w="945" w:type="dxa"/>
            <w:tcBorders>
              <w:top w:val="single" w:sz="4" w:space="0" w:color="auto"/>
              <w:bottom w:val="double" w:sz="4" w:space="0" w:color="auto"/>
            </w:tcBorders>
          </w:tcPr>
          <w:p w14:paraId="6E8CF331" w14:textId="585DAFC6" w:rsidR="0029486D" w:rsidRPr="00206CA1" w:rsidRDefault="0029486D" w:rsidP="004532A7">
            <w:pPr>
              <w:tabs>
                <w:tab w:val="decimal" w:pos="766"/>
              </w:tabs>
              <w:ind w:left="-108" w:right="-108"/>
              <w:rPr>
                <w:b/>
                <w:bCs/>
                <w:sz w:val="20"/>
              </w:rPr>
            </w:pPr>
            <w:r w:rsidRPr="00206CA1">
              <w:rPr>
                <w:b/>
                <w:bCs/>
                <w:sz w:val="20"/>
                <w:szCs w:val="18"/>
              </w:rPr>
              <w:t>2,232,078</w:t>
            </w:r>
          </w:p>
        </w:tc>
        <w:tc>
          <w:tcPr>
            <w:tcW w:w="236" w:type="dxa"/>
            <w:tcBorders>
              <w:bottom w:val="nil"/>
            </w:tcBorders>
          </w:tcPr>
          <w:p w14:paraId="305A9544" w14:textId="77777777" w:rsidR="0029486D" w:rsidRPr="00206CA1" w:rsidRDefault="0029486D" w:rsidP="0029486D">
            <w:pPr>
              <w:tabs>
                <w:tab w:val="decimal" w:pos="702"/>
              </w:tabs>
              <w:ind w:left="-108" w:right="-108"/>
              <w:rPr>
                <w:b/>
                <w:bCs/>
                <w:sz w:val="20"/>
              </w:rPr>
            </w:pPr>
          </w:p>
        </w:tc>
        <w:tc>
          <w:tcPr>
            <w:tcW w:w="1068" w:type="dxa"/>
            <w:tcBorders>
              <w:top w:val="single" w:sz="4" w:space="0" w:color="auto"/>
              <w:bottom w:val="double" w:sz="4" w:space="0" w:color="auto"/>
            </w:tcBorders>
          </w:tcPr>
          <w:p w14:paraId="1E1D0BED" w14:textId="02F824A2" w:rsidR="0029486D" w:rsidRPr="003923E9" w:rsidRDefault="003868D1" w:rsidP="0029486D">
            <w:pPr>
              <w:tabs>
                <w:tab w:val="decimal" w:pos="853"/>
              </w:tabs>
              <w:ind w:left="-108" w:right="-108"/>
              <w:rPr>
                <w:b/>
                <w:bCs/>
                <w:sz w:val="20"/>
                <w:szCs w:val="18"/>
              </w:rPr>
            </w:pPr>
            <w:r w:rsidRPr="003923E9">
              <w:rPr>
                <w:b/>
                <w:bCs/>
                <w:sz w:val="20"/>
                <w:szCs w:val="18"/>
              </w:rPr>
              <w:t>(1,5</w:t>
            </w:r>
            <w:r w:rsidR="005B60EA" w:rsidRPr="003923E9">
              <w:rPr>
                <w:b/>
                <w:bCs/>
                <w:sz w:val="20"/>
                <w:szCs w:val="18"/>
              </w:rPr>
              <w:t>0</w:t>
            </w:r>
            <w:r w:rsidRPr="003923E9">
              <w:rPr>
                <w:b/>
                <w:bCs/>
                <w:sz w:val="20"/>
                <w:szCs w:val="18"/>
              </w:rPr>
              <w:t>4,</w:t>
            </w:r>
            <w:r w:rsidR="00227933" w:rsidRPr="003923E9">
              <w:rPr>
                <w:b/>
                <w:bCs/>
                <w:sz w:val="20"/>
                <w:szCs w:val="18"/>
              </w:rPr>
              <w:t>034</w:t>
            </w:r>
            <w:r w:rsidRPr="003923E9">
              <w:rPr>
                <w:b/>
                <w:bCs/>
                <w:sz w:val="20"/>
                <w:szCs w:val="18"/>
              </w:rPr>
              <w:t>)</w:t>
            </w:r>
          </w:p>
        </w:tc>
        <w:tc>
          <w:tcPr>
            <w:tcW w:w="236" w:type="dxa"/>
            <w:tcBorders>
              <w:bottom w:val="nil"/>
            </w:tcBorders>
          </w:tcPr>
          <w:p w14:paraId="5B5F3BBE" w14:textId="77777777" w:rsidR="0029486D" w:rsidRPr="00206CA1" w:rsidRDefault="0029486D" w:rsidP="0029486D">
            <w:pPr>
              <w:tabs>
                <w:tab w:val="decimal" w:pos="880"/>
              </w:tabs>
              <w:ind w:left="-108" w:right="-108"/>
              <w:rPr>
                <w:b/>
                <w:bCs/>
                <w:sz w:val="20"/>
              </w:rPr>
            </w:pPr>
          </w:p>
        </w:tc>
        <w:tc>
          <w:tcPr>
            <w:tcW w:w="1014" w:type="dxa"/>
            <w:tcBorders>
              <w:top w:val="single" w:sz="4" w:space="0" w:color="auto"/>
              <w:bottom w:val="double" w:sz="4" w:space="0" w:color="auto"/>
            </w:tcBorders>
          </w:tcPr>
          <w:p w14:paraId="6F83CE26" w14:textId="2344C39C" w:rsidR="0029486D" w:rsidRPr="00206CA1" w:rsidRDefault="0029486D" w:rsidP="0029486D">
            <w:pPr>
              <w:tabs>
                <w:tab w:val="decimal" w:pos="790"/>
              </w:tabs>
              <w:ind w:left="-108" w:right="-108"/>
              <w:rPr>
                <w:b/>
                <w:bCs/>
                <w:sz w:val="20"/>
              </w:rPr>
            </w:pPr>
            <w:r w:rsidRPr="00206CA1">
              <w:rPr>
                <w:b/>
                <w:bCs/>
                <w:sz w:val="20"/>
                <w:szCs w:val="18"/>
              </w:rPr>
              <w:t>(2,243,840)</w:t>
            </w:r>
          </w:p>
        </w:tc>
        <w:tc>
          <w:tcPr>
            <w:tcW w:w="236" w:type="dxa"/>
            <w:tcBorders>
              <w:bottom w:val="nil"/>
            </w:tcBorders>
          </w:tcPr>
          <w:p w14:paraId="2E8877C0" w14:textId="77777777" w:rsidR="0029486D" w:rsidRPr="00206CA1" w:rsidRDefault="0029486D" w:rsidP="0029486D">
            <w:pPr>
              <w:tabs>
                <w:tab w:val="decimal" w:pos="702"/>
              </w:tabs>
              <w:ind w:left="-108" w:right="-108"/>
              <w:rPr>
                <w:b/>
                <w:bCs/>
                <w:sz w:val="20"/>
              </w:rPr>
            </w:pPr>
          </w:p>
        </w:tc>
        <w:tc>
          <w:tcPr>
            <w:tcW w:w="962" w:type="dxa"/>
            <w:tcBorders>
              <w:top w:val="single" w:sz="4" w:space="0" w:color="auto"/>
              <w:bottom w:val="double" w:sz="4" w:space="0" w:color="auto"/>
            </w:tcBorders>
          </w:tcPr>
          <w:p w14:paraId="4466C29D" w14:textId="7429ADC4" w:rsidR="0029486D" w:rsidRPr="003923E9" w:rsidRDefault="00A819ED" w:rsidP="0029486D">
            <w:pPr>
              <w:tabs>
                <w:tab w:val="decimal" w:pos="743"/>
              </w:tabs>
              <w:ind w:left="-108" w:right="-108"/>
              <w:rPr>
                <w:b/>
                <w:bCs/>
                <w:sz w:val="20"/>
                <w:szCs w:val="18"/>
              </w:rPr>
            </w:pPr>
            <w:r w:rsidRPr="003923E9">
              <w:rPr>
                <w:b/>
                <w:bCs/>
                <w:sz w:val="20"/>
                <w:szCs w:val="18"/>
              </w:rPr>
              <w:t>74</w:t>
            </w:r>
            <w:r w:rsidR="00593150" w:rsidRPr="003923E9">
              <w:rPr>
                <w:b/>
                <w:bCs/>
                <w:sz w:val="20"/>
                <w:szCs w:val="18"/>
              </w:rPr>
              <w:t>6,7</w:t>
            </w:r>
            <w:r w:rsidR="00024348">
              <w:rPr>
                <w:b/>
                <w:bCs/>
                <w:sz w:val="20"/>
                <w:szCs w:val="18"/>
              </w:rPr>
              <w:t>45</w:t>
            </w:r>
          </w:p>
        </w:tc>
        <w:tc>
          <w:tcPr>
            <w:tcW w:w="236" w:type="dxa"/>
            <w:tcBorders>
              <w:bottom w:val="nil"/>
            </w:tcBorders>
            <w:vAlign w:val="bottom"/>
          </w:tcPr>
          <w:p w14:paraId="3544CDEA" w14:textId="77777777" w:rsidR="0029486D" w:rsidRPr="00206CA1" w:rsidRDefault="0029486D" w:rsidP="0029486D">
            <w:pPr>
              <w:tabs>
                <w:tab w:val="decimal" w:pos="806"/>
              </w:tabs>
              <w:ind w:left="-108" w:right="-108"/>
              <w:rPr>
                <w:b/>
                <w:bCs/>
                <w:sz w:val="20"/>
              </w:rPr>
            </w:pPr>
          </w:p>
        </w:tc>
        <w:tc>
          <w:tcPr>
            <w:tcW w:w="1006" w:type="dxa"/>
            <w:tcBorders>
              <w:top w:val="single" w:sz="4" w:space="0" w:color="auto"/>
              <w:bottom w:val="double" w:sz="4" w:space="0" w:color="auto"/>
            </w:tcBorders>
          </w:tcPr>
          <w:p w14:paraId="2B9C4B6C" w14:textId="3C2A9A55" w:rsidR="0029486D" w:rsidRPr="00206CA1" w:rsidRDefault="0029486D" w:rsidP="0029486D">
            <w:pPr>
              <w:tabs>
                <w:tab w:val="decimal" w:pos="806"/>
              </w:tabs>
              <w:ind w:left="-108" w:right="-108"/>
              <w:rPr>
                <w:b/>
                <w:bCs/>
                <w:sz w:val="20"/>
              </w:rPr>
            </w:pPr>
            <w:r w:rsidRPr="00206CA1">
              <w:rPr>
                <w:b/>
                <w:bCs/>
                <w:sz w:val="20"/>
                <w:szCs w:val="18"/>
              </w:rPr>
              <w:t>1,973,927</w:t>
            </w:r>
          </w:p>
        </w:tc>
      </w:tr>
    </w:tbl>
    <w:p w14:paraId="57924EE5" w14:textId="77777777" w:rsidR="003868A0" w:rsidRPr="00206CA1" w:rsidRDefault="003868A0" w:rsidP="003868A0">
      <w:pPr>
        <w:spacing w:line="240" w:lineRule="atLeast"/>
        <w:jc w:val="thaiDistribute"/>
        <w:rPr>
          <w:b/>
          <w:bCs/>
          <w:color w:val="0000CC"/>
          <w:szCs w:val="22"/>
        </w:rPr>
      </w:pPr>
    </w:p>
    <w:tbl>
      <w:tblPr>
        <w:tblW w:w="15252" w:type="dxa"/>
        <w:tblInd w:w="-162" w:type="dxa"/>
        <w:tblBorders>
          <w:bottom w:val="single" w:sz="4" w:space="0" w:color="auto"/>
        </w:tblBorders>
        <w:tblLayout w:type="fixed"/>
        <w:tblLook w:val="0000" w:firstRow="0" w:lastRow="0" w:firstColumn="0" w:lastColumn="0" w:noHBand="0" w:noVBand="0"/>
      </w:tblPr>
      <w:tblGrid>
        <w:gridCol w:w="2822"/>
        <w:gridCol w:w="1067"/>
        <w:gridCol w:w="269"/>
        <w:gridCol w:w="979"/>
        <w:gridCol w:w="236"/>
        <w:gridCol w:w="923"/>
        <w:gridCol w:w="236"/>
        <w:gridCol w:w="923"/>
        <w:gridCol w:w="236"/>
        <w:gridCol w:w="1012"/>
        <w:gridCol w:w="252"/>
        <w:gridCol w:w="996"/>
        <w:gridCol w:w="241"/>
        <w:gridCol w:w="1007"/>
        <w:gridCol w:w="236"/>
        <w:gridCol w:w="1101"/>
        <w:gridCol w:w="236"/>
        <w:gridCol w:w="1160"/>
        <w:gridCol w:w="236"/>
        <w:gridCol w:w="1084"/>
      </w:tblGrid>
      <w:tr w:rsidR="00E3294B" w:rsidRPr="00206CA1" w14:paraId="0E896616" w14:textId="77777777" w:rsidTr="002531D2">
        <w:trPr>
          <w:tblHeader/>
        </w:trPr>
        <w:tc>
          <w:tcPr>
            <w:tcW w:w="2822" w:type="dxa"/>
          </w:tcPr>
          <w:p w14:paraId="75FBDF90" w14:textId="5E79872C" w:rsidR="00E3294B" w:rsidRPr="00206CA1" w:rsidRDefault="003868A0" w:rsidP="00665865">
            <w:pPr>
              <w:pStyle w:val="BodyText"/>
              <w:spacing w:after="0" w:line="240" w:lineRule="auto"/>
              <w:ind w:left="144" w:hanging="144"/>
              <w:rPr>
                <w:sz w:val="20"/>
              </w:rPr>
            </w:pPr>
            <w:r w:rsidRPr="00206CA1">
              <w:rPr>
                <w:szCs w:val="22"/>
              </w:rPr>
              <w:lastRenderedPageBreak/>
              <w:br w:type="page"/>
            </w:r>
          </w:p>
        </w:tc>
        <w:tc>
          <w:tcPr>
            <w:tcW w:w="12430" w:type="dxa"/>
            <w:gridSpan w:val="19"/>
          </w:tcPr>
          <w:p w14:paraId="5ABC8D66" w14:textId="77777777" w:rsidR="00E3294B" w:rsidRPr="00206CA1" w:rsidRDefault="00E3294B" w:rsidP="00665865">
            <w:pPr>
              <w:pStyle w:val="BodyText"/>
              <w:spacing w:after="0" w:line="240" w:lineRule="atLeast"/>
              <w:ind w:left="-108"/>
              <w:jc w:val="center"/>
              <w:rPr>
                <w:color w:val="000000"/>
                <w:sz w:val="20"/>
              </w:rPr>
            </w:pPr>
            <w:r w:rsidRPr="00206CA1">
              <w:rPr>
                <w:b/>
                <w:bCs/>
                <w:color w:val="000000"/>
                <w:sz w:val="20"/>
              </w:rPr>
              <w:t>Consolidated financial statements</w:t>
            </w:r>
          </w:p>
        </w:tc>
      </w:tr>
      <w:tr w:rsidR="00665865" w:rsidRPr="00206CA1" w14:paraId="3ADABEA9" w14:textId="77777777" w:rsidTr="002531D2">
        <w:trPr>
          <w:tblHeader/>
        </w:trPr>
        <w:tc>
          <w:tcPr>
            <w:tcW w:w="2822" w:type="dxa"/>
          </w:tcPr>
          <w:p w14:paraId="481E2046" w14:textId="77777777" w:rsidR="00665865" w:rsidRPr="00206CA1" w:rsidRDefault="00665865" w:rsidP="00665865">
            <w:pPr>
              <w:pStyle w:val="BodyText"/>
              <w:spacing w:after="0" w:line="240" w:lineRule="auto"/>
              <w:ind w:left="144" w:hanging="144"/>
              <w:rPr>
                <w:i/>
                <w:iCs/>
                <w:color w:val="000000"/>
                <w:sz w:val="20"/>
                <w:rtl/>
                <w:cs/>
              </w:rPr>
            </w:pPr>
            <w:r w:rsidRPr="00206CA1">
              <w:rPr>
                <w:sz w:val="20"/>
              </w:rPr>
              <w:br w:type="page"/>
            </w:r>
          </w:p>
        </w:tc>
        <w:tc>
          <w:tcPr>
            <w:tcW w:w="2315" w:type="dxa"/>
            <w:gridSpan w:val="3"/>
          </w:tcPr>
          <w:p w14:paraId="46C905CE" w14:textId="77777777" w:rsidR="00665865" w:rsidRPr="00206CA1" w:rsidRDefault="00665865" w:rsidP="00665865">
            <w:pPr>
              <w:spacing w:line="240" w:lineRule="atLeast"/>
              <w:jc w:val="center"/>
              <w:rPr>
                <w:sz w:val="20"/>
              </w:rPr>
            </w:pPr>
            <w:r w:rsidRPr="00206CA1">
              <w:rPr>
                <w:sz w:val="20"/>
              </w:rPr>
              <w:t>Manufacture, trading, and installation service of</w:t>
            </w:r>
          </w:p>
          <w:p w14:paraId="28F08AA7" w14:textId="77777777" w:rsidR="00665865" w:rsidRPr="00206CA1" w:rsidRDefault="00665865" w:rsidP="00665865">
            <w:pPr>
              <w:pStyle w:val="BodyText"/>
              <w:spacing w:after="0" w:line="240" w:lineRule="atLeast"/>
              <w:ind w:left="-108"/>
              <w:jc w:val="center"/>
              <w:rPr>
                <w:color w:val="000000"/>
                <w:sz w:val="20"/>
                <w:rtl/>
                <w:cs/>
                <w:lang w:val="en-US"/>
              </w:rPr>
            </w:pPr>
            <w:r w:rsidRPr="00206CA1">
              <w:rPr>
                <w:sz w:val="20"/>
              </w:rPr>
              <w:t>roof sheets and solar roof</w:t>
            </w:r>
          </w:p>
        </w:tc>
        <w:tc>
          <w:tcPr>
            <w:tcW w:w="2554" w:type="dxa"/>
            <w:gridSpan w:val="5"/>
          </w:tcPr>
          <w:p w14:paraId="2F03E1D7" w14:textId="77777777" w:rsidR="00665865" w:rsidRPr="00206CA1" w:rsidRDefault="00665865" w:rsidP="00665865">
            <w:pPr>
              <w:jc w:val="center"/>
              <w:rPr>
                <w:sz w:val="20"/>
              </w:rPr>
            </w:pPr>
            <w:r w:rsidRPr="00206CA1">
              <w:rPr>
                <w:sz w:val="20"/>
              </w:rPr>
              <w:t xml:space="preserve">Production and distribution </w:t>
            </w:r>
          </w:p>
          <w:p w14:paraId="42FBBF49" w14:textId="77777777" w:rsidR="00665865" w:rsidRPr="00206CA1" w:rsidRDefault="00665865" w:rsidP="00665865">
            <w:pPr>
              <w:jc w:val="center"/>
              <w:rPr>
                <w:sz w:val="20"/>
              </w:rPr>
            </w:pPr>
            <w:r w:rsidRPr="00206CA1">
              <w:rPr>
                <w:sz w:val="20"/>
              </w:rPr>
              <w:t xml:space="preserve">of electricity </w:t>
            </w:r>
          </w:p>
          <w:p w14:paraId="4EE6269D" w14:textId="77777777" w:rsidR="00665865" w:rsidRPr="00206CA1" w:rsidRDefault="00665865" w:rsidP="00665865">
            <w:pPr>
              <w:pStyle w:val="BodyText"/>
              <w:spacing w:after="0" w:line="240" w:lineRule="atLeast"/>
              <w:ind w:left="-108"/>
              <w:jc w:val="center"/>
              <w:rPr>
                <w:color w:val="000000"/>
                <w:sz w:val="20"/>
              </w:rPr>
            </w:pPr>
            <w:r w:rsidRPr="00206CA1">
              <w:rPr>
                <w:sz w:val="20"/>
              </w:rPr>
              <w:t>from solar energy</w:t>
            </w:r>
          </w:p>
        </w:tc>
        <w:tc>
          <w:tcPr>
            <w:tcW w:w="2260" w:type="dxa"/>
            <w:gridSpan w:val="3"/>
          </w:tcPr>
          <w:p w14:paraId="6E643FBB" w14:textId="77777777" w:rsidR="00665865" w:rsidRPr="00206CA1" w:rsidRDefault="00665865" w:rsidP="00665865">
            <w:pPr>
              <w:pStyle w:val="BodyText"/>
              <w:spacing w:after="0" w:line="240" w:lineRule="atLeast"/>
              <w:ind w:left="-108"/>
              <w:jc w:val="center"/>
              <w:rPr>
                <w:sz w:val="20"/>
              </w:rPr>
            </w:pPr>
          </w:p>
          <w:p w14:paraId="16EDDBF4" w14:textId="77777777" w:rsidR="00665865" w:rsidRPr="00206CA1" w:rsidRDefault="00665865" w:rsidP="00665865">
            <w:pPr>
              <w:pStyle w:val="BodyText"/>
              <w:spacing w:after="0" w:line="240" w:lineRule="atLeast"/>
              <w:ind w:left="-108"/>
              <w:jc w:val="center"/>
              <w:rPr>
                <w:sz w:val="20"/>
              </w:rPr>
            </w:pPr>
          </w:p>
          <w:p w14:paraId="3E1BCC39" w14:textId="77777777" w:rsidR="00665865" w:rsidRPr="00206CA1" w:rsidRDefault="00665865" w:rsidP="00665865">
            <w:pPr>
              <w:pStyle w:val="BodyText"/>
              <w:spacing w:after="0" w:line="240" w:lineRule="atLeast"/>
              <w:ind w:left="-108"/>
              <w:jc w:val="center"/>
              <w:rPr>
                <w:color w:val="000000"/>
                <w:sz w:val="20"/>
              </w:rPr>
            </w:pPr>
            <w:r w:rsidRPr="00206CA1">
              <w:rPr>
                <w:sz w:val="20"/>
              </w:rPr>
              <w:t>Others</w:t>
            </w:r>
          </w:p>
        </w:tc>
        <w:tc>
          <w:tcPr>
            <w:tcW w:w="241" w:type="dxa"/>
          </w:tcPr>
          <w:p w14:paraId="4B768378" w14:textId="77777777" w:rsidR="00665865" w:rsidRPr="00206CA1" w:rsidRDefault="00665865" w:rsidP="00665865">
            <w:pPr>
              <w:pStyle w:val="BodyText"/>
              <w:spacing w:after="0" w:line="240" w:lineRule="atLeast"/>
              <w:ind w:left="-108"/>
              <w:jc w:val="center"/>
              <w:rPr>
                <w:color w:val="000000"/>
                <w:sz w:val="20"/>
                <w:lang w:val="en-US"/>
              </w:rPr>
            </w:pPr>
          </w:p>
        </w:tc>
        <w:tc>
          <w:tcPr>
            <w:tcW w:w="2344" w:type="dxa"/>
            <w:gridSpan w:val="3"/>
          </w:tcPr>
          <w:p w14:paraId="1C9E677D" w14:textId="77777777" w:rsidR="00665865" w:rsidRPr="00206CA1" w:rsidRDefault="00665865" w:rsidP="00665865">
            <w:pPr>
              <w:pStyle w:val="BodyText"/>
              <w:spacing w:after="0" w:line="240" w:lineRule="atLeast"/>
              <w:ind w:left="-108"/>
              <w:jc w:val="center"/>
              <w:rPr>
                <w:color w:val="000000"/>
                <w:sz w:val="20"/>
                <w:lang w:val="en-US"/>
              </w:rPr>
            </w:pPr>
          </w:p>
          <w:p w14:paraId="03F4F889" w14:textId="77777777" w:rsidR="00665865" w:rsidRPr="00206CA1" w:rsidRDefault="00665865" w:rsidP="00665865">
            <w:pPr>
              <w:pStyle w:val="BodyText"/>
              <w:spacing w:after="0" w:line="240" w:lineRule="atLeast"/>
              <w:ind w:left="-108"/>
              <w:jc w:val="center"/>
              <w:rPr>
                <w:color w:val="000000"/>
                <w:sz w:val="20"/>
                <w:lang w:val="en-US"/>
              </w:rPr>
            </w:pPr>
          </w:p>
          <w:p w14:paraId="67EF563E" w14:textId="77777777" w:rsidR="00665865" w:rsidRPr="00206CA1" w:rsidRDefault="00665865" w:rsidP="00665865">
            <w:pPr>
              <w:pStyle w:val="BodyText"/>
              <w:spacing w:after="0" w:line="240" w:lineRule="atLeast"/>
              <w:ind w:left="-108"/>
              <w:jc w:val="center"/>
              <w:rPr>
                <w:color w:val="000000"/>
                <w:sz w:val="20"/>
                <w:lang w:val="en-US"/>
              </w:rPr>
            </w:pPr>
            <w:r w:rsidRPr="00206CA1">
              <w:rPr>
                <w:color w:val="000000"/>
                <w:sz w:val="20"/>
                <w:lang w:val="en-US"/>
              </w:rPr>
              <w:t>Eliminations</w:t>
            </w:r>
          </w:p>
        </w:tc>
        <w:tc>
          <w:tcPr>
            <w:tcW w:w="236" w:type="dxa"/>
          </w:tcPr>
          <w:p w14:paraId="63CC6462" w14:textId="77777777" w:rsidR="00665865" w:rsidRPr="00206CA1" w:rsidRDefault="00665865" w:rsidP="00665865">
            <w:pPr>
              <w:pStyle w:val="BodyText"/>
              <w:spacing w:after="0" w:line="240" w:lineRule="atLeast"/>
              <w:ind w:left="-108"/>
              <w:jc w:val="center"/>
              <w:rPr>
                <w:color w:val="000000"/>
                <w:sz w:val="20"/>
                <w:lang w:val="en-US"/>
              </w:rPr>
            </w:pPr>
          </w:p>
        </w:tc>
        <w:tc>
          <w:tcPr>
            <w:tcW w:w="2480" w:type="dxa"/>
            <w:gridSpan w:val="3"/>
          </w:tcPr>
          <w:p w14:paraId="3333F7F7" w14:textId="77777777" w:rsidR="00665865" w:rsidRPr="00206CA1" w:rsidRDefault="00665865" w:rsidP="00665865">
            <w:pPr>
              <w:pStyle w:val="BodyText"/>
              <w:spacing w:after="0" w:line="240" w:lineRule="atLeast"/>
              <w:ind w:left="-108"/>
              <w:jc w:val="center"/>
              <w:rPr>
                <w:color w:val="000000"/>
                <w:sz w:val="20"/>
              </w:rPr>
            </w:pPr>
          </w:p>
          <w:p w14:paraId="6BBC9BF0" w14:textId="77777777" w:rsidR="00665865" w:rsidRPr="00206CA1" w:rsidRDefault="00665865" w:rsidP="00665865">
            <w:pPr>
              <w:pStyle w:val="BodyText"/>
              <w:spacing w:after="0" w:line="240" w:lineRule="atLeast"/>
              <w:ind w:left="-108"/>
              <w:jc w:val="center"/>
              <w:rPr>
                <w:sz w:val="20"/>
                <w:lang w:val="en-US"/>
              </w:rPr>
            </w:pPr>
          </w:p>
          <w:p w14:paraId="3DB744E4" w14:textId="77777777" w:rsidR="00665865" w:rsidRPr="00206CA1" w:rsidRDefault="00665865" w:rsidP="00665865">
            <w:pPr>
              <w:pStyle w:val="BodyText"/>
              <w:spacing w:after="0" w:line="240" w:lineRule="atLeast"/>
              <w:ind w:left="-108"/>
              <w:jc w:val="center"/>
              <w:rPr>
                <w:color w:val="000000"/>
                <w:sz w:val="20"/>
                <w:lang w:val="en-US"/>
              </w:rPr>
            </w:pPr>
            <w:r w:rsidRPr="00206CA1">
              <w:rPr>
                <w:sz w:val="20"/>
                <w:lang w:val="en-US"/>
              </w:rPr>
              <w:t>Total</w:t>
            </w:r>
          </w:p>
        </w:tc>
      </w:tr>
      <w:tr w:rsidR="00F47527" w:rsidRPr="00206CA1" w14:paraId="779C8A8E" w14:textId="77777777" w:rsidTr="002531D2">
        <w:trPr>
          <w:tblHeader/>
        </w:trPr>
        <w:tc>
          <w:tcPr>
            <w:tcW w:w="2822" w:type="dxa"/>
          </w:tcPr>
          <w:p w14:paraId="74D13F72" w14:textId="77777777" w:rsidR="00F47527" w:rsidRPr="00206CA1" w:rsidRDefault="00F47527" w:rsidP="00F47527">
            <w:pPr>
              <w:pStyle w:val="BodyText"/>
              <w:spacing w:after="0" w:line="240" w:lineRule="auto"/>
              <w:rPr>
                <w:b/>
                <w:bCs/>
                <w:i/>
                <w:iCs/>
                <w:color w:val="000000"/>
                <w:sz w:val="20"/>
                <w:rtl/>
                <w:cs/>
              </w:rPr>
            </w:pPr>
            <w:r w:rsidRPr="00206CA1">
              <w:rPr>
                <w:b/>
                <w:bCs/>
                <w:i/>
                <w:iCs/>
                <w:color w:val="000000"/>
                <w:sz w:val="20"/>
              </w:rPr>
              <w:t xml:space="preserve">As </w:t>
            </w:r>
            <w:proofErr w:type="gramStart"/>
            <w:r w:rsidRPr="00206CA1">
              <w:rPr>
                <w:b/>
                <w:bCs/>
                <w:i/>
                <w:iCs/>
                <w:color w:val="000000"/>
                <w:sz w:val="20"/>
              </w:rPr>
              <w:t>at</w:t>
            </w:r>
            <w:proofErr w:type="gramEnd"/>
            <w:r w:rsidRPr="00206CA1">
              <w:rPr>
                <w:b/>
                <w:bCs/>
                <w:i/>
                <w:iCs/>
                <w:color w:val="000000"/>
                <w:sz w:val="20"/>
              </w:rPr>
              <w:t xml:space="preserve"> </w:t>
            </w:r>
            <w:r w:rsidRPr="00206CA1">
              <w:rPr>
                <w:b/>
                <w:bCs/>
                <w:i/>
                <w:iCs/>
                <w:color w:val="000000"/>
                <w:sz w:val="20"/>
                <w:lang w:val="en-US"/>
              </w:rPr>
              <w:t>31</w:t>
            </w:r>
            <w:r w:rsidRPr="00206CA1">
              <w:rPr>
                <w:b/>
                <w:bCs/>
                <w:i/>
                <w:iCs/>
                <w:color w:val="000000"/>
                <w:sz w:val="20"/>
              </w:rPr>
              <w:t xml:space="preserve"> December</w:t>
            </w:r>
          </w:p>
        </w:tc>
        <w:tc>
          <w:tcPr>
            <w:tcW w:w="1067" w:type="dxa"/>
          </w:tcPr>
          <w:p w14:paraId="1A7BE164" w14:textId="7BC6DAD6" w:rsidR="00F47527" w:rsidRPr="00206CA1" w:rsidRDefault="00F47527" w:rsidP="00F47527">
            <w:pPr>
              <w:pStyle w:val="BodyText"/>
              <w:spacing w:after="0" w:line="240" w:lineRule="atLeast"/>
              <w:ind w:left="-108"/>
              <w:jc w:val="center"/>
              <w:rPr>
                <w:color w:val="000000"/>
                <w:sz w:val="20"/>
                <w:lang w:val="en-US"/>
              </w:rPr>
            </w:pPr>
            <w:r w:rsidRPr="00206CA1">
              <w:rPr>
                <w:color w:val="000000"/>
                <w:sz w:val="20"/>
                <w:lang w:val="en-US"/>
              </w:rPr>
              <w:t>202</w:t>
            </w:r>
            <w:r w:rsidR="0029486D">
              <w:rPr>
                <w:color w:val="000000"/>
                <w:sz w:val="20"/>
                <w:lang w:val="en-US"/>
              </w:rPr>
              <w:t>4</w:t>
            </w:r>
          </w:p>
        </w:tc>
        <w:tc>
          <w:tcPr>
            <w:tcW w:w="269" w:type="dxa"/>
          </w:tcPr>
          <w:p w14:paraId="1D827F3D" w14:textId="77777777" w:rsidR="00F47527" w:rsidRPr="00206CA1" w:rsidRDefault="00F47527" w:rsidP="00F47527">
            <w:pPr>
              <w:pStyle w:val="BodyText"/>
              <w:spacing w:after="0" w:line="240" w:lineRule="atLeast"/>
              <w:ind w:left="-108"/>
              <w:jc w:val="center"/>
              <w:rPr>
                <w:color w:val="000000"/>
                <w:sz w:val="20"/>
                <w:lang w:val="en-US"/>
              </w:rPr>
            </w:pPr>
          </w:p>
        </w:tc>
        <w:tc>
          <w:tcPr>
            <w:tcW w:w="979" w:type="dxa"/>
            <w:shd w:val="clear" w:color="auto" w:fill="auto"/>
          </w:tcPr>
          <w:p w14:paraId="32580CB2" w14:textId="6CEE1376" w:rsidR="00F47527" w:rsidRPr="00206CA1" w:rsidRDefault="00F47527" w:rsidP="00F47527">
            <w:pPr>
              <w:pStyle w:val="BodyText"/>
              <w:spacing w:after="0" w:line="240" w:lineRule="atLeast"/>
              <w:ind w:left="-108"/>
              <w:jc w:val="center"/>
              <w:rPr>
                <w:color w:val="000000"/>
                <w:sz w:val="20"/>
                <w:lang w:val="en-US"/>
              </w:rPr>
            </w:pPr>
            <w:r w:rsidRPr="00206CA1">
              <w:rPr>
                <w:color w:val="000000"/>
                <w:sz w:val="20"/>
                <w:lang w:val="en-US"/>
              </w:rPr>
              <w:t>202</w:t>
            </w:r>
            <w:r w:rsidR="0029486D">
              <w:rPr>
                <w:color w:val="000000"/>
                <w:sz w:val="20"/>
                <w:lang w:val="en-US"/>
              </w:rPr>
              <w:t>3</w:t>
            </w:r>
          </w:p>
        </w:tc>
        <w:tc>
          <w:tcPr>
            <w:tcW w:w="236" w:type="dxa"/>
          </w:tcPr>
          <w:p w14:paraId="76EBD1B7" w14:textId="77777777" w:rsidR="00F47527" w:rsidRPr="00206CA1" w:rsidRDefault="00F47527" w:rsidP="00F47527">
            <w:pPr>
              <w:pStyle w:val="BodyText"/>
              <w:spacing w:after="0" w:line="240" w:lineRule="atLeast"/>
              <w:ind w:left="-108"/>
              <w:jc w:val="center"/>
              <w:rPr>
                <w:color w:val="000000"/>
                <w:sz w:val="20"/>
                <w:lang w:val="en-US"/>
              </w:rPr>
            </w:pPr>
          </w:p>
        </w:tc>
        <w:tc>
          <w:tcPr>
            <w:tcW w:w="923" w:type="dxa"/>
          </w:tcPr>
          <w:p w14:paraId="4FD95D81" w14:textId="36FC3A3D" w:rsidR="00F47527" w:rsidRPr="00206CA1" w:rsidRDefault="00F47527" w:rsidP="00F47527">
            <w:pPr>
              <w:pStyle w:val="BodyText"/>
              <w:spacing w:after="0" w:line="240" w:lineRule="atLeast"/>
              <w:ind w:left="-108"/>
              <w:jc w:val="center"/>
              <w:rPr>
                <w:color w:val="000000"/>
                <w:sz w:val="20"/>
                <w:lang w:val="en-US"/>
              </w:rPr>
            </w:pPr>
            <w:r w:rsidRPr="00206CA1">
              <w:rPr>
                <w:color w:val="000000"/>
                <w:sz w:val="20"/>
                <w:lang w:val="en-US"/>
              </w:rPr>
              <w:t>202</w:t>
            </w:r>
            <w:r w:rsidR="0029486D">
              <w:rPr>
                <w:color w:val="000000"/>
                <w:sz w:val="20"/>
                <w:lang w:val="en-US"/>
              </w:rPr>
              <w:t>4</w:t>
            </w:r>
          </w:p>
        </w:tc>
        <w:tc>
          <w:tcPr>
            <w:tcW w:w="236" w:type="dxa"/>
          </w:tcPr>
          <w:p w14:paraId="60E4F9CC" w14:textId="77777777" w:rsidR="00F47527" w:rsidRPr="00206CA1" w:rsidRDefault="00F47527" w:rsidP="00F47527">
            <w:pPr>
              <w:pStyle w:val="BodyText"/>
              <w:spacing w:after="0" w:line="240" w:lineRule="atLeast"/>
              <w:ind w:left="-108"/>
              <w:jc w:val="center"/>
              <w:rPr>
                <w:color w:val="000000"/>
                <w:sz w:val="20"/>
                <w:lang w:val="en-US"/>
              </w:rPr>
            </w:pPr>
          </w:p>
        </w:tc>
        <w:tc>
          <w:tcPr>
            <w:tcW w:w="923" w:type="dxa"/>
            <w:shd w:val="clear" w:color="auto" w:fill="auto"/>
          </w:tcPr>
          <w:p w14:paraId="4B500271" w14:textId="5D1B52DF" w:rsidR="00F47527" w:rsidRPr="00206CA1" w:rsidRDefault="00F47527" w:rsidP="00F47527">
            <w:pPr>
              <w:pStyle w:val="BodyText"/>
              <w:spacing w:after="0" w:line="240" w:lineRule="atLeast"/>
              <w:ind w:left="-119" w:right="-109"/>
              <w:jc w:val="center"/>
              <w:rPr>
                <w:color w:val="000000"/>
                <w:sz w:val="20"/>
                <w:lang w:val="en-US"/>
              </w:rPr>
            </w:pPr>
            <w:r w:rsidRPr="00206CA1">
              <w:rPr>
                <w:color w:val="000000"/>
                <w:sz w:val="20"/>
                <w:lang w:val="en-US"/>
              </w:rPr>
              <w:t>202</w:t>
            </w:r>
            <w:r w:rsidR="0029486D">
              <w:rPr>
                <w:color w:val="000000"/>
                <w:sz w:val="20"/>
                <w:lang w:val="en-US"/>
              </w:rPr>
              <w:t>3</w:t>
            </w:r>
          </w:p>
        </w:tc>
        <w:tc>
          <w:tcPr>
            <w:tcW w:w="236" w:type="dxa"/>
          </w:tcPr>
          <w:p w14:paraId="577A8224" w14:textId="77777777" w:rsidR="00F47527" w:rsidRPr="00206CA1" w:rsidRDefault="00F47527" w:rsidP="00F47527">
            <w:pPr>
              <w:pStyle w:val="BodyText"/>
              <w:spacing w:after="0" w:line="240" w:lineRule="atLeast"/>
              <w:ind w:left="-108"/>
              <w:jc w:val="center"/>
              <w:rPr>
                <w:color w:val="000000"/>
                <w:sz w:val="20"/>
              </w:rPr>
            </w:pPr>
          </w:p>
        </w:tc>
        <w:tc>
          <w:tcPr>
            <w:tcW w:w="1012" w:type="dxa"/>
          </w:tcPr>
          <w:p w14:paraId="11DF77CC" w14:textId="2AD573A8" w:rsidR="00F47527" w:rsidRPr="00206CA1" w:rsidRDefault="00F47527" w:rsidP="00F47527">
            <w:pPr>
              <w:pStyle w:val="BodyText"/>
              <w:spacing w:after="0" w:line="240" w:lineRule="atLeast"/>
              <w:ind w:left="-108" w:right="-119"/>
              <w:jc w:val="center"/>
              <w:rPr>
                <w:color w:val="000000"/>
                <w:sz w:val="20"/>
                <w:lang w:val="en-US"/>
              </w:rPr>
            </w:pPr>
            <w:r w:rsidRPr="00206CA1">
              <w:rPr>
                <w:color w:val="000000"/>
                <w:sz w:val="20"/>
                <w:lang w:val="en-US"/>
              </w:rPr>
              <w:t>202</w:t>
            </w:r>
            <w:r w:rsidR="0029486D">
              <w:rPr>
                <w:color w:val="000000"/>
                <w:sz w:val="20"/>
                <w:lang w:val="en-US"/>
              </w:rPr>
              <w:t>4</w:t>
            </w:r>
          </w:p>
        </w:tc>
        <w:tc>
          <w:tcPr>
            <w:tcW w:w="252" w:type="dxa"/>
          </w:tcPr>
          <w:p w14:paraId="450382FC" w14:textId="77777777" w:rsidR="00F47527" w:rsidRPr="00206CA1" w:rsidRDefault="00F47527" w:rsidP="00F47527">
            <w:pPr>
              <w:pStyle w:val="BodyText"/>
              <w:spacing w:after="0" w:line="240" w:lineRule="atLeast"/>
              <w:ind w:left="-108"/>
              <w:jc w:val="center"/>
              <w:rPr>
                <w:color w:val="000000"/>
                <w:sz w:val="20"/>
                <w:lang w:val="en-US"/>
              </w:rPr>
            </w:pPr>
          </w:p>
        </w:tc>
        <w:tc>
          <w:tcPr>
            <w:tcW w:w="996" w:type="dxa"/>
            <w:shd w:val="clear" w:color="auto" w:fill="auto"/>
          </w:tcPr>
          <w:p w14:paraId="32C4C807" w14:textId="2DEF15A0" w:rsidR="00F47527" w:rsidRPr="00206CA1" w:rsidRDefault="00F47527" w:rsidP="00F47527">
            <w:pPr>
              <w:pStyle w:val="BodyText"/>
              <w:spacing w:after="0" w:line="240" w:lineRule="atLeast"/>
              <w:ind w:left="-108"/>
              <w:jc w:val="center"/>
              <w:rPr>
                <w:color w:val="000000"/>
                <w:sz w:val="20"/>
                <w:lang w:val="en-US"/>
              </w:rPr>
            </w:pPr>
            <w:r w:rsidRPr="00206CA1">
              <w:rPr>
                <w:color w:val="000000"/>
                <w:sz w:val="20"/>
                <w:lang w:val="en-US"/>
              </w:rPr>
              <w:t>202</w:t>
            </w:r>
            <w:r w:rsidR="0029486D">
              <w:rPr>
                <w:color w:val="000000"/>
                <w:sz w:val="20"/>
                <w:lang w:val="en-US"/>
              </w:rPr>
              <w:t>3</w:t>
            </w:r>
          </w:p>
        </w:tc>
        <w:tc>
          <w:tcPr>
            <w:tcW w:w="241" w:type="dxa"/>
          </w:tcPr>
          <w:p w14:paraId="423A7D26" w14:textId="77777777" w:rsidR="00F47527" w:rsidRPr="00206CA1" w:rsidRDefault="00F47527" w:rsidP="00F47527">
            <w:pPr>
              <w:pStyle w:val="BodyText"/>
              <w:spacing w:after="0" w:line="240" w:lineRule="atLeast"/>
              <w:ind w:left="-108"/>
              <w:jc w:val="center"/>
              <w:rPr>
                <w:color w:val="000000"/>
                <w:sz w:val="20"/>
                <w:lang w:val="en-US"/>
              </w:rPr>
            </w:pPr>
          </w:p>
        </w:tc>
        <w:tc>
          <w:tcPr>
            <w:tcW w:w="1007" w:type="dxa"/>
          </w:tcPr>
          <w:p w14:paraId="58DFF504" w14:textId="66888EC7" w:rsidR="00F47527" w:rsidRPr="00206CA1" w:rsidRDefault="00F47527" w:rsidP="00F47527">
            <w:pPr>
              <w:pStyle w:val="BodyText"/>
              <w:spacing w:after="0" w:line="240" w:lineRule="atLeast"/>
              <w:ind w:left="-108"/>
              <w:jc w:val="center"/>
              <w:rPr>
                <w:color w:val="000000"/>
                <w:sz w:val="20"/>
                <w:lang w:val="en-US"/>
              </w:rPr>
            </w:pPr>
            <w:r w:rsidRPr="00206CA1">
              <w:rPr>
                <w:color w:val="000000"/>
                <w:sz w:val="20"/>
                <w:lang w:val="en-US"/>
              </w:rPr>
              <w:t>202</w:t>
            </w:r>
            <w:r w:rsidR="0029486D">
              <w:rPr>
                <w:color w:val="000000"/>
                <w:sz w:val="20"/>
                <w:lang w:val="en-US"/>
              </w:rPr>
              <w:t>4</w:t>
            </w:r>
          </w:p>
        </w:tc>
        <w:tc>
          <w:tcPr>
            <w:tcW w:w="236" w:type="dxa"/>
          </w:tcPr>
          <w:p w14:paraId="22C78EF8" w14:textId="77777777" w:rsidR="00F47527" w:rsidRPr="00206CA1" w:rsidRDefault="00F47527" w:rsidP="00F47527">
            <w:pPr>
              <w:pStyle w:val="BodyText"/>
              <w:spacing w:after="0" w:line="240" w:lineRule="atLeast"/>
              <w:ind w:left="-108"/>
              <w:jc w:val="center"/>
              <w:rPr>
                <w:color w:val="000000"/>
                <w:sz w:val="20"/>
                <w:lang w:val="en-US"/>
              </w:rPr>
            </w:pPr>
          </w:p>
        </w:tc>
        <w:tc>
          <w:tcPr>
            <w:tcW w:w="1101" w:type="dxa"/>
            <w:shd w:val="clear" w:color="auto" w:fill="auto"/>
          </w:tcPr>
          <w:p w14:paraId="5CC484E0" w14:textId="1441975A" w:rsidR="00F47527" w:rsidRPr="00206CA1" w:rsidRDefault="00F47527" w:rsidP="00F47527">
            <w:pPr>
              <w:pStyle w:val="BodyText"/>
              <w:spacing w:after="0" w:line="240" w:lineRule="atLeast"/>
              <w:ind w:left="-108"/>
              <w:jc w:val="center"/>
              <w:rPr>
                <w:color w:val="000000"/>
                <w:sz w:val="20"/>
                <w:lang w:val="en-US"/>
              </w:rPr>
            </w:pPr>
            <w:r w:rsidRPr="00206CA1">
              <w:rPr>
                <w:color w:val="000000"/>
                <w:sz w:val="20"/>
                <w:lang w:val="en-US"/>
              </w:rPr>
              <w:t>202</w:t>
            </w:r>
            <w:r w:rsidR="0029486D">
              <w:rPr>
                <w:color w:val="000000"/>
                <w:sz w:val="20"/>
                <w:lang w:val="en-US"/>
              </w:rPr>
              <w:t>3</w:t>
            </w:r>
          </w:p>
        </w:tc>
        <w:tc>
          <w:tcPr>
            <w:tcW w:w="236" w:type="dxa"/>
          </w:tcPr>
          <w:p w14:paraId="7A2A7BD5" w14:textId="77777777" w:rsidR="00F47527" w:rsidRPr="00206CA1" w:rsidRDefault="00F47527" w:rsidP="00F47527">
            <w:pPr>
              <w:pStyle w:val="BodyText"/>
              <w:spacing w:after="0" w:line="240" w:lineRule="atLeast"/>
              <w:ind w:left="-108"/>
              <w:jc w:val="center"/>
              <w:rPr>
                <w:color w:val="000000"/>
                <w:sz w:val="20"/>
                <w:lang w:val="en-US"/>
              </w:rPr>
            </w:pPr>
          </w:p>
        </w:tc>
        <w:tc>
          <w:tcPr>
            <w:tcW w:w="1160" w:type="dxa"/>
          </w:tcPr>
          <w:p w14:paraId="4ADDA140" w14:textId="7151BA97" w:rsidR="00F47527" w:rsidRPr="00206CA1" w:rsidRDefault="00F47527" w:rsidP="00F47527">
            <w:pPr>
              <w:pStyle w:val="BodyText"/>
              <w:spacing w:after="0" w:line="240" w:lineRule="atLeast"/>
              <w:ind w:left="-108" w:right="-81"/>
              <w:jc w:val="center"/>
              <w:rPr>
                <w:color w:val="000000"/>
                <w:sz w:val="20"/>
                <w:lang w:val="en-US"/>
              </w:rPr>
            </w:pPr>
            <w:r w:rsidRPr="00206CA1">
              <w:rPr>
                <w:color w:val="000000"/>
                <w:sz w:val="20"/>
                <w:lang w:val="en-US"/>
              </w:rPr>
              <w:t>202</w:t>
            </w:r>
            <w:r w:rsidR="0029486D">
              <w:rPr>
                <w:color w:val="000000"/>
                <w:sz w:val="20"/>
                <w:lang w:val="en-US"/>
              </w:rPr>
              <w:t>4</w:t>
            </w:r>
          </w:p>
        </w:tc>
        <w:tc>
          <w:tcPr>
            <w:tcW w:w="236" w:type="dxa"/>
          </w:tcPr>
          <w:p w14:paraId="337FEC4B" w14:textId="77777777" w:rsidR="00F47527" w:rsidRPr="00206CA1" w:rsidRDefault="00F47527" w:rsidP="00F47527">
            <w:pPr>
              <w:pStyle w:val="BodyText"/>
              <w:spacing w:after="0" w:line="240" w:lineRule="atLeast"/>
              <w:ind w:left="-108"/>
              <w:jc w:val="center"/>
              <w:rPr>
                <w:color w:val="000000"/>
                <w:sz w:val="20"/>
                <w:lang w:val="en-US"/>
              </w:rPr>
            </w:pPr>
          </w:p>
        </w:tc>
        <w:tc>
          <w:tcPr>
            <w:tcW w:w="1082" w:type="dxa"/>
            <w:shd w:val="clear" w:color="auto" w:fill="auto"/>
          </w:tcPr>
          <w:p w14:paraId="4D98BD21" w14:textId="15E43DC5" w:rsidR="00F47527" w:rsidRPr="00206CA1" w:rsidRDefault="00F47527" w:rsidP="00F47527">
            <w:pPr>
              <w:pStyle w:val="BodyText"/>
              <w:spacing w:after="0" w:line="240" w:lineRule="atLeast"/>
              <w:ind w:left="-108" w:right="-109"/>
              <w:jc w:val="center"/>
              <w:rPr>
                <w:color w:val="000000"/>
                <w:sz w:val="20"/>
                <w:lang w:val="en-US"/>
              </w:rPr>
            </w:pPr>
            <w:r w:rsidRPr="00206CA1">
              <w:rPr>
                <w:color w:val="000000"/>
                <w:sz w:val="20"/>
                <w:lang w:val="en-US"/>
              </w:rPr>
              <w:t>202</w:t>
            </w:r>
            <w:r w:rsidR="0029486D">
              <w:rPr>
                <w:color w:val="000000"/>
                <w:sz w:val="20"/>
                <w:lang w:val="en-US"/>
              </w:rPr>
              <w:t>3</w:t>
            </w:r>
          </w:p>
        </w:tc>
      </w:tr>
      <w:tr w:rsidR="00AA14DD" w:rsidRPr="00206CA1" w14:paraId="5EAFFE8B" w14:textId="77777777" w:rsidTr="002531D2">
        <w:trPr>
          <w:tblHeader/>
        </w:trPr>
        <w:tc>
          <w:tcPr>
            <w:tcW w:w="2822" w:type="dxa"/>
          </w:tcPr>
          <w:p w14:paraId="4B7C552F" w14:textId="77777777" w:rsidR="00AA14DD" w:rsidRPr="00206CA1" w:rsidRDefault="00AA14DD" w:rsidP="00AA14DD">
            <w:pPr>
              <w:pStyle w:val="BodyText"/>
              <w:spacing w:after="0" w:line="240" w:lineRule="auto"/>
              <w:rPr>
                <w:color w:val="000000"/>
                <w:sz w:val="20"/>
                <w:rtl/>
                <w:cs/>
              </w:rPr>
            </w:pPr>
          </w:p>
        </w:tc>
        <w:tc>
          <w:tcPr>
            <w:tcW w:w="12430" w:type="dxa"/>
            <w:gridSpan w:val="19"/>
          </w:tcPr>
          <w:p w14:paraId="7BDCBF9E" w14:textId="77777777" w:rsidR="00AA14DD" w:rsidRPr="00206CA1" w:rsidRDefault="00AA14DD" w:rsidP="00AA14DD">
            <w:pPr>
              <w:pStyle w:val="BodyText"/>
              <w:spacing w:after="0" w:line="240" w:lineRule="auto"/>
              <w:ind w:left="-108" w:right="-90"/>
              <w:jc w:val="center"/>
              <w:rPr>
                <w:color w:val="000000"/>
                <w:sz w:val="20"/>
                <w:lang w:val="en-US"/>
              </w:rPr>
            </w:pPr>
            <w:r w:rsidRPr="00206CA1">
              <w:rPr>
                <w:i/>
                <w:iCs/>
                <w:sz w:val="20"/>
              </w:rPr>
              <w:t>(in thousand Baht)</w:t>
            </w:r>
          </w:p>
        </w:tc>
      </w:tr>
      <w:tr w:rsidR="00AA14DD" w:rsidRPr="00206CA1" w14:paraId="2118D678" w14:textId="77777777" w:rsidTr="002531D2">
        <w:trPr>
          <w:tblHeader/>
        </w:trPr>
        <w:tc>
          <w:tcPr>
            <w:tcW w:w="2822" w:type="dxa"/>
            <w:tcBorders>
              <w:bottom w:val="nil"/>
            </w:tcBorders>
            <w:vAlign w:val="bottom"/>
          </w:tcPr>
          <w:p w14:paraId="20C4F4F0" w14:textId="77777777" w:rsidR="00AA14DD" w:rsidRPr="00206CA1" w:rsidRDefault="00AA14DD" w:rsidP="00AA14DD">
            <w:pPr>
              <w:pStyle w:val="BodyText"/>
              <w:spacing w:after="0" w:line="240" w:lineRule="atLeast"/>
              <w:rPr>
                <w:sz w:val="20"/>
                <w:lang w:val="en-US"/>
              </w:rPr>
            </w:pPr>
            <w:r w:rsidRPr="00206CA1">
              <w:rPr>
                <w:b/>
                <w:bCs/>
                <w:sz w:val="20"/>
                <w:lang w:val="en-US"/>
              </w:rPr>
              <w:t>Segment assets</w:t>
            </w:r>
          </w:p>
        </w:tc>
        <w:tc>
          <w:tcPr>
            <w:tcW w:w="1067" w:type="dxa"/>
            <w:tcBorders>
              <w:bottom w:val="nil"/>
            </w:tcBorders>
            <w:vAlign w:val="bottom"/>
          </w:tcPr>
          <w:p w14:paraId="3EF557E1" w14:textId="77777777" w:rsidR="00AA14DD" w:rsidRPr="00206CA1" w:rsidRDefault="00AA14DD" w:rsidP="00AA14DD">
            <w:pPr>
              <w:tabs>
                <w:tab w:val="decimal" w:pos="702"/>
              </w:tabs>
              <w:ind w:left="-126" w:right="-108" w:firstLine="18"/>
              <w:rPr>
                <w:sz w:val="20"/>
              </w:rPr>
            </w:pPr>
          </w:p>
        </w:tc>
        <w:tc>
          <w:tcPr>
            <w:tcW w:w="269" w:type="dxa"/>
            <w:tcBorders>
              <w:bottom w:val="nil"/>
            </w:tcBorders>
            <w:vAlign w:val="bottom"/>
          </w:tcPr>
          <w:p w14:paraId="65393185" w14:textId="77777777" w:rsidR="00AA14DD" w:rsidRPr="00206CA1" w:rsidRDefault="00AA14DD" w:rsidP="00AA14DD">
            <w:pPr>
              <w:tabs>
                <w:tab w:val="decimal" w:pos="702"/>
              </w:tabs>
              <w:ind w:left="-126" w:right="-108" w:firstLine="18"/>
              <w:rPr>
                <w:sz w:val="20"/>
              </w:rPr>
            </w:pPr>
          </w:p>
        </w:tc>
        <w:tc>
          <w:tcPr>
            <w:tcW w:w="979" w:type="dxa"/>
            <w:tcBorders>
              <w:bottom w:val="nil"/>
            </w:tcBorders>
            <w:shd w:val="clear" w:color="auto" w:fill="auto"/>
            <w:vAlign w:val="bottom"/>
          </w:tcPr>
          <w:p w14:paraId="5E2DB2E7" w14:textId="77777777" w:rsidR="00AA14DD" w:rsidRPr="00206CA1" w:rsidRDefault="00AA14DD" w:rsidP="00AA14DD">
            <w:pPr>
              <w:tabs>
                <w:tab w:val="decimal" w:pos="702"/>
              </w:tabs>
              <w:ind w:left="-126" w:right="-108" w:firstLine="18"/>
              <w:rPr>
                <w:sz w:val="20"/>
              </w:rPr>
            </w:pPr>
          </w:p>
        </w:tc>
        <w:tc>
          <w:tcPr>
            <w:tcW w:w="236" w:type="dxa"/>
            <w:tcBorders>
              <w:bottom w:val="nil"/>
            </w:tcBorders>
            <w:vAlign w:val="bottom"/>
          </w:tcPr>
          <w:p w14:paraId="1A351DDD" w14:textId="77777777" w:rsidR="00AA14DD" w:rsidRPr="00206CA1" w:rsidRDefault="00AA14DD" w:rsidP="00AA14DD">
            <w:pPr>
              <w:tabs>
                <w:tab w:val="decimal" w:pos="702"/>
              </w:tabs>
              <w:ind w:left="-126" w:right="-108" w:firstLine="18"/>
              <w:rPr>
                <w:sz w:val="20"/>
              </w:rPr>
            </w:pPr>
          </w:p>
        </w:tc>
        <w:tc>
          <w:tcPr>
            <w:tcW w:w="923" w:type="dxa"/>
            <w:tcBorders>
              <w:bottom w:val="nil"/>
            </w:tcBorders>
            <w:shd w:val="clear" w:color="auto" w:fill="auto"/>
            <w:vAlign w:val="bottom"/>
          </w:tcPr>
          <w:p w14:paraId="02C767E1" w14:textId="77777777" w:rsidR="00AA14DD" w:rsidRPr="00206CA1" w:rsidRDefault="00AA14DD" w:rsidP="00AA14DD">
            <w:pPr>
              <w:tabs>
                <w:tab w:val="decimal" w:pos="799"/>
              </w:tabs>
              <w:ind w:left="-126" w:right="-108" w:firstLine="18"/>
              <w:rPr>
                <w:sz w:val="20"/>
              </w:rPr>
            </w:pPr>
          </w:p>
        </w:tc>
        <w:tc>
          <w:tcPr>
            <w:tcW w:w="236" w:type="dxa"/>
            <w:tcBorders>
              <w:bottom w:val="nil"/>
            </w:tcBorders>
            <w:vAlign w:val="bottom"/>
          </w:tcPr>
          <w:p w14:paraId="36E8C5E1" w14:textId="77777777" w:rsidR="00AA14DD" w:rsidRPr="00206CA1" w:rsidRDefault="00AA14DD" w:rsidP="00AA14DD">
            <w:pPr>
              <w:tabs>
                <w:tab w:val="decimal" w:pos="799"/>
              </w:tabs>
              <w:ind w:left="-126" w:right="-108" w:firstLine="18"/>
              <w:rPr>
                <w:sz w:val="20"/>
              </w:rPr>
            </w:pPr>
          </w:p>
        </w:tc>
        <w:tc>
          <w:tcPr>
            <w:tcW w:w="923" w:type="dxa"/>
            <w:tcBorders>
              <w:bottom w:val="nil"/>
            </w:tcBorders>
            <w:shd w:val="clear" w:color="auto" w:fill="auto"/>
            <w:vAlign w:val="bottom"/>
          </w:tcPr>
          <w:p w14:paraId="1AFC29DA" w14:textId="77777777" w:rsidR="00AA14DD" w:rsidRPr="00206CA1" w:rsidRDefault="00AA14DD" w:rsidP="00AA14DD">
            <w:pPr>
              <w:tabs>
                <w:tab w:val="decimal" w:pos="799"/>
              </w:tabs>
              <w:ind w:left="-126" w:right="-108" w:firstLine="18"/>
              <w:rPr>
                <w:sz w:val="20"/>
              </w:rPr>
            </w:pPr>
          </w:p>
        </w:tc>
        <w:tc>
          <w:tcPr>
            <w:tcW w:w="236" w:type="dxa"/>
            <w:tcBorders>
              <w:bottom w:val="nil"/>
            </w:tcBorders>
            <w:vAlign w:val="bottom"/>
          </w:tcPr>
          <w:p w14:paraId="56DE43E5" w14:textId="77777777" w:rsidR="00AA14DD" w:rsidRPr="00206CA1" w:rsidRDefault="00AA14DD" w:rsidP="00AA14DD">
            <w:pPr>
              <w:tabs>
                <w:tab w:val="decimal" w:pos="702"/>
              </w:tabs>
              <w:ind w:left="-126" w:right="-108" w:firstLine="18"/>
              <w:rPr>
                <w:sz w:val="20"/>
              </w:rPr>
            </w:pPr>
          </w:p>
        </w:tc>
        <w:tc>
          <w:tcPr>
            <w:tcW w:w="1012" w:type="dxa"/>
            <w:tcBorders>
              <w:bottom w:val="nil"/>
            </w:tcBorders>
            <w:vAlign w:val="bottom"/>
          </w:tcPr>
          <w:p w14:paraId="27DF8EC5" w14:textId="77777777" w:rsidR="00AA14DD" w:rsidRPr="00206CA1" w:rsidRDefault="00AA14DD" w:rsidP="00AA14DD">
            <w:pPr>
              <w:tabs>
                <w:tab w:val="decimal" w:pos="804"/>
              </w:tabs>
              <w:ind w:left="-126" w:right="-108" w:firstLine="18"/>
              <w:rPr>
                <w:sz w:val="20"/>
              </w:rPr>
            </w:pPr>
          </w:p>
        </w:tc>
        <w:tc>
          <w:tcPr>
            <w:tcW w:w="252" w:type="dxa"/>
            <w:tcBorders>
              <w:bottom w:val="nil"/>
            </w:tcBorders>
            <w:vAlign w:val="bottom"/>
          </w:tcPr>
          <w:p w14:paraId="4674E898" w14:textId="77777777" w:rsidR="00AA14DD" w:rsidRPr="00206CA1" w:rsidRDefault="00AA14DD" w:rsidP="00AA14DD">
            <w:pPr>
              <w:tabs>
                <w:tab w:val="decimal" w:pos="804"/>
              </w:tabs>
              <w:ind w:left="-126" w:right="-108" w:firstLine="18"/>
              <w:rPr>
                <w:sz w:val="20"/>
              </w:rPr>
            </w:pPr>
          </w:p>
        </w:tc>
        <w:tc>
          <w:tcPr>
            <w:tcW w:w="996" w:type="dxa"/>
            <w:tcBorders>
              <w:bottom w:val="nil"/>
            </w:tcBorders>
            <w:vAlign w:val="bottom"/>
          </w:tcPr>
          <w:p w14:paraId="0E0BDE92" w14:textId="77777777" w:rsidR="00AA14DD" w:rsidRPr="00206CA1" w:rsidRDefault="00AA14DD" w:rsidP="00AA14DD">
            <w:pPr>
              <w:tabs>
                <w:tab w:val="decimal" w:pos="804"/>
              </w:tabs>
              <w:ind w:left="-126" w:right="-108" w:firstLine="18"/>
              <w:rPr>
                <w:sz w:val="20"/>
              </w:rPr>
            </w:pPr>
          </w:p>
        </w:tc>
        <w:tc>
          <w:tcPr>
            <w:tcW w:w="241" w:type="dxa"/>
            <w:tcBorders>
              <w:bottom w:val="nil"/>
            </w:tcBorders>
            <w:vAlign w:val="bottom"/>
          </w:tcPr>
          <w:p w14:paraId="78664839" w14:textId="77777777" w:rsidR="00AA14DD" w:rsidRPr="00206CA1" w:rsidRDefault="00AA14DD" w:rsidP="00AA14DD">
            <w:pPr>
              <w:tabs>
                <w:tab w:val="decimal" w:pos="702"/>
              </w:tabs>
              <w:ind w:left="-126" w:right="-108" w:firstLine="18"/>
              <w:rPr>
                <w:sz w:val="20"/>
              </w:rPr>
            </w:pPr>
          </w:p>
        </w:tc>
        <w:tc>
          <w:tcPr>
            <w:tcW w:w="1007" w:type="dxa"/>
            <w:tcBorders>
              <w:bottom w:val="nil"/>
            </w:tcBorders>
            <w:vAlign w:val="bottom"/>
          </w:tcPr>
          <w:p w14:paraId="06EDB3F6" w14:textId="77777777" w:rsidR="00AA14DD" w:rsidRPr="00206CA1" w:rsidRDefault="00AA14DD" w:rsidP="00AA14DD">
            <w:pPr>
              <w:tabs>
                <w:tab w:val="decimal" w:pos="934"/>
              </w:tabs>
              <w:ind w:left="-126" w:right="-108" w:firstLine="18"/>
              <w:rPr>
                <w:sz w:val="20"/>
              </w:rPr>
            </w:pPr>
          </w:p>
        </w:tc>
        <w:tc>
          <w:tcPr>
            <w:tcW w:w="236" w:type="dxa"/>
            <w:tcBorders>
              <w:bottom w:val="nil"/>
            </w:tcBorders>
            <w:vAlign w:val="bottom"/>
          </w:tcPr>
          <w:p w14:paraId="681DA494" w14:textId="77777777" w:rsidR="00AA14DD" w:rsidRPr="00206CA1" w:rsidRDefault="00AA14DD" w:rsidP="00AA14DD">
            <w:pPr>
              <w:tabs>
                <w:tab w:val="decimal" w:pos="934"/>
              </w:tabs>
              <w:ind w:left="-126" w:right="-108" w:firstLine="18"/>
              <w:rPr>
                <w:sz w:val="20"/>
              </w:rPr>
            </w:pPr>
          </w:p>
        </w:tc>
        <w:tc>
          <w:tcPr>
            <w:tcW w:w="1101" w:type="dxa"/>
            <w:tcBorders>
              <w:bottom w:val="nil"/>
            </w:tcBorders>
            <w:vAlign w:val="bottom"/>
          </w:tcPr>
          <w:p w14:paraId="543FB527" w14:textId="77777777" w:rsidR="00AA14DD" w:rsidRPr="00206CA1" w:rsidRDefault="00AA14DD" w:rsidP="00AA14DD">
            <w:pPr>
              <w:tabs>
                <w:tab w:val="decimal" w:pos="934"/>
              </w:tabs>
              <w:ind w:left="-126" w:right="-108" w:firstLine="18"/>
              <w:rPr>
                <w:sz w:val="20"/>
              </w:rPr>
            </w:pPr>
          </w:p>
        </w:tc>
        <w:tc>
          <w:tcPr>
            <w:tcW w:w="236" w:type="dxa"/>
            <w:tcBorders>
              <w:bottom w:val="nil"/>
            </w:tcBorders>
            <w:vAlign w:val="bottom"/>
          </w:tcPr>
          <w:p w14:paraId="2B158EE2" w14:textId="77777777" w:rsidR="00AA14DD" w:rsidRPr="00206CA1" w:rsidRDefault="00AA14DD" w:rsidP="00AA14DD">
            <w:pPr>
              <w:tabs>
                <w:tab w:val="decimal" w:pos="702"/>
              </w:tabs>
              <w:ind w:left="-126" w:right="-108" w:firstLine="18"/>
              <w:rPr>
                <w:sz w:val="20"/>
              </w:rPr>
            </w:pPr>
          </w:p>
        </w:tc>
        <w:tc>
          <w:tcPr>
            <w:tcW w:w="1160" w:type="dxa"/>
            <w:tcBorders>
              <w:bottom w:val="nil"/>
            </w:tcBorders>
            <w:vAlign w:val="bottom"/>
          </w:tcPr>
          <w:p w14:paraId="75173549" w14:textId="77777777" w:rsidR="00AA14DD" w:rsidRPr="00206CA1" w:rsidRDefault="00AA14DD" w:rsidP="00AA14DD">
            <w:pPr>
              <w:tabs>
                <w:tab w:val="decimal" w:pos="880"/>
              </w:tabs>
              <w:ind w:left="-126" w:right="-108" w:firstLine="18"/>
              <w:rPr>
                <w:sz w:val="20"/>
              </w:rPr>
            </w:pPr>
          </w:p>
        </w:tc>
        <w:tc>
          <w:tcPr>
            <w:tcW w:w="236" w:type="dxa"/>
            <w:tcBorders>
              <w:bottom w:val="nil"/>
            </w:tcBorders>
            <w:vAlign w:val="bottom"/>
          </w:tcPr>
          <w:p w14:paraId="166432C6" w14:textId="77777777" w:rsidR="00AA14DD" w:rsidRPr="00206CA1" w:rsidRDefault="00AA14DD" w:rsidP="00AA14DD">
            <w:pPr>
              <w:tabs>
                <w:tab w:val="decimal" w:pos="880"/>
              </w:tabs>
              <w:ind w:left="-126" w:right="-108" w:firstLine="18"/>
              <w:rPr>
                <w:sz w:val="20"/>
              </w:rPr>
            </w:pPr>
          </w:p>
        </w:tc>
        <w:tc>
          <w:tcPr>
            <w:tcW w:w="1082" w:type="dxa"/>
            <w:tcBorders>
              <w:bottom w:val="nil"/>
            </w:tcBorders>
            <w:vAlign w:val="bottom"/>
          </w:tcPr>
          <w:p w14:paraId="1CFC9625" w14:textId="77777777" w:rsidR="00AA14DD" w:rsidRPr="00206CA1" w:rsidRDefault="00AA14DD" w:rsidP="00AA14DD">
            <w:pPr>
              <w:ind w:left="-126" w:right="-108" w:firstLine="18"/>
              <w:rPr>
                <w:sz w:val="20"/>
              </w:rPr>
            </w:pPr>
          </w:p>
        </w:tc>
      </w:tr>
      <w:tr w:rsidR="0029486D" w:rsidRPr="00206CA1" w14:paraId="07B873AA" w14:textId="77777777" w:rsidTr="002531D2">
        <w:trPr>
          <w:tblHeader/>
        </w:trPr>
        <w:tc>
          <w:tcPr>
            <w:tcW w:w="2822" w:type="dxa"/>
            <w:tcBorders>
              <w:bottom w:val="nil"/>
            </w:tcBorders>
            <w:vAlign w:val="bottom"/>
          </w:tcPr>
          <w:p w14:paraId="50E888F1" w14:textId="77777777" w:rsidR="0029486D" w:rsidRPr="00206CA1" w:rsidRDefault="0029486D" w:rsidP="0029486D">
            <w:pPr>
              <w:pStyle w:val="BodyText"/>
              <w:spacing w:after="0" w:line="240" w:lineRule="atLeast"/>
              <w:rPr>
                <w:sz w:val="20"/>
                <w:lang w:val="en-US"/>
              </w:rPr>
            </w:pPr>
            <w:r w:rsidRPr="00206CA1">
              <w:rPr>
                <w:sz w:val="20"/>
                <w:lang w:val="en-US"/>
              </w:rPr>
              <w:t>Property, plant and equipment</w:t>
            </w:r>
          </w:p>
        </w:tc>
        <w:tc>
          <w:tcPr>
            <w:tcW w:w="1067" w:type="dxa"/>
            <w:tcBorders>
              <w:bottom w:val="nil"/>
            </w:tcBorders>
          </w:tcPr>
          <w:p w14:paraId="03DA6D1B" w14:textId="637867C8" w:rsidR="0029486D" w:rsidRPr="00F62FB3" w:rsidRDefault="00CD10ED" w:rsidP="0029486D">
            <w:pPr>
              <w:tabs>
                <w:tab w:val="decimal" w:pos="790"/>
              </w:tabs>
              <w:ind w:left="-126" w:right="-16" w:firstLine="18"/>
              <w:jc w:val="right"/>
              <w:rPr>
                <w:sz w:val="20"/>
                <w:szCs w:val="18"/>
                <w:lang w:val="en-US"/>
              </w:rPr>
            </w:pPr>
            <w:r w:rsidRPr="00F62FB3">
              <w:rPr>
                <w:sz w:val="20"/>
                <w:szCs w:val="18"/>
                <w:lang w:val="en-US"/>
              </w:rPr>
              <w:t>33,730</w:t>
            </w:r>
          </w:p>
        </w:tc>
        <w:tc>
          <w:tcPr>
            <w:tcW w:w="269" w:type="dxa"/>
            <w:tcBorders>
              <w:bottom w:val="nil"/>
            </w:tcBorders>
          </w:tcPr>
          <w:p w14:paraId="6D985955" w14:textId="77777777" w:rsidR="0029486D" w:rsidRPr="00206CA1" w:rsidRDefault="0029486D" w:rsidP="0029486D">
            <w:pPr>
              <w:tabs>
                <w:tab w:val="decimal" w:pos="790"/>
                <w:tab w:val="decimal" w:pos="882"/>
              </w:tabs>
              <w:ind w:left="-126" w:right="-16" w:firstLine="18"/>
              <w:jc w:val="right"/>
              <w:rPr>
                <w:sz w:val="20"/>
                <w:lang w:val="en-US"/>
              </w:rPr>
            </w:pPr>
          </w:p>
        </w:tc>
        <w:tc>
          <w:tcPr>
            <w:tcW w:w="979" w:type="dxa"/>
            <w:tcBorders>
              <w:bottom w:val="nil"/>
            </w:tcBorders>
            <w:shd w:val="clear" w:color="auto" w:fill="auto"/>
          </w:tcPr>
          <w:p w14:paraId="08A7F862" w14:textId="746683BF" w:rsidR="0029486D" w:rsidRPr="00206CA1" w:rsidRDefault="009259D8" w:rsidP="0029486D">
            <w:pPr>
              <w:tabs>
                <w:tab w:val="decimal" w:pos="790"/>
              </w:tabs>
              <w:ind w:left="-126" w:right="-16" w:firstLine="18"/>
              <w:jc w:val="right"/>
              <w:rPr>
                <w:sz w:val="20"/>
                <w:lang w:val="en-US"/>
              </w:rPr>
            </w:pPr>
            <w:r>
              <w:rPr>
                <w:sz w:val="20"/>
                <w:lang w:val="en-US"/>
              </w:rPr>
              <w:t>52,878</w:t>
            </w:r>
          </w:p>
        </w:tc>
        <w:tc>
          <w:tcPr>
            <w:tcW w:w="236" w:type="dxa"/>
            <w:tcBorders>
              <w:bottom w:val="nil"/>
            </w:tcBorders>
          </w:tcPr>
          <w:p w14:paraId="2EF08DA9" w14:textId="77777777" w:rsidR="0029486D" w:rsidRPr="00206CA1" w:rsidRDefault="0029486D" w:rsidP="0029486D">
            <w:pPr>
              <w:tabs>
                <w:tab w:val="decimal" w:pos="702"/>
              </w:tabs>
              <w:ind w:left="-126" w:right="-108" w:firstLine="18"/>
              <w:jc w:val="right"/>
              <w:rPr>
                <w:sz w:val="20"/>
                <w:lang w:val="en-US"/>
              </w:rPr>
            </w:pPr>
          </w:p>
        </w:tc>
        <w:tc>
          <w:tcPr>
            <w:tcW w:w="923" w:type="dxa"/>
            <w:tcBorders>
              <w:bottom w:val="nil"/>
            </w:tcBorders>
            <w:shd w:val="clear" w:color="auto" w:fill="auto"/>
          </w:tcPr>
          <w:p w14:paraId="5D775FDD" w14:textId="2B5DD5E6" w:rsidR="0029486D" w:rsidRPr="00F62FB3" w:rsidRDefault="000B5E44" w:rsidP="0029486D">
            <w:pPr>
              <w:tabs>
                <w:tab w:val="decimal" w:pos="799"/>
              </w:tabs>
              <w:ind w:left="-277" w:right="-108" w:firstLine="18"/>
              <w:jc w:val="right"/>
              <w:rPr>
                <w:sz w:val="20"/>
                <w:szCs w:val="18"/>
                <w:lang w:val="en-US"/>
              </w:rPr>
            </w:pPr>
            <w:r w:rsidRPr="00F62FB3">
              <w:rPr>
                <w:sz w:val="20"/>
                <w:szCs w:val="18"/>
                <w:lang w:val="en-US"/>
              </w:rPr>
              <w:t>15,</w:t>
            </w:r>
            <w:r w:rsidR="00B04434" w:rsidRPr="00F62FB3">
              <w:rPr>
                <w:sz w:val="20"/>
                <w:szCs w:val="18"/>
                <w:lang w:val="en-US"/>
              </w:rPr>
              <w:t>547,050</w:t>
            </w:r>
          </w:p>
        </w:tc>
        <w:tc>
          <w:tcPr>
            <w:tcW w:w="236" w:type="dxa"/>
            <w:tcBorders>
              <w:bottom w:val="nil"/>
            </w:tcBorders>
          </w:tcPr>
          <w:p w14:paraId="47A58876" w14:textId="77777777" w:rsidR="0029486D" w:rsidRPr="00206CA1" w:rsidRDefault="0029486D" w:rsidP="0029486D">
            <w:pPr>
              <w:tabs>
                <w:tab w:val="decimal" w:pos="799"/>
              </w:tabs>
              <w:ind w:left="-126" w:right="-108" w:firstLine="18"/>
              <w:jc w:val="right"/>
              <w:rPr>
                <w:sz w:val="20"/>
                <w:lang w:val="en-US"/>
              </w:rPr>
            </w:pPr>
          </w:p>
        </w:tc>
        <w:tc>
          <w:tcPr>
            <w:tcW w:w="923" w:type="dxa"/>
            <w:tcBorders>
              <w:bottom w:val="nil"/>
            </w:tcBorders>
            <w:shd w:val="clear" w:color="auto" w:fill="auto"/>
          </w:tcPr>
          <w:p w14:paraId="3470F547" w14:textId="735B8C81" w:rsidR="0029486D" w:rsidRPr="00206CA1" w:rsidRDefault="0029486D" w:rsidP="0029486D">
            <w:pPr>
              <w:tabs>
                <w:tab w:val="decimal" w:pos="799"/>
              </w:tabs>
              <w:ind w:left="-277" w:right="-108" w:firstLine="18"/>
              <w:jc w:val="right"/>
              <w:rPr>
                <w:sz w:val="20"/>
                <w:lang w:val="en-US"/>
              </w:rPr>
            </w:pPr>
            <w:r w:rsidRPr="00206CA1">
              <w:rPr>
                <w:sz w:val="20"/>
                <w:szCs w:val="18"/>
              </w:rPr>
              <w:t>16,148,399</w:t>
            </w:r>
          </w:p>
        </w:tc>
        <w:tc>
          <w:tcPr>
            <w:tcW w:w="236" w:type="dxa"/>
            <w:tcBorders>
              <w:bottom w:val="nil"/>
            </w:tcBorders>
          </w:tcPr>
          <w:p w14:paraId="6C7E7989" w14:textId="77777777" w:rsidR="0029486D" w:rsidRPr="00206CA1" w:rsidRDefault="0029486D" w:rsidP="0029486D">
            <w:pPr>
              <w:tabs>
                <w:tab w:val="decimal" w:pos="702"/>
              </w:tabs>
              <w:ind w:left="-126" w:right="-108" w:firstLine="18"/>
              <w:jc w:val="right"/>
              <w:rPr>
                <w:sz w:val="20"/>
                <w:lang w:val="en-US"/>
              </w:rPr>
            </w:pPr>
          </w:p>
        </w:tc>
        <w:tc>
          <w:tcPr>
            <w:tcW w:w="1012" w:type="dxa"/>
            <w:tcBorders>
              <w:bottom w:val="nil"/>
            </w:tcBorders>
          </w:tcPr>
          <w:p w14:paraId="4B096751" w14:textId="281B0213" w:rsidR="0029486D" w:rsidRPr="00F62FB3" w:rsidRDefault="000B5E44" w:rsidP="0029486D">
            <w:pPr>
              <w:tabs>
                <w:tab w:val="decimal" w:pos="799"/>
              </w:tabs>
              <w:ind w:left="-126" w:right="-108" w:firstLine="18"/>
              <w:jc w:val="right"/>
              <w:rPr>
                <w:sz w:val="20"/>
                <w:szCs w:val="18"/>
                <w:lang w:val="en-US"/>
              </w:rPr>
            </w:pPr>
            <w:r w:rsidRPr="00F62FB3">
              <w:rPr>
                <w:sz w:val="20"/>
                <w:szCs w:val="18"/>
                <w:lang w:val="en-US"/>
              </w:rPr>
              <w:t>32,31</w:t>
            </w:r>
            <w:r w:rsidR="00B04434" w:rsidRPr="00F62FB3">
              <w:rPr>
                <w:sz w:val="20"/>
                <w:szCs w:val="18"/>
                <w:lang w:val="en-US"/>
              </w:rPr>
              <w:t>8</w:t>
            </w:r>
          </w:p>
        </w:tc>
        <w:tc>
          <w:tcPr>
            <w:tcW w:w="252" w:type="dxa"/>
            <w:tcBorders>
              <w:bottom w:val="nil"/>
            </w:tcBorders>
          </w:tcPr>
          <w:p w14:paraId="42CD73A7" w14:textId="77777777" w:rsidR="0029486D" w:rsidRPr="00206CA1" w:rsidRDefault="0029486D" w:rsidP="0029486D">
            <w:pPr>
              <w:tabs>
                <w:tab w:val="decimal" w:pos="799"/>
              </w:tabs>
              <w:ind w:left="-126" w:right="-108" w:firstLine="18"/>
              <w:jc w:val="right"/>
              <w:rPr>
                <w:sz w:val="20"/>
                <w:lang w:val="en-US"/>
              </w:rPr>
            </w:pPr>
          </w:p>
        </w:tc>
        <w:tc>
          <w:tcPr>
            <w:tcW w:w="996" w:type="dxa"/>
            <w:tcBorders>
              <w:bottom w:val="nil"/>
            </w:tcBorders>
          </w:tcPr>
          <w:p w14:paraId="5EDAB6B7" w14:textId="0BF3296E" w:rsidR="0029486D" w:rsidRPr="00206CA1" w:rsidRDefault="0029486D" w:rsidP="0029486D">
            <w:pPr>
              <w:jc w:val="right"/>
              <w:rPr>
                <w:sz w:val="20"/>
                <w:lang w:val="en-US"/>
              </w:rPr>
            </w:pPr>
            <w:r w:rsidRPr="00206CA1">
              <w:rPr>
                <w:sz w:val="20"/>
                <w:szCs w:val="18"/>
              </w:rPr>
              <w:t>34,129</w:t>
            </w:r>
          </w:p>
        </w:tc>
        <w:tc>
          <w:tcPr>
            <w:tcW w:w="241" w:type="dxa"/>
            <w:tcBorders>
              <w:bottom w:val="nil"/>
            </w:tcBorders>
          </w:tcPr>
          <w:p w14:paraId="07A07DA6" w14:textId="77777777" w:rsidR="0029486D" w:rsidRPr="00206CA1" w:rsidRDefault="0029486D" w:rsidP="0029486D">
            <w:pPr>
              <w:tabs>
                <w:tab w:val="decimal" w:pos="702"/>
                <w:tab w:val="decimal" w:pos="799"/>
              </w:tabs>
              <w:ind w:left="-126" w:right="-108" w:firstLine="18"/>
              <w:jc w:val="right"/>
              <w:rPr>
                <w:sz w:val="20"/>
                <w:lang w:val="en-US"/>
              </w:rPr>
            </w:pPr>
          </w:p>
        </w:tc>
        <w:tc>
          <w:tcPr>
            <w:tcW w:w="1007" w:type="dxa"/>
            <w:tcBorders>
              <w:bottom w:val="nil"/>
            </w:tcBorders>
          </w:tcPr>
          <w:p w14:paraId="330103C0" w14:textId="3B3A6066" w:rsidR="0029486D" w:rsidRPr="00F62FB3" w:rsidRDefault="000B5E44" w:rsidP="0029486D">
            <w:pPr>
              <w:ind w:left="-126" w:right="-54" w:firstLine="18"/>
              <w:jc w:val="right"/>
              <w:rPr>
                <w:sz w:val="20"/>
                <w:szCs w:val="18"/>
                <w:lang w:val="en-US"/>
              </w:rPr>
            </w:pPr>
            <w:r w:rsidRPr="00F62FB3">
              <w:rPr>
                <w:sz w:val="20"/>
                <w:szCs w:val="18"/>
                <w:lang w:val="en-US"/>
              </w:rPr>
              <w:t>(23,032)</w:t>
            </w:r>
          </w:p>
        </w:tc>
        <w:tc>
          <w:tcPr>
            <w:tcW w:w="236" w:type="dxa"/>
            <w:tcBorders>
              <w:bottom w:val="nil"/>
            </w:tcBorders>
          </w:tcPr>
          <w:p w14:paraId="48F9AA4D" w14:textId="77777777" w:rsidR="0029486D" w:rsidRPr="00206CA1" w:rsidRDefault="0029486D" w:rsidP="0029486D">
            <w:pPr>
              <w:tabs>
                <w:tab w:val="decimal" w:pos="799"/>
                <w:tab w:val="decimal" w:pos="934"/>
              </w:tabs>
              <w:ind w:left="-126" w:right="-7" w:firstLine="18"/>
              <w:jc w:val="right"/>
              <w:rPr>
                <w:sz w:val="20"/>
                <w:lang w:val="en-US"/>
              </w:rPr>
            </w:pPr>
          </w:p>
        </w:tc>
        <w:tc>
          <w:tcPr>
            <w:tcW w:w="1101" w:type="dxa"/>
            <w:tcBorders>
              <w:bottom w:val="nil"/>
            </w:tcBorders>
          </w:tcPr>
          <w:p w14:paraId="2D0725BD" w14:textId="2C1A0A46" w:rsidR="0029486D" w:rsidRPr="00206CA1" w:rsidRDefault="0029486D" w:rsidP="0029486D">
            <w:pPr>
              <w:tabs>
                <w:tab w:val="decimal" w:pos="588"/>
                <w:tab w:val="decimal" w:pos="768"/>
              </w:tabs>
              <w:ind w:left="-126" w:right="-63" w:firstLine="18"/>
              <w:jc w:val="right"/>
              <w:rPr>
                <w:sz w:val="20"/>
                <w:lang w:val="en-US"/>
              </w:rPr>
            </w:pPr>
            <w:r w:rsidRPr="003E2CC5">
              <w:rPr>
                <w:sz w:val="20"/>
                <w:szCs w:val="18"/>
              </w:rPr>
              <w:t>(3,963)</w:t>
            </w:r>
          </w:p>
        </w:tc>
        <w:tc>
          <w:tcPr>
            <w:tcW w:w="236" w:type="dxa"/>
            <w:tcBorders>
              <w:bottom w:val="nil"/>
            </w:tcBorders>
          </w:tcPr>
          <w:p w14:paraId="063F8E5E" w14:textId="77777777" w:rsidR="0029486D" w:rsidRPr="00206CA1" w:rsidRDefault="0029486D" w:rsidP="0029486D">
            <w:pPr>
              <w:tabs>
                <w:tab w:val="decimal" w:pos="702"/>
              </w:tabs>
              <w:ind w:left="-126" w:right="-108" w:firstLine="18"/>
              <w:rPr>
                <w:sz w:val="20"/>
                <w:lang w:val="en-US"/>
              </w:rPr>
            </w:pPr>
          </w:p>
        </w:tc>
        <w:tc>
          <w:tcPr>
            <w:tcW w:w="1160" w:type="dxa"/>
            <w:tcBorders>
              <w:bottom w:val="nil"/>
            </w:tcBorders>
          </w:tcPr>
          <w:p w14:paraId="4F45634C" w14:textId="05EB1A72" w:rsidR="0029486D" w:rsidRPr="00F62FB3" w:rsidRDefault="000B5E44" w:rsidP="002531D2">
            <w:pPr>
              <w:ind w:left="-218" w:right="-20"/>
              <w:jc w:val="right"/>
              <w:rPr>
                <w:sz w:val="20"/>
                <w:szCs w:val="18"/>
                <w:lang w:val="en-US"/>
              </w:rPr>
            </w:pPr>
            <w:r w:rsidRPr="00F62FB3">
              <w:rPr>
                <w:sz w:val="20"/>
                <w:szCs w:val="18"/>
                <w:lang w:val="en-US"/>
              </w:rPr>
              <w:t>15,59</w:t>
            </w:r>
            <w:r w:rsidR="00C20BF8" w:rsidRPr="00F62FB3">
              <w:rPr>
                <w:sz w:val="20"/>
                <w:szCs w:val="18"/>
                <w:lang w:val="en-US"/>
              </w:rPr>
              <w:t>0,066</w:t>
            </w:r>
          </w:p>
        </w:tc>
        <w:tc>
          <w:tcPr>
            <w:tcW w:w="236" w:type="dxa"/>
            <w:tcBorders>
              <w:bottom w:val="nil"/>
            </w:tcBorders>
          </w:tcPr>
          <w:p w14:paraId="33FF2876" w14:textId="77777777" w:rsidR="0029486D" w:rsidRPr="00206CA1" w:rsidRDefault="0029486D" w:rsidP="0029486D">
            <w:pPr>
              <w:tabs>
                <w:tab w:val="decimal" w:pos="880"/>
              </w:tabs>
              <w:ind w:left="-126" w:right="-108" w:firstLine="18"/>
              <w:rPr>
                <w:sz w:val="20"/>
                <w:lang w:val="en-US"/>
              </w:rPr>
            </w:pPr>
          </w:p>
        </w:tc>
        <w:tc>
          <w:tcPr>
            <w:tcW w:w="1082" w:type="dxa"/>
            <w:tcBorders>
              <w:bottom w:val="nil"/>
            </w:tcBorders>
          </w:tcPr>
          <w:p w14:paraId="5EC00624" w14:textId="494E77FF" w:rsidR="0029486D" w:rsidRPr="00206CA1" w:rsidRDefault="0029486D" w:rsidP="0029486D">
            <w:pPr>
              <w:ind w:left="-218" w:right="-17"/>
              <w:jc w:val="right"/>
              <w:rPr>
                <w:sz w:val="20"/>
                <w:lang w:val="en-US"/>
              </w:rPr>
            </w:pPr>
            <w:r w:rsidRPr="00206CA1">
              <w:rPr>
                <w:sz w:val="20"/>
                <w:szCs w:val="18"/>
              </w:rPr>
              <w:t>16,231,443</w:t>
            </w:r>
          </w:p>
        </w:tc>
      </w:tr>
      <w:tr w:rsidR="0029486D" w:rsidRPr="00206CA1" w14:paraId="229A804C" w14:textId="77777777" w:rsidTr="002531D2">
        <w:trPr>
          <w:tblHeader/>
        </w:trPr>
        <w:tc>
          <w:tcPr>
            <w:tcW w:w="2822" w:type="dxa"/>
            <w:tcBorders>
              <w:bottom w:val="nil"/>
            </w:tcBorders>
            <w:vAlign w:val="bottom"/>
          </w:tcPr>
          <w:p w14:paraId="11CDCEDF" w14:textId="77777777" w:rsidR="0029486D" w:rsidRPr="00206CA1" w:rsidRDefault="0029486D" w:rsidP="0029486D">
            <w:pPr>
              <w:pStyle w:val="BodyText"/>
              <w:spacing w:after="0" w:line="240" w:lineRule="atLeast"/>
              <w:rPr>
                <w:sz w:val="20"/>
              </w:rPr>
            </w:pPr>
            <w:r w:rsidRPr="00206CA1">
              <w:rPr>
                <w:sz w:val="20"/>
              </w:rPr>
              <w:t>Other financial assets</w:t>
            </w:r>
          </w:p>
        </w:tc>
        <w:tc>
          <w:tcPr>
            <w:tcW w:w="1067" w:type="dxa"/>
            <w:tcBorders>
              <w:bottom w:val="nil"/>
            </w:tcBorders>
          </w:tcPr>
          <w:p w14:paraId="1F860A25" w14:textId="276CEC9F" w:rsidR="0029486D" w:rsidRPr="00F62FB3" w:rsidRDefault="00CD10ED" w:rsidP="0029486D">
            <w:pPr>
              <w:tabs>
                <w:tab w:val="decimal" w:pos="790"/>
              </w:tabs>
              <w:ind w:left="-126" w:right="-16" w:firstLine="18"/>
              <w:jc w:val="right"/>
              <w:rPr>
                <w:sz w:val="20"/>
                <w:szCs w:val="18"/>
                <w:lang w:val="en-US"/>
              </w:rPr>
            </w:pPr>
            <w:r w:rsidRPr="00F62FB3">
              <w:rPr>
                <w:sz w:val="20"/>
                <w:szCs w:val="18"/>
                <w:lang w:val="en-US"/>
              </w:rPr>
              <w:t>105,018</w:t>
            </w:r>
          </w:p>
        </w:tc>
        <w:tc>
          <w:tcPr>
            <w:tcW w:w="269" w:type="dxa"/>
            <w:tcBorders>
              <w:bottom w:val="nil"/>
            </w:tcBorders>
          </w:tcPr>
          <w:p w14:paraId="743FEBB4" w14:textId="77777777" w:rsidR="0029486D" w:rsidRPr="00206CA1" w:rsidRDefault="0029486D" w:rsidP="0029486D">
            <w:pPr>
              <w:tabs>
                <w:tab w:val="decimal" w:pos="790"/>
                <w:tab w:val="decimal" w:pos="882"/>
              </w:tabs>
              <w:ind w:left="-126" w:right="-16" w:firstLine="18"/>
              <w:jc w:val="right"/>
              <w:rPr>
                <w:sz w:val="20"/>
                <w:lang w:val="en-US"/>
              </w:rPr>
            </w:pPr>
          </w:p>
        </w:tc>
        <w:tc>
          <w:tcPr>
            <w:tcW w:w="979" w:type="dxa"/>
            <w:tcBorders>
              <w:bottom w:val="nil"/>
            </w:tcBorders>
            <w:shd w:val="clear" w:color="auto" w:fill="auto"/>
          </w:tcPr>
          <w:p w14:paraId="5342566B" w14:textId="2B9C009C" w:rsidR="0029486D" w:rsidRPr="00206CA1" w:rsidRDefault="0029486D" w:rsidP="0029486D">
            <w:pPr>
              <w:tabs>
                <w:tab w:val="decimal" w:pos="790"/>
              </w:tabs>
              <w:ind w:left="-126" w:right="-16" w:firstLine="18"/>
              <w:jc w:val="right"/>
              <w:rPr>
                <w:sz w:val="20"/>
                <w:lang w:val="en-US"/>
              </w:rPr>
            </w:pPr>
            <w:r w:rsidRPr="00206CA1">
              <w:rPr>
                <w:sz w:val="20"/>
                <w:lang w:val="en-US"/>
              </w:rPr>
              <w:t>18</w:t>
            </w:r>
          </w:p>
        </w:tc>
        <w:tc>
          <w:tcPr>
            <w:tcW w:w="236" w:type="dxa"/>
            <w:tcBorders>
              <w:bottom w:val="nil"/>
            </w:tcBorders>
          </w:tcPr>
          <w:p w14:paraId="32FA34CB" w14:textId="77777777" w:rsidR="0029486D" w:rsidRPr="00206CA1" w:rsidRDefault="0029486D" w:rsidP="0029486D">
            <w:pPr>
              <w:tabs>
                <w:tab w:val="decimal" w:pos="702"/>
              </w:tabs>
              <w:ind w:left="-126" w:right="-108" w:firstLine="18"/>
              <w:jc w:val="right"/>
              <w:rPr>
                <w:sz w:val="20"/>
                <w:lang w:val="en-US"/>
              </w:rPr>
            </w:pPr>
          </w:p>
        </w:tc>
        <w:tc>
          <w:tcPr>
            <w:tcW w:w="923" w:type="dxa"/>
            <w:tcBorders>
              <w:bottom w:val="nil"/>
            </w:tcBorders>
            <w:shd w:val="clear" w:color="auto" w:fill="auto"/>
          </w:tcPr>
          <w:p w14:paraId="43C81521" w14:textId="3D963181" w:rsidR="0029486D" w:rsidRPr="00F62FB3" w:rsidRDefault="000B5E44" w:rsidP="0029486D">
            <w:pPr>
              <w:tabs>
                <w:tab w:val="decimal" w:pos="799"/>
              </w:tabs>
              <w:ind w:left="-126" w:right="-108" w:firstLine="18"/>
              <w:jc w:val="right"/>
              <w:rPr>
                <w:sz w:val="20"/>
                <w:szCs w:val="18"/>
                <w:lang w:val="en-US"/>
              </w:rPr>
            </w:pPr>
            <w:r w:rsidRPr="00F62FB3">
              <w:rPr>
                <w:sz w:val="20"/>
                <w:szCs w:val="18"/>
                <w:lang w:val="en-US"/>
              </w:rPr>
              <w:t>456,31</w:t>
            </w:r>
            <w:r w:rsidR="00B04434" w:rsidRPr="00F62FB3">
              <w:rPr>
                <w:sz w:val="20"/>
                <w:szCs w:val="18"/>
                <w:lang w:val="en-US"/>
              </w:rPr>
              <w:t>4</w:t>
            </w:r>
          </w:p>
        </w:tc>
        <w:tc>
          <w:tcPr>
            <w:tcW w:w="236" w:type="dxa"/>
            <w:tcBorders>
              <w:bottom w:val="nil"/>
            </w:tcBorders>
          </w:tcPr>
          <w:p w14:paraId="6DDF7478" w14:textId="143961FD" w:rsidR="0029486D" w:rsidRPr="00206CA1" w:rsidRDefault="0029486D" w:rsidP="0029486D">
            <w:pPr>
              <w:tabs>
                <w:tab w:val="decimal" w:pos="799"/>
              </w:tabs>
              <w:ind w:left="-126" w:right="-108" w:firstLine="18"/>
              <w:jc w:val="right"/>
              <w:rPr>
                <w:sz w:val="20"/>
                <w:lang w:val="en-US"/>
              </w:rPr>
            </w:pPr>
          </w:p>
        </w:tc>
        <w:tc>
          <w:tcPr>
            <w:tcW w:w="923" w:type="dxa"/>
            <w:tcBorders>
              <w:bottom w:val="nil"/>
            </w:tcBorders>
            <w:shd w:val="clear" w:color="auto" w:fill="auto"/>
          </w:tcPr>
          <w:p w14:paraId="3084057F" w14:textId="5F1C5155" w:rsidR="0029486D" w:rsidRPr="00206CA1" w:rsidRDefault="0029486D" w:rsidP="0029486D">
            <w:pPr>
              <w:tabs>
                <w:tab w:val="decimal" w:pos="799"/>
              </w:tabs>
              <w:ind w:left="-277" w:right="-108" w:firstLine="18"/>
              <w:jc w:val="right"/>
              <w:rPr>
                <w:sz w:val="20"/>
                <w:lang w:val="en-US"/>
              </w:rPr>
            </w:pPr>
            <w:r w:rsidRPr="00206CA1">
              <w:rPr>
                <w:sz w:val="20"/>
                <w:szCs w:val="18"/>
              </w:rPr>
              <w:t>109,570</w:t>
            </w:r>
          </w:p>
        </w:tc>
        <w:tc>
          <w:tcPr>
            <w:tcW w:w="236" w:type="dxa"/>
            <w:tcBorders>
              <w:bottom w:val="nil"/>
            </w:tcBorders>
          </w:tcPr>
          <w:p w14:paraId="53D3B42C" w14:textId="77777777" w:rsidR="0029486D" w:rsidRPr="00206CA1" w:rsidRDefault="0029486D" w:rsidP="0029486D">
            <w:pPr>
              <w:tabs>
                <w:tab w:val="decimal" w:pos="702"/>
              </w:tabs>
              <w:ind w:left="-126" w:right="-108" w:firstLine="18"/>
              <w:jc w:val="right"/>
              <w:rPr>
                <w:sz w:val="20"/>
                <w:lang w:val="en-US"/>
              </w:rPr>
            </w:pPr>
          </w:p>
        </w:tc>
        <w:tc>
          <w:tcPr>
            <w:tcW w:w="1012" w:type="dxa"/>
            <w:tcBorders>
              <w:bottom w:val="nil"/>
            </w:tcBorders>
          </w:tcPr>
          <w:p w14:paraId="7BB3F06B" w14:textId="0FD51519" w:rsidR="0029486D" w:rsidRPr="00F62FB3" w:rsidRDefault="000B5E44" w:rsidP="0029486D">
            <w:pPr>
              <w:tabs>
                <w:tab w:val="decimal" w:pos="799"/>
              </w:tabs>
              <w:ind w:left="-126" w:right="-108" w:firstLine="18"/>
              <w:jc w:val="right"/>
              <w:rPr>
                <w:sz w:val="20"/>
                <w:szCs w:val="18"/>
                <w:lang w:val="en-US"/>
              </w:rPr>
            </w:pPr>
            <w:r w:rsidRPr="00F62FB3">
              <w:rPr>
                <w:sz w:val="20"/>
                <w:szCs w:val="18"/>
                <w:lang w:val="en-US"/>
              </w:rPr>
              <w:t>3,737,02</w:t>
            </w:r>
            <w:r w:rsidR="0012283C" w:rsidRPr="00F62FB3">
              <w:rPr>
                <w:sz w:val="20"/>
                <w:szCs w:val="18"/>
                <w:lang w:val="en-US"/>
              </w:rPr>
              <w:t>7</w:t>
            </w:r>
          </w:p>
        </w:tc>
        <w:tc>
          <w:tcPr>
            <w:tcW w:w="252" w:type="dxa"/>
            <w:tcBorders>
              <w:bottom w:val="nil"/>
            </w:tcBorders>
          </w:tcPr>
          <w:p w14:paraId="411B436A" w14:textId="77777777" w:rsidR="0029486D" w:rsidRPr="00206CA1" w:rsidRDefault="0029486D" w:rsidP="0029486D">
            <w:pPr>
              <w:tabs>
                <w:tab w:val="decimal" w:pos="799"/>
              </w:tabs>
              <w:ind w:left="-126" w:right="-108" w:firstLine="18"/>
              <w:jc w:val="right"/>
              <w:rPr>
                <w:sz w:val="20"/>
                <w:lang w:val="en-US"/>
              </w:rPr>
            </w:pPr>
          </w:p>
        </w:tc>
        <w:tc>
          <w:tcPr>
            <w:tcW w:w="996" w:type="dxa"/>
            <w:tcBorders>
              <w:bottom w:val="nil"/>
            </w:tcBorders>
          </w:tcPr>
          <w:p w14:paraId="4DF60DCD" w14:textId="49DBC799" w:rsidR="0029486D" w:rsidRPr="00206CA1" w:rsidRDefault="0029486D" w:rsidP="0029486D">
            <w:pPr>
              <w:ind w:left="-211"/>
              <w:jc w:val="right"/>
              <w:rPr>
                <w:sz w:val="20"/>
                <w:lang w:val="en-US"/>
              </w:rPr>
            </w:pPr>
            <w:r w:rsidRPr="00206CA1">
              <w:rPr>
                <w:sz w:val="20"/>
                <w:szCs w:val="18"/>
              </w:rPr>
              <w:t>1,33</w:t>
            </w:r>
            <w:r>
              <w:rPr>
                <w:rFonts w:cstheme="minorBidi"/>
                <w:sz w:val="20"/>
                <w:szCs w:val="18"/>
                <w:lang w:bidi="th-TH"/>
              </w:rPr>
              <w:t>3</w:t>
            </w:r>
            <w:r w:rsidRPr="00206CA1">
              <w:rPr>
                <w:sz w:val="20"/>
                <w:szCs w:val="18"/>
              </w:rPr>
              <w:t>,</w:t>
            </w:r>
            <w:r>
              <w:rPr>
                <w:sz w:val="20"/>
                <w:szCs w:val="18"/>
              </w:rPr>
              <w:t>343</w:t>
            </w:r>
          </w:p>
        </w:tc>
        <w:tc>
          <w:tcPr>
            <w:tcW w:w="241" w:type="dxa"/>
            <w:tcBorders>
              <w:bottom w:val="nil"/>
            </w:tcBorders>
          </w:tcPr>
          <w:p w14:paraId="737C5892" w14:textId="77777777" w:rsidR="0029486D" w:rsidRPr="00206CA1" w:rsidRDefault="0029486D" w:rsidP="0029486D">
            <w:pPr>
              <w:tabs>
                <w:tab w:val="decimal" w:pos="702"/>
                <w:tab w:val="decimal" w:pos="799"/>
              </w:tabs>
              <w:ind w:left="-126" w:right="-108" w:firstLine="18"/>
              <w:jc w:val="right"/>
              <w:rPr>
                <w:sz w:val="20"/>
                <w:lang w:val="en-US"/>
              </w:rPr>
            </w:pPr>
          </w:p>
        </w:tc>
        <w:tc>
          <w:tcPr>
            <w:tcW w:w="1007" w:type="dxa"/>
            <w:tcBorders>
              <w:bottom w:val="nil"/>
            </w:tcBorders>
          </w:tcPr>
          <w:p w14:paraId="045ED6D9" w14:textId="49910B49" w:rsidR="0029486D" w:rsidRPr="00F62FB3" w:rsidRDefault="000B5E44" w:rsidP="0029486D">
            <w:pPr>
              <w:tabs>
                <w:tab w:val="decimal" w:pos="666"/>
              </w:tabs>
              <w:ind w:left="-126" w:right="-7" w:firstLine="18"/>
              <w:jc w:val="right"/>
              <w:rPr>
                <w:sz w:val="20"/>
                <w:szCs w:val="18"/>
                <w:lang w:val="en-US"/>
              </w:rPr>
            </w:pPr>
            <w:r w:rsidRPr="00F62FB3">
              <w:rPr>
                <w:sz w:val="20"/>
                <w:szCs w:val="18"/>
                <w:lang w:val="en-US"/>
              </w:rPr>
              <w:t>-</w:t>
            </w:r>
          </w:p>
        </w:tc>
        <w:tc>
          <w:tcPr>
            <w:tcW w:w="236" w:type="dxa"/>
            <w:tcBorders>
              <w:bottom w:val="nil"/>
            </w:tcBorders>
          </w:tcPr>
          <w:p w14:paraId="4564F569" w14:textId="77777777" w:rsidR="0029486D" w:rsidRPr="00206CA1" w:rsidRDefault="0029486D" w:rsidP="0029486D">
            <w:pPr>
              <w:tabs>
                <w:tab w:val="decimal" w:pos="799"/>
                <w:tab w:val="decimal" w:pos="934"/>
              </w:tabs>
              <w:ind w:left="-126" w:right="-7" w:firstLine="18"/>
              <w:jc w:val="right"/>
              <w:rPr>
                <w:sz w:val="20"/>
                <w:lang w:val="en-US"/>
              </w:rPr>
            </w:pPr>
          </w:p>
        </w:tc>
        <w:tc>
          <w:tcPr>
            <w:tcW w:w="1101" w:type="dxa"/>
            <w:tcBorders>
              <w:bottom w:val="nil"/>
            </w:tcBorders>
          </w:tcPr>
          <w:p w14:paraId="4D2787EC" w14:textId="357889F8" w:rsidR="0029486D" w:rsidRPr="00206CA1" w:rsidRDefault="0029486D" w:rsidP="0029486D">
            <w:pPr>
              <w:tabs>
                <w:tab w:val="decimal" w:pos="677"/>
              </w:tabs>
              <w:ind w:left="-126" w:right="-7" w:firstLine="18"/>
              <w:jc w:val="right"/>
              <w:rPr>
                <w:sz w:val="20"/>
                <w:lang w:val="en-US"/>
              </w:rPr>
            </w:pPr>
            <w:r w:rsidRPr="003E2CC5">
              <w:rPr>
                <w:sz w:val="20"/>
                <w:szCs w:val="18"/>
              </w:rPr>
              <w:t>-</w:t>
            </w:r>
          </w:p>
        </w:tc>
        <w:tc>
          <w:tcPr>
            <w:tcW w:w="236" w:type="dxa"/>
            <w:tcBorders>
              <w:bottom w:val="nil"/>
            </w:tcBorders>
          </w:tcPr>
          <w:p w14:paraId="00964D38" w14:textId="77777777" w:rsidR="0029486D" w:rsidRPr="00206CA1" w:rsidRDefault="0029486D" w:rsidP="0029486D">
            <w:pPr>
              <w:tabs>
                <w:tab w:val="decimal" w:pos="702"/>
              </w:tabs>
              <w:ind w:left="-126" w:right="-108" w:firstLine="18"/>
              <w:rPr>
                <w:sz w:val="20"/>
                <w:lang w:val="en-US"/>
              </w:rPr>
            </w:pPr>
          </w:p>
        </w:tc>
        <w:tc>
          <w:tcPr>
            <w:tcW w:w="1160" w:type="dxa"/>
            <w:tcBorders>
              <w:bottom w:val="nil"/>
            </w:tcBorders>
          </w:tcPr>
          <w:p w14:paraId="211D00B6" w14:textId="390906A3" w:rsidR="0029486D" w:rsidRPr="00F62FB3" w:rsidRDefault="000B5E44" w:rsidP="002531D2">
            <w:pPr>
              <w:ind w:left="-218" w:right="-20"/>
              <w:jc w:val="right"/>
              <w:rPr>
                <w:sz w:val="20"/>
                <w:szCs w:val="18"/>
                <w:lang w:val="en-US"/>
              </w:rPr>
            </w:pPr>
            <w:r w:rsidRPr="00F62FB3">
              <w:rPr>
                <w:sz w:val="20"/>
                <w:szCs w:val="18"/>
                <w:lang w:val="en-US"/>
              </w:rPr>
              <w:t>4,298,359</w:t>
            </w:r>
          </w:p>
        </w:tc>
        <w:tc>
          <w:tcPr>
            <w:tcW w:w="236" w:type="dxa"/>
            <w:tcBorders>
              <w:bottom w:val="nil"/>
            </w:tcBorders>
          </w:tcPr>
          <w:p w14:paraId="70B115C4" w14:textId="77777777" w:rsidR="0029486D" w:rsidRPr="00206CA1" w:rsidRDefault="0029486D" w:rsidP="0029486D">
            <w:pPr>
              <w:tabs>
                <w:tab w:val="decimal" w:pos="880"/>
              </w:tabs>
              <w:ind w:left="-126" w:right="-108" w:firstLine="18"/>
              <w:rPr>
                <w:sz w:val="20"/>
                <w:lang w:val="en-US"/>
              </w:rPr>
            </w:pPr>
          </w:p>
        </w:tc>
        <w:tc>
          <w:tcPr>
            <w:tcW w:w="1082" w:type="dxa"/>
            <w:tcBorders>
              <w:bottom w:val="nil"/>
            </w:tcBorders>
          </w:tcPr>
          <w:p w14:paraId="549CE8C4" w14:textId="55A22314" w:rsidR="0029486D" w:rsidRPr="00206CA1" w:rsidRDefault="0029486D" w:rsidP="0029486D">
            <w:pPr>
              <w:ind w:left="-218" w:right="-17"/>
              <w:jc w:val="right"/>
              <w:rPr>
                <w:sz w:val="20"/>
                <w:lang w:val="en-US"/>
              </w:rPr>
            </w:pPr>
            <w:r w:rsidRPr="00206CA1">
              <w:rPr>
                <w:sz w:val="20"/>
                <w:szCs w:val="18"/>
              </w:rPr>
              <w:t>1,442,931</w:t>
            </w:r>
          </w:p>
        </w:tc>
      </w:tr>
      <w:tr w:rsidR="0029486D" w:rsidRPr="00206CA1" w14:paraId="1E0843B8" w14:textId="77777777" w:rsidTr="002531D2">
        <w:trPr>
          <w:tblHeader/>
        </w:trPr>
        <w:tc>
          <w:tcPr>
            <w:tcW w:w="2822" w:type="dxa"/>
            <w:tcBorders>
              <w:bottom w:val="nil"/>
            </w:tcBorders>
            <w:vAlign w:val="bottom"/>
          </w:tcPr>
          <w:p w14:paraId="1C3895F7" w14:textId="77777777" w:rsidR="0029486D" w:rsidRPr="00206CA1" w:rsidRDefault="0029486D" w:rsidP="0029486D">
            <w:pPr>
              <w:pStyle w:val="BodyText"/>
              <w:spacing w:after="0" w:line="240" w:lineRule="atLeast"/>
              <w:rPr>
                <w:sz w:val="20"/>
                <w:rtl/>
                <w:cs/>
                <w:lang w:val="en-US"/>
              </w:rPr>
            </w:pPr>
            <w:r w:rsidRPr="00206CA1">
              <w:rPr>
                <w:sz w:val="20"/>
                <w:lang w:val="en-US"/>
              </w:rPr>
              <w:t>Unallocated assets</w:t>
            </w:r>
          </w:p>
        </w:tc>
        <w:tc>
          <w:tcPr>
            <w:tcW w:w="1067" w:type="dxa"/>
            <w:tcBorders>
              <w:bottom w:val="nil"/>
            </w:tcBorders>
          </w:tcPr>
          <w:p w14:paraId="41DDDA9B" w14:textId="77777777" w:rsidR="0029486D" w:rsidRPr="00F62FB3" w:rsidRDefault="0029486D" w:rsidP="0029486D">
            <w:pPr>
              <w:tabs>
                <w:tab w:val="decimal" w:pos="790"/>
              </w:tabs>
              <w:ind w:left="-126" w:right="-16" w:firstLine="18"/>
              <w:jc w:val="right"/>
              <w:rPr>
                <w:sz w:val="20"/>
                <w:szCs w:val="18"/>
                <w:lang w:val="en-US"/>
              </w:rPr>
            </w:pPr>
          </w:p>
        </w:tc>
        <w:tc>
          <w:tcPr>
            <w:tcW w:w="269" w:type="dxa"/>
            <w:tcBorders>
              <w:bottom w:val="nil"/>
            </w:tcBorders>
          </w:tcPr>
          <w:p w14:paraId="771836C9" w14:textId="77777777" w:rsidR="0029486D" w:rsidRPr="00206CA1" w:rsidRDefault="0029486D" w:rsidP="0029486D">
            <w:pPr>
              <w:tabs>
                <w:tab w:val="decimal" w:pos="790"/>
              </w:tabs>
              <w:ind w:left="-126" w:right="-16" w:firstLine="18"/>
              <w:jc w:val="right"/>
              <w:rPr>
                <w:sz w:val="20"/>
                <w:lang w:val="en-US"/>
              </w:rPr>
            </w:pPr>
          </w:p>
        </w:tc>
        <w:tc>
          <w:tcPr>
            <w:tcW w:w="979" w:type="dxa"/>
            <w:tcBorders>
              <w:bottom w:val="nil"/>
            </w:tcBorders>
            <w:shd w:val="clear" w:color="auto" w:fill="auto"/>
          </w:tcPr>
          <w:p w14:paraId="76FAABFC" w14:textId="77777777" w:rsidR="0029486D" w:rsidRPr="00206CA1" w:rsidRDefault="0029486D" w:rsidP="0029486D">
            <w:pPr>
              <w:tabs>
                <w:tab w:val="decimal" w:pos="790"/>
              </w:tabs>
              <w:ind w:left="-126" w:right="-16" w:firstLine="18"/>
              <w:jc w:val="right"/>
              <w:rPr>
                <w:sz w:val="20"/>
                <w:lang w:val="en-US"/>
              </w:rPr>
            </w:pPr>
          </w:p>
        </w:tc>
        <w:tc>
          <w:tcPr>
            <w:tcW w:w="236" w:type="dxa"/>
            <w:tcBorders>
              <w:bottom w:val="nil"/>
            </w:tcBorders>
          </w:tcPr>
          <w:p w14:paraId="09A4E334" w14:textId="77777777" w:rsidR="0029486D" w:rsidRPr="00206CA1" w:rsidRDefault="0029486D" w:rsidP="0029486D">
            <w:pPr>
              <w:tabs>
                <w:tab w:val="decimal" w:pos="702"/>
              </w:tabs>
              <w:ind w:left="-126" w:right="-108" w:firstLine="18"/>
              <w:jc w:val="right"/>
              <w:rPr>
                <w:sz w:val="20"/>
                <w:lang w:val="en-US"/>
              </w:rPr>
            </w:pPr>
          </w:p>
        </w:tc>
        <w:tc>
          <w:tcPr>
            <w:tcW w:w="923" w:type="dxa"/>
            <w:tcBorders>
              <w:bottom w:val="nil"/>
            </w:tcBorders>
            <w:shd w:val="clear" w:color="auto" w:fill="auto"/>
          </w:tcPr>
          <w:p w14:paraId="15ACF0B9" w14:textId="77777777" w:rsidR="0029486D" w:rsidRPr="00F62FB3" w:rsidRDefault="0029486D" w:rsidP="0029486D">
            <w:pPr>
              <w:tabs>
                <w:tab w:val="decimal" w:pos="799"/>
              </w:tabs>
              <w:ind w:left="-126" w:right="-108" w:firstLine="18"/>
              <w:jc w:val="right"/>
              <w:rPr>
                <w:sz w:val="20"/>
                <w:szCs w:val="18"/>
                <w:lang w:val="en-US"/>
              </w:rPr>
            </w:pPr>
          </w:p>
        </w:tc>
        <w:tc>
          <w:tcPr>
            <w:tcW w:w="236" w:type="dxa"/>
            <w:tcBorders>
              <w:bottom w:val="nil"/>
            </w:tcBorders>
          </w:tcPr>
          <w:p w14:paraId="269BB0D7" w14:textId="77777777" w:rsidR="0029486D" w:rsidRPr="00206CA1" w:rsidRDefault="0029486D" w:rsidP="0029486D">
            <w:pPr>
              <w:tabs>
                <w:tab w:val="decimal" w:pos="799"/>
              </w:tabs>
              <w:ind w:left="-126" w:right="-108" w:firstLine="18"/>
              <w:jc w:val="right"/>
              <w:rPr>
                <w:sz w:val="20"/>
                <w:lang w:val="en-US"/>
              </w:rPr>
            </w:pPr>
          </w:p>
        </w:tc>
        <w:tc>
          <w:tcPr>
            <w:tcW w:w="923" w:type="dxa"/>
            <w:tcBorders>
              <w:bottom w:val="nil"/>
            </w:tcBorders>
            <w:shd w:val="clear" w:color="auto" w:fill="auto"/>
          </w:tcPr>
          <w:p w14:paraId="3DDBF475" w14:textId="77777777" w:rsidR="0029486D" w:rsidRPr="00206CA1" w:rsidRDefault="0029486D" w:rsidP="0029486D">
            <w:pPr>
              <w:tabs>
                <w:tab w:val="decimal" w:pos="799"/>
              </w:tabs>
              <w:ind w:left="-126" w:right="-108" w:firstLine="18"/>
              <w:jc w:val="right"/>
              <w:rPr>
                <w:sz w:val="20"/>
                <w:lang w:val="en-US"/>
              </w:rPr>
            </w:pPr>
          </w:p>
        </w:tc>
        <w:tc>
          <w:tcPr>
            <w:tcW w:w="236" w:type="dxa"/>
            <w:tcBorders>
              <w:bottom w:val="nil"/>
            </w:tcBorders>
          </w:tcPr>
          <w:p w14:paraId="3A3E09DE" w14:textId="77777777" w:rsidR="0029486D" w:rsidRPr="00206CA1" w:rsidRDefault="0029486D" w:rsidP="0029486D">
            <w:pPr>
              <w:tabs>
                <w:tab w:val="decimal" w:pos="702"/>
              </w:tabs>
              <w:ind w:left="-126" w:right="-108" w:firstLine="18"/>
              <w:jc w:val="right"/>
              <w:rPr>
                <w:sz w:val="20"/>
                <w:lang w:val="en-US"/>
              </w:rPr>
            </w:pPr>
          </w:p>
        </w:tc>
        <w:tc>
          <w:tcPr>
            <w:tcW w:w="1012" w:type="dxa"/>
            <w:tcBorders>
              <w:bottom w:val="nil"/>
            </w:tcBorders>
          </w:tcPr>
          <w:p w14:paraId="790D498F" w14:textId="77777777" w:rsidR="0029486D" w:rsidRPr="00F62FB3" w:rsidRDefault="0029486D" w:rsidP="0029486D">
            <w:pPr>
              <w:tabs>
                <w:tab w:val="decimal" w:pos="804"/>
              </w:tabs>
              <w:ind w:left="-126" w:right="-108" w:firstLine="18"/>
              <w:jc w:val="right"/>
              <w:rPr>
                <w:sz w:val="20"/>
                <w:szCs w:val="18"/>
                <w:lang w:val="en-US"/>
              </w:rPr>
            </w:pPr>
          </w:p>
        </w:tc>
        <w:tc>
          <w:tcPr>
            <w:tcW w:w="252" w:type="dxa"/>
            <w:tcBorders>
              <w:bottom w:val="nil"/>
            </w:tcBorders>
          </w:tcPr>
          <w:p w14:paraId="0DCBF0D5" w14:textId="77777777" w:rsidR="0029486D" w:rsidRPr="00206CA1" w:rsidRDefault="0029486D" w:rsidP="0029486D">
            <w:pPr>
              <w:tabs>
                <w:tab w:val="decimal" w:pos="804"/>
              </w:tabs>
              <w:ind w:left="-126" w:right="-108" w:firstLine="18"/>
              <w:jc w:val="right"/>
              <w:rPr>
                <w:sz w:val="20"/>
                <w:lang w:val="en-US"/>
              </w:rPr>
            </w:pPr>
          </w:p>
        </w:tc>
        <w:tc>
          <w:tcPr>
            <w:tcW w:w="996" w:type="dxa"/>
            <w:tcBorders>
              <w:bottom w:val="nil"/>
            </w:tcBorders>
          </w:tcPr>
          <w:p w14:paraId="63E2D4D9" w14:textId="77777777" w:rsidR="0029486D" w:rsidRPr="00206CA1" w:rsidRDefault="0029486D" w:rsidP="0029486D">
            <w:pPr>
              <w:tabs>
                <w:tab w:val="decimal" w:pos="804"/>
              </w:tabs>
              <w:ind w:left="-126" w:right="-108" w:firstLine="18"/>
              <w:jc w:val="right"/>
              <w:rPr>
                <w:sz w:val="20"/>
                <w:lang w:val="en-US"/>
              </w:rPr>
            </w:pPr>
          </w:p>
        </w:tc>
        <w:tc>
          <w:tcPr>
            <w:tcW w:w="241" w:type="dxa"/>
            <w:tcBorders>
              <w:bottom w:val="nil"/>
            </w:tcBorders>
          </w:tcPr>
          <w:p w14:paraId="100C6EE3" w14:textId="77777777" w:rsidR="0029486D" w:rsidRPr="00206CA1" w:rsidRDefault="0029486D" w:rsidP="0029486D">
            <w:pPr>
              <w:tabs>
                <w:tab w:val="decimal" w:pos="702"/>
              </w:tabs>
              <w:ind w:left="-126" w:right="-108" w:firstLine="18"/>
              <w:jc w:val="right"/>
              <w:rPr>
                <w:sz w:val="20"/>
                <w:lang w:val="en-US"/>
              </w:rPr>
            </w:pPr>
          </w:p>
        </w:tc>
        <w:tc>
          <w:tcPr>
            <w:tcW w:w="1007" w:type="dxa"/>
            <w:tcBorders>
              <w:bottom w:val="nil"/>
            </w:tcBorders>
          </w:tcPr>
          <w:p w14:paraId="4806BD13" w14:textId="77777777" w:rsidR="0029486D" w:rsidRPr="00F62FB3" w:rsidRDefault="0029486D" w:rsidP="0029486D">
            <w:pPr>
              <w:tabs>
                <w:tab w:val="decimal" w:pos="803"/>
              </w:tabs>
              <w:ind w:left="-126" w:right="-108" w:firstLine="18"/>
              <w:jc w:val="right"/>
              <w:rPr>
                <w:sz w:val="20"/>
                <w:szCs w:val="18"/>
                <w:lang w:val="en-US"/>
              </w:rPr>
            </w:pPr>
          </w:p>
        </w:tc>
        <w:tc>
          <w:tcPr>
            <w:tcW w:w="236" w:type="dxa"/>
            <w:tcBorders>
              <w:bottom w:val="nil"/>
            </w:tcBorders>
          </w:tcPr>
          <w:p w14:paraId="45906E19" w14:textId="77777777" w:rsidR="0029486D" w:rsidRPr="00206CA1" w:rsidRDefault="0029486D" w:rsidP="0029486D">
            <w:pPr>
              <w:tabs>
                <w:tab w:val="decimal" w:pos="934"/>
              </w:tabs>
              <w:ind w:left="-126" w:right="-108" w:firstLine="18"/>
              <w:jc w:val="right"/>
              <w:rPr>
                <w:sz w:val="20"/>
                <w:lang w:val="en-US"/>
              </w:rPr>
            </w:pPr>
          </w:p>
        </w:tc>
        <w:tc>
          <w:tcPr>
            <w:tcW w:w="1101" w:type="dxa"/>
            <w:tcBorders>
              <w:bottom w:val="nil"/>
            </w:tcBorders>
          </w:tcPr>
          <w:p w14:paraId="50DC9A02" w14:textId="77777777" w:rsidR="0029486D" w:rsidRPr="00206CA1" w:rsidRDefault="0029486D" w:rsidP="0029486D">
            <w:pPr>
              <w:tabs>
                <w:tab w:val="decimal" w:pos="830"/>
              </w:tabs>
              <w:ind w:left="-126" w:right="-108" w:firstLine="18"/>
              <w:jc w:val="right"/>
              <w:rPr>
                <w:sz w:val="20"/>
                <w:lang w:val="en-US"/>
              </w:rPr>
            </w:pPr>
          </w:p>
        </w:tc>
        <w:tc>
          <w:tcPr>
            <w:tcW w:w="236" w:type="dxa"/>
            <w:tcBorders>
              <w:bottom w:val="nil"/>
            </w:tcBorders>
          </w:tcPr>
          <w:p w14:paraId="3A0D3244" w14:textId="77777777" w:rsidR="0029486D" w:rsidRPr="00206CA1" w:rsidRDefault="0029486D" w:rsidP="0029486D">
            <w:pPr>
              <w:tabs>
                <w:tab w:val="decimal" w:pos="702"/>
              </w:tabs>
              <w:ind w:left="-126" w:right="-108" w:firstLine="18"/>
              <w:jc w:val="right"/>
              <w:rPr>
                <w:sz w:val="20"/>
                <w:lang w:val="en-US"/>
              </w:rPr>
            </w:pPr>
          </w:p>
        </w:tc>
        <w:tc>
          <w:tcPr>
            <w:tcW w:w="1160" w:type="dxa"/>
            <w:tcBorders>
              <w:bottom w:val="single" w:sz="4" w:space="0" w:color="auto"/>
            </w:tcBorders>
          </w:tcPr>
          <w:p w14:paraId="274E37FE" w14:textId="439E89AB" w:rsidR="0029486D" w:rsidRPr="00F62FB3" w:rsidRDefault="000B5E44" w:rsidP="002531D2">
            <w:pPr>
              <w:ind w:left="-126" w:right="-20" w:firstLine="18"/>
              <w:jc w:val="right"/>
              <w:rPr>
                <w:sz w:val="20"/>
                <w:szCs w:val="18"/>
                <w:lang w:val="en-US"/>
              </w:rPr>
            </w:pPr>
            <w:r w:rsidRPr="00F62FB3">
              <w:rPr>
                <w:sz w:val="20"/>
                <w:szCs w:val="18"/>
                <w:lang w:val="en-US"/>
              </w:rPr>
              <w:t>1,531,</w:t>
            </w:r>
            <w:r w:rsidR="00A4131D" w:rsidRPr="00F62FB3">
              <w:rPr>
                <w:sz w:val="20"/>
                <w:szCs w:val="18"/>
                <w:lang w:val="en-US"/>
              </w:rPr>
              <w:t>0</w:t>
            </w:r>
            <w:r w:rsidR="0009690B">
              <w:rPr>
                <w:sz w:val="20"/>
                <w:szCs w:val="18"/>
                <w:lang w:val="en-US"/>
              </w:rPr>
              <w:t>55</w:t>
            </w:r>
          </w:p>
        </w:tc>
        <w:tc>
          <w:tcPr>
            <w:tcW w:w="236" w:type="dxa"/>
            <w:tcBorders>
              <w:bottom w:val="nil"/>
            </w:tcBorders>
          </w:tcPr>
          <w:p w14:paraId="7EC6C437" w14:textId="77777777" w:rsidR="0029486D" w:rsidRPr="00206CA1" w:rsidRDefault="0029486D" w:rsidP="0029486D">
            <w:pPr>
              <w:ind w:left="-126" w:right="-108" w:firstLine="18"/>
              <w:jc w:val="right"/>
              <w:rPr>
                <w:sz w:val="20"/>
                <w:lang w:val="en-US"/>
              </w:rPr>
            </w:pPr>
          </w:p>
        </w:tc>
        <w:tc>
          <w:tcPr>
            <w:tcW w:w="1082" w:type="dxa"/>
            <w:tcBorders>
              <w:bottom w:val="single" w:sz="4" w:space="0" w:color="auto"/>
            </w:tcBorders>
          </w:tcPr>
          <w:p w14:paraId="2A6273FC" w14:textId="5949952A" w:rsidR="0029486D" w:rsidRPr="00206CA1" w:rsidRDefault="0029486D" w:rsidP="0029486D">
            <w:pPr>
              <w:ind w:left="-218" w:right="-17"/>
              <w:jc w:val="right"/>
              <w:rPr>
                <w:sz w:val="20"/>
                <w:lang w:val="en-US"/>
              </w:rPr>
            </w:pPr>
            <w:r w:rsidRPr="00206CA1">
              <w:rPr>
                <w:sz w:val="20"/>
                <w:szCs w:val="18"/>
              </w:rPr>
              <w:t>6,22</w:t>
            </w:r>
            <w:r>
              <w:rPr>
                <w:sz w:val="20"/>
                <w:szCs w:val="18"/>
              </w:rPr>
              <w:t>2</w:t>
            </w:r>
            <w:r w:rsidRPr="00206CA1">
              <w:rPr>
                <w:sz w:val="20"/>
                <w:szCs w:val="18"/>
              </w:rPr>
              <w:t>,</w:t>
            </w:r>
            <w:r>
              <w:rPr>
                <w:sz w:val="20"/>
                <w:szCs w:val="18"/>
              </w:rPr>
              <w:t>51</w:t>
            </w:r>
            <w:r w:rsidRPr="00206CA1">
              <w:rPr>
                <w:sz w:val="20"/>
                <w:szCs w:val="18"/>
              </w:rPr>
              <w:t>8</w:t>
            </w:r>
          </w:p>
        </w:tc>
      </w:tr>
      <w:tr w:rsidR="0029486D" w:rsidRPr="00206CA1" w14:paraId="4451DE39" w14:textId="77777777" w:rsidTr="002531D2">
        <w:trPr>
          <w:trHeight w:val="70"/>
          <w:tblHeader/>
        </w:trPr>
        <w:tc>
          <w:tcPr>
            <w:tcW w:w="2822" w:type="dxa"/>
            <w:tcBorders>
              <w:bottom w:val="nil"/>
            </w:tcBorders>
            <w:vAlign w:val="bottom"/>
          </w:tcPr>
          <w:p w14:paraId="3E1AB406" w14:textId="77777777" w:rsidR="0029486D" w:rsidRPr="00206CA1" w:rsidRDefault="0029486D" w:rsidP="0029486D">
            <w:pPr>
              <w:pStyle w:val="BodyText"/>
              <w:spacing w:after="0" w:line="240" w:lineRule="atLeast"/>
              <w:rPr>
                <w:b/>
                <w:bCs/>
                <w:sz w:val="20"/>
                <w:lang w:val="en-US"/>
              </w:rPr>
            </w:pPr>
            <w:r w:rsidRPr="00206CA1">
              <w:rPr>
                <w:b/>
                <w:bCs/>
                <w:sz w:val="20"/>
                <w:lang w:val="en-US"/>
              </w:rPr>
              <w:t>Total assets</w:t>
            </w:r>
          </w:p>
        </w:tc>
        <w:tc>
          <w:tcPr>
            <w:tcW w:w="1067" w:type="dxa"/>
            <w:tcBorders>
              <w:bottom w:val="nil"/>
            </w:tcBorders>
          </w:tcPr>
          <w:p w14:paraId="21791D47" w14:textId="77777777" w:rsidR="0029486D" w:rsidRPr="00F62FB3" w:rsidRDefault="0029486D" w:rsidP="0029486D">
            <w:pPr>
              <w:tabs>
                <w:tab w:val="decimal" w:pos="790"/>
                <w:tab w:val="decimal" w:pos="882"/>
              </w:tabs>
              <w:ind w:left="-126" w:right="-16" w:firstLine="18"/>
              <w:rPr>
                <w:b/>
                <w:bCs/>
                <w:sz w:val="20"/>
                <w:szCs w:val="18"/>
              </w:rPr>
            </w:pPr>
          </w:p>
        </w:tc>
        <w:tc>
          <w:tcPr>
            <w:tcW w:w="269" w:type="dxa"/>
            <w:tcBorders>
              <w:bottom w:val="nil"/>
            </w:tcBorders>
            <w:vAlign w:val="bottom"/>
          </w:tcPr>
          <w:p w14:paraId="3E64F121" w14:textId="77777777" w:rsidR="0029486D" w:rsidRPr="00206CA1" w:rsidRDefault="0029486D" w:rsidP="0029486D">
            <w:pPr>
              <w:tabs>
                <w:tab w:val="decimal" w:pos="790"/>
                <w:tab w:val="decimal" w:pos="882"/>
              </w:tabs>
              <w:ind w:left="-126" w:right="-16" w:firstLine="18"/>
              <w:rPr>
                <w:sz w:val="20"/>
              </w:rPr>
            </w:pPr>
          </w:p>
        </w:tc>
        <w:tc>
          <w:tcPr>
            <w:tcW w:w="979" w:type="dxa"/>
            <w:tcBorders>
              <w:bottom w:val="nil"/>
            </w:tcBorders>
            <w:shd w:val="clear" w:color="auto" w:fill="auto"/>
            <w:vAlign w:val="bottom"/>
          </w:tcPr>
          <w:p w14:paraId="41834BA4" w14:textId="77777777" w:rsidR="0029486D" w:rsidRPr="00206CA1" w:rsidRDefault="0029486D" w:rsidP="0029486D">
            <w:pPr>
              <w:tabs>
                <w:tab w:val="decimal" w:pos="790"/>
              </w:tabs>
              <w:ind w:left="-126" w:right="-16" w:firstLine="18"/>
              <w:rPr>
                <w:b/>
                <w:bCs/>
                <w:sz w:val="20"/>
              </w:rPr>
            </w:pPr>
          </w:p>
        </w:tc>
        <w:tc>
          <w:tcPr>
            <w:tcW w:w="236" w:type="dxa"/>
            <w:tcBorders>
              <w:bottom w:val="nil"/>
            </w:tcBorders>
            <w:vAlign w:val="bottom"/>
          </w:tcPr>
          <w:p w14:paraId="64F9A572" w14:textId="77777777" w:rsidR="0029486D" w:rsidRPr="00206CA1" w:rsidRDefault="0029486D" w:rsidP="0029486D">
            <w:pPr>
              <w:tabs>
                <w:tab w:val="decimal" w:pos="702"/>
              </w:tabs>
              <w:ind w:left="-126" w:right="-108" w:firstLine="18"/>
              <w:rPr>
                <w:b/>
                <w:bCs/>
                <w:sz w:val="20"/>
              </w:rPr>
            </w:pPr>
          </w:p>
        </w:tc>
        <w:tc>
          <w:tcPr>
            <w:tcW w:w="923" w:type="dxa"/>
            <w:tcBorders>
              <w:bottom w:val="nil"/>
            </w:tcBorders>
            <w:shd w:val="clear" w:color="auto" w:fill="auto"/>
          </w:tcPr>
          <w:p w14:paraId="584D0292" w14:textId="77777777" w:rsidR="0029486D" w:rsidRPr="00F62FB3" w:rsidRDefault="0029486D" w:rsidP="0029486D">
            <w:pPr>
              <w:tabs>
                <w:tab w:val="decimal" w:pos="799"/>
              </w:tabs>
              <w:ind w:left="-126" w:right="-108" w:firstLine="18"/>
              <w:rPr>
                <w:sz w:val="20"/>
                <w:szCs w:val="18"/>
              </w:rPr>
            </w:pPr>
          </w:p>
        </w:tc>
        <w:tc>
          <w:tcPr>
            <w:tcW w:w="236" w:type="dxa"/>
            <w:tcBorders>
              <w:bottom w:val="nil"/>
            </w:tcBorders>
            <w:vAlign w:val="bottom"/>
          </w:tcPr>
          <w:p w14:paraId="1D68740E" w14:textId="77777777" w:rsidR="0029486D" w:rsidRPr="00206CA1" w:rsidRDefault="0029486D" w:rsidP="0029486D">
            <w:pPr>
              <w:tabs>
                <w:tab w:val="decimal" w:pos="799"/>
              </w:tabs>
              <w:ind w:left="-126" w:right="-108" w:firstLine="18"/>
              <w:rPr>
                <w:sz w:val="20"/>
              </w:rPr>
            </w:pPr>
          </w:p>
        </w:tc>
        <w:tc>
          <w:tcPr>
            <w:tcW w:w="923" w:type="dxa"/>
            <w:tcBorders>
              <w:bottom w:val="nil"/>
            </w:tcBorders>
            <w:shd w:val="clear" w:color="auto" w:fill="auto"/>
          </w:tcPr>
          <w:p w14:paraId="4B390ED5" w14:textId="77777777" w:rsidR="0029486D" w:rsidRPr="00206CA1" w:rsidRDefault="0029486D" w:rsidP="0029486D">
            <w:pPr>
              <w:tabs>
                <w:tab w:val="decimal" w:pos="799"/>
              </w:tabs>
              <w:ind w:left="-126" w:right="-108" w:firstLine="18"/>
              <w:rPr>
                <w:sz w:val="20"/>
              </w:rPr>
            </w:pPr>
          </w:p>
        </w:tc>
        <w:tc>
          <w:tcPr>
            <w:tcW w:w="236" w:type="dxa"/>
            <w:tcBorders>
              <w:bottom w:val="nil"/>
            </w:tcBorders>
            <w:vAlign w:val="bottom"/>
          </w:tcPr>
          <w:p w14:paraId="66FAE1BC" w14:textId="77777777" w:rsidR="0029486D" w:rsidRPr="00206CA1" w:rsidRDefault="0029486D" w:rsidP="0029486D">
            <w:pPr>
              <w:tabs>
                <w:tab w:val="decimal" w:pos="702"/>
              </w:tabs>
              <w:ind w:left="-126" w:right="-108" w:firstLine="18"/>
              <w:rPr>
                <w:sz w:val="20"/>
              </w:rPr>
            </w:pPr>
          </w:p>
        </w:tc>
        <w:tc>
          <w:tcPr>
            <w:tcW w:w="1012" w:type="dxa"/>
            <w:tcBorders>
              <w:bottom w:val="nil"/>
            </w:tcBorders>
          </w:tcPr>
          <w:p w14:paraId="41B2D9C4" w14:textId="77777777" w:rsidR="0029486D" w:rsidRPr="00F62FB3" w:rsidRDefault="0029486D" w:rsidP="0029486D">
            <w:pPr>
              <w:tabs>
                <w:tab w:val="decimal" w:pos="804"/>
              </w:tabs>
              <w:ind w:left="-126" w:right="-108" w:firstLine="18"/>
              <w:rPr>
                <w:sz w:val="20"/>
                <w:szCs w:val="18"/>
              </w:rPr>
            </w:pPr>
          </w:p>
        </w:tc>
        <w:tc>
          <w:tcPr>
            <w:tcW w:w="252" w:type="dxa"/>
            <w:tcBorders>
              <w:bottom w:val="nil"/>
            </w:tcBorders>
            <w:vAlign w:val="bottom"/>
          </w:tcPr>
          <w:p w14:paraId="05590056" w14:textId="77777777" w:rsidR="0029486D" w:rsidRPr="00206CA1" w:rsidRDefault="0029486D" w:rsidP="0029486D">
            <w:pPr>
              <w:tabs>
                <w:tab w:val="decimal" w:pos="804"/>
              </w:tabs>
              <w:ind w:left="-126" w:right="-108" w:firstLine="18"/>
              <w:rPr>
                <w:sz w:val="20"/>
              </w:rPr>
            </w:pPr>
          </w:p>
        </w:tc>
        <w:tc>
          <w:tcPr>
            <w:tcW w:w="996" w:type="dxa"/>
            <w:tcBorders>
              <w:bottom w:val="nil"/>
            </w:tcBorders>
          </w:tcPr>
          <w:p w14:paraId="426E8556" w14:textId="77777777" w:rsidR="0029486D" w:rsidRPr="00206CA1" w:rsidRDefault="0029486D" w:rsidP="0029486D">
            <w:pPr>
              <w:tabs>
                <w:tab w:val="decimal" w:pos="804"/>
              </w:tabs>
              <w:ind w:left="-126" w:right="-108" w:firstLine="18"/>
              <w:rPr>
                <w:sz w:val="20"/>
              </w:rPr>
            </w:pPr>
          </w:p>
        </w:tc>
        <w:tc>
          <w:tcPr>
            <w:tcW w:w="241" w:type="dxa"/>
            <w:tcBorders>
              <w:bottom w:val="nil"/>
            </w:tcBorders>
            <w:vAlign w:val="bottom"/>
          </w:tcPr>
          <w:p w14:paraId="24FE0085" w14:textId="77777777" w:rsidR="0029486D" w:rsidRPr="00206CA1" w:rsidRDefault="0029486D" w:rsidP="0029486D">
            <w:pPr>
              <w:tabs>
                <w:tab w:val="decimal" w:pos="702"/>
              </w:tabs>
              <w:ind w:left="-126" w:right="-108" w:firstLine="18"/>
              <w:rPr>
                <w:sz w:val="20"/>
              </w:rPr>
            </w:pPr>
          </w:p>
        </w:tc>
        <w:tc>
          <w:tcPr>
            <w:tcW w:w="1007" w:type="dxa"/>
            <w:tcBorders>
              <w:bottom w:val="nil"/>
            </w:tcBorders>
          </w:tcPr>
          <w:p w14:paraId="3F66C4B6" w14:textId="77777777" w:rsidR="0029486D" w:rsidRPr="00F62FB3" w:rsidRDefault="0029486D" w:rsidP="0029486D">
            <w:pPr>
              <w:tabs>
                <w:tab w:val="decimal" w:pos="803"/>
              </w:tabs>
              <w:ind w:left="-126" w:right="-108" w:firstLine="18"/>
              <w:rPr>
                <w:sz w:val="20"/>
                <w:szCs w:val="18"/>
              </w:rPr>
            </w:pPr>
          </w:p>
        </w:tc>
        <w:tc>
          <w:tcPr>
            <w:tcW w:w="236" w:type="dxa"/>
            <w:tcBorders>
              <w:bottom w:val="nil"/>
            </w:tcBorders>
            <w:vAlign w:val="bottom"/>
          </w:tcPr>
          <w:p w14:paraId="64953E26" w14:textId="77777777" w:rsidR="0029486D" w:rsidRPr="00206CA1" w:rsidRDefault="0029486D" w:rsidP="0029486D">
            <w:pPr>
              <w:tabs>
                <w:tab w:val="decimal" w:pos="934"/>
              </w:tabs>
              <w:ind w:left="-126" w:right="-108" w:firstLine="18"/>
              <w:rPr>
                <w:sz w:val="20"/>
              </w:rPr>
            </w:pPr>
          </w:p>
        </w:tc>
        <w:tc>
          <w:tcPr>
            <w:tcW w:w="1101" w:type="dxa"/>
            <w:tcBorders>
              <w:bottom w:val="nil"/>
            </w:tcBorders>
          </w:tcPr>
          <w:p w14:paraId="4C7E354F" w14:textId="77777777" w:rsidR="0029486D" w:rsidRPr="00206CA1" w:rsidRDefault="0029486D" w:rsidP="0029486D">
            <w:pPr>
              <w:tabs>
                <w:tab w:val="decimal" w:pos="830"/>
              </w:tabs>
              <w:ind w:left="-126" w:right="-108" w:firstLine="18"/>
              <w:rPr>
                <w:sz w:val="20"/>
              </w:rPr>
            </w:pPr>
          </w:p>
        </w:tc>
        <w:tc>
          <w:tcPr>
            <w:tcW w:w="236" w:type="dxa"/>
            <w:tcBorders>
              <w:bottom w:val="nil"/>
            </w:tcBorders>
            <w:vAlign w:val="bottom"/>
          </w:tcPr>
          <w:p w14:paraId="20CFFB0E" w14:textId="77777777" w:rsidR="0029486D" w:rsidRPr="00206CA1" w:rsidRDefault="0029486D" w:rsidP="0029486D">
            <w:pPr>
              <w:tabs>
                <w:tab w:val="decimal" w:pos="702"/>
              </w:tabs>
              <w:ind w:left="-126" w:right="-108" w:firstLine="18"/>
              <w:rPr>
                <w:sz w:val="20"/>
              </w:rPr>
            </w:pPr>
          </w:p>
        </w:tc>
        <w:tc>
          <w:tcPr>
            <w:tcW w:w="1160" w:type="dxa"/>
            <w:tcBorders>
              <w:top w:val="single" w:sz="4" w:space="0" w:color="auto"/>
              <w:bottom w:val="double" w:sz="4" w:space="0" w:color="auto"/>
            </w:tcBorders>
          </w:tcPr>
          <w:p w14:paraId="65DF1C61" w14:textId="0AA56C19" w:rsidR="0029486D" w:rsidRPr="00F62FB3" w:rsidRDefault="000B5E44" w:rsidP="002531D2">
            <w:pPr>
              <w:ind w:right="-20"/>
              <w:jc w:val="right"/>
              <w:rPr>
                <w:b/>
                <w:bCs/>
                <w:sz w:val="20"/>
                <w:szCs w:val="18"/>
                <w:lang w:val="en-US"/>
              </w:rPr>
            </w:pPr>
            <w:r w:rsidRPr="00F62FB3">
              <w:rPr>
                <w:b/>
                <w:bCs/>
                <w:sz w:val="20"/>
                <w:szCs w:val="18"/>
                <w:lang w:val="en-US"/>
              </w:rPr>
              <w:t>21,4</w:t>
            </w:r>
            <w:r w:rsidR="008548F8" w:rsidRPr="00F62FB3">
              <w:rPr>
                <w:b/>
                <w:bCs/>
                <w:sz w:val="20"/>
                <w:szCs w:val="18"/>
                <w:lang w:val="en-US"/>
              </w:rPr>
              <w:t>19,</w:t>
            </w:r>
            <w:r w:rsidR="0009690B">
              <w:rPr>
                <w:b/>
                <w:bCs/>
                <w:sz w:val="20"/>
                <w:szCs w:val="18"/>
                <w:lang w:val="en-US"/>
              </w:rPr>
              <w:t>480</w:t>
            </w:r>
          </w:p>
        </w:tc>
        <w:tc>
          <w:tcPr>
            <w:tcW w:w="236" w:type="dxa"/>
            <w:tcBorders>
              <w:bottom w:val="nil"/>
            </w:tcBorders>
            <w:vAlign w:val="bottom"/>
          </w:tcPr>
          <w:p w14:paraId="3B509C57" w14:textId="77777777" w:rsidR="0029486D" w:rsidRPr="00206CA1" w:rsidRDefault="0029486D" w:rsidP="0029486D">
            <w:pPr>
              <w:tabs>
                <w:tab w:val="decimal" w:pos="880"/>
              </w:tabs>
              <w:ind w:left="-126" w:right="-108" w:firstLine="18"/>
              <w:rPr>
                <w:b/>
                <w:bCs/>
                <w:sz w:val="20"/>
              </w:rPr>
            </w:pPr>
          </w:p>
        </w:tc>
        <w:tc>
          <w:tcPr>
            <w:tcW w:w="1082" w:type="dxa"/>
            <w:tcBorders>
              <w:top w:val="single" w:sz="4" w:space="0" w:color="auto"/>
              <w:bottom w:val="double" w:sz="4" w:space="0" w:color="auto"/>
            </w:tcBorders>
          </w:tcPr>
          <w:p w14:paraId="1E8A8D0D" w14:textId="65D90A3F" w:rsidR="0029486D" w:rsidRPr="00206CA1" w:rsidRDefault="0029486D" w:rsidP="0029486D">
            <w:pPr>
              <w:ind w:left="-218" w:right="-17"/>
              <w:jc w:val="right"/>
              <w:rPr>
                <w:b/>
                <w:bCs/>
                <w:sz w:val="20"/>
              </w:rPr>
            </w:pPr>
            <w:r w:rsidRPr="00206CA1">
              <w:rPr>
                <w:b/>
                <w:bCs/>
                <w:sz w:val="20"/>
                <w:szCs w:val="18"/>
              </w:rPr>
              <w:t>23,89</w:t>
            </w:r>
            <w:r>
              <w:rPr>
                <w:b/>
                <w:bCs/>
                <w:sz w:val="20"/>
                <w:szCs w:val="18"/>
              </w:rPr>
              <w:t>6</w:t>
            </w:r>
            <w:r w:rsidRPr="00206CA1">
              <w:rPr>
                <w:b/>
                <w:bCs/>
                <w:sz w:val="20"/>
                <w:szCs w:val="18"/>
              </w:rPr>
              <w:t>,</w:t>
            </w:r>
            <w:r>
              <w:rPr>
                <w:b/>
                <w:bCs/>
                <w:sz w:val="20"/>
                <w:szCs w:val="18"/>
              </w:rPr>
              <w:t>892</w:t>
            </w:r>
          </w:p>
        </w:tc>
      </w:tr>
      <w:tr w:rsidR="0029486D" w:rsidRPr="00206CA1" w14:paraId="6D757020" w14:textId="77777777" w:rsidTr="002531D2">
        <w:trPr>
          <w:tblHeader/>
        </w:trPr>
        <w:tc>
          <w:tcPr>
            <w:tcW w:w="2822" w:type="dxa"/>
            <w:tcBorders>
              <w:bottom w:val="nil"/>
            </w:tcBorders>
            <w:vAlign w:val="bottom"/>
          </w:tcPr>
          <w:p w14:paraId="13C71AE2" w14:textId="77777777" w:rsidR="0029486D" w:rsidRPr="00206CA1" w:rsidRDefault="0029486D" w:rsidP="0029486D">
            <w:pPr>
              <w:pStyle w:val="BodyText"/>
              <w:spacing w:after="0" w:line="240" w:lineRule="auto"/>
              <w:rPr>
                <w:color w:val="000000"/>
                <w:sz w:val="20"/>
                <w:rtl/>
                <w:cs/>
              </w:rPr>
            </w:pPr>
          </w:p>
        </w:tc>
        <w:tc>
          <w:tcPr>
            <w:tcW w:w="1067" w:type="dxa"/>
            <w:tcBorders>
              <w:bottom w:val="nil"/>
            </w:tcBorders>
          </w:tcPr>
          <w:p w14:paraId="585F1256" w14:textId="77777777" w:rsidR="0029486D" w:rsidRPr="00F62FB3" w:rsidRDefault="0029486D" w:rsidP="0029486D">
            <w:pPr>
              <w:tabs>
                <w:tab w:val="decimal" w:pos="790"/>
                <w:tab w:val="decimal" w:pos="882"/>
              </w:tabs>
              <w:ind w:left="-126" w:right="-16" w:firstLine="18"/>
              <w:rPr>
                <w:sz w:val="20"/>
                <w:szCs w:val="18"/>
              </w:rPr>
            </w:pPr>
          </w:p>
        </w:tc>
        <w:tc>
          <w:tcPr>
            <w:tcW w:w="269" w:type="dxa"/>
            <w:tcBorders>
              <w:bottom w:val="nil"/>
            </w:tcBorders>
            <w:vAlign w:val="bottom"/>
          </w:tcPr>
          <w:p w14:paraId="524F5CF6" w14:textId="77777777" w:rsidR="0029486D" w:rsidRPr="00206CA1" w:rsidRDefault="0029486D" w:rsidP="0029486D">
            <w:pPr>
              <w:tabs>
                <w:tab w:val="decimal" w:pos="790"/>
                <w:tab w:val="decimal" w:pos="882"/>
              </w:tabs>
              <w:ind w:left="-126" w:right="-16" w:firstLine="18"/>
              <w:rPr>
                <w:sz w:val="20"/>
              </w:rPr>
            </w:pPr>
          </w:p>
        </w:tc>
        <w:tc>
          <w:tcPr>
            <w:tcW w:w="979" w:type="dxa"/>
            <w:tcBorders>
              <w:bottom w:val="nil"/>
            </w:tcBorders>
            <w:shd w:val="clear" w:color="auto" w:fill="auto"/>
            <w:vAlign w:val="bottom"/>
          </w:tcPr>
          <w:p w14:paraId="49AE1C8A" w14:textId="77777777" w:rsidR="0029486D" w:rsidRPr="00206CA1" w:rsidRDefault="0029486D" w:rsidP="0029486D">
            <w:pPr>
              <w:tabs>
                <w:tab w:val="decimal" w:pos="790"/>
              </w:tabs>
              <w:ind w:left="-126" w:right="-16" w:firstLine="18"/>
              <w:rPr>
                <w:sz w:val="20"/>
              </w:rPr>
            </w:pPr>
          </w:p>
        </w:tc>
        <w:tc>
          <w:tcPr>
            <w:tcW w:w="236" w:type="dxa"/>
            <w:tcBorders>
              <w:bottom w:val="nil"/>
            </w:tcBorders>
            <w:vAlign w:val="bottom"/>
          </w:tcPr>
          <w:p w14:paraId="3789A570" w14:textId="77777777" w:rsidR="0029486D" w:rsidRPr="00206CA1" w:rsidRDefault="0029486D" w:rsidP="0029486D">
            <w:pPr>
              <w:tabs>
                <w:tab w:val="decimal" w:pos="702"/>
              </w:tabs>
              <w:ind w:left="-126" w:right="-108" w:firstLine="18"/>
              <w:rPr>
                <w:sz w:val="20"/>
              </w:rPr>
            </w:pPr>
          </w:p>
        </w:tc>
        <w:tc>
          <w:tcPr>
            <w:tcW w:w="923" w:type="dxa"/>
            <w:tcBorders>
              <w:bottom w:val="nil"/>
            </w:tcBorders>
            <w:shd w:val="clear" w:color="auto" w:fill="auto"/>
          </w:tcPr>
          <w:p w14:paraId="369C8238" w14:textId="77777777" w:rsidR="0029486D" w:rsidRPr="00F62FB3" w:rsidRDefault="0029486D" w:rsidP="0029486D">
            <w:pPr>
              <w:tabs>
                <w:tab w:val="decimal" w:pos="799"/>
              </w:tabs>
              <w:ind w:left="-126" w:right="-108" w:firstLine="18"/>
              <w:rPr>
                <w:sz w:val="20"/>
                <w:szCs w:val="18"/>
              </w:rPr>
            </w:pPr>
          </w:p>
        </w:tc>
        <w:tc>
          <w:tcPr>
            <w:tcW w:w="236" w:type="dxa"/>
            <w:tcBorders>
              <w:bottom w:val="nil"/>
            </w:tcBorders>
            <w:vAlign w:val="bottom"/>
          </w:tcPr>
          <w:p w14:paraId="2D3C7197" w14:textId="77777777" w:rsidR="0029486D" w:rsidRPr="00206CA1" w:rsidRDefault="0029486D" w:rsidP="0029486D">
            <w:pPr>
              <w:tabs>
                <w:tab w:val="decimal" w:pos="799"/>
              </w:tabs>
              <w:ind w:left="-126" w:right="-108" w:firstLine="18"/>
              <w:rPr>
                <w:sz w:val="20"/>
              </w:rPr>
            </w:pPr>
          </w:p>
        </w:tc>
        <w:tc>
          <w:tcPr>
            <w:tcW w:w="923" w:type="dxa"/>
            <w:tcBorders>
              <w:bottom w:val="nil"/>
            </w:tcBorders>
            <w:shd w:val="clear" w:color="auto" w:fill="auto"/>
          </w:tcPr>
          <w:p w14:paraId="02DE8021" w14:textId="77777777" w:rsidR="0029486D" w:rsidRPr="00206CA1" w:rsidRDefault="0029486D" w:rsidP="0029486D">
            <w:pPr>
              <w:tabs>
                <w:tab w:val="decimal" w:pos="799"/>
              </w:tabs>
              <w:ind w:left="-126" w:right="-108" w:firstLine="18"/>
              <w:rPr>
                <w:sz w:val="20"/>
              </w:rPr>
            </w:pPr>
          </w:p>
        </w:tc>
        <w:tc>
          <w:tcPr>
            <w:tcW w:w="236" w:type="dxa"/>
            <w:tcBorders>
              <w:bottom w:val="nil"/>
            </w:tcBorders>
            <w:vAlign w:val="bottom"/>
          </w:tcPr>
          <w:p w14:paraId="2CE63666" w14:textId="77777777" w:rsidR="0029486D" w:rsidRPr="00206CA1" w:rsidRDefault="0029486D" w:rsidP="0029486D">
            <w:pPr>
              <w:tabs>
                <w:tab w:val="decimal" w:pos="702"/>
              </w:tabs>
              <w:ind w:left="-126" w:right="-108" w:firstLine="18"/>
              <w:rPr>
                <w:sz w:val="20"/>
              </w:rPr>
            </w:pPr>
          </w:p>
        </w:tc>
        <w:tc>
          <w:tcPr>
            <w:tcW w:w="1012" w:type="dxa"/>
            <w:tcBorders>
              <w:bottom w:val="nil"/>
            </w:tcBorders>
          </w:tcPr>
          <w:p w14:paraId="16C1BAAE" w14:textId="77777777" w:rsidR="0029486D" w:rsidRPr="00F62FB3" w:rsidRDefault="0029486D" w:rsidP="0029486D">
            <w:pPr>
              <w:tabs>
                <w:tab w:val="decimal" w:pos="804"/>
              </w:tabs>
              <w:ind w:left="-126" w:right="-108" w:firstLine="18"/>
              <w:rPr>
                <w:sz w:val="20"/>
                <w:szCs w:val="18"/>
              </w:rPr>
            </w:pPr>
          </w:p>
        </w:tc>
        <w:tc>
          <w:tcPr>
            <w:tcW w:w="252" w:type="dxa"/>
            <w:tcBorders>
              <w:bottom w:val="nil"/>
            </w:tcBorders>
            <w:vAlign w:val="bottom"/>
          </w:tcPr>
          <w:p w14:paraId="2123649A" w14:textId="77777777" w:rsidR="0029486D" w:rsidRPr="00206CA1" w:rsidRDefault="0029486D" w:rsidP="0029486D">
            <w:pPr>
              <w:tabs>
                <w:tab w:val="decimal" w:pos="804"/>
              </w:tabs>
              <w:ind w:left="-126" w:right="-108" w:firstLine="18"/>
              <w:rPr>
                <w:sz w:val="20"/>
              </w:rPr>
            </w:pPr>
          </w:p>
        </w:tc>
        <w:tc>
          <w:tcPr>
            <w:tcW w:w="996" w:type="dxa"/>
            <w:tcBorders>
              <w:bottom w:val="nil"/>
            </w:tcBorders>
          </w:tcPr>
          <w:p w14:paraId="65D7350B" w14:textId="77777777" w:rsidR="0029486D" w:rsidRPr="00206CA1" w:rsidRDefault="0029486D" w:rsidP="0029486D">
            <w:pPr>
              <w:tabs>
                <w:tab w:val="decimal" w:pos="804"/>
              </w:tabs>
              <w:ind w:left="-126" w:right="-108" w:firstLine="18"/>
              <w:rPr>
                <w:sz w:val="20"/>
              </w:rPr>
            </w:pPr>
          </w:p>
        </w:tc>
        <w:tc>
          <w:tcPr>
            <w:tcW w:w="241" w:type="dxa"/>
            <w:tcBorders>
              <w:bottom w:val="nil"/>
            </w:tcBorders>
            <w:vAlign w:val="bottom"/>
          </w:tcPr>
          <w:p w14:paraId="0C1AE3AE" w14:textId="77777777" w:rsidR="0029486D" w:rsidRPr="00206CA1" w:rsidRDefault="0029486D" w:rsidP="0029486D">
            <w:pPr>
              <w:tabs>
                <w:tab w:val="decimal" w:pos="702"/>
              </w:tabs>
              <w:ind w:left="-126" w:right="-108" w:firstLine="18"/>
              <w:rPr>
                <w:sz w:val="20"/>
              </w:rPr>
            </w:pPr>
          </w:p>
        </w:tc>
        <w:tc>
          <w:tcPr>
            <w:tcW w:w="1007" w:type="dxa"/>
            <w:tcBorders>
              <w:bottom w:val="nil"/>
            </w:tcBorders>
          </w:tcPr>
          <w:p w14:paraId="7E9D4746" w14:textId="77777777" w:rsidR="0029486D" w:rsidRPr="00F62FB3" w:rsidRDefault="0029486D" w:rsidP="0029486D">
            <w:pPr>
              <w:tabs>
                <w:tab w:val="decimal" w:pos="803"/>
              </w:tabs>
              <w:ind w:left="-126" w:right="-108" w:firstLine="18"/>
              <w:rPr>
                <w:sz w:val="20"/>
                <w:szCs w:val="18"/>
              </w:rPr>
            </w:pPr>
          </w:p>
        </w:tc>
        <w:tc>
          <w:tcPr>
            <w:tcW w:w="236" w:type="dxa"/>
            <w:tcBorders>
              <w:bottom w:val="nil"/>
            </w:tcBorders>
            <w:vAlign w:val="bottom"/>
          </w:tcPr>
          <w:p w14:paraId="72C44A0E" w14:textId="77777777" w:rsidR="0029486D" w:rsidRPr="00206CA1" w:rsidRDefault="0029486D" w:rsidP="0029486D">
            <w:pPr>
              <w:tabs>
                <w:tab w:val="decimal" w:pos="934"/>
              </w:tabs>
              <w:ind w:left="-126" w:right="-108" w:firstLine="18"/>
              <w:rPr>
                <w:sz w:val="20"/>
              </w:rPr>
            </w:pPr>
          </w:p>
        </w:tc>
        <w:tc>
          <w:tcPr>
            <w:tcW w:w="1101" w:type="dxa"/>
            <w:tcBorders>
              <w:bottom w:val="nil"/>
            </w:tcBorders>
          </w:tcPr>
          <w:p w14:paraId="6F59DE37" w14:textId="77777777" w:rsidR="0029486D" w:rsidRPr="00206CA1" w:rsidRDefault="0029486D" w:rsidP="0029486D">
            <w:pPr>
              <w:tabs>
                <w:tab w:val="decimal" w:pos="830"/>
              </w:tabs>
              <w:ind w:left="-126" w:right="-108" w:firstLine="18"/>
              <w:rPr>
                <w:sz w:val="20"/>
              </w:rPr>
            </w:pPr>
          </w:p>
        </w:tc>
        <w:tc>
          <w:tcPr>
            <w:tcW w:w="236" w:type="dxa"/>
            <w:tcBorders>
              <w:bottom w:val="nil"/>
            </w:tcBorders>
            <w:vAlign w:val="bottom"/>
          </w:tcPr>
          <w:p w14:paraId="65AEC9CE" w14:textId="77777777" w:rsidR="0029486D" w:rsidRPr="00206CA1" w:rsidRDefault="0029486D" w:rsidP="0029486D">
            <w:pPr>
              <w:tabs>
                <w:tab w:val="decimal" w:pos="702"/>
              </w:tabs>
              <w:ind w:left="-126" w:right="-108" w:firstLine="18"/>
              <w:rPr>
                <w:sz w:val="20"/>
              </w:rPr>
            </w:pPr>
          </w:p>
        </w:tc>
        <w:tc>
          <w:tcPr>
            <w:tcW w:w="1160" w:type="dxa"/>
            <w:tcBorders>
              <w:top w:val="double" w:sz="4" w:space="0" w:color="auto"/>
              <w:bottom w:val="nil"/>
            </w:tcBorders>
            <w:vAlign w:val="bottom"/>
          </w:tcPr>
          <w:p w14:paraId="7D80DE57" w14:textId="77777777" w:rsidR="0029486D" w:rsidRPr="00F62FB3" w:rsidRDefault="0029486D" w:rsidP="002531D2">
            <w:pPr>
              <w:tabs>
                <w:tab w:val="decimal" w:pos="880"/>
              </w:tabs>
              <w:ind w:left="-126" w:right="-20" w:firstLine="18"/>
              <w:rPr>
                <w:sz w:val="20"/>
              </w:rPr>
            </w:pPr>
          </w:p>
        </w:tc>
        <w:tc>
          <w:tcPr>
            <w:tcW w:w="236" w:type="dxa"/>
            <w:tcBorders>
              <w:bottom w:val="nil"/>
            </w:tcBorders>
            <w:vAlign w:val="bottom"/>
          </w:tcPr>
          <w:p w14:paraId="53DEAF22" w14:textId="77777777" w:rsidR="0029486D" w:rsidRPr="00206CA1" w:rsidRDefault="0029486D" w:rsidP="0029486D">
            <w:pPr>
              <w:tabs>
                <w:tab w:val="decimal" w:pos="880"/>
              </w:tabs>
              <w:ind w:left="-126" w:right="-108" w:firstLine="18"/>
              <w:rPr>
                <w:sz w:val="20"/>
              </w:rPr>
            </w:pPr>
          </w:p>
        </w:tc>
        <w:tc>
          <w:tcPr>
            <w:tcW w:w="1082" w:type="dxa"/>
            <w:tcBorders>
              <w:top w:val="double" w:sz="4" w:space="0" w:color="auto"/>
              <w:bottom w:val="nil"/>
            </w:tcBorders>
            <w:vAlign w:val="bottom"/>
          </w:tcPr>
          <w:p w14:paraId="20F18B30" w14:textId="77777777" w:rsidR="0029486D" w:rsidRPr="00206CA1" w:rsidRDefault="0029486D" w:rsidP="0029486D">
            <w:pPr>
              <w:tabs>
                <w:tab w:val="decimal" w:pos="880"/>
              </w:tabs>
              <w:ind w:left="-126" w:right="-108" w:firstLine="18"/>
              <w:rPr>
                <w:sz w:val="20"/>
              </w:rPr>
            </w:pPr>
          </w:p>
        </w:tc>
      </w:tr>
      <w:tr w:rsidR="0029486D" w:rsidRPr="00206CA1" w14:paraId="0E0566B0" w14:textId="77777777" w:rsidTr="002531D2">
        <w:trPr>
          <w:tblHeader/>
        </w:trPr>
        <w:tc>
          <w:tcPr>
            <w:tcW w:w="2822" w:type="dxa"/>
            <w:tcBorders>
              <w:bottom w:val="nil"/>
            </w:tcBorders>
            <w:vAlign w:val="bottom"/>
          </w:tcPr>
          <w:p w14:paraId="4D5B6499" w14:textId="77777777" w:rsidR="0029486D" w:rsidRPr="00206CA1" w:rsidRDefault="0029486D" w:rsidP="0029486D">
            <w:pPr>
              <w:pStyle w:val="BodyText"/>
              <w:spacing w:after="0" w:line="240" w:lineRule="atLeast"/>
              <w:rPr>
                <w:b/>
                <w:bCs/>
                <w:sz w:val="20"/>
                <w:cs/>
                <w:lang w:val="en-US" w:bidi="th-TH"/>
              </w:rPr>
            </w:pPr>
            <w:r w:rsidRPr="00206CA1">
              <w:rPr>
                <w:b/>
                <w:bCs/>
                <w:sz w:val="20"/>
                <w:lang w:val="en-US"/>
              </w:rPr>
              <w:t xml:space="preserve">Segment liabilities </w:t>
            </w:r>
          </w:p>
        </w:tc>
        <w:tc>
          <w:tcPr>
            <w:tcW w:w="1067" w:type="dxa"/>
            <w:tcBorders>
              <w:bottom w:val="nil"/>
            </w:tcBorders>
          </w:tcPr>
          <w:p w14:paraId="462F2DDA" w14:textId="77777777" w:rsidR="0029486D" w:rsidRPr="00F62FB3" w:rsidRDefault="0029486D" w:rsidP="0029486D">
            <w:pPr>
              <w:tabs>
                <w:tab w:val="decimal" w:pos="790"/>
                <w:tab w:val="decimal" w:pos="882"/>
              </w:tabs>
              <w:ind w:left="-126" w:right="-16" w:firstLine="18"/>
              <w:rPr>
                <w:sz w:val="20"/>
                <w:szCs w:val="18"/>
              </w:rPr>
            </w:pPr>
          </w:p>
        </w:tc>
        <w:tc>
          <w:tcPr>
            <w:tcW w:w="269" w:type="dxa"/>
            <w:tcBorders>
              <w:bottom w:val="nil"/>
            </w:tcBorders>
            <w:vAlign w:val="bottom"/>
          </w:tcPr>
          <w:p w14:paraId="1AFEF018" w14:textId="77777777" w:rsidR="0029486D" w:rsidRPr="00206CA1" w:rsidRDefault="0029486D" w:rsidP="0029486D">
            <w:pPr>
              <w:tabs>
                <w:tab w:val="decimal" w:pos="790"/>
                <w:tab w:val="decimal" w:pos="882"/>
              </w:tabs>
              <w:ind w:left="-126" w:right="-16" w:firstLine="18"/>
              <w:rPr>
                <w:sz w:val="20"/>
              </w:rPr>
            </w:pPr>
          </w:p>
        </w:tc>
        <w:tc>
          <w:tcPr>
            <w:tcW w:w="979" w:type="dxa"/>
            <w:tcBorders>
              <w:bottom w:val="nil"/>
            </w:tcBorders>
            <w:shd w:val="clear" w:color="auto" w:fill="auto"/>
            <w:vAlign w:val="bottom"/>
          </w:tcPr>
          <w:p w14:paraId="414D91C6" w14:textId="77777777" w:rsidR="0029486D" w:rsidRPr="00206CA1" w:rsidRDefault="0029486D" w:rsidP="0029486D">
            <w:pPr>
              <w:tabs>
                <w:tab w:val="decimal" w:pos="790"/>
              </w:tabs>
              <w:ind w:left="-126" w:right="-16" w:firstLine="18"/>
              <w:rPr>
                <w:sz w:val="20"/>
              </w:rPr>
            </w:pPr>
          </w:p>
        </w:tc>
        <w:tc>
          <w:tcPr>
            <w:tcW w:w="236" w:type="dxa"/>
            <w:tcBorders>
              <w:bottom w:val="nil"/>
            </w:tcBorders>
            <w:vAlign w:val="bottom"/>
          </w:tcPr>
          <w:p w14:paraId="57DE3697" w14:textId="77777777" w:rsidR="0029486D" w:rsidRPr="00206CA1" w:rsidRDefault="0029486D" w:rsidP="0029486D">
            <w:pPr>
              <w:tabs>
                <w:tab w:val="decimal" w:pos="702"/>
              </w:tabs>
              <w:ind w:left="-126" w:right="-108" w:firstLine="18"/>
              <w:rPr>
                <w:sz w:val="20"/>
              </w:rPr>
            </w:pPr>
          </w:p>
        </w:tc>
        <w:tc>
          <w:tcPr>
            <w:tcW w:w="923" w:type="dxa"/>
            <w:tcBorders>
              <w:bottom w:val="nil"/>
            </w:tcBorders>
            <w:shd w:val="clear" w:color="auto" w:fill="auto"/>
          </w:tcPr>
          <w:p w14:paraId="02E11AA6" w14:textId="77777777" w:rsidR="0029486D" w:rsidRPr="00F62FB3" w:rsidRDefault="0029486D" w:rsidP="0029486D">
            <w:pPr>
              <w:tabs>
                <w:tab w:val="decimal" w:pos="799"/>
              </w:tabs>
              <w:ind w:left="-126" w:right="-108" w:firstLine="18"/>
              <w:rPr>
                <w:sz w:val="20"/>
                <w:szCs w:val="18"/>
              </w:rPr>
            </w:pPr>
          </w:p>
        </w:tc>
        <w:tc>
          <w:tcPr>
            <w:tcW w:w="236" w:type="dxa"/>
            <w:tcBorders>
              <w:bottom w:val="nil"/>
            </w:tcBorders>
            <w:vAlign w:val="bottom"/>
          </w:tcPr>
          <w:p w14:paraId="10C7F2FA" w14:textId="77777777" w:rsidR="0029486D" w:rsidRPr="00206CA1" w:rsidRDefault="0029486D" w:rsidP="0029486D">
            <w:pPr>
              <w:tabs>
                <w:tab w:val="decimal" w:pos="799"/>
              </w:tabs>
              <w:ind w:left="-126" w:right="-108" w:firstLine="18"/>
              <w:rPr>
                <w:sz w:val="20"/>
              </w:rPr>
            </w:pPr>
          </w:p>
        </w:tc>
        <w:tc>
          <w:tcPr>
            <w:tcW w:w="923" w:type="dxa"/>
            <w:tcBorders>
              <w:bottom w:val="nil"/>
            </w:tcBorders>
            <w:shd w:val="clear" w:color="auto" w:fill="auto"/>
          </w:tcPr>
          <w:p w14:paraId="61C11BCA" w14:textId="77777777" w:rsidR="0029486D" w:rsidRPr="00206CA1" w:rsidRDefault="0029486D" w:rsidP="0029486D">
            <w:pPr>
              <w:tabs>
                <w:tab w:val="decimal" w:pos="799"/>
              </w:tabs>
              <w:ind w:left="-126" w:right="-108" w:firstLine="18"/>
              <w:rPr>
                <w:sz w:val="20"/>
              </w:rPr>
            </w:pPr>
          </w:p>
        </w:tc>
        <w:tc>
          <w:tcPr>
            <w:tcW w:w="236" w:type="dxa"/>
            <w:tcBorders>
              <w:bottom w:val="nil"/>
            </w:tcBorders>
            <w:vAlign w:val="bottom"/>
          </w:tcPr>
          <w:p w14:paraId="4854035A" w14:textId="77777777" w:rsidR="0029486D" w:rsidRPr="00206CA1" w:rsidRDefault="0029486D" w:rsidP="0029486D">
            <w:pPr>
              <w:tabs>
                <w:tab w:val="decimal" w:pos="702"/>
              </w:tabs>
              <w:ind w:left="-126" w:right="-108" w:firstLine="18"/>
              <w:rPr>
                <w:sz w:val="20"/>
              </w:rPr>
            </w:pPr>
          </w:p>
        </w:tc>
        <w:tc>
          <w:tcPr>
            <w:tcW w:w="1012" w:type="dxa"/>
            <w:tcBorders>
              <w:bottom w:val="nil"/>
            </w:tcBorders>
          </w:tcPr>
          <w:p w14:paraId="5A116DE8" w14:textId="77777777" w:rsidR="0029486D" w:rsidRPr="00F62FB3" w:rsidRDefault="0029486D" w:rsidP="0029486D">
            <w:pPr>
              <w:tabs>
                <w:tab w:val="decimal" w:pos="804"/>
              </w:tabs>
              <w:ind w:left="-126" w:right="-108" w:firstLine="18"/>
              <w:rPr>
                <w:sz w:val="20"/>
                <w:szCs w:val="18"/>
              </w:rPr>
            </w:pPr>
          </w:p>
        </w:tc>
        <w:tc>
          <w:tcPr>
            <w:tcW w:w="252" w:type="dxa"/>
            <w:tcBorders>
              <w:bottom w:val="nil"/>
            </w:tcBorders>
            <w:vAlign w:val="bottom"/>
          </w:tcPr>
          <w:p w14:paraId="69B251CB" w14:textId="77777777" w:rsidR="0029486D" w:rsidRPr="00206CA1" w:rsidRDefault="0029486D" w:rsidP="0029486D">
            <w:pPr>
              <w:tabs>
                <w:tab w:val="decimal" w:pos="804"/>
              </w:tabs>
              <w:ind w:left="-126" w:right="-108" w:firstLine="18"/>
              <w:rPr>
                <w:sz w:val="20"/>
              </w:rPr>
            </w:pPr>
          </w:p>
        </w:tc>
        <w:tc>
          <w:tcPr>
            <w:tcW w:w="996" w:type="dxa"/>
            <w:tcBorders>
              <w:bottom w:val="nil"/>
            </w:tcBorders>
          </w:tcPr>
          <w:p w14:paraId="78F8C3E4" w14:textId="77777777" w:rsidR="0029486D" w:rsidRPr="00206CA1" w:rsidRDefault="0029486D" w:rsidP="0029486D">
            <w:pPr>
              <w:tabs>
                <w:tab w:val="decimal" w:pos="804"/>
              </w:tabs>
              <w:ind w:left="-126" w:right="-108" w:firstLine="18"/>
              <w:rPr>
                <w:sz w:val="20"/>
              </w:rPr>
            </w:pPr>
          </w:p>
        </w:tc>
        <w:tc>
          <w:tcPr>
            <w:tcW w:w="241" w:type="dxa"/>
            <w:tcBorders>
              <w:bottom w:val="nil"/>
            </w:tcBorders>
            <w:vAlign w:val="bottom"/>
          </w:tcPr>
          <w:p w14:paraId="7A7FF849" w14:textId="77777777" w:rsidR="0029486D" w:rsidRPr="00206CA1" w:rsidRDefault="0029486D" w:rsidP="0029486D">
            <w:pPr>
              <w:tabs>
                <w:tab w:val="decimal" w:pos="702"/>
              </w:tabs>
              <w:ind w:left="-126" w:right="-108" w:firstLine="18"/>
              <w:rPr>
                <w:sz w:val="20"/>
              </w:rPr>
            </w:pPr>
          </w:p>
        </w:tc>
        <w:tc>
          <w:tcPr>
            <w:tcW w:w="1007" w:type="dxa"/>
            <w:tcBorders>
              <w:bottom w:val="nil"/>
            </w:tcBorders>
          </w:tcPr>
          <w:p w14:paraId="1A650F78" w14:textId="77777777" w:rsidR="0029486D" w:rsidRPr="00F62FB3" w:rsidRDefault="0029486D" w:rsidP="0029486D">
            <w:pPr>
              <w:tabs>
                <w:tab w:val="decimal" w:pos="803"/>
              </w:tabs>
              <w:ind w:left="-126" w:right="-108" w:firstLine="18"/>
              <w:rPr>
                <w:sz w:val="20"/>
                <w:szCs w:val="18"/>
              </w:rPr>
            </w:pPr>
          </w:p>
        </w:tc>
        <w:tc>
          <w:tcPr>
            <w:tcW w:w="236" w:type="dxa"/>
            <w:tcBorders>
              <w:bottom w:val="nil"/>
            </w:tcBorders>
            <w:vAlign w:val="bottom"/>
          </w:tcPr>
          <w:p w14:paraId="320F2751" w14:textId="77777777" w:rsidR="0029486D" w:rsidRPr="00206CA1" w:rsidRDefault="0029486D" w:rsidP="0029486D">
            <w:pPr>
              <w:tabs>
                <w:tab w:val="decimal" w:pos="934"/>
              </w:tabs>
              <w:ind w:left="-126" w:right="-108" w:firstLine="18"/>
              <w:rPr>
                <w:sz w:val="20"/>
              </w:rPr>
            </w:pPr>
          </w:p>
        </w:tc>
        <w:tc>
          <w:tcPr>
            <w:tcW w:w="1101" w:type="dxa"/>
            <w:tcBorders>
              <w:bottom w:val="nil"/>
            </w:tcBorders>
          </w:tcPr>
          <w:p w14:paraId="0A641529" w14:textId="77777777" w:rsidR="0029486D" w:rsidRPr="00206CA1" w:rsidRDefault="0029486D" w:rsidP="0029486D">
            <w:pPr>
              <w:tabs>
                <w:tab w:val="decimal" w:pos="830"/>
              </w:tabs>
              <w:ind w:left="-126" w:right="-108" w:firstLine="18"/>
              <w:rPr>
                <w:sz w:val="20"/>
              </w:rPr>
            </w:pPr>
          </w:p>
        </w:tc>
        <w:tc>
          <w:tcPr>
            <w:tcW w:w="236" w:type="dxa"/>
            <w:tcBorders>
              <w:bottom w:val="nil"/>
            </w:tcBorders>
            <w:vAlign w:val="bottom"/>
          </w:tcPr>
          <w:p w14:paraId="3C8C8B5B" w14:textId="77777777" w:rsidR="0029486D" w:rsidRPr="00206CA1" w:rsidRDefault="0029486D" w:rsidP="0029486D">
            <w:pPr>
              <w:tabs>
                <w:tab w:val="decimal" w:pos="702"/>
              </w:tabs>
              <w:ind w:left="-126" w:right="-108" w:firstLine="18"/>
              <w:rPr>
                <w:sz w:val="20"/>
              </w:rPr>
            </w:pPr>
          </w:p>
        </w:tc>
        <w:tc>
          <w:tcPr>
            <w:tcW w:w="1160" w:type="dxa"/>
            <w:tcBorders>
              <w:top w:val="nil"/>
              <w:bottom w:val="nil"/>
            </w:tcBorders>
            <w:vAlign w:val="bottom"/>
          </w:tcPr>
          <w:p w14:paraId="76CAE424" w14:textId="77777777" w:rsidR="0029486D" w:rsidRPr="00F62FB3" w:rsidRDefault="0029486D" w:rsidP="002531D2">
            <w:pPr>
              <w:tabs>
                <w:tab w:val="decimal" w:pos="880"/>
              </w:tabs>
              <w:ind w:left="-126" w:right="-20" w:firstLine="18"/>
              <w:rPr>
                <w:sz w:val="20"/>
              </w:rPr>
            </w:pPr>
          </w:p>
        </w:tc>
        <w:tc>
          <w:tcPr>
            <w:tcW w:w="236" w:type="dxa"/>
            <w:tcBorders>
              <w:top w:val="nil"/>
              <w:bottom w:val="nil"/>
            </w:tcBorders>
            <w:vAlign w:val="bottom"/>
          </w:tcPr>
          <w:p w14:paraId="609F4139" w14:textId="77777777" w:rsidR="0029486D" w:rsidRPr="00206CA1" w:rsidRDefault="0029486D" w:rsidP="0029486D">
            <w:pPr>
              <w:tabs>
                <w:tab w:val="decimal" w:pos="880"/>
              </w:tabs>
              <w:ind w:left="-126" w:right="-108" w:firstLine="18"/>
              <w:rPr>
                <w:sz w:val="20"/>
              </w:rPr>
            </w:pPr>
          </w:p>
        </w:tc>
        <w:tc>
          <w:tcPr>
            <w:tcW w:w="1082" w:type="dxa"/>
            <w:tcBorders>
              <w:top w:val="nil"/>
              <w:bottom w:val="nil"/>
            </w:tcBorders>
            <w:vAlign w:val="bottom"/>
          </w:tcPr>
          <w:p w14:paraId="58960331" w14:textId="77777777" w:rsidR="0029486D" w:rsidRPr="00206CA1" w:rsidRDefault="0029486D" w:rsidP="0029486D">
            <w:pPr>
              <w:tabs>
                <w:tab w:val="decimal" w:pos="880"/>
              </w:tabs>
              <w:ind w:left="-126" w:right="-108" w:firstLine="18"/>
              <w:rPr>
                <w:sz w:val="20"/>
              </w:rPr>
            </w:pPr>
          </w:p>
        </w:tc>
      </w:tr>
      <w:tr w:rsidR="000B5E44" w:rsidRPr="00206CA1" w14:paraId="09E09F15" w14:textId="77777777" w:rsidTr="002531D2">
        <w:trPr>
          <w:tblHeader/>
        </w:trPr>
        <w:tc>
          <w:tcPr>
            <w:tcW w:w="2822" w:type="dxa"/>
            <w:tcBorders>
              <w:bottom w:val="nil"/>
            </w:tcBorders>
            <w:vAlign w:val="bottom"/>
          </w:tcPr>
          <w:p w14:paraId="00413965" w14:textId="77777777" w:rsidR="000B5E44" w:rsidRPr="00206CA1" w:rsidRDefault="000B5E44" w:rsidP="000B5E44">
            <w:pPr>
              <w:pStyle w:val="BodyText"/>
              <w:spacing w:after="0" w:line="240" w:lineRule="atLeast"/>
              <w:rPr>
                <w:sz w:val="20"/>
                <w:lang w:val="en-US"/>
              </w:rPr>
            </w:pPr>
            <w:r w:rsidRPr="00206CA1">
              <w:rPr>
                <w:sz w:val="20"/>
                <w:lang w:val="en-US"/>
              </w:rPr>
              <w:t>Loans</w:t>
            </w:r>
          </w:p>
        </w:tc>
        <w:tc>
          <w:tcPr>
            <w:tcW w:w="1067" w:type="dxa"/>
            <w:tcBorders>
              <w:bottom w:val="nil"/>
            </w:tcBorders>
          </w:tcPr>
          <w:p w14:paraId="614387CB" w14:textId="19069A16" w:rsidR="000B5E44" w:rsidRPr="00F62FB3" w:rsidRDefault="000B5E44" w:rsidP="000B5E44">
            <w:pPr>
              <w:tabs>
                <w:tab w:val="decimal" w:pos="790"/>
              </w:tabs>
              <w:ind w:left="-126" w:right="-16" w:firstLine="18"/>
              <w:jc w:val="right"/>
              <w:rPr>
                <w:sz w:val="20"/>
                <w:szCs w:val="18"/>
                <w:lang w:val="en-US"/>
              </w:rPr>
            </w:pPr>
            <w:r w:rsidRPr="00F62FB3">
              <w:rPr>
                <w:sz w:val="20"/>
                <w:szCs w:val="18"/>
                <w:lang w:val="en-US"/>
              </w:rPr>
              <w:t>-</w:t>
            </w:r>
          </w:p>
        </w:tc>
        <w:tc>
          <w:tcPr>
            <w:tcW w:w="269" w:type="dxa"/>
            <w:tcBorders>
              <w:bottom w:val="nil"/>
            </w:tcBorders>
          </w:tcPr>
          <w:p w14:paraId="76BD681C" w14:textId="77777777" w:rsidR="000B5E44" w:rsidRPr="00206CA1" w:rsidRDefault="000B5E44" w:rsidP="000B5E44">
            <w:pPr>
              <w:tabs>
                <w:tab w:val="decimal" w:pos="790"/>
                <w:tab w:val="decimal" w:pos="882"/>
              </w:tabs>
              <w:ind w:left="-126" w:right="-16" w:firstLine="18"/>
              <w:jc w:val="right"/>
              <w:rPr>
                <w:sz w:val="20"/>
                <w:lang w:val="en-US"/>
              </w:rPr>
            </w:pPr>
          </w:p>
        </w:tc>
        <w:tc>
          <w:tcPr>
            <w:tcW w:w="979" w:type="dxa"/>
            <w:tcBorders>
              <w:bottom w:val="nil"/>
            </w:tcBorders>
            <w:shd w:val="clear" w:color="auto" w:fill="auto"/>
          </w:tcPr>
          <w:p w14:paraId="5B5001F1" w14:textId="3EB5640B" w:rsidR="000B5E44" w:rsidRPr="00206CA1" w:rsidRDefault="000B5E44" w:rsidP="000B5E44">
            <w:pPr>
              <w:tabs>
                <w:tab w:val="decimal" w:pos="790"/>
              </w:tabs>
              <w:ind w:left="-126" w:right="-16" w:firstLine="18"/>
              <w:jc w:val="right"/>
              <w:rPr>
                <w:sz w:val="20"/>
                <w:lang w:val="en-US"/>
              </w:rPr>
            </w:pPr>
            <w:r w:rsidRPr="00206CA1">
              <w:rPr>
                <w:sz w:val="20"/>
                <w:lang w:val="en-US"/>
              </w:rPr>
              <w:t>-</w:t>
            </w:r>
          </w:p>
        </w:tc>
        <w:tc>
          <w:tcPr>
            <w:tcW w:w="236" w:type="dxa"/>
            <w:tcBorders>
              <w:bottom w:val="nil"/>
            </w:tcBorders>
          </w:tcPr>
          <w:p w14:paraId="2767597D" w14:textId="77777777" w:rsidR="000B5E44" w:rsidRPr="00206CA1" w:rsidRDefault="000B5E44" w:rsidP="000B5E44">
            <w:pPr>
              <w:tabs>
                <w:tab w:val="decimal" w:pos="702"/>
                <w:tab w:val="decimal" w:pos="790"/>
              </w:tabs>
              <w:ind w:left="-126" w:right="-108" w:firstLine="18"/>
              <w:jc w:val="right"/>
              <w:rPr>
                <w:sz w:val="20"/>
                <w:lang w:val="en-US"/>
              </w:rPr>
            </w:pPr>
          </w:p>
        </w:tc>
        <w:tc>
          <w:tcPr>
            <w:tcW w:w="923" w:type="dxa"/>
            <w:tcBorders>
              <w:bottom w:val="nil"/>
            </w:tcBorders>
            <w:shd w:val="clear" w:color="auto" w:fill="auto"/>
          </w:tcPr>
          <w:p w14:paraId="42E0C935" w14:textId="648340D4" w:rsidR="000B5E44" w:rsidRPr="00F62FB3" w:rsidRDefault="000B5E44" w:rsidP="000B5E44">
            <w:pPr>
              <w:tabs>
                <w:tab w:val="decimal" w:pos="790"/>
              </w:tabs>
              <w:ind w:left="-126" w:right="-108" w:firstLine="18"/>
              <w:jc w:val="right"/>
              <w:rPr>
                <w:sz w:val="20"/>
                <w:szCs w:val="18"/>
                <w:lang w:val="en-US"/>
              </w:rPr>
            </w:pPr>
            <w:r w:rsidRPr="00F62FB3">
              <w:rPr>
                <w:sz w:val="20"/>
                <w:szCs w:val="18"/>
                <w:lang w:val="en-US"/>
              </w:rPr>
              <w:t>4,993</w:t>
            </w:r>
          </w:p>
        </w:tc>
        <w:tc>
          <w:tcPr>
            <w:tcW w:w="236" w:type="dxa"/>
            <w:tcBorders>
              <w:bottom w:val="nil"/>
            </w:tcBorders>
          </w:tcPr>
          <w:p w14:paraId="4493C3F4" w14:textId="77777777" w:rsidR="000B5E44" w:rsidRPr="00206CA1" w:rsidRDefault="000B5E44" w:rsidP="000B5E44">
            <w:pPr>
              <w:tabs>
                <w:tab w:val="decimal" w:pos="790"/>
              </w:tabs>
              <w:ind w:left="-126" w:right="-108" w:firstLine="18"/>
              <w:jc w:val="right"/>
              <w:rPr>
                <w:sz w:val="20"/>
                <w:lang w:val="en-US"/>
              </w:rPr>
            </w:pPr>
          </w:p>
        </w:tc>
        <w:tc>
          <w:tcPr>
            <w:tcW w:w="923" w:type="dxa"/>
            <w:tcBorders>
              <w:bottom w:val="nil"/>
            </w:tcBorders>
            <w:shd w:val="clear" w:color="auto" w:fill="auto"/>
          </w:tcPr>
          <w:p w14:paraId="73D14F57" w14:textId="4749F2C7" w:rsidR="000B5E44" w:rsidRPr="00206CA1" w:rsidRDefault="000B5E44" w:rsidP="000B5E44">
            <w:pPr>
              <w:tabs>
                <w:tab w:val="decimal" w:pos="799"/>
              </w:tabs>
              <w:ind w:left="-277" w:right="-108" w:firstLine="18"/>
              <w:jc w:val="right"/>
              <w:rPr>
                <w:sz w:val="20"/>
                <w:lang w:val="en-US"/>
              </w:rPr>
            </w:pPr>
            <w:r w:rsidRPr="00206CA1">
              <w:rPr>
                <w:sz w:val="20"/>
                <w:szCs w:val="18"/>
              </w:rPr>
              <w:t>19,621</w:t>
            </w:r>
          </w:p>
        </w:tc>
        <w:tc>
          <w:tcPr>
            <w:tcW w:w="236" w:type="dxa"/>
            <w:tcBorders>
              <w:bottom w:val="nil"/>
            </w:tcBorders>
          </w:tcPr>
          <w:p w14:paraId="3FDDA56E" w14:textId="77777777" w:rsidR="000B5E44" w:rsidRPr="00206CA1" w:rsidRDefault="000B5E44" w:rsidP="000B5E44">
            <w:pPr>
              <w:tabs>
                <w:tab w:val="decimal" w:pos="702"/>
                <w:tab w:val="decimal" w:pos="790"/>
              </w:tabs>
              <w:ind w:left="-126" w:right="-108" w:firstLine="18"/>
              <w:jc w:val="right"/>
              <w:rPr>
                <w:sz w:val="20"/>
                <w:lang w:val="en-US"/>
              </w:rPr>
            </w:pPr>
          </w:p>
        </w:tc>
        <w:tc>
          <w:tcPr>
            <w:tcW w:w="1012" w:type="dxa"/>
            <w:tcBorders>
              <w:bottom w:val="nil"/>
            </w:tcBorders>
          </w:tcPr>
          <w:p w14:paraId="35204B4C" w14:textId="1CD84A49" w:rsidR="000B5E44" w:rsidRPr="00F62FB3" w:rsidRDefault="000B5E44" w:rsidP="0034581D">
            <w:pPr>
              <w:tabs>
                <w:tab w:val="decimal" w:pos="790"/>
              </w:tabs>
              <w:ind w:left="-126" w:right="-108" w:firstLine="18"/>
              <w:rPr>
                <w:sz w:val="20"/>
                <w:szCs w:val="18"/>
                <w:lang w:val="en-US"/>
              </w:rPr>
            </w:pPr>
            <w:r w:rsidRPr="00F62FB3">
              <w:rPr>
                <w:sz w:val="20"/>
                <w:szCs w:val="18"/>
                <w:lang w:val="en-US"/>
              </w:rPr>
              <w:t>-</w:t>
            </w:r>
          </w:p>
        </w:tc>
        <w:tc>
          <w:tcPr>
            <w:tcW w:w="252" w:type="dxa"/>
            <w:tcBorders>
              <w:bottom w:val="nil"/>
            </w:tcBorders>
          </w:tcPr>
          <w:p w14:paraId="32F57063" w14:textId="77777777" w:rsidR="000B5E44" w:rsidRPr="00206CA1" w:rsidRDefault="000B5E44" w:rsidP="000B5E44">
            <w:pPr>
              <w:tabs>
                <w:tab w:val="decimal" w:pos="790"/>
              </w:tabs>
              <w:ind w:left="-126" w:right="-108" w:firstLine="18"/>
              <w:jc w:val="right"/>
              <w:rPr>
                <w:sz w:val="20"/>
                <w:lang w:val="en-US"/>
              </w:rPr>
            </w:pPr>
          </w:p>
        </w:tc>
        <w:tc>
          <w:tcPr>
            <w:tcW w:w="996" w:type="dxa"/>
            <w:tcBorders>
              <w:bottom w:val="nil"/>
            </w:tcBorders>
          </w:tcPr>
          <w:p w14:paraId="0CE54E46" w14:textId="7F994579" w:rsidR="000B5E44" w:rsidRPr="00206CA1" w:rsidRDefault="000B5E44" w:rsidP="000B5E44">
            <w:pPr>
              <w:tabs>
                <w:tab w:val="decimal" w:pos="790"/>
              </w:tabs>
              <w:ind w:left="-126" w:right="-16" w:firstLine="18"/>
              <w:jc w:val="right"/>
              <w:rPr>
                <w:sz w:val="20"/>
                <w:lang w:val="en-US"/>
              </w:rPr>
            </w:pPr>
            <w:r w:rsidRPr="00206CA1">
              <w:rPr>
                <w:sz w:val="20"/>
                <w:szCs w:val="18"/>
              </w:rPr>
              <w:t>-</w:t>
            </w:r>
          </w:p>
        </w:tc>
        <w:tc>
          <w:tcPr>
            <w:tcW w:w="241" w:type="dxa"/>
            <w:tcBorders>
              <w:bottom w:val="nil"/>
            </w:tcBorders>
          </w:tcPr>
          <w:p w14:paraId="53F891C5" w14:textId="77777777" w:rsidR="000B5E44" w:rsidRPr="00206CA1" w:rsidRDefault="000B5E44" w:rsidP="000B5E44">
            <w:pPr>
              <w:tabs>
                <w:tab w:val="decimal" w:pos="702"/>
                <w:tab w:val="decimal" w:pos="790"/>
              </w:tabs>
              <w:ind w:left="-126" w:right="-108" w:firstLine="18"/>
              <w:jc w:val="right"/>
              <w:rPr>
                <w:sz w:val="20"/>
                <w:lang w:val="en-US"/>
              </w:rPr>
            </w:pPr>
          </w:p>
        </w:tc>
        <w:tc>
          <w:tcPr>
            <w:tcW w:w="1007" w:type="dxa"/>
            <w:tcBorders>
              <w:bottom w:val="nil"/>
            </w:tcBorders>
          </w:tcPr>
          <w:p w14:paraId="01FD1134" w14:textId="3CC8E6A3" w:rsidR="000B5E44" w:rsidRPr="00F62FB3" w:rsidRDefault="000B5E44" w:rsidP="000B5E44">
            <w:pPr>
              <w:tabs>
                <w:tab w:val="decimal" w:pos="663"/>
              </w:tabs>
              <w:ind w:left="-126" w:right="-54" w:firstLine="18"/>
              <w:jc w:val="right"/>
              <w:rPr>
                <w:sz w:val="20"/>
                <w:szCs w:val="18"/>
                <w:lang w:val="en-US"/>
              </w:rPr>
            </w:pPr>
            <w:r w:rsidRPr="00F62FB3">
              <w:rPr>
                <w:sz w:val="20"/>
                <w:szCs w:val="18"/>
                <w:lang w:val="en-US"/>
              </w:rPr>
              <w:t>(4,993)</w:t>
            </w:r>
          </w:p>
        </w:tc>
        <w:tc>
          <w:tcPr>
            <w:tcW w:w="236" w:type="dxa"/>
            <w:tcBorders>
              <w:bottom w:val="nil"/>
            </w:tcBorders>
          </w:tcPr>
          <w:p w14:paraId="6489BB2D" w14:textId="77777777" w:rsidR="000B5E44" w:rsidRPr="00206CA1" w:rsidRDefault="000B5E44" w:rsidP="000B5E44">
            <w:pPr>
              <w:tabs>
                <w:tab w:val="decimal" w:pos="790"/>
                <w:tab w:val="decimal" w:pos="934"/>
              </w:tabs>
              <w:ind w:left="-126" w:right="-108" w:firstLine="18"/>
              <w:jc w:val="right"/>
              <w:rPr>
                <w:sz w:val="20"/>
                <w:lang w:val="en-US"/>
              </w:rPr>
            </w:pPr>
          </w:p>
        </w:tc>
        <w:tc>
          <w:tcPr>
            <w:tcW w:w="1101" w:type="dxa"/>
            <w:tcBorders>
              <w:bottom w:val="nil"/>
            </w:tcBorders>
          </w:tcPr>
          <w:p w14:paraId="12DE8B8A" w14:textId="1703DC9B" w:rsidR="000B5E44" w:rsidRPr="00206CA1" w:rsidRDefault="000B5E44" w:rsidP="000B5E44">
            <w:pPr>
              <w:tabs>
                <w:tab w:val="decimal" w:pos="408"/>
                <w:tab w:val="decimal" w:pos="885"/>
              </w:tabs>
              <w:ind w:left="-126" w:right="-63" w:firstLine="18"/>
              <w:jc w:val="right"/>
              <w:rPr>
                <w:sz w:val="20"/>
                <w:lang w:val="en-US"/>
              </w:rPr>
            </w:pPr>
            <w:r w:rsidRPr="003E2CC5">
              <w:rPr>
                <w:sz w:val="20"/>
                <w:szCs w:val="18"/>
              </w:rPr>
              <w:t>(19,621)</w:t>
            </w:r>
          </w:p>
        </w:tc>
        <w:tc>
          <w:tcPr>
            <w:tcW w:w="236" w:type="dxa"/>
            <w:tcBorders>
              <w:bottom w:val="nil"/>
            </w:tcBorders>
          </w:tcPr>
          <w:p w14:paraId="7E9BDD9C" w14:textId="77777777" w:rsidR="000B5E44" w:rsidRPr="00206CA1" w:rsidRDefault="000B5E44" w:rsidP="000B5E44">
            <w:pPr>
              <w:tabs>
                <w:tab w:val="decimal" w:pos="702"/>
                <w:tab w:val="decimal" w:pos="790"/>
              </w:tabs>
              <w:ind w:left="-126" w:right="-108" w:firstLine="18"/>
              <w:jc w:val="right"/>
              <w:rPr>
                <w:sz w:val="20"/>
                <w:lang w:val="en-US"/>
              </w:rPr>
            </w:pPr>
          </w:p>
        </w:tc>
        <w:tc>
          <w:tcPr>
            <w:tcW w:w="1160" w:type="dxa"/>
            <w:tcBorders>
              <w:top w:val="nil"/>
              <w:bottom w:val="nil"/>
            </w:tcBorders>
          </w:tcPr>
          <w:p w14:paraId="3C919784" w14:textId="7F98B9F2" w:rsidR="000B5E44" w:rsidRPr="00F62FB3" w:rsidRDefault="000B5E44" w:rsidP="002531D2">
            <w:pPr>
              <w:tabs>
                <w:tab w:val="decimal" w:pos="510"/>
              </w:tabs>
              <w:ind w:left="-126" w:right="-20" w:firstLine="18"/>
              <w:jc w:val="right"/>
              <w:rPr>
                <w:sz w:val="20"/>
                <w:lang w:val="en-US"/>
              </w:rPr>
            </w:pPr>
            <w:r w:rsidRPr="00F62FB3">
              <w:rPr>
                <w:sz w:val="20"/>
                <w:szCs w:val="18"/>
                <w:lang w:val="en-US"/>
              </w:rPr>
              <w:t xml:space="preserve">  -</w:t>
            </w:r>
          </w:p>
        </w:tc>
        <w:tc>
          <w:tcPr>
            <w:tcW w:w="236" w:type="dxa"/>
            <w:tcBorders>
              <w:top w:val="nil"/>
              <w:bottom w:val="nil"/>
            </w:tcBorders>
          </w:tcPr>
          <w:p w14:paraId="386E87E2" w14:textId="77777777" w:rsidR="000B5E44" w:rsidRPr="00206CA1" w:rsidRDefault="000B5E44" w:rsidP="000B5E44">
            <w:pPr>
              <w:tabs>
                <w:tab w:val="decimal" w:pos="880"/>
              </w:tabs>
              <w:ind w:left="-126" w:right="-108" w:firstLine="18"/>
              <w:jc w:val="right"/>
              <w:rPr>
                <w:sz w:val="20"/>
                <w:lang w:val="en-US"/>
              </w:rPr>
            </w:pPr>
          </w:p>
        </w:tc>
        <w:tc>
          <w:tcPr>
            <w:tcW w:w="1082" w:type="dxa"/>
            <w:tcBorders>
              <w:top w:val="nil"/>
              <w:bottom w:val="nil"/>
            </w:tcBorders>
          </w:tcPr>
          <w:p w14:paraId="035FB648" w14:textId="6D305469" w:rsidR="000B5E44" w:rsidRPr="00206CA1" w:rsidRDefault="000B5E44" w:rsidP="000B5E44">
            <w:pPr>
              <w:tabs>
                <w:tab w:val="decimal" w:pos="790"/>
              </w:tabs>
              <w:ind w:left="-126" w:right="-16" w:firstLine="18"/>
              <w:jc w:val="right"/>
              <w:rPr>
                <w:sz w:val="20"/>
                <w:lang w:val="en-US"/>
              </w:rPr>
            </w:pPr>
            <w:r w:rsidRPr="00DD6E19">
              <w:rPr>
                <w:sz w:val="20"/>
                <w:lang w:val="en-US"/>
              </w:rPr>
              <w:t>-</w:t>
            </w:r>
          </w:p>
        </w:tc>
      </w:tr>
      <w:tr w:rsidR="0029486D" w:rsidRPr="00206CA1" w14:paraId="33FB697B" w14:textId="77777777" w:rsidTr="002531D2">
        <w:trPr>
          <w:tblHeader/>
        </w:trPr>
        <w:tc>
          <w:tcPr>
            <w:tcW w:w="2822" w:type="dxa"/>
            <w:vAlign w:val="bottom"/>
          </w:tcPr>
          <w:p w14:paraId="0943A194" w14:textId="77777777" w:rsidR="0029486D" w:rsidRPr="00206CA1" w:rsidRDefault="0029486D" w:rsidP="0029486D">
            <w:pPr>
              <w:pStyle w:val="BodyText"/>
              <w:spacing w:after="0" w:line="240" w:lineRule="atLeast"/>
              <w:rPr>
                <w:sz w:val="20"/>
                <w:lang w:val="en-US"/>
              </w:rPr>
            </w:pPr>
            <w:r w:rsidRPr="00206CA1">
              <w:rPr>
                <w:sz w:val="20"/>
                <w:lang w:val="en-US"/>
              </w:rPr>
              <w:t>Debentures</w:t>
            </w:r>
          </w:p>
        </w:tc>
        <w:tc>
          <w:tcPr>
            <w:tcW w:w="1067" w:type="dxa"/>
          </w:tcPr>
          <w:p w14:paraId="029A600B" w14:textId="2D5204A7" w:rsidR="0029486D" w:rsidRPr="00F62FB3" w:rsidRDefault="000B5E44" w:rsidP="0029486D">
            <w:pPr>
              <w:tabs>
                <w:tab w:val="decimal" w:pos="790"/>
              </w:tabs>
              <w:ind w:left="-126" w:right="-16" w:firstLine="18"/>
              <w:jc w:val="right"/>
              <w:rPr>
                <w:sz w:val="20"/>
                <w:szCs w:val="18"/>
                <w:lang w:val="en-US"/>
              </w:rPr>
            </w:pPr>
            <w:r w:rsidRPr="00F62FB3">
              <w:rPr>
                <w:sz w:val="20"/>
                <w:szCs w:val="18"/>
                <w:lang w:val="en-US"/>
              </w:rPr>
              <w:t>-</w:t>
            </w:r>
          </w:p>
        </w:tc>
        <w:tc>
          <w:tcPr>
            <w:tcW w:w="269" w:type="dxa"/>
          </w:tcPr>
          <w:p w14:paraId="77633F17" w14:textId="77777777" w:rsidR="0029486D" w:rsidRPr="00206CA1" w:rsidRDefault="0029486D" w:rsidP="0029486D">
            <w:pPr>
              <w:tabs>
                <w:tab w:val="decimal" w:pos="790"/>
                <w:tab w:val="decimal" w:pos="882"/>
              </w:tabs>
              <w:ind w:left="-126" w:right="-16" w:firstLine="18"/>
              <w:jc w:val="right"/>
              <w:rPr>
                <w:sz w:val="20"/>
                <w:lang w:val="en-US"/>
              </w:rPr>
            </w:pPr>
          </w:p>
        </w:tc>
        <w:tc>
          <w:tcPr>
            <w:tcW w:w="979" w:type="dxa"/>
            <w:shd w:val="clear" w:color="auto" w:fill="auto"/>
          </w:tcPr>
          <w:p w14:paraId="35783EEF" w14:textId="56FB27E6" w:rsidR="0029486D" w:rsidRPr="00206CA1" w:rsidRDefault="0029486D" w:rsidP="0029486D">
            <w:pPr>
              <w:tabs>
                <w:tab w:val="decimal" w:pos="790"/>
              </w:tabs>
              <w:ind w:left="-126" w:right="-16" w:firstLine="18"/>
              <w:jc w:val="right"/>
              <w:rPr>
                <w:sz w:val="20"/>
                <w:lang w:val="en-US"/>
              </w:rPr>
            </w:pPr>
            <w:r w:rsidRPr="00206CA1">
              <w:rPr>
                <w:sz w:val="20"/>
                <w:lang w:val="en-US"/>
              </w:rPr>
              <w:t>-</w:t>
            </w:r>
          </w:p>
        </w:tc>
        <w:tc>
          <w:tcPr>
            <w:tcW w:w="236" w:type="dxa"/>
          </w:tcPr>
          <w:p w14:paraId="61131EAE" w14:textId="77777777" w:rsidR="0029486D" w:rsidRPr="00206CA1" w:rsidRDefault="0029486D" w:rsidP="0029486D">
            <w:pPr>
              <w:tabs>
                <w:tab w:val="decimal" w:pos="702"/>
                <w:tab w:val="decimal" w:pos="790"/>
              </w:tabs>
              <w:ind w:left="-126" w:right="-108" w:firstLine="18"/>
              <w:jc w:val="right"/>
              <w:rPr>
                <w:sz w:val="20"/>
                <w:lang w:val="en-US"/>
              </w:rPr>
            </w:pPr>
          </w:p>
        </w:tc>
        <w:tc>
          <w:tcPr>
            <w:tcW w:w="923" w:type="dxa"/>
            <w:shd w:val="clear" w:color="auto" w:fill="auto"/>
          </w:tcPr>
          <w:p w14:paraId="358CDA78" w14:textId="0056CBE2" w:rsidR="0029486D" w:rsidRPr="00F62FB3" w:rsidRDefault="000B5E44" w:rsidP="0029486D">
            <w:pPr>
              <w:tabs>
                <w:tab w:val="decimal" w:pos="790"/>
              </w:tabs>
              <w:ind w:right="-108"/>
              <w:rPr>
                <w:sz w:val="20"/>
                <w:szCs w:val="18"/>
                <w:lang w:val="en-US"/>
              </w:rPr>
            </w:pPr>
            <w:r w:rsidRPr="00F62FB3">
              <w:rPr>
                <w:sz w:val="20"/>
                <w:szCs w:val="18"/>
                <w:lang w:val="en-US"/>
              </w:rPr>
              <w:t>-</w:t>
            </w:r>
          </w:p>
        </w:tc>
        <w:tc>
          <w:tcPr>
            <w:tcW w:w="236" w:type="dxa"/>
          </w:tcPr>
          <w:p w14:paraId="77A5FE97" w14:textId="2D99CCE9" w:rsidR="0029486D" w:rsidRPr="00206CA1" w:rsidRDefault="0029486D" w:rsidP="0029486D">
            <w:pPr>
              <w:tabs>
                <w:tab w:val="decimal" w:pos="790"/>
              </w:tabs>
              <w:ind w:left="-126" w:right="-108" w:firstLine="18"/>
              <w:jc w:val="right"/>
              <w:rPr>
                <w:sz w:val="20"/>
                <w:lang w:val="en-US"/>
              </w:rPr>
            </w:pPr>
          </w:p>
        </w:tc>
        <w:tc>
          <w:tcPr>
            <w:tcW w:w="923" w:type="dxa"/>
            <w:shd w:val="clear" w:color="auto" w:fill="auto"/>
          </w:tcPr>
          <w:p w14:paraId="3624CE42" w14:textId="6EB0BE10" w:rsidR="0029486D" w:rsidRPr="00206CA1" w:rsidRDefault="0029486D" w:rsidP="007B3BFC">
            <w:pPr>
              <w:tabs>
                <w:tab w:val="decimal" w:pos="790"/>
              </w:tabs>
              <w:ind w:right="-108"/>
              <w:rPr>
                <w:sz w:val="20"/>
                <w:lang w:val="en-US"/>
              </w:rPr>
            </w:pPr>
            <w:r w:rsidRPr="00206CA1">
              <w:rPr>
                <w:sz w:val="20"/>
                <w:szCs w:val="18"/>
              </w:rPr>
              <w:t>-</w:t>
            </w:r>
          </w:p>
        </w:tc>
        <w:tc>
          <w:tcPr>
            <w:tcW w:w="236" w:type="dxa"/>
          </w:tcPr>
          <w:p w14:paraId="3D0986EE" w14:textId="77777777" w:rsidR="0029486D" w:rsidRPr="00206CA1" w:rsidRDefault="0029486D" w:rsidP="0029486D">
            <w:pPr>
              <w:tabs>
                <w:tab w:val="decimal" w:pos="702"/>
                <w:tab w:val="decimal" w:pos="790"/>
              </w:tabs>
              <w:ind w:left="-126" w:right="-108" w:firstLine="18"/>
              <w:jc w:val="right"/>
              <w:rPr>
                <w:sz w:val="20"/>
                <w:lang w:val="en-US"/>
              </w:rPr>
            </w:pPr>
          </w:p>
        </w:tc>
        <w:tc>
          <w:tcPr>
            <w:tcW w:w="1012" w:type="dxa"/>
          </w:tcPr>
          <w:p w14:paraId="318A20D8" w14:textId="30A69A4E" w:rsidR="0029486D" w:rsidRPr="00F62FB3" w:rsidRDefault="000B5E44" w:rsidP="0034581D">
            <w:pPr>
              <w:tabs>
                <w:tab w:val="decimal" w:pos="790"/>
              </w:tabs>
              <w:ind w:left="-126" w:right="-108" w:firstLine="18"/>
              <w:rPr>
                <w:sz w:val="20"/>
                <w:szCs w:val="18"/>
                <w:lang w:val="en-US"/>
              </w:rPr>
            </w:pPr>
            <w:r w:rsidRPr="00F62FB3">
              <w:rPr>
                <w:sz w:val="20"/>
                <w:szCs w:val="18"/>
                <w:lang w:val="en-US"/>
              </w:rPr>
              <w:t>-</w:t>
            </w:r>
          </w:p>
        </w:tc>
        <w:tc>
          <w:tcPr>
            <w:tcW w:w="252" w:type="dxa"/>
          </w:tcPr>
          <w:p w14:paraId="1B1AC3C8" w14:textId="77777777" w:rsidR="0029486D" w:rsidRPr="00206CA1" w:rsidRDefault="0029486D" w:rsidP="0029486D">
            <w:pPr>
              <w:tabs>
                <w:tab w:val="decimal" w:pos="790"/>
              </w:tabs>
              <w:ind w:left="-126" w:right="-108" w:firstLine="18"/>
              <w:jc w:val="right"/>
              <w:rPr>
                <w:sz w:val="20"/>
                <w:lang w:val="en-US"/>
              </w:rPr>
            </w:pPr>
          </w:p>
        </w:tc>
        <w:tc>
          <w:tcPr>
            <w:tcW w:w="996" w:type="dxa"/>
          </w:tcPr>
          <w:p w14:paraId="6CD583CE" w14:textId="63B4204C" w:rsidR="0029486D" w:rsidRPr="00206CA1" w:rsidRDefault="0029486D" w:rsidP="0029486D">
            <w:pPr>
              <w:ind w:left="-211"/>
              <w:jc w:val="right"/>
              <w:rPr>
                <w:sz w:val="20"/>
                <w:lang w:val="en-US"/>
              </w:rPr>
            </w:pPr>
            <w:r w:rsidRPr="00206CA1">
              <w:rPr>
                <w:sz w:val="20"/>
                <w:szCs w:val="18"/>
              </w:rPr>
              <w:t>1,499,249</w:t>
            </w:r>
          </w:p>
        </w:tc>
        <w:tc>
          <w:tcPr>
            <w:tcW w:w="241" w:type="dxa"/>
          </w:tcPr>
          <w:p w14:paraId="562E5FDC" w14:textId="77777777" w:rsidR="0029486D" w:rsidRPr="00206CA1" w:rsidRDefault="0029486D" w:rsidP="0029486D">
            <w:pPr>
              <w:tabs>
                <w:tab w:val="decimal" w:pos="702"/>
                <w:tab w:val="decimal" w:pos="790"/>
              </w:tabs>
              <w:ind w:left="-126" w:right="-108" w:firstLine="18"/>
              <w:jc w:val="right"/>
              <w:rPr>
                <w:sz w:val="20"/>
                <w:lang w:val="en-US"/>
              </w:rPr>
            </w:pPr>
          </w:p>
        </w:tc>
        <w:tc>
          <w:tcPr>
            <w:tcW w:w="1007" w:type="dxa"/>
          </w:tcPr>
          <w:p w14:paraId="4C2055A9" w14:textId="0244C3E6" w:rsidR="0029486D" w:rsidRPr="00F62FB3" w:rsidRDefault="000B5E44" w:rsidP="0029486D">
            <w:pPr>
              <w:tabs>
                <w:tab w:val="decimal" w:pos="790"/>
              </w:tabs>
              <w:ind w:left="-126" w:right="-7" w:firstLine="18"/>
              <w:jc w:val="right"/>
              <w:rPr>
                <w:sz w:val="20"/>
                <w:szCs w:val="18"/>
                <w:lang w:val="en-US"/>
              </w:rPr>
            </w:pPr>
            <w:r w:rsidRPr="00F62FB3">
              <w:rPr>
                <w:sz w:val="20"/>
                <w:szCs w:val="18"/>
                <w:lang w:val="en-US"/>
              </w:rPr>
              <w:t>-</w:t>
            </w:r>
          </w:p>
        </w:tc>
        <w:tc>
          <w:tcPr>
            <w:tcW w:w="236" w:type="dxa"/>
          </w:tcPr>
          <w:p w14:paraId="0F830CF7" w14:textId="77777777" w:rsidR="0029486D" w:rsidRPr="00206CA1" w:rsidRDefault="0029486D" w:rsidP="0029486D">
            <w:pPr>
              <w:tabs>
                <w:tab w:val="decimal" w:pos="790"/>
                <w:tab w:val="decimal" w:pos="934"/>
              </w:tabs>
              <w:ind w:left="-126" w:right="-108" w:firstLine="18"/>
              <w:jc w:val="right"/>
              <w:rPr>
                <w:sz w:val="20"/>
                <w:lang w:val="en-US"/>
              </w:rPr>
            </w:pPr>
          </w:p>
        </w:tc>
        <w:tc>
          <w:tcPr>
            <w:tcW w:w="1101" w:type="dxa"/>
          </w:tcPr>
          <w:p w14:paraId="319507AB" w14:textId="5C07C39F" w:rsidR="0029486D" w:rsidRPr="00206CA1" w:rsidRDefault="0029486D" w:rsidP="0029486D">
            <w:pPr>
              <w:ind w:left="-126" w:right="27" w:firstLine="18"/>
              <w:jc w:val="right"/>
              <w:rPr>
                <w:rFonts w:cstheme="minorBidi"/>
                <w:sz w:val="20"/>
                <w:szCs w:val="25"/>
                <w:lang w:val="en-US" w:bidi="th-TH"/>
              </w:rPr>
            </w:pPr>
            <w:r w:rsidRPr="003E2CC5">
              <w:rPr>
                <w:sz w:val="20"/>
                <w:szCs w:val="18"/>
              </w:rPr>
              <w:t>-</w:t>
            </w:r>
          </w:p>
        </w:tc>
        <w:tc>
          <w:tcPr>
            <w:tcW w:w="236" w:type="dxa"/>
          </w:tcPr>
          <w:p w14:paraId="3D53FDD8" w14:textId="77777777" w:rsidR="0029486D" w:rsidRPr="00206CA1" w:rsidRDefault="0029486D" w:rsidP="0029486D">
            <w:pPr>
              <w:tabs>
                <w:tab w:val="decimal" w:pos="702"/>
                <w:tab w:val="decimal" w:pos="790"/>
              </w:tabs>
              <w:ind w:left="-126" w:right="-108" w:firstLine="18"/>
              <w:jc w:val="right"/>
              <w:rPr>
                <w:sz w:val="20"/>
                <w:lang w:val="en-US"/>
              </w:rPr>
            </w:pPr>
          </w:p>
        </w:tc>
        <w:tc>
          <w:tcPr>
            <w:tcW w:w="1160" w:type="dxa"/>
          </w:tcPr>
          <w:p w14:paraId="5A3E0F53" w14:textId="05A071E9" w:rsidR="0029486D" w:rsidRPr="00F62FB3" w:rsidRDefault="000B5E44" w:rsidP="002531D2">
            <w:pPr>
              <w:ind w:left="-218" w:right="-20"/>
              <w:jc w:val="right"/>
              <w:rPr>
                <w:sz w:val="20"/>
                <w:szCs w:val="18"/>
                <w:lang w:val="en-US"/>
              </w:rPr>
            </w:pPr>
            <w:r w:rsidRPr="00F62FB3">
              <w:rPr>
                <w:sz w:val="20"/>
                <w:szCs w:val="18"/>
                <w:lang w:val="en-US"/>
              </w:rPr>
              <w:t>-</w:t>
            </w:r>
          </w:p>
        </w:tc>
        <w:tc>
          <w:tcPr>
            <w:tcW w:w="236" w:type="dxa"/>
          </w:tcPr>
          <w:p w14:paraId="19DEC469" w14:textId="77777777" w:rsidR="0029486D" w:rsidRPr="00206CA1" w:rsidRDefault="0029486D" w:rsidP="0029486D">
            <w:pPr>
              <w:tabs>
                <w:tab w:val="decimal" w:pos="880"/>
              </w:tabs>
              <w:ind w:left="-126" w:right="-108" w:firstLine="18"/>
              <w:jc w:val="right"/>
              <w:rPr>
                <w:sz w:val="20"/>
                <w:lang w:val="en-US"/>
              </w:rPr>
            </w:pPr>
          </w:p>
        </w:tc>
        <w:tc>
          <w:tcPr>
            <w:tcW w:w="1082" w:type="dxa"/>
          </w:tcPr>
          <w:p w14:paraId="1221C125" w14:textId="49BF523D" w:rsidR="0029486D" w:rsidRPr="00206CA1" w:rsidRDefault="0029486D" w:rsidP="0029486D">
            <w:pPr>
              <w:ind w:left="-218" w:right="-17"/>
              <w:jc w:val="right"/>
              <w:rPr>
                <w:sz w:val="20"/>
                <w:lang w:val="en-US"/>
              </w:rPr>
            </w:pPr>
            <w:r w:rsidRPr="00206CA1">
              <w:rPr>
                <w:sz w:val="20"/>
                <w:szCs w:val="18"/>
              </w:rPr>
              <w:t>1,499,249</w:t>
            </w:r>
          </w:p>
        </w:tc>
      </w:tr>
      <w:tr w:rsidR="0029486D" w:rsidRPr="00206CA1" w14:paraId="12C75D9B" w14:textId="77777777" w:rsidTr="002531D2">
        <w:trPr>
          <w:trHeight w:val="80"/>
          <w:tblHeader/>
        </w:trPr>
        <w:tc>
          <w:tcPr>
            <w:tcW w:w="2822" w:type="dxa"/>
            <w:vAlign w:val="bottom"/>
          </w:tcPr>
          <w:p w14:paraId="4F0A60A2" w14:textId="77777777" w:rsidR="0029486D" w:rsidRPr="00206CA1" w:rsidRDefault="0029486D" w:rsidP="0029486D">
            <w:pPr>
              <w:pStyle w:val="BodyText"/>
              <w:spacing w:after="0" w:line="240" w:lineRule="atLeast"/>
              <w:ind w:right="-108"/>
              <w:rPr>
                <w:sz w:val="20"/>
                <w:lang w:val="en-US"/>
              </w:rPr>
            </w:pPr>
            <w:r w:rsidRPr="00206CA1">
              <w:rPr>
                <w:sz w:val="20"/>
                <w:lang w:val="en-US"/>
              </w:rPr>
              <w:t>Unallocated liabilities</w:t>
            </w:r>
          </w:p>
        </w:tc>
        <w:tc>
          <w:tcPr>
            <w:tcW w:w="1067" w:type="dxa"/>
          </w:tcPr>
          <w:p w14:paraId="5C2A1598" w14:textId="77777777" w:rsidR="0029486D" w:rsidRPr="00206CA1" w:rsidRDefault="0029486D" w:rsidP="0029486D">
            <w:pPr>
              <w:tabs>
                <w:tab w:val="decimal" w:pos="790"/>
              </w:tabs>
              <w:ind w:left="-126" w:right="-16" w:firstLine="18"/>
              <w:jc w:val="right"/>
              <w:rPr>
                <w:sz w:val="20"/>
                <w:szCs w:val="18"/>
                <w:lang w:val="en-US"/>
              </w:rPr>
            </w:pPr>
          </w:p>
        </w:tc>
        <w:tc>
          <w:tcPr>
            <w:tcW w:w="269" w:type="dxa"/>
          </w:tcPr>
          <w:p w14:paraId="558B53E4" w14:textId="77777777" w:rsidR="0029486D" w:rsidRPr="00206CA1" w:rsidRDefault="0029486D" w:rsidP="0029486D">
            <w:pPr>
              <w:tabs>
                <w:tab w:val="decimal" w:pos="790"/>
              </w:tabs>
              <w:ind w:left="-126" w:right="-16" w:firstLine="18"/>
              <w:jc w:val="right"/>
              <w:rPr>
                <w:sz w:val="20"/>
                <w:lang w:val="en-US"/>
              </w:rPr>
            </w:pPr>
          </w:p>
        </w:tc>
        <w:tc>
          <w:tcPr>
            <w:tcW w:w="979" w:type="dxa"/>
            <w:shd w:val="clear" w:color="auto" w:fill="auto"/>
          </w:tcPr>
          <w:p w14:paraId="5D1E2C57" w14:textId="77777777" w:rsidR="0029486D" w:rsidRPr="00206CA1" w:rsidRDefault="0029486D" w:rsidP="0029486D">
            <w:pPr>
              <w:tabs>
                <w:tab w:val="decimal" w:pos="790"/>
              </w:tabs>
              <w:ind w:left="-126" w:right="-16" w:firstLine="18"/>
              <w:jc w:val="right"/>
              <w:rPr>
                <w:sz w:val="20"/>
                <w:lang w:val="en-US"/>
              </w:rPr>
            </w:pPr>
          </w:p>
        </w:tc>
        <w:tc>
          <w:tcPr>
            <w:tcW w:w="236" w:type="dxa"/>
          </w:tcPr>
          <w:p w14:paraId="6997EFA0" w14:textId="77777777" w:rsidR="0029486D" w:rsidRPr="00206CA1" w:rsidRDefault="0029486D" w:rsidP="0029486D">
            <w:pPr>
              <w:tabs>
                <w:tab w:val="decimal" w:pos="702"/>
                <w:tab w:val="decimal" w:pos="790"/>
              </w:tabs>
              <w:ind w:left="-126" w:right="-16" w:firstLine="18"/>
              <w:jc w:val="right"/>
              <w:rPr>
                <w:sz w:val="20"/>
                <w:lang w:val="en-US"/>
              </w:rPr>
            </w:pPr>
          </w:p>
        </w:tc>
        <w:tc>
          <w:tcPr>
            <w:tcW w:w="923" w:type="dxa"/>
            <w:shd w:val="clear" w:color="auto" w:fill="auto"/>
          </w:tcPr>
          <w:p w14:paraId="04D0CE28" w14:textId="160F8368" w:rsidR="0029486D" w:rsidRPr="00206CA1" w:rsidRDefault="0029486D" w:rsidP="0029486D">
            <w:pPr>
              <w:tabs>
                <w:tab w:val="decimal" w:pos="790"/>
              </w:tabs>
              <w:ind w:left="-126" w:right="-16" w:firstLine="18"/>
              <w:jc w:val="right"/>
              <w:rPr>
                <w:sz w:val="20"/>
                <w:szCs w:val="18"/>
                <w:lang w:val="en-US"/>
              </w:rPr>
            </w:pPr>
          </w:p>
        </w:tc>
        <w:tc>
          <w:tcPr>
            <w:tcW w:w="236" w:type="dxa"/>
          </w:tcPr>
          <w:p w14:paraId="59817FC3" w14:textId="77777777" w:rsidR="0029486D" w:rsidRPr="00206CA1" w:rsidRDefault="0029486D" w:rsidP="0029486D">
            <w:pPr>
              <w:tabs>
                <w:tab w:val="decimal" w:pos="790"/>
              </w:tabs>
              <w:ind w:left="-126" w:right="-16" w:firstLine="18"/>
              <w:jc w:val="right"/>
              <w:rPr>
                <w:sz w:val="20"/>
                <w:lang w:val="en-US"/>
              </w:rPr>
            </w:pPr>
          </w:p>
        </w:tc>
        <w:tc>
          <w:tcPr>
            <w:tcW w:w="923" w:type="dxa"/>
            <w:shd w:val="clear" w:color="auto" w:fill="auto"/>
          </w:tcPr>
          <w:p w14:paraId="580F54A0" w14:textId="77777777" w:rsidR="0029486D" w:rsidRPr="00206CA1" w:rsidRDefault="0029486D" w:rsidP="0029486D">
            <w:pPr>
              <w:tabs>
                <w:tab w:val="decimal" w:pos="790"/>
              </w:tabs>
              <w:ind w:left="-126" w:right="-16" w:firstLine="18"/>
              <w:jc w:val="right"/>
              <w:rPr>
                <w:sz w:val="20"/>
                <w:lang w:val="en-US"/>
              </w:rPr>
            </w:pPr>
          </w:p>
        </w:tc>
        <w:tc>
          <w:tcPr>
            <w:tcW w:w="236" w:type="dxa"/>
          </w:tcPr>
          <w:p w14:paraId="5F2E5078" w14:textId="77777777" w:rsidR="0029486D" w:rsidRPr="00206CA1" w:rsidRDefault="0029486D" w:rsidP="0029486D">
            <w:pPr>
              <w:tabs>
                <w:tab w:val="decimal" w:pos="702"/>
                <w:tab w:val="decimal" w:pos="790"/>
              </w:tabs>
              <w:ind w:left="-126" w:right="-16" w:firstLine="18"/>
              <w:jc w:val="right"/>
              <w:rPr>
                <w:sz w:val="20"/>
                <w:lang w:val="en-US"/>
              </w:rPr>
            </w:pPr>
          </w:p>
        </w:tc>
        <w:tc>
          <w:tcPr>
            <w:tcW w:w="1012" w:type="dxa"/>
          </w:tcPr>
          <w:p w14:paraId="0ED1FD57" w14:textId="77777777" w:rsidR="0029486D" w:rsidRPr="00206CA1" w:rsidRDefault="0029486D" w:rsidP="0029486D">
            <w:pPr>
              <w:tabs>
                <w:tab w:val="decimal" w:pos="790"/>
              </w:tabs>
              <w:ind w:left="-126" w:right="-16" w:firstLine="18"/>
              <w:jc w:val="right"/>
              <w:rPr>
                <w:sz w:val="20"/>
                <w:lang w:val="en-US"/>
              </w:rPr>
            </w:pPr>
          </w:p>
        </w:tc>
        <w:tc>
          <w:tcPr>
            <w:tcW w:w="252" w:type="dxa"/>
          </w:tcPr>
          <w:p w14:paraId="28F09BBE" w14:textId="77777777" w:rsidR="0029486D" w:rsidRPr="00206CA1" w:rsidRDefault="0029486D" w:rsidP="0029486D">
            <w:pPr>
              <w:tabs>
                <w:tab w:val="decimal" w:pos="790"/>
              </w:tabs>
              <w:ind w:left="-126" w:right="-16" w:firstLine="18"/>
              <w:jc w:val="right"/>
              <w:rPr>
                <w:sz w:val="20"/>
                <w:lang w:val="en-US"/>
              </w:rPr>
            </w:pPr>
          </w:p>
        </w:tc>
        <w:tc>
          <w:tcPr>
            <w:tcW w:w="996" w:type="dxa"/>
          </w:tcPr>
          <w:p w14:paraId="31939726" w14:textId="77777777" w:rsidR="0029486D" w:rsidRPr="00206CA1" w:rsidRDefault="0029486D" w:rsidP="0029486D">
            <w:pPr>
              <w:tabs>
                <w:tab w:val="decimal" w:pos="790"/>
              </w:tabs>
              <w:ind w:left="-126" w:right="-16" w:firstLine="18"/>
              <w:jc w:val="right"/>
              <w:rPr>
                <w:sz w:val="20"/>
                <w:lang w:val="en-US"/>
              </w:rPr>
            </w:pPr>
          </w:p>
        </w:tc>
        <w:tc>
          <w:tcPr>
            <w:tcW w:w="241" w:type="dxa"/>
          </w:tcPr>
          <w:p w14:paraId="061A5F74" w14:textId="77777777" w:rsidR="0029486D" w:rsidRPr="00206CA1" w:rsidRDefault="0029486D" w:rsidP="0029486D">
            <w:pPr>
              <w:tabs>
                <w:tab w:val="decimal" w:pos="702"/>
                <w:tab w:val="decimal" w:pos="790"/>
              </w:tabs>
              <w:ind w:left="-126" w:right="-16" w:firstLine="18"/>
              <w:jc w:val="right"/>
              <w:rPr>
                <w:sz w:val="20"/>
                <w:lang w:val="en-US"/>
              </w:rPr>
            </w:pPr>
          </w:p>
        </w:tc>
        <w:tc>
          <w:tcPr>
            <w:tcW w:w="1007" w:type="dxa"/>
          </w:tcPr>
          <w:p w14:paraId="3CCCA607" w14:textId="77777777" w:rsidR="0029486D" w:rsidRPr="003E2CC5" w:rsidRDefault="0029486D" w:rsidP="0029486D">
            <w:pPr>
              <w:tabs>
                <w:tab w:val="decimal" w:pos="790"/>
              </w:tabs>
              <w:ind w:left="-126" w:right="-16" w:firstLine="18"/>
              <w:jc w:val="right"/>
              <w:rPr>
                <w:sz w:val="20"/>
                <w:lang w:val="en-US"/>
              </w:rPr>
            </w:pPr>
          </w:p>
        </w:tc>
        <w:tc>
          <w:tcPr>
            <w:tcW w:w="236" w:type="dxa"/>
          </w:tcPr>
          <w:p w14:paraId="120A3FED" w14:textId="77777777" w:rsidR="0029486D" w:rsidRPr="00206CA1" w:rsidRDefault="0029486D" w:rsidP="0029486D">
            <w:pPr>
              <w:tabs>
                <w:tab w:val="decimal" w:pos="790"/>
                <w:tab w:val="decimal" w:pos="934"/>
              </w:tabs>
              <w:ind w:left="-126" w:right="-16" w:firstLine="18"/>
              <w:jc w:val="right"/>
              <w:rPr>
                <w:sz w:val="20"/>
                <w:lang w:val="en-US"/>
              </w:rPr>
            </w:pPr>
          </w:p>
        </w:tc>
        <w:tc>
          <w:tcPr>
            <w:tcW w:w="1101" w:type="dxa"/>
          </w:tcPr>
          <w:p w14:paraId="2E43115C" w14:textId="77777777" w:rsidR="0029486D" w:rsidRPr="00206CA1" w:rsidRDefault="0029486D" w:rsidP="0029486D">
            <w:pPr>
              <w:tabs>
                <w:tab w:val="decimal" w:pos="790"/>
                <w:tab w:val="decimal" w:pos="826"/>
              </w:tabs>
              <w:ind w:left="-126" w:right="-16" w:firstLine="18"/>
              <w:jc w:val="right"/>
              <w:rPr>
                <w:rFonts w:cs="Angsana New"/>
                <w:sz w:val="20"/>
                <w:szCs w:val="25"/>
                <w:lang w:val="en-US" w:bidi="th-TH"/>
              </w:rPr>
            </w:pPr>
          </w:p>
        </w:tc>
        <w:tc>
          <w:tcPr>
            <w:tcW w:w="236" w:type="dxa"/>
          </w:tcPr>
          <w:p w14:paraId="5DFDBAFB" w14:textId="77777777" w:rsidR="0029486D" w:rsidRPr="00206CA1" w:rsidRDefault="0029486D" w:rsidP="0029486D">
            <w:pPr>
              <w:tabs>
                <w:tab w:val="decimal" w:pos="702"/>
                <w:tab w:val="decimal" w:pos="790"/>
              </w:tabs>
              <w:ind w:left="-126" w:right="-16" w:firstLine="18"/>
              <w:jc w:val="right"/>
              <w:rPr>
                <w:sz w:val="20"/>
                <w:lang w:val="en-US"/>
              </w:rPr>
            </w:pPr>
          </w:p>
        </w:tc>
        <w:tc>
          <w:tcPr>
            <w:tcW w:w="1160" w:type="dxa"/>
            <w:tcBorders>
              <w:bottom w:val="single" w:sz="4" w:space="0" w:color="auto"/>
            </w:tcBorders>
          </w:tcPr>
          <w:p w14:paraId="69FB10BD" w14:textId="7DC53F19" w:rsidR="0029486D" w:rsidRPr="00F62FB3" w:rsidRDefault="000B5E44" w:rsidP="002531D2">
            <w:pPr>
              <w:ind w:left="-218" w:right="-20"/>
              <w:jc w:val="right"/>
              <w:rPr>
                <w:sz w:val="20"/>
                <w:szCs w:val="18"/>
                <w:lang w:val="en-US"/>
              </w:rPr>
            </w:pPr>
            <w:r w:rsidRPr="00F62FB3">
              <w:rPr>
                <w:sz w:val="20"/>
                <w:szCs w:val="18"/>
                <w:lang w:val="en-US"/>
              </w:rPr>
              <w:t>23</w:t>
            </w:r>
            <w:r w:rsidR="008548F8" w:rsidRPr="00F62FB3">
              <w:rPr>
                <w:sz w:val="20"/>
                <w:szCs w:val="18"/>
                <w:lang w:val="en-US"/>
              </w:rPr>
              <w:t>8</w:t>
            </w:r>
            <w:r w:rsidRPr="00F62FB3">
              <w:rPr>
                <w:sz w:val="20"/>
                <w:szCs w:val="18"/>
                <w:lang w:val="en-US"/>
              </w:rPr>
              <w:t>,</w:t>
            </w:r>
            <w:r w:rsidR="008548F8" w:rsidRPr="00F62FB3">
              <w:rPr>
                <w:sz w:val="20"/>
                <w:szCs w:val="18"/>
                <w:lang w:val="en-US"/>
              </w:rPr>
              <w:t>994</w:t>
            </w:r>
          </w:p>
        </w:tc>
        <w:tc>
          <w:tcPr>
            <w:tcW w:w="236" w:type="dxa"/>
          </w:tcPr>
          <w:p w14:paraId="5FBE0F88" w14:textId="77777777" w:rsidR="0029486D" w:rsidRPr="00206CA1" w:rsidRDefault="0029486D" w:rsidP="0029486D">
            <w:pPr>
              <w:tabs>
                <w:tab w:val="decimal" w:pos="880"/>
              </w:tabs>
              <w:ind w:left="-126" w:right="-16" w:firstLine="18"/>
              <w:jc w:val="right"/>
              <w:rPr>
                <w:sz w:val="20"/>
                <w:lang w:val="en-US"/>
              </w:rPr>
            </w:pPr>
          </w:p>
        </w:tc>
        <w:tc>
          <w:tcPr>
            <w:tcW w:w="1082" w:type="dxa"/>
            <w:tcBorders>
              <w:bottom w:val="single" w:sz="4" w:space="0" w:color="auto"/>
            </w:tcBorders>
          </w:tcPr>
          <w:p w14:paraId="1966AB53" w14:textId="0B992D00" w:rsidR="0029486D" w:rsidRPr="00206CA1" w:rsidRDefault="0029486D" w:rsidP="0029486D">
            <w:pPr>
              <w:ind w:left="-218" w:right="-17"/>
              <w:jc w:val="right"/>
              <w:rPr>
                <w:sz w:val="20"/>
                <w:lang w:val="en-US"/>
              </w:rPr>
            </w:pPr>
            <w:r w:rsidRPr="00206CA1">
              <w:rPr>
                <w:sz w:val="20"/>
                <w:szCs w:val="18"/>
              </w:rPr>
              <w:t>549,239</w:t>
            </w:r>
          </w:p>
        </w:tc>
      </w:tr>
      <w:tr w:rsidR="0029486D" w:rsidRPr="00206CA1" w14:paraId="1EFA2944" w14:textId="77777777" w:rsidTr="002531D2">
        <w:trPr>
          <w:tblHeader/>
        </w:trPr>
        <w:tc>
          <w:tcPr>
            <w:tcW w:w="2822" w:type="dxa"/>
            <w:tcBorders>
              <w:bottom w:val="nil"/>
            </w:tcBorders>
            <w:vAlign w:val="bottom"/>
          </w:tcPr>
          <w:p w14:paraId="055EBD9B" w14:textId="77777777" w:rsidR="0029486D" w:rsidRPr="00206CA1" w:rsidRDefault="0029486D" w:rsidP="0029486D">
            <w:pPr>
              <w:pStyle w:val="BodyText"/>
              <w:spacing w:after="0" w:line="240" w:lineRule="atLeast"/>
              <w:rPr>
                <w:b/>
                <w:bCs/>
                <w:sz w:val="20"/>
                <w:rtl/>
                <w:cs/>
                <w:lang w:val="en-US"/>
              </w:rPr>
            </w:pPr>
            <w:r w:rsidRPr="00206CA1">
              <w:rPr>
                <w:b/>
                <w:bCs/>
                <w:sz w:val="20"/>
                <w:lang w:val="en-US"/>
              </w:rPr>
              <w:t>Total liabilities</w:t>
            </w:r>
          </w:p>
        </w:tc>
        <w:tc>
          <w:tcPr>
            <w:tcW w:w="1067" w:type="dxa"/>
            <w:tcBorders>
              <w:bottom w:val="nil"/>
            </w:tcBorders>
          </w:tcPr>
          <w:p w14:paraId="1E9CA2ED" w14:textId="77777777" w:rsidR="0029486D" w:rsidRPr="00206CA1" w:rsidRDefault="0029486D" w:rsidP="0029486D">
            <w:pPr>
              <w:tabs>
                <w:tab w:val="decimal" w:pos="790"/>
              </w:tabs>
              <w:ind w:left="-126" w:right="-16" w:firstLine="18"/>
              <w:jc w:val="right"/>
              <w:rPr>
                <w:sz w:val="20"/>
                <w:lang w:val="en-US"/>
              </w:rPr>
            </w:pPr>
          </w:p>
        </w:tc>
        <w:tc>
          <w:tcPr>
            <w:tcW w:w="269" w:type="dxa"/>
            <w:tcBorders>
              <w:bottom w:val="nil"/>
            </w:tcBorders>
          </w:tcPr>
          <w:p w14:paraId="7A2319BD" w14:textId="77777777" w:rsidR="0029486D" w:rsidRPr="00206CA1" w:rsidRDefault="0029486D" w:rsidP="0029486D">
            <w:pPr>
              <w:tabs>
                <w:tab w:val="decimal" w:pos="790"/>
              </w:tabs>
              <w:ind w:left="-126" w:right="-16" w:firstLine="18"/>
              <w:jc w:val="right"/>
              <w:rPr>
                <w:sz w:val="20"/>
                <w:lang w:val="en-US"/>
              </w:rPr>
            </w:pPr>
          </w:p>
        </w:tc>
        <w:tc>
          <w:tcPr>
            <w:tcW w:w="979" w:type="dxa"/>
            <w:tcBorders>
              <w:bottom w:val="nil"/>
            </w:tcBorders>
            <w:shd w:val="clear" w:color="auto" w:fill="auto"/>
          </w:tcPr>
          <w:p w14:paraId="2F9F57FB" w14:textId="77777777" w:rsidR="0029486D" w:rsidRPr="00206CA1" w:rsidRDefault="0029486D" w:rsidP="0029486D">
            <w:pPr>
              <w:tabs>
                <w:tab w:val="decimal" w:pos="790"/>
              </w:tabs>
              <w:ind w:left="-126" w:right="-16" w:firstLine="18"/>
              <w:jc w:val="right"/>
              <w:rPr>
                <w:sz w:val="20"/>
                <w:lang w:val="en-US"/>
              </w:rPr>
            </w:pPr>
          </w:p>
        </w:tc>
        <w:tc>
          <w:tcPr>
            <w:tcW w:w="236" w:type="dxa"/>
            <w:tcBorders>
              <w:bottom w:val="nil"/>
            </w:tcBorders>
          </w:tcPr>
          <w:p w14:paraId="0EFEF674" w14:textId="77777777" w:rsidR="0029486D" w:rsidRPr="00206CA1" w:rsidRDefault="0029486D" w:rsidP="0029486D">
            <w:pPr>
              <w:tabs>
                <w:tab w:val="decimal" w:pos="702"/>
                <w:tab w:val="decimal" w:pos="790"/>
              </w:tabs>
              <w:ind w:left="-126" w:right="-16" w:firstLine="18"/>
              <w:jc w:val="right"/>
              <w:rPr>
                <w:sz w:val="20"/>
                <w:lang w:val="en-US"/>
              </w:rPr>
            </w:pPr>
          </w:p>
        </w:tc>
        <w:tc>
          <w:tcPr>
            <w:tcW w:w="923" w:type="dxa"/>
            <w:tcBorders>
              <w:bottom w:val="nil"/>
            </w:tcBorders>
            <w:shd w:val="clear" w:color="auto" w:fill="auto"/>
          </w:tcPr>
          <w:p w14:paraId="66417171" w14:textId="77777777" w:rsidR="0029486D" w:rsidRPr="00206CA1" w:rsidRDefault="0029486D" w:rsidP="0029486D">
            <w:pPr>
              <w:tabs>
                <w:tab w:val="decimal" w:pos="790"/>
              </w:tabs>
              <w:ind w:left="-126" w:right="-16" w:firstLine="18"/>
              <w:jc w:val="right"/>
              <w:rPr>
                <w:sz w:val="20"/>
                <w:lang w:val="en-US"/>
              </w:rPr>
            </w:pPr>
          </w:p>
        </w:tc>
        <w:tc>
          <w:tcPr>
            <w:tcW w:w="236" w:type="dxa"/>
            <w:tcBorders>
              <w:bottom w:val="nil"/>
            </w:tcBorders>
          </w:tcPr>
          <w:p w14:paraId="77A9E9D1" w14:textId="77777777" w:rsidR="0029486D" w:rsidRPr="00206CA1" w:rsidRDefault="0029486D" w:rsidP="0029486D">
            <w:pPr>
              <w:tabs>
                <w:tab w:val="decimal" w:pos="790"/>
              </w:tabs>
              <w:ind w:left="-126" w:right="-16" w:firstLine="18"/>
              <w:jc w:val="right"/>
              <w:rPr>
                <w:sz w:val="20"/>
                <w:lang w:val="en-US"/>
              </w:rPr>
            </w:pPr>
          </w:p>
        </w:tc>
        <w:tc>
          <w:tcPr>
            <w:tcW w:w="923" w:type="dxa"/>
            <w:tcBorders>
              <w:bottom w:val="nil"/>
            </w:tcBorders>
            <w:shd w:val="clear" w:color="auto" w:fill="auto"/>
          </w:tcPr>
          <w:p w14:paraId="4C7BFB19" w14:textId="77777777" w:rsidR="0029486D" w:rsidRPr="00206CA1" w:rsidRDefault="0029486D" w:rsidP="0029486D">
            <w:pPr>
              <w:tabs>
                <w:tab w:val="decimal" w:pos="790"/>
              </w:tabs>
              <w:ind w:left="-126" w:right="-16" w:firstLine="18"/>
              <w:jc w:val="right"/>
              <w:rPr>
                <w:sz w:val="20"/>
                <w:lang w:val="en-US"/>
              </w:rPr>
            </w:pPr>
          </w:p>
        </w:tc>
        <w:tc>
          <w:tcPr>
            <w:tcW w:w="236" w:type="dxa"/>
            <w:tcBorders>
              <w:bottom w:val="nil"/>
            </w:tcBorders>
          </w:tcPr>
          <w:p w14:paraId="4B5CD7CE" w14:textId="77777777" w:rsidR="0029486D" w:rsidRPr="00206CA1" w:rsidRDefault="0029486D" w:rsidP="0029486D">
            <w:pPr>
              <w:tabs>
                <w:tab w:val="decimal" w:pos="702"/>
                <w:tab w:val="decimal" w:pos="790"/>
              </w:tabs>
              <w:ind w:left="-126" w:right="-16" w:firstLine="18"/>
              <w:jc w:val="right"/>
              <w:rPr>
                <w:sz w:val="20"/>
                <w:lang w:val="en-US"/>
              </w:rPr>
            </w:pPr>
          </w:p>
        </w:tc>
        <w:tc>
          <w:tcPr>
            <w:tcW w:w="1012" w:type="dxa"/>
            <w:tcBorders>
              <w:bottom w:val="nil"/>
            </w:tcBorders>
          </w:tcPr>
          <w:p w14:paraId="43CFDEFD" w14:textId="77777777" w:rsidR="0029486D" w:rsidRPr="00206CA1" w:rsidRDefault="0029486D" w:rsidP="0029486D">
            <w:pPr>
              <w:tabs>
                <w:tab w:val="decimal" w:pos="790"/>
              </w:tabs>
              <w:ind w:left="-126" w:right="-16" w:firstLine="18"/>
              <w:jc w:val="right"/>
              <w:rPr>
                <w:sz w:val="20"/>
                <w:lang w:val="en-US"/>
              </w:rPr>
            </w:pPr>
          </w:p>
        </w:tc>
        <w:tc>
          <w:tcPr>
            <w:tcW w:w="252" w:type="dxa"/>
            <w:tcBorders>
              <w:bottom w:val="nil"/>
            </w:tcBorders>
          </w:tcPr>
          <w:p w14:paraId="18AA71FE" w14:textId="77777777" w:rsidR="0029486D" w:rsidRPr="00206CA1" w:rsidRDefault="0029486D" w:rsidP="0029486D">
            <w:pPr>
              <w:tabs>
                <w:tab w:val="decimal" w:pos="790"/>
              </w:tabs>
              <w:ind w:left="-126" w:right="-16" w:firstLine="18"/>
              <w:jc w:val="right"/>
              <w:rPr>
                <w:sz w:val="20"/>
                <w:lang w:val="en-US"/>
              </w:rPr>
            </w:pPr>
          </w:p>
        </w:tc>
        <w:tc>
          <w:tcPr>
            <w:tcW w:w="996" w:type="dxa"/>
            <w:tcBorders>
              <w:bottom w:val="nil"/>
            </w:tcBorders>
          </w:tcPr>
          <w:p w14:paraId="5DE3EE32" w14:textId="77777777" w:rsidR="0029486D" w:rsidRPr="00206CA1" w:rsidRDefault="0029486D" w:rsidP="0029486D">
            <w:pPr>
              <w:tabs>
                <w:tab w:val="decimal" w:pos="790"/>
              </w:tabs>
              <w:ind w:left="-126" w:right="-16" w:firstLine="18"/>
              <w:jc w:val="right"/>
              <w:rPr>
                <w:sz w:val="20"/>
                <w:lang w:val="en-US"/>
              </w:rPr>
            </w:pPr>
          </w:p>
        </w:tc>
        <w:tc>
          <w:tcPr>
            <w:tcW w:w="241" w:type="dxa"/>
            <w:tcBorders>
              <w:bottom w:val="nil"/>
            </w:tcBorders>
          </w:tcPr>
          <w:p w14:paraId="0C35D49A" w14:textId="77777777" w:rsidR="0029486D" w:rsidRPr="00206CA1" w:rsidRDefault="0029486D" w:rsidP="0029486D">
            <w:pPr>
              <w:tabs>
                <w:tab w:val="decimal" w:pos="702"/>
                <w:tab w:val="decimal" w:pos="790"/>
              </w:tabs>
              <w:ind w:left="-126" w:right="-16" w:firstLine="18"/>
              <w:jc w:val="right"/>
              <w:rPr>
                <w:sz w:val="20"/>
                <w:lang w:val="en-US"/>
              </w:rPr>
            </w:pPr>
          </w:p>
        </w:tc>
        <w:tc>
          <w:tcPr>
            <w:tcW w:w="1007" w:type="dxa"/>
            <w:tcBorders>
              <w:bottom w:val="nil"/>
            </w:tcBorders>
          </w:tcPr>
          <w:p w14:paraId="0829C2A8" w14:textId="77777777" w:rsidR="0029486D" w:rsidRPr="00206CA1" w:rsidRDefault="0029486D" w:rsidP="0029486D">
            <w:pPr>
              <w:tabs>
                <w:tab w:val="decimal" w:pos="790"/>
              </w:tabs>
              <w:ind w:left="-126" w:right="-16" w:firstLine="18"/>
              <w:jc w:val="right"/>
              <w:rPr>
                <w:sz w:val="20"/>
                <w:lang w:val="en-US"/>
              </w:rPr>
            </w:pPr>
          </w:p>
        </w:tc>
        <w:tc>
          <w:tcPr>
            <w:tcW w:w="236" w:type="dxa"/>
            <w:tcBorders>
              <w:bottom w:val="nil"/>
            </w:tcBorders>
          </w:tcPr>
          <w:p w14:paraId="451D6F0A" w14:textId="77777777" w:rsidR="0029486D" w:rsidRPr="00206CA1" w:rsidRDefault="0029486D" w:rsidP="0029486D">
            <w:pPr>
              <w:tabs>
                <w:tab w:val="decimal" w:pos="790"/>
                <w:tab w:val="decimal" w:pos="934"/>
              </w:tabs>
              <w:ind w:left="-126" w:right="-16" w:firstLine="18"/>
              <w:jc w:val="right"/>
              <w:rPr>
                <w:sz w:val="20"/>
                <w:lang w:val="en-US"/>
              </w:rPr>
            </w:pPr>
          </w:p>
        </w:tc>
        <w:tc>
          <w:tcPr>
            <w:tcW w:w="1101" w:type="dxa"/>
            <w:tcBorders>
              <w:bottom w:val="nil"/>
            </w:tcBorders>
          </w:tcPr>
          <w:p w14:paraId="15399B77" w14:textId="77777777" w:rsidR="0029486D" w:rsidRPr="00206CA1" w:rsidRDefault="0029486D" w:rsidP="0029486D">
            <w:pPr>
              <w:tabs>
                <w:tab w:val="decimal" w:pos="790"/>
                <w:tab w:val="decimal" w:pos="826"/>
              </w:tabs>
              <w:ind w:left="-126" w:right="-16" w:firstLine="18"/>
              <w:jc w:val="right"/>
              <w:rPr>
                <w:sz w:val="20"/>
                <w:lang w:val="en-US"/>
              </w:rPr>
            </w:pPr>
          </w:p>
        </w:tc>
        <w:tc>
          <w:tcPr>
            <w:tcW w:w="236" w:type="dxa"/>
            <w:tcBorders>
              <w:bottom w:val="nil"/>
            </w:tcBorders>
          </w:tcPr>
          <w:p w14:paraId="5E0DECFC" w14:textId="77777777" w:rsidR="0029486D" w:rsidRPr="00206CA1" w:rsidRDefault="0029486D" w:rsidP="0029486D">
            <w:pPr>
              <w:tabs>
                <w:tab w:val="decimal" w:pos="702"/>
                <w:tab w:val="decimal" w:pos="790"/>
              </w:tabs>
              <w:ind w:left="-126" w:right="-16" w:firstLine="18"/>
              <w:jc w:val="right"/>
              <w:rPr>
                <w:sz w:val="20"/>
                <w:lang w:val="en-US"/>
              </w:rPr>
            </w:pPr>
          </w:p>
        </w:tc>
        <w:tc>
          <w:tcPr>
            <w:tcW w:w="1160" w:type="dxa"/>
            <w:tcBorders>
              <w:top w:val="single" w:sz="4" w:space="0" w:color="auto"/>
              <w:bottom w:val="double" w:sz="4" w:space="0" w:color="auto"/>
            </w:tcBorders>
          </w:tcPr>
          <w:p w14:paraId="574967B2" w14:textId="588E1CE2" w:rsidR="0029486D" w:rsidRPr="00F62FB3" w:rsidRDefault="000B5E44" w:rsidP="002531D2">
            <w:pPr>
              <w:ind w:left="-218" w:right="-20"/>
              <w:jc w:val="right"/>
              <w:rPr>
                <w:b/>
                <w:bCs/>
                <w:sz w:val="20"/>
                <w:szCs w:val="18"/>
                <w:lang w:val="en-US"/>
              </w:rPr>
            </w:pPr>
            <w:r w:rsidRPr="00F62FB3">
              <w:rPr>
                <w:b/>
                <w:bCs/>
                <w:sz w:val="20"/>
                <w:szCs w:val="18"/>
                <w:lang w:val="en-US"/>
              </w:rPr>
              <w:t>23</w:t>
            </w:r>
            <w:r w:rsidR="008548F8" w:rsidRPr="00F62FB3">
              <w:rPr>
                <w:b/>
                <w:bCs/>
                <w:sz w:val="20"/>
                <w:szCs w:val="18"/>
                <w:lang w:val="en-US"/>
              </w:rPr>
              <w:t>8,994</w:t>
            </w:r>
          </w:p>
        </w:tc>
        <w:tc>
          <w:tcPr>
            <w:tcW w:w="236" w:type="dxa"/>
            <w:tcBorders>
              <w:bottom w:val="nil"/>
            </w:tcBorders>
          </w:tcPr>
          <w:p w14:paraId="361C03F0" w14:textId="77777777" w:rsidR="0029486D" w:rsidRPr="00206CA1" w:rsidRDefault="0029486D" w:rsidP="0029486D">
            <w:pPr>
              <w:tabs>
                <w:tab w:val="decimal" w:pos="880"/>
              </w:tabs>
              <w:ind w:left="-126" w:right="-16" w:firstLine="18"/>
              <w:jc w:val="right"/>
              <w:rPr>
                <w:b/>
                <w:bCs/>
                <w:sz w:val="20"/>
                <w:lang w:val="en-US"/>
              </w:rPr>
            </w:pPr>
          </w:p>
        </w:tc>
        <w:tc>
          <w:tcPr>
            <w:tcW w:w="1082" w:type="dxa"/>
            <w:tcBorders>
              <w:top w:val="single" w:sz="4" w:space="0" w:color="auto"/>
              <w:bottom w:val="double" w:sz="4" w:space="0" w:color="auto"/>
            </w:tcBorders>
          </w:tcPr>
          <w:p w14:paraId="6BCFD3B8" w14:textId="1871D779" w:rsidR="0029486D" w:rsidRPr="00206CA1" w:rsidRDefault="0029486D" w:rsidP="0029486D">
            <w:pPr>
              <w:ind w:left="-218" w:right="-17"/>
              <w:jc w:val="right"/>
              <w:rPr>
                <w:b/>
                <w:bCs/>
                <w:sz w:val="20"/>
                <w:lang w:val="en-US"/>
              </w:rPr>
            </w:pPr>
            <w:r w:rsidRPr="00206CA1">
              <w:rPr>
                <w:b/>
                <w:bCs/>
                <w:sz w:val="20"/>
                <w:szCs w:val="18"/>
              </w:rPr>
              <w:t>2,048,488</w:t>
            </w:r>
          </w:p>
        </w:tc>
      </w:tr>
    </w:tbl>
    <w:p w14:paraId="7E0DCD12" w14:textId="77777777" w:rsidR="00106D05" w:rsidRPr="00206CA1" w:rsidRDefault="00106D05">
      <w:pPr>
        <w:rPr>
          <w:szCs w:val="22"/>
        </w:rPr>
      </w:pPr>
    </w:p>
    <w:p w14:paraId="728134A8" w14:textId="77777777" w:rsidR="003366AB" w:rsidRPr="00206CA1" w:rsidRDefault="003366AB">
      <w:pPr>
        <w:rPr>
          <w:szCs w:val="22"/>
        </w:rPr>
      </w:pPr>
    </w:p>
    <w:p w14:paraId="61CDFA74" w14:textId="77777777" w:rsidR="00B366FA" w:rsidRPr="00206CA1" w:rsidRDefault="00B366FA">
      <w:pPr>
        <w:spacing w:line="240" w:lineRule="auto"/>
        <w:rPr>
          <w:szCs w:val="22"/>
        </w:rPr>
      </w:pPr>
    </w:p>
    <w:p w14:paraId="360E23DC" w14:textId="77777777" w:rsidR="00B366FA" w:rsidRPr="00206CA1" w:rsidRDefault="00B366FA" w:rsidP="00573450">
      <w:pPr>
        <w:pStyle w:val="Heading1"/>
        <w:sectPr w:rsidR="00B366FA" w:rsidRPr="00206CA1" w:rsidSect="001C2C57">
          <w:headerReference w:type="even" r:id="rId27"/>
          <w:headerReference w:type="default" r:id="rId28"/>
          <w:footerReference w:type="default" r:id="rId29"/>
          <w:headerReference w:type="first" r:id="rId30"/>
          <w:pgSz w:w="16834" w:h="11909" w:orient="landscape" w:code="9"/>
          <w:pgMar w:top="691" w:right="1152" w:bottom="576" w:left="1152" w:header="720" w:footer="720" w:gutter="0"/>
          <w:cols w:space="720"/>
          <w:docGrid w:linePitch="360"/>
        </w:sectPr>
      </w:pPr>
    </w:p>
    <w:p w14:paraId="57828217" w14:textId="77777777" w:rsidR="00B46854" w:rsidRPr="00206CA1" w:rsidRDefault="00B46854" w:rsidP="00B46854">
      <w:pPr>
        <w:pStyle w:val="BodyText"/>
        <w:spacing w:after="0" w:line="240" w:lineRule="auto"/>
        <w:ind w:left="540"/>
        <w:jc w:val="both"/>
        <w:rPr>
          <w:b/>
          <w:bCs/>
          <w:szCs w:val="22"/>
        </w:rPr>
      </w:pPr>
      <w:r w:rsidRPr="00206CA1">
        <w:rPr>
          <w:b/>
          <w:bCs/>
          <w:szCs w:val="22"/>
        </w:rPr>
        <w:lastRenderedPageBreak/>
        <w:t>Promotional privileges</w:t>
      </w:r>
    </w:p>
    <w:p w14:paraId="44C59E06" w14:textId="77777777" w:rsidR="00B46854" w:rsidRPr="00206CA1" w:rsidRDefault="00B46854" w:rsidP="00B46854">
      <w:pPr>
        <w:pStyle w:val="BodyText"/>
        <w:spacing w:after="0" w:line="240" w:lineRule="auto"/>
        <w:ind w:left="540"/>
        <w:jc w:val="both"/>
        <w:rPr>
          <w:szCs w:val="22"/>
        </w:rPr>
      </w:pPr>
    </w:p>
    <w:p w14:paraId="6C4C14B5" w14:textId="7D7DBDDF" w:rsidR="00B46854" w:rsidRPr="00206CA1" w:rsidRDefault="00B46854" w:rsidP="00B46854">
      <w:pPr>
        <w:pStyle w:val="BodyText"/>
        <w:spacing w:line="240" w:lineRule="auto"/>
        <w:ind w:left="540"/>
        <w:jc w:val="both"/>
        <w:rPr>
          <w:szCs w:val="22"/>
        </w:rPr>
      </w:pPr>
      <w:r w:rsidRPr="00206CA1">
        <w:rPr>
          <w:szCs w:val="22"/>
        </w:rPr>
        <w:t>The Group has been granted promotional certificates by the Office of the Board of Investment for production and distribution of electricity from solar energy</w:t>
      </w:r>
      <w:r w:rsidR="006C00B9" w:rsidRPr="00206CA1">
        <w:rPr>
          <w:szCs w:val="22"/>
        </w:rPr>
        <w:t>.</w:t>
      </w:r>
      <w:r w:rsidRPr="00206CA1">
        <w:rPr>
          <w:szCs w:val="22"/>
        </w:rPr>
        <w:t xml:space="preserve"> The Group has been granted several privileges including exemption and/or reduction from payment of income tax on the net profit derived from promoted operations with </w:t>
      </w:r>
      <w:proofErr w:type="spellStart"/>
      <w:r w:rsidRPr="00206CA1">
        <w:rPr>
          <w:szCs w:val="22"/>
        </w:rPr>
        <w:t>certained</w:t>
      </w:r>
      <w:proofErr w:type="spellEnd"/>
      <w:r w:rsidRPr="00206CA1">
        <w:rPr>
          <w:szCs w:val="22"/>
        </w:rPr>
        <w:t xml:space="preserve"> terms and conditions prescribed in the promotional certificates</w:t>
      </w:r>
      <w:r w:rsidR="00134A52" w:rsidRPr="00206CA1">
        <w:rPr>
          <w:szCs w:val="22"/>
        </w:rPr>
        <w:t>, which the Company must comply with.</w:t>
      </w:r>
    </w:p>
    <w:tbl>
      <w:tblPr>
        <w:tblW w:w="9270" w:type="dxa"/>
        <w:tblInd w:w="450" w:type="dxa"/>
        <w:tblLayout w:type="fixed"/>
        <w:tblLook w:val="01E0" w:firstRow="1" w:lastRow="1" w:firstColumn="1" w:lastColumn="1" w:noHBand="0" w:noVBand="0"/>
      </w:tblPr>
      <w:tblGrid>
        <w:gridCol w:w="1530"/>
        <w:gridCol w:w="1096"/>
        <w:gridCol w:w="250"/>
        <w:gridCol w:w="1058"/>
        <w:gridCol w:w="250"/>
        <w:gridCol w:w="1058"/>
        <w:gridCol w:w="250"/>
        <w:gridCol w:w="1078"/>
        <w:gridCol w:w="270"/>
        <w:gridCol w:w="1080"/>
        <w:gridCol w:w="270"/>
        <w:gridCol w:w="1080"/>
      </w:tblGrid>
      <w:tr w:rsidR="00797598" w:rsidRPr="00206CA1" w14:paraId="5C0F6F6E" w14:textId="77777777" w:rsidTr="003F5D41">
        <w:tc>
          <w:tcPr>
            <w:tcW w:w="1530" w:type="dxa"/>
          </w:tcPr>
          <w:p w14:paraId="0AE18B23" w14:textId="77777777" w:rsidR="00797598" w:rsidRPr="00206CA1" w:rsidRDefault="00797598" w:rsidP="00E978BC">
            <w:pPr>
              <w:ind w:left="162" w:hanging="180"/>
              <w:jc w:val="center"/>
              <w:rPr>
                <w:szCs w:val="22"/>
              </w:rPr>
            </w:pPr>
          </w:p>
        </w:tc>
        <w:tc>
          <w:tcPr>
            <w:tcW w:w="7740" w:type="dxa"/>
            <w:gridSpan w:val="11"/>
          </w:tcPr>
          <w:p w14:paraId="09A362BC" w14:textId="77777777" w:rsidR="00797598" w:rsidRPr="00206CA1" w:rsidRDefault="008A3E54" w:rsidP="00E978BC">
            <w:pPr>
              <w:ind w:left="162" w:hanging="180"/>
              <w:jc w:val="center"/>
              <w:rPr>
                <w:b/>
                <w:bCs/>
                <w:szCs w:val="22"/>
              </w:rPr>
            </w:pPr>
            <w:r w:rsidRPr="00206CA1">
              <w:rPr>
                <w:b/>
                <w:bCs/>
                <w:szCs w:val="22"/>
              </w:rPr>
              <w:t>Consolidated financial statements</w:t>
            </w:r>
          </w:p>
        </w:tc>
      </w:tr>
      <w:tr w:rsidR="00797598" w:rsidRPr="00206CA1" w14:paraId="78910838" w14:textId="77777777" w:rsidTr="003F5D41">
        <w:tc>
          <w:tcPr>
            <w:tcW w:w="1530" w:type="dxa"/>
          </w:tcPr>
          <w:p w14:paraId="5732C473" w14:textId="77777777" w:rsidR="00797598" w:rsidRPr="00206CA1" w:rsidRDefault="00797598" w:rsidP="00E978BC">
            <w:pPr>
              <w:ind w:left="162" w:hanging="180"/>
              <w:jc w:val="center"/>
              <w:rPr>
                <w:szCs w:val="22"/>
              </w:rPr>
            </w:pPr>
          </w:p>
        </w:tc>
        <w:tc>
          <w:tcPr>
            <w:tcW w:w="3712" w:type="dxa"/>
            <w:gridSpan w:val="5"/>
            <w:tcBorders>
              <w:bottom w:val="single" w:sz="4" w:space="0" w:color="auto"/>
            </w:tcBorders>
          </w:tcPr>
          <w:p w14:paraId="51A7426C" w14:textId="5602E3A8" w:rsidR="00797598" w:rsidRPr="00206CA1" w:rsidRDefault="00F47527" w:rsidP="00E978BC">
            <w:pPr>
              <w:ind w:left="162" w:hanging="180"/>
              <w:jc w:val="center"/>
              <w:rPr>
                <w:szCs w:val="22"/>
              </w:rPr>
            </w:pPr>
            <w:r w:rsidRPr="00206CA1">
              <w:rPr>
                <w:szCs w:val="22"/>
              </w:rPr>
              <w:t>202</w:t>
            </w:r>
            <w:r w:rsidR="000C35DF">
              <w:rPr>
                <w:szCs w:val="22"/>
              </w:rPr>
              <w:t>4</w:t>
            </w:r>
          </w:p>
        </w:tc>
        <w:tc>
          <w:tcPr>
            <w:tcW w:w="250" w:type="dxa"/>
          </w:tcPr>
          <w:p w14:paraId="18AC107D" w14:textId="77777777" w:rsidR="00797598" w:rsidRPr="00206CA1" w:rsidRDefault="00797598" w:rsidP="00E978BC">
            <w:pPr>
              <w:ind w:left="162" w:hanging="180"/>
              <w:jc w:val="center"/>
              <w:rPr>
                <w:szCs w:val="22"/>
              </w:rPr>
            </w:pPr>
          </w:p>
        </w:tc>
        <w:tc>
          <w:tcPr>
            <w:tcW w:w="3778" w:type="dxa"/>
            <w:gridSpan w:val="5"/>
            <w:tcBorders>
              <w:bottom w:val="single" w:sz="4" w:space="0" w:color="auto"/>
            </w:tcBorders>
          </w:tcPr>
          <w:p w14:paraId="1C014A6D" w14:textId="3785ACD6" w:rsidR="00797598" w:rsidRPr="00206CA1" w:rsidRDefault="00F47527" w:rsidP="00E978BC">
            <w:pPr>
              <w:ind w:left="162" w:hanging="180"/>
              <w:jc w:val="center"/>
              <w:rPr>
                <w:szCs w:val="22"/>
              </w:rPr>
            </w:pPr>
            <w:r w:rsidRPr="00206CA1">
              <w:rPr>
                <w:szCs w:val="22"/>
              </w:rPr>
              <w:t>202</w:t>
            </w:r>
            <w:r w:rsidR="000C35DF">
              <w:rPr>
                <w:szCs w:val="22"/>
              </w:rPr>
              <w:t>3</w:t>
            </w:r>
          </w:p>
        </w:tc>
      </w:tr>
      <w:tr w:rsidR="008A3E54" w:rsidRPr="00206CA1" w14:paraId="62D825CE" w14:textId="77777777" w:rsidTr="003F5D41">
        <w:tc>
          <w:tcPr>
            <w:tcW w:w="1530" w:type="dxa"/>
          </w:tcPr>
          <w:p w14:paraId="00D0B4C5" w14:textId="77777777" w:rsidR="00782F34" w:rsidRPr="00206CA1" w:rsidRDefault="00782F34" w:rsidP="00782F34">
            <w:pPr>
              <w:ind w:left="-18"/>
              <w:rPr>
                <w:b/>
                <w:bCs/>
                <w:i/>
                <w:iCs/>
                <w:szCs w:val="22"/>
              </w:rPr>
            </w:pPr>
          </w:p>
          <w:p w14:paraId="36C13234" w14:textId="77777777" w:rsidR="00782F34" w:rsidRPr="00206CA1" w:rsidRDefault="00782F34" w:rsidP="00782F34">
            <w:pPr>
              <w:ind w:left="-18"/>
              <w:rPr>
                <w:b/>
                <w:bCs/>
                <w:i/>
                <w:iCs/>
                <w:szCs w:val="22"/>
              </w:rPr>
            </w:pPr>
            <w:r w:rsidRPr="00206CA1">
              <w:rPr>
                <w:b/>
                <w:bCs/>
                <w:i/>
                <w:iCs/>
                <w:szCs w:val="22"/>
              </w:rPr>
              <w:t xml:space="preserve">Year ended </w:t>
            </w:r>
          </w:p>
          <w:p w14:paraId="6EF53744" w14:textId="31185B3F" w:rsidR="008A3E54" w:rsidRPr="00206CA1" w:rsidRDefault="000C52B7" w:rsidP="00782F34">
            <w:pPr>
              <w:ind w:left="-18"/>
              <w:rPr>
                <w:b/>
                <w:bCs/>
                <w:i/>
                <w:iCs/>
                <w:szCs w:val="22"/>
              </w:rPr>
            </w:pPr>
            <w:r w:rsidRPr="00206CA1">
              <w:rPr>
                <w:b/>
                <w:bCs/>
                <w:i/>
                <w:iCs/>
                <w:szCs w:val="22"/>
              </w:rPr>
              <w:t xml:space="preserve">  </w:t>
            </w:r>
            <w:r w:rsidR="00782F34" w:rsidRPr="00206CA1">
              <w:rPr>
                <w:b/>
                <w:bCs/>
                <w:i/>
                <w:iCs/>
                <w:szCs w:val="22"/>
              </w:rPr>
              <w:t>31 December</w:t>
            </w:r>
          </w:p>
        </w:tc>
        <w:tc>
          <w:tcPr>
            <w:tcW w:w="1096" w:type="dxa"/>
            <w:tcBorders>
              <w:top w:val="single" w:sz="4" w:space="0" w:color="auto"/>
            </w:tcBorders>
            <w:vAlign w:val="bottom"/>
          </w:tcPr>
          <w:p w14:paraId="50560D56" w14:textId="77777777" w:rsidR="008A3E54" w:rsidRPr="00206CA1" w:rsidRDefault="008A3E54" w:rsidP="008A3E54">
            <w:pPr>
              <w:tabs>
                <w:tab w:val="left" w:pos="450"/>
                <w:tab w:val="left" w:pos="540"/>
              </w:tabs>
              <w:ind w:left="-90" w:right="-107"/>
              <w:jc w:val="center"/>
              <w:rPr>
                <w:szCs w:val="22"/>
              </w:rPr>
            </w:pPr>
            <w:r w:rsidRPr="00206CA1">
              <w:rPr>
                <w:szCs w:val="22"/>
              </w:rPr>
              <w:t>Promoted businesses</w:t>
            </w:r>
          </w:p>
        </w:tc>
        <w:tc>
          <w:tcPr>
            <w:tcW w:w="250" w:type="dxa"/>
            <w:tcBorders>
              <w:top w:val="single" w:sz="4" w:space="0" w:color="auto"/>
            </w:tcBorders>
            <w:vAlign w:val="bottom"/>
          </w:tcPr>
          <w:p w14:paraId="104A69CC" w14:textId="77777777" w:rsidR="008A3E54" w:rsidRPr="00206CA1" w:rsidRDefault="008A3E54" w:rsidP="008A3E54">
            <w:pPr>
              <w:tabs>
                <w:tab w:val="left" w:pos="450"/>
                <w:tab w:val="left" w:pos="540"/>
              </w:tabs>
              <w:ind w:left="-90" w:right="-107"/>
              <w:jc w:val="center"/>
              <w:rPr>
                <w:szCs w:val="22"/>
              </w:rPr>
            </w:pPr>
          </w:p>
        </w:tc>
        <w:tc>
          <w:tcPr>
            <w:tcW w:w="1058" w:type="dxa"/>
            <w:shd w:val="clear" w:color="auto" w:fill="auto"/>
            <w:vAlign w:val="bottom"/>
          </w:tcPr>
          <w:p w14:paraId="11C96A83" w14:textId="77777777" w:rsidR="008A3E54" w:rsidRPr="00206CA1" w:rsidRDefault="008A3E54" w:rsidP="008A3E54">
            <w:pPr>
              <w:pStyle w:val="BodyText"/>
              <w:spacing w:after="0" w:line="240" w:lineRule="atLeast"/>
              <w:ind w:left="-108" w:right="-108"/>
              <w:jc w:val="center"/>
              <w:rPr>
                <w:szCs w:val="22"/>
              </w:rPr>
            </w:pPr>
            <w:r w:rsidRPr="00206CA1">
              <w:rPr>
                <w:szCs w:val="22"/>
              </w:rPr>
              <w:t>Non-promoted businesses</w:t>
            </w:r>
          </w:p>
        </w:tc>
        <w:tc>
          <w:tcPr>
            <w:tcW w:w="250" w:type="dxa"/>
            <w:shd w:val="clear" w:color="auto" w:fill="auto"/>
            <w:vAlign w:val="bottom"/>
          </w:tcPr>
          <w:p w14:paraId="7707EE4A" w14:textId="77777777" w:rsidR="008A3E54" w:rsidRPr="00206CA1" w:rsidRDefault="008A3E54" w:rsidP="008A3E54">
            <w:pPr>
              <w:pStyle w:val="BodyText"/>
              <w:spacing w:after="0" w:line="240" w:lineRule="atLeast"/>
              <w:ind w:right="-405"/>
              <w:jc w:val="center"/>
              <w:rPr>
                <w:szCs w:val="22"/>
              </w:rPr>
            </w:pPr>
          </w:p>
        </w:tc>
        <w:tc>
          <w:tcPr>
            <w:tcW w:w="1058" w:type="dxa"/>
            <w:shd w:val="clear" w:color="auto" w:fill="auto"/>
            <w:vAlign w:val="bottom"/>
          </w:tcPr>
          <w:p w14:paraId="064D90C3" w14:textId="77777777" w:rsidR="008A3E54" w:rsidRPr="00206CA1" w:rsidRDefault="008A3E54" w:rsidP="008A3E54">
            <w:pPr>
              <w:pStyle w:val="BodyText"/>
              <w:spacing w:after="0" w:line="240" w:lineRule="atLeast"/>
              <w:ind w:left="-136" w:right="-86"/>
              <w:jc w:val="center"/>
              <w:rPr>
                <w:szCs w:val="22"/>
              </w:rPr>
            </w:pPr>
            <w:r w:rsidRPr="00206CA1">
              <w:rPr>
                <w:szCs w:val="22"/>
              </w:rPr>
              <w:t>Total</w:t>
            </w:r>
          </w:p>
        </w:tc>
        <w:tc>
          <w:tcPr>
            <w:tcW w:w="250" w:type="dxa"/>
            <w:shd w:val="clear" w:color="auto" w:fill="auto"/>
            <w:vAlign w:val="bottom"/>
          </w:tcPr>
          <w:p w14:paraId="68B73053" w14:textId="77777777" w:rsidR="008A3E54" w:rsidRPr="00206CA1" w:rsidRDefault="008A3E54" w:rsidP="008A3E54">
            <w:pPr>
              <w:pStyle w:val="BodyText"/>
              <w:spacing w:after="0" w:line="240" w:lineRule="atLeast"/>
              <w:ind w:right="-405"/>
              <w:jc w:val="center"/>
              <w:rPr>
                <w:szCs w:val="22"/>
              </w:rPr>
            </w:pPr>
          </w:p>
          <w:p w14:paraId="56C5D5CA" w14:textId="77777777" w:rsidR="008A3E54" w:rsidRPr="00206CA1" w:rsidRDefault="008A3E54" w:rsidP="008A3E54">
            <w:pPr>
              <w:pStyle w:val="BodyText"/>
              <w:spacing w:after="0" w:line="240" w:lineRule="atLeast"/>
              <w:ind w:right="-405"/>
              <w:jc w:val="center"/>
              <w:rPr>
                <w:szCs w:val="22"/>
              </w:rPr>
            </w:pPr>
          </w:p>
          <w:p w14:paraId="7EA786F6" w14:textId="77777777" w:rsidR="008A3E54" w:rsidRPr="00206CA1" w:rsidRDefault="008A3E54" w:rsidP="008A3E54">
            <w:pPr>
              <w:pStyle w:val="BodyText"/>
              <w:spacing w:after="0" w:line="240" w:lineRule="atLeast"/>
              <w:ind w:right="-405"/>
              <w:jc w:val="center"/>
              <w:rPr>
                <w:szCs w:val="22"/>
              </w:rPr>
            </w:pPr>
          </w:p>
        </w:tc>
        <w:tc>
          <w:tcPr>
            <w:tcW w:w="1078" w:type="dxa"/>
            <w:shd w:val="clear" w:color="auto" w:fill="auto"/>
            <w:vAlign w:val="bottom"/>
          </w:tcPr>
          <w:p w14:paraId="7BF190BC" w14:textId="77777777" w:rsidR="008A3E54" w:rsidRPr="00206CA1" w:rsidRDefault="008A3E54" w:rsidP="008A3E54">
            <w:pPr>
              <w:pStyle w:val="BodyText"/>
              <w:spacing w:after="0" w:line="240" w:lineRule="atLeast"/>
              <w:ind w:left="-108" w:right="-108"/>
              <w:jc w:val="center"/>
              <w:rPr>
                <w:szCs w:val="22"/>
              </w:rPr>
            </w:pPr>
            <w:r w:rsidRPr="00206CA1">
              <w:rPr>
                <w:szCs w:val="22"/>
              </w:rPr>
              <w:t>Promoted businesses</w:t>
            </w:r>
          </w:p>
        </w:tc>
        <w:tc>
          <w:tcPr>
            <w:tcW w:w="270" w:type="dxa"/>
            <w:shd w:val="clear" w:color="auto" w:fill="auto"/>
            <w:vAlign w:val="bottom"/>
          </w:tcPr>
          <w:p w14:paraId="7D4A88C9" w14:textId="77777777" w:rsidR="008A3E54" w:rsidRPr="00206CA1" w:rsidRDefault="008A3E54" w:rsidP="008A3E54">
            <w:pPr>
              <w:pStyle w:val="BodyText"/>
              <w:spacing w:after="0" w:line="240" w:lineRule="atLeast"/>
              <w:ind w:right="-405"/>
              <w:jc w:val="center"/>
              <w:rPr>
                <w:szCs w:val="22"/>
              </w:rPr>
            </w:pPr>
          </w:p>
        </w:tc>
        <w:tc>
          <w:tcPr>
            <w:tcW w:w="1080" w:type="dxa"/>
            <w:shd w:val="clear" w:color="auto" w:fill="auto"/>
            <w:vAlign w:val="bottom"/>
          </w:tcPr>
          <w:p w14:paraId="2F6E770A" w14:textId="77777777" w:rsidR="008A3E54" w:rsidRPr="00206CA1" w:rsidRDefault="008A3E54" w:rsidP="008A3E54">
            <w:pPr>
              <w:pStyle w:val="BodyText"/>
              <w:spacing w:after="0" w:line="240" w:lineRule="atLeast"/>
              <w:ind w:left="-122" w:right="-101"/>
              <w:jc w:val="center"/>
              <w:rPr>
                <w:szCs w:val="22"/>
              </w:rPr>
            </w:pPr>
            <w:r w:rsidRPr="00206CA1">
              <w:rPr>
                <w:szCs w:val="22"/>
              </w:rPr>
              <w:t>Non-promoted businesses</w:t>
            </w:r>
          </w:p>
        </w:tc>
        <w:tc>
          <w:tcPr>
            <w:tcW w:w="270" w:type="dxa"/>
            <w:shd w:val="clear" w:color="auto" w:fill="auto"/>
            <w:vAlign w:val="bottom"/>
          </w:tcPr>
          <w:p w14:paraId="3BD98364" w14:textId="77777777" w:rsidR="008A3E54" w:rsidRPr="00206CA1" w:rsidRDefault="008A3E54" w:rsidP="008A3E54">
            <w:pPr>
              <w:pStyle w:val="BodyText"/>
              <w:spacing w:after="0" w:line="240" w:lineRule="atLeast"/>
              <w:ind w:right="-405"/>
              <w:jc w:val="center"/>
              <w:rPr>
                <w:szCs w:val="22"/>
              </w:rPr>
            </w:pPr>
          </w:p>
        </w:tc>
        <w:tc>
          <w:tcPr>
            <w:tcW w:w="1080" w:type="dxa"/>
            <w:shd w:val="clear" w:color="auto" w:fill="auto"/>
            <w:vAlign w:val="bottom"/>
          </w:tcPr>
          <w:p w14:paraId="2292551E" w14:textId="77777777" w:rsidR="008A3E54" w:rsidRPr="00206CA1" w:rsidRDefault="008A3E54" w:rsidP="008A3E54">
            <w:pPr>
              <w:pStyle w:val="BodyText"/>
              <w:spacing w:after="0" w:line="240" w:lineRule="atLeast"/>
              <w:ind w:left="-115" w:right="-108"/>
              <w:jc w:val="center"/>
              <w:rPr>
                <w:szCs w:val="22"/>
              </w:rPr>
            </w:pPr>
            <w:r w:rsidRPr="00206CA1">
              <w:rPr>
                <w:szCs w:val="22"/>
              </w:rPr>
              <w:t>Total</w:t>
            </w:r>
          </w:p>
        </w:tc>
      </w:tr>
      <w:tr w:rsidR="00797598" w:rsidRPr="00206CA1" w14:paraId="36FDAE5B" w14:textId="77777777" w:rsidTr="003F5D41">
        <w:tc>
          <w:tcPr>
            <w:tcW w:w="1530" w:type="dxa"/>
          </w:tcPr>
          <w:p w14:paraId="192F3BBC" w14:textId="77777777" w:rsidR="00797598" w:rsidRPr="00206CA1" w:rsidRDefault="00797598" w:rsidP="00E978BC">
            <w:pPr>
              <w:ind w:left="162" w:hanging="180"/>
              <w:jc w:val="center"/>
              <w:rPr>
                <w:szCs w:val="22"/>
              </w:rPr>
            </w:pPr>
          </w:p>
        </w:tc>
        <w:tc>
          <w:tcPr>
            <w:tcW w:w="7740" w:type="dxa"/>
            <w:gridSpan w:val="11"/>
          </w:tcPr>
          <w:p w14:paraId="4413645A" w14:textId="77777777" w:rsidR="00797598" w:rsidRPr="00206CA1" w:rsidRDefault="00797598" w:rsidP="00E978BC">
            <w:pPr>
              <w:ind w:left="162" w:hanging="180"/>
              <w:jc w:val="center"/>
              <w:rPr>
                <w:i/>
                <w:iCs/>
                <w:szCs w:val="22"/>
              </w:rPr>
            </w:pPr>
            <w:r w:rsidRPr="00206CA1">
              <w:rPr>
                <w:i/>
                <w:iCs/>
                <w:szCs w:val="22"/>
                <w:cs/>
              </w:rPr>
              <w:t>(</w:t>
            </w:r>
            <w:r w:rsidR="008A3E54" w:rsidRPr="00206CA1">
              <w:rPr>
                <w:i/>
                <w:iCs/>
                <w:szCs w:val="22"/>
              </w:rPr>
              <w:t xml:space="preserve">in </w:t>
            </w:r>
            <w:r w:rsidR="005E419D" w:rsidRPr="00206CA1">
              <w:rPr>
                <w:i/>
                <w:iCs/>
                <w:szCs w:val="22"/>
              </w:rPr>
              <w:t>thousand</w:t>
            </w:r>
            <w:r w:rsidR="008A3E54" w:rsidRPr="00206CA1">
              <w:rPr>
                <w:i/>
                <w:iCs/>
                <w:szCs w:val="22"/>
              </w:rPr>
              <w:t xml:space="preserve"> Baht</w:t>
            </w:r>
            <w:r w:rsidRPr="00206CA1">
              <w:rPr>
                <w:i/>
                <w:iCs/>
                <w:szCs w:val="22"/>
                <w:cs/>
              </w:rPr>
              <w:t>)</w:t>
            </w:r>
          </w:p>
        </w:tc>
      </w:tr>
      <w:tr w:rsidR="000C35DF" w:rsidRPr="00206CA1" w14:paraId="48D3C27B" w14:textId="77777777" w:rsidTr="003F5D41">
        <w:tc>
          <w:tcPr>
            <w:tcW w:w="1530" w:type="dxa"/>
          </w:tcPr>
          <w:p w14:paraId="3D16B4D9" w14:textId="77777777" w:rsidR="000C35DF" w:rsidRPr="00206CA1" w:rsidRDefault="000C35DF" w:rsidP="000C35DF">
            <w:pPr>
              <w:ind w:left="162" w:right="-216" w:hanging="180"/>
              <w:rPr>
                <w:szCs w:val="22"/>
                <w:cs/>
                <w:lang w:bidi="th-TH"/>
              </w:rPr>
            </w:pPr>
            <w:r w:rsidRPr="00206CA1">
              <w:rPr>
                <w:szCs w:val="22"/>
              </w:rPr>
              <w:t>Domestic sales</w:t>
            </w:r>
          </w:p>
        </w:tc>
        <w:tc>
          <w:tcPr>
            <w:tcW w:w="1096" w:type="dxa"/>
          </w:tcPr>
          <w:p w14:paraId="2B24AFDE" w14:textId="33266BC4" w:rsidR="000C35DF" w:rsidRPr="00EF3AF3" w:rsidRDefault="00B257F7" w:rsidP="000C35DF">
            <w:pPr>
              <w:tabs>
                <w:tab w:val="decimal" w:pos="881"/>
              </w:tabs>
              <w:ind w:left="-115" w:right="-177" w:firstLine="7"/>
              <w:rPr>
                <w:szCs w:val="22"/>
                <w:lang w:val="en-US"/>
              </w:rPr>
            </w:pPr>
            <w:r w:rsidRPr="00EF3AF3">
              <w:rPr>
                <w:szCs w:val="22"/>
                <w:lang w:val="en-US"/>
              </w:rPr>
              <w:t>1,769,</w:t>
            </w:r>
            <w:r w:rsidR="002602D3" w:rsidRPr="00EF3AF3">
              <w:rPr>
                <w:szCs w:val="22"/>
                <w:lang w:val="en-US"/>
              </w:rPr>
              <w:t>396</w:t>
            </w:r>
          </w:p>
        </w:tc>
        <w:tc>
          <w:tcPr>
            <w:tcW w:w="250" w:type="dxa"/>
          </w:tcPr>
          <w:p w14:paraId="397B929E" w14:textId="77777777" w:rsidR="000C35DF" w:rsidRPr="00EF3AF3" w:rsidRDefault="000C35DF" w:rsidP="000C35DF">
            <w:pPr>
              <w:tabs>
                <w:tab w:val="decimal" w:pos="844"/>
              </w:tabs>
              <w:ind w:left="-115" w:right="-177" w:firstLine="7"/>
              <w:rPr>
                <w:szCs w:val="22"/>
                <w:lang w:val="en-US"/>
              </w:rPr>
            </w:pPr>
          </w:p>
        </w:tc>
        <w:tc>
          <w:tcPr>
            <w:tcW w:w="1058" w:type="dxa"/>
          </w:tcPr>
          <w:p w14:paraId="54B48F5D" w14:textId="0F9398E3" w:rsidR="000C35DF" w:rsidRPr="00EF3AF3" w:rsidRDefault="00B257F7" w:rsidP="000C35DF">
            <w:pPr>
              <w:tabs>
                <w:tab w:val="decimal" w:pos="844"/>
              </w:tabs>
              <w:ind w:left="-115" w:right="-177" w:firstLine="7"/>
              <w:rPr>
                <w:szCs w:val="22"/>
                <w:lang w:val="en-US"/>
              </w:rPr>
            </w:pPr>
            <w:r w:rsidRPr="00EF3AF3">
              <w:rPr>
                <w:szCs w:val="22"/>
                <w:lang w:val="en-US"/>
              </w:rPr>
              <w:t>276,544</w:t>
            </w:r>
          </w:p>
        </w:tc>
        <w:tc>
          <w:tcPr>
            <w:tcW w:w="250" w:type="dxa"/>
          </w:tcPr>
          <w:p w14:paraId="2DECC611" w14:textId="77777777" w:rsidR="000C35DF" w:rsidRPr="00EF3AF3" w:rsidRDefault="000C35DF" w:rsidP="000C35DF">
            <w:pPr>
              <w:tabs>
                <w:tab w:val="decimal" w:pos="844"/>
              </w:tabs>
              <w:ind w:left="-115" w:right="-177" w:firstLine="7"/>
              <w:rPr>
                <w:szCs w:val="22"/>
                <w:lang w:val="en-US"/>
              </w:rPr>
            </w:pPr>
          </w:p>
        </w:tc>
        <w:tc>
          <w:tcPr>
            <w:tcW w:w="1058" w:type="dxa"/>
          </w:tcPr>
          <w:p w14:paraId="6F774780" w14:textId="2BF16CF9" w:rsidR="000C35DF" w:rsidRPr="00EF3AF3" w:rsidRDefault="00B257F7" w:rsidP="000C35DF">
            <w:pPr>
              <w:tabs>
                <w:tab w:val="decimal" w:pos="844"/>
              </w:tabs>
              <w:ind w:left="-115" w:right="-177" w:firstLine="7"/>
              <w:rPr>
                <w:szCs w:val="22"/>
                <w:lang w:val="en-US"/>
              </w:rPr>
            </w:pPr>
            <w:r w:rsidRPr="00EF3AF3">
              <w:rPr>
                <w:szCs w:val="22"/>
                <w:lang w:val="en-US"/>
              </w:rPr>
              <w:t>2,04</w:t>
            </w:r>
            <w:r w:rsidR="00133C93" w:rsidRPr="00EF3AF3">
              <w:rPr>
                <w:szCs w:val="22"/>
                <w:lang w:val="en-US"/>
              </w:rPr>
              <w:t>5</w:t>
            </w:r>
            <w:r w:rsidR="007A4AC7" w:rsidRPr="00EF3AF3">
              <w:rPr>
                <w:szCs w:val="22"/>
                <w:lang w:val="en-US"/>
              </w:rPr>
              <w:t>,940</w:t>
            </w:r>
          </w:p>
        </w:tc>
        <w:tc>
          <w:tcPr>
            <w:tcW w:w="250" w:type="dxa"/>
          </w:tcPr>
          <w:p w14:paraId="4DFEE4B9" w14:textId="77777777" w:rsidR="000C35DF" w:rsidRPr="00206CA1" w:rsidRDefault="000C35DF" w:rsidP="000C35DF">
            <w:pPr>
              <w:tabs>
                <w:tab w:val="decimal" w:pos="776"/>
              </w:tabs>
              <w:ind w:left="-115" w:right="-177" w:firstLine="7"/>
              <w:rPr>
                <w:b/>
                <w:bCs/>
                <w:szCs w:val="22"/>
              </w:rPr>
            </w:pPr>
          </w:p>
        </w:tc>
        <w:tc>
          <w:tcPr>
            <w:tcW w:w="1078" w:type="dxa"/>
          </w:tcPr>
          <w:p w14:paraId="46996459" w14:textId="756924A0" w:rsidR="000C35DF" w:rsidRPr="00206CA1" w:rsidRDefault="000C35DF" w:rsidP="000C35DF">
            <w:pPr>
              <w:tabs>
                <w:tab w:val="decimal" w:pos="844"/>
              </w:tabs>
              <w:ind w:left="-115" w:right="-177" w:firstLine="7"/>
              <w:rPr>
                <w:szCs w:val="22"/>
                <w:lang w:val="en-US"/>
              </w:rPr>
            </w:pPr>
            <w:r w:rsidRPr="00206CA1">
              <w:t>2,981,465</w:t>
            </w:r>
          </w:p>
        </w:tc>
        <w:tc>
          <w:tcPr>
            <w:tcW w:w="270" w:type="dxa"/>
          </w:tcPr>
          <w:p w14:paraId="05AB8DB1" w14:textId="77777777" w:rsidR="000C35DF" w:rsidRPr="00206CA1" w:rsidRDefault="000C35DF" w:rsidP="000C35DF">
            <w:pPr>
              <w:tabs>
                <w:tab w:val="decimal" w:pos="844"/>
              </w:tabs>
              <w:ind w:left="-115" w:right="-177" w:firstLine="7"/>
              <w:rPr>
                <w:szCs w:val="22"/>
                <w:lang w:val="en-US"/>
              </w:rPr>
            </w:pPr>
          </w:p>
        </w:tc>
        <w:tc>
          <w:tcPr>
            <w:tcW w:w="1080" w:type="dxa"/>
          </w:tcPr>
          <w:p w14:paraId="21676D3C" w14:textId="5DAEFDD7" w:rsidR="000C35DF" w:rsidRPr="00206CA1" w:rsidRDefault="000C35DF" w:rsidP="000C35DF">
            <w:pPr>
              <w:tabs>
                <w:tab w:val="decimal" w:pos="844"/>
              </w:tabs>
              <w:ind w:left="-115" w:right="-177" w:firstLine="7"/>
              <w:rPr>
                <w:szCs w:val="22"/>
                <w:lang w:val="en-US"/>
              </w:rPr>
            </w:pPr>
            <w:r w:rsidRPr="00206CA1">
              <w:t>1,129,108</w:t>
            </w:r>
          </w:p>
        </w:tc>
        <w:tc>
          <w:tcPr>
            <w:tcW w:w="270" w:type="dxa"/>
          </w:tcPr>
          <w:p w14:paraId="17D6578A" w14:textId="77777777" w:rsidR="000C35DF" w:rsidRPr="00206CA1" w:rsidRDefault="000C35DF" w:rsidP="000C35DF">
            <w:pPr>
              <w:tabs>
                <w:tab w:val="decimal" w:pos="844"/>
              </w:tabs>
              <w:ind w:left="-115" w:right="-177" w:firstLine="7"/>
              <w:rPr>
                <w:szCs w:val="22"/>
                <w:lang w:val="en-US"/>
              </w:rPr>
            </w:pPr>
          </w:p>
        </w:tc>
        <w:tc>
          <w:tcPr>
            <w:tcW w:w="1080" w:type="dxa"/>
          </w:tcPr>
          <w:p w14:paraId="14E8FA37" w14:textId="1D4D1AB7" w:rsidR="000C35DF" w:rsidRPr="00206CA1" w:rsidRDefault="000C35DF" w:rsidP="000C35DF">
            <w:pPr>
              <w:tabs>
                <w:tab w:val="decimal" w:pos="844"/>
              </w:tabs>
              <w:ind w:left="-115" w:right="-177" w:firstLine="7"/>
              <w:rPr>
                <w:szCs w:val="22"/>
                <w:lang w:val="en-US"/>
              </w:rPr>
            </w:pPr>
            <w:r w:rsidRPr="00206CA1">
              <w:t>4,110,573</w:t>
            </w:r>
          </w:p>
        </w:tc>
      </w:tr>
      <w:tr w:rsidR="000C35DF" w:rsidRPr="00206CA1" w14:paraId="541F3077" w14:textId="77777777" w:rsidTr="003F5D41">
        <w:tc>
          <w:tcPr>
            <w:tcW w:w="1530" w:type="dxa"/>
          </w:tcPr>
          <w:p w14:paraId="7ED8D2DA" w14:textId="77777777" w:rsidR="000C35DF" w:rsidRPr="00206CA1" w:rsidRDefault="000C35DF" w:rsidP="000C35DF">
            <w:pPr>
              <w:ind w:left="162" w:right="-216" w:hanging="180"/>
              <w:rPr>
                <w:szCs w:val="22"/>
              </w:rPr>
            </w:pPr>
            <w:r w:rsidRPr="00206CA1">
              <w:rPr>
                <w:szCs w:val="22"/>
              </w:rPr>
              <w:t>Oversea sales</w:t>
            </w:r>
          </w:p>
        </w:tc>
        <w:tc>
          <w:tcPr>
            <w:tcW w:w="1096" w:type="dxa"/>
          </w:tcPr>
          <w:p w14:paraId="5F1E0428" w14:textId="2A8FEF70" w:rsidR="000C35DF" w:rsidRPr="00EF3AF3" w:rsidRDefault="00B257F7" w:rsidP="000C35DF">
            <w:pPr>
              <w:tabs>
                <w:tab w:val="decimal" w:pos="881"/>
              </w:tabs>
              <w:ind w:left="-115" w:right="-177" w:firstLine="7"/>
              <w:rPr>
                <w:szCs w:val="22"/>
                <w:lang w:val="en-US"/>
              </w:rPr>
            </w:pPr>
            <w:r w:rsidRPr="00EF3AF3">
              <w:rPr>
                <w:szCs w:val="22"/>
                <w:lang w:val="en-US"/>
              </w:rPr>
              <w:t>-</w:t>
            </w:r>
          </w:p>
        </w:tc>
        <w:tc>
          <w:tcPr>
            <w:tcW w:w="250" w:type="dxa"/>
          </w:tcPr>
          <w:p w14:paraId="1D926240" w14:textId="77777777" w:rsidR="000C35DF" w:rsidRPr="00EF3AF3" w:rsidRDefault="000C35DF" w:rsidP="000C35DF">
            <w:pPr>
              <w:tabs>
                <w:tab w:val="decimal" w:pos="844"/>
              </w:tabs>
              <w:ind w:left="-115" w:right="-177" w:firstLine="7"/>
              <w:rPr>
                <w:szCs w:val="22"/>
                <w:lang w:val="en-US"/>
              </w:rPr>
            </w:pPr>
          </w:p>
        </w:tc>
        <w:tc>
          <w:tcPr>
            <w:tcW w:w="1058" w:type="dxa"/>
          </w:tcPr>
          <w:p w14:paraId="13D0046C" w14:textId="5432F9D4" w:rsidR="000C35DF" w:rsidRPr="00EF3AF3" w:rsidRDefault="00B257F7" w:rsidP="000C35DF">
            <w:pPr>
              <w:tabs>
                <w:tab w:val="decimal" w:pos="844"/>
              </w:tabs>
              <w:ind w:left="-115" w:right="-177" w:firstLine="7"/>
              <w:rPr>
                <w:szCs w:val="22"/>
                <w:lang w:val="en-US"/>
              </w:rPr>
            </w:pPr>
            <w:r w:rsidRPr="00EF3AF3">
              <w:rPr>
                <w:szCs w:val="22"/>
                <w:lang w:val="en-US"/>
              </w:rPr>
              <w:t>3,272</w:t>
            </w:r>
          </w:p>
        </w:tc>
        <w:tc>
          <w:tcPr>
            <w:tcW w:w="250" w:type="dxa"/>
          </w:tcPr>
          <w:p w14:paraId="2E466E8A" w14:textId="77777777" w:rsidR="000C35DF" w:rsidRPr="00EF3AF3" w:rsidRDefault="000C35DF" w:rsidP="000C35DF">
            <w:pPr>
              <w:tabs>
                <w:tab w:val="decimal" w:pos="844"/>
              </w:tabs>
              <w:ind w:left="-115" w:right="-177" w:firstLine="7"/>
              <w:rPr>
                <w:szCs w:val="22"/>
                <w:lang w:val="en-US"/>
              </w:rPr>
            </w:pPr>
          </w:p>
        </w:tc>
        <w:tc>
          <w:tcPr>
            <w:tcW w:w="1058" w:type="dxa"/>
          </w:tcPr>
          <w:p w14:paraId="5F0B6CA9" w14:textId="46AE2D92" w:rsidR="000C35DF" w:rsidRPr="00EF3AF3" w:rsidRDefault="00B257F7" w:rsidP="000C35DF">
            <w:pPr>
              <w:tabs>
                <w:tab w:val="decimal" w:pos="844"/>
              </w:tabs>
              <w:ind w:left="-115" w:right="-177" w:firstLine="7"/>
              <w:rPr>
                <w:szCs w:val="22"/>
                <w:lang w:val="en-US"/>
              </w:rPr>
            </w:pPr>
            <w:r w:rsidRPr="00EF3AF3">
              <w:rPr>
                <w:szCs w:val="22"/>
                <w:lang w:val="en-US"/>
              </w:rPr>
              <w:t>3,272</w:t>
            </w:r>
          </w:p>
        </w:tc>
        <w:tc>
          <w:tcPr>
            <w:tcW w:w="250" w:type="dxa"/>
          </w:tcPr>
          <w:p w14:paraId="54548901" w14:textId="77777777" w:rsidR="000C35DF" w:rsidRPr="00206CA1" w:rsidRDefault="000C35DF" w:rsidP="000C35DF">
            <w:pPr>
              <w:tabs>
                <w:tab w:val="decimal" w:pos="776"/>
              </w:tabs>
              <w:ind w:left="-115" w:right="-177" w:firstLine="7"/>
              <w:rPr>
                <w:b/>
                <w:bCs/>
                <w:szCs w:val="22"/>
              </w:rPr>
            </w:pPr>
          </w:p>
        </w:tc>
        <w:tc>
          <w:tcPr>
            <w:tcW w:w="1078" w:type="dxa"/>
          </w:tcPr>
          <w:p w14:paraId="4A18BDA2" w14:textId="3206B0C1" w:rsidR="000C35DF" w:rsidRPr="00206CA1" w:rsidRDefault="000C35DF" w:rsidP="000C35DF">
            <w:pPr>
              <w:tabs>
                <w:tab w:val="decimal" w:pos="844"/>
              </w:tabs>
              <w:ind w:left="-115" w:right="-177" w:firstLine="7"/>
              <w:rPr>
                <w:szCs w:val="22"/>
                <w:lang w:val="en-US"/>
              </w:rPr>
            </w:pPr>
            <w:r w:rsidRPr="00206CA1">
              <w:t>-</w:t>
            </w:r>
          </w:p>
        </w:tc>
        <w:tc>
          <w:tcPr>
            <w:tcW w:w="270" w:type="dxa"/>
          </w:tcPr>
          <w:p w14:paraId="322FDAA0" w14:textId="77777777" w:rsidR="000C35DF" w:rsidRPr="00206CA1" w:rsidRDefault="000C35DF" w:rsidP="000C35DF">
            <w:pPr>
              <w:tabs>
                <w:tab w:val="decimal" w:pos="844"/>
              </w:tabs>
              <w:ind w:left="-115" w:right="-177" w:firstLine="7"/>
              <w:rPr>
                <w:szCs w:val="22"/>
                <w:lang w:val="en-US"/>
              </w:rPr>
            </w:pPr>
          </w:p>
        </w:tc>
        <w:tc>
          <w:tcPr>
            <w:tcW w:w="1080" w:type="dxa"/>
          </w:tcPr>
          <w:p w14:paraId="70E2FFBE" w14:textId="45B7A086" w:rsidR="000C35DF" w:rsidRPr="00206CA1" w:rsidRDefault="000C35DF" w:rsidP="000C35DF">
            <w:pPr>
              <w:tabs>
                <w:tab w:val="decimal" w:pos="844"/>
              </w:tabs>
              <w:ind w:left="-115" w:right="-177" w:firstLine="7"/>
              <w:rPr>
                <w:szCs w:val="22"/>
                <w:lang w:val="en-US"/>
              </w:rPr>
            </w:pPr>
            <w:r w:rsidRPr="00206CA1">
              <w:t>15,022</w:t>
            </w:r>
          </w:p>
        </w:tc>
        <w:tc>
          <w:tcPr>
            <w:tcW w:w="270" w:type="dxa"/>
          </w:tcPr>
          <w:p w14:paraId="4F7A1123" w14:textId="77777777" w:rsidR="000C35DF" w:rsidRPr="00206CA1" w:rsidRDefault="000C35DF" w:rsidP="000C35DF">
            <w:pPr>
              <w:tabs>
                <w:tab w:val="decimal" w:pos="844"/>
              </w:tabs>
              <w:ind w:left="-115" w:right="-177" w:firstLine="7"/>
              <w:rPr>
                <w:szCs w:val="22"/>
                <w:lang w:val="en-US"/>
              </w:rPr>
            </w:pPr>
          </w:p>
        </w:tc>
        <w:tc>
          <w:tcPr>
            <w:tcW w:w="1080" w:type="dxa"/>
          </w:tcPr>
          <w:p w14:paraId="18F041F6" w14:textId="3096084D" w:rsidR="000C35DF" w:rsidRPr="00206CA1" w:rsidRDefault="000C35DF" w:rsidP="000C35DF">
            <w:pPr>
              <w:tabs>
                <w:tab w:val="decimal" w:pos="844"/>
              </w:tabs>
              <w:ind w:left="-115" w:right="-177" w:firstLine="7"/>
              <w:rPr>
                <w:szCs w:val="22"/>
                <w:lang w:val="en-US"/>
              </w:rPr>
            </w:pPr>
            <w:r w:rsidRPr="00206CA1">
              <w:t>15,022</w:t>
            </w:r>
          </w:p>
        </w:tc>
      </w:tr>
      <w:tr w:rsidR="000C35DF" w:rsidRPr="00206CA1" w14:paraId="12B3AD4E" w14:textId="77777777" w:rsidTr="003F5D41">
        <w:tc>
          <w:tcPr>
            <w:tcW w:w="1530" w:type="dxa"/>
          </w:tcPr>
          <w:p w14:paraId="08372C52" w14:textId="77777777" w:rsidR="000C35DF" w:rsidRPr="00206CA1" w:rsidRDefault="000C35DF" w:rsidP="000C35DF">
            <w:pPr>
              <w:ind w:left="162" w:right="-216" w:hanging="180"/>
              <w:rPr>
                <w:b/>
                <w:bCs/>
                <w:szCs w:val="22"/>
              </w:rPr>
            </w:pPr>
            <w:r w:rsidRPr="00206CA1">
              <w:rPr>
                <w:b/>
                <w:bCs/>
                <w:szCs w:val="22"/>
              </w:rPr>
              <w:t xml:space="preserve">Total </w:t>
            </w:r>
          </w:p>
        </w:tc>
        <w:tc>
          <w:tcPr>
            <w:tcW w:w="1096" w:type="dxa"/>
            <w:tcBorders>
              <w:top w:val="single" w:sz="4" w:space="0" w:color="auto"/>
              <w:bottom w:val="double" w:sz="4" w:space="0" w:color="auto"/>
            </w:tcBorders>
          </w:tcPr>
          <w:p w14:paraId="47ABEEED" w14:textId="51DE91EA" w:rsidR="000C35DF" w:rsidRPr="00EF3AF3" w:rsidRDefault="00B257F7" w:rsidP="000C35DF">
            <w:pPr>
              <w:tabs>
                <w:tab w:val="decimal" w:pos="881"/>
              </w:tabs>
              <w:ind w:left="-115" w:right="-177" w:firstLine="7"/>
              <w:rPr>
                <w:b/>
                <w:bCs/>
                <w:szCs w:val="22"/>
                <w:lang w:val="en-US"/>
              </w:rPr>
            </w:pPr>
            <w:r w:rsidRPr="00EF3AF3">
              <w:rPr>
                <w:b/>
                <w:bCs/>
                <w:szCs w:val="22"/>
                <w:lang w:val="en-US"/>
              </w:rPr>
              <w:t>1,769,</w:t>
            </w:r>
            <w:r w:rsidR="001250BD" w:rsidRPr="00EF3AF3">
              <w:rPr>
                <w:b/>
                <w:bCs/>
                <w:szCs w:val="22"/>
                <w:lang w:val="en-US"/>
              </w:rPr>
              <w:t>3</w:t>
            </w:r>
            <w:r w:rsidRPr="00EF3AF3">
              <w:rPr>
                <w:b/>
                <w:bCs/>
                <w:szCs w:val="22"/>
                <w:lang w:val="en-US"/>
              </w:rPr>
              <w:t>9</w:t>
            </w:r>
            <w:r w:rsidR="001250BD" w:rsidRPr="00EF3AF3">
              <w:rPr>
                <w:b/>
                <w:bCs/>
                <w:szCs w:val="22"/>
                <w:lang w:val="en-US"/>
              </w:rPr>
              <w:t>6</w:t>
            </w:r>
          </w:p>
        </w:tc>
        <w:tc>
          <w:tcPr>
            <w:tcW w:w="250" w:type="dxa"/>
          </w:tcPr>
          <w:p w14:paraId="29F9C939" w14:textId="77777777" w:rsidR="000C35DF" w:rsidRPr="00EF3AF3" w:rsidRDefault="000C35DF" w:rsidP="000C35DF">
            <w:pPr>
              <w:tabs>
                <w:tab w:val="decimal" w:pos="844"/>
              </w:tabs>
              <w:ind w:left="-115" w:right="-177" w:firstLine="7"/>
              <w:rPr>
                <w:b/>
                <w:bCs/>
                <w:szCs w:val="22"/>
                <w:lang w:val="en-US"/>
              </w:rPr>
            </w:pPr>
          </w:p>
        </w:tc>
        <w:tc>
          <w:tcPr>
            <w:tcW w:w="1058" w:type="dxa"/>
            <w:tcBorders>
              <w:top w:val="single" w:sz="4" w:space="0" w:color="auto"/>
              <w:bottom w:val="double" w:sz="4" w:space="0" w:color="auto"/>
            </w:tcBorders>
          </w:tcPr>
          <w:p w14:paraId="6EA9625A" w14:textId="6B278381" w:rsidR="000C35DF" w:rsidRPr="00EF3AF3" w:rsidRDefault="00B257F7" w:rsidP="000C35DF">
            <w:pPr>
              <w:tabs>
                <w:tab w:val="decimal" w:pos="844"/>
              </w:tabs>
              <w:ind w:left="-115" w:right="-177" w:firstLine="7"/>
              <w:rPr>
                <w:b/>
                <w:bCs/>
                <w:szCs w:val="22"/>
                <w:lang w:val="en-US"/>
              </w:rPr>
            </w:pPr>
            <w:r w:rsidRPr="00EF3AF3">
              <w:rPr>
                <w:b/>
                <w:bCs/>
                <w:szCs w:val="22"/>
                <w:lang w:val="en-US"/>
              </w:rPr>
              <w:t>279,816</w:t>
            </w:r>
          </w:p>
        </w:tc>
        <w:tc>
          <w:tcPr>
            <w:tcW w:w="250" w:type="dxa"/>
          </w:tcPr>
          <w:p w14:paraId="732EFDF2" w14:textId="77777777" w:rsidR="000C35DF" w:rsidRPr="00EF3AF3" w:rsidRDefault="000C35DF" w:rsidP="000C35DF">
            <w:pPr>
              <w:tabs>
                <w:tab w:val="decimal" w:pos="844"/>
              </w:tabs>
              <w:ind w:left="-115" w:right="-177" w:firstLine="7"/>
              <w:rPr>
                <w:b/>
                <w:bCs/>
                <w:szCs w:val="22"/>
                <w:lang w:val="en-US"/>
              </w:rPr>
            </w:pPr>
          </w:p>
        </w:tc>
        <w:tc>
          <w:tcPr>
            <w:tcW w:w="1058" w:type="dxa"/>
            <w:tcBorders>
              <w:top w:val="single" w:sz="4" w:space="0" w:color="auto"/>
              <w:bottom w:val="double" w:sz="4" w:space="0" w:color="auto"/>
            </w:tcBorders>
          </w:tcPr>
          <w:p w14:paraId="6CD11271" w14:textId="24B3C806" w:rsidR="000C35DF" w:rsidRPr="00EF3AF3" w:rsidRDefault="00B257F7" w:rsidP="000C35DF">
            <w:pPr>
              <w:tabs>
                <w:tab w:val="decimal" w:pos="844"/>
              </w:tabs>
              <w:ind w:left="-115" w:right="-177" w:firstLine="7"/>
              <w:rPr>
                <w:b/>
                <w:bCs/>
                <w:szCs w:val="22"/>
                <w:lang w:val="en-US"/>
              </w:rPr>
            </w:pPr>
            <w:r w:rsidRPr="00EF3AF3">
              <w:rPr>
                <w:b/>
                <w:bCs/>
                <w:szCs w:val="22"/>
                <w:lang w:val="en-US"/>
              </w:rPr>
              <w:t>2,049,2</w:t>
            </w:r>
            <w:r w:rsidR="004656B1" w:rsidRPr="00EF3AF3">
              <w:rPr>
                <w:b/>
                <w:bCs/>
                <w:szCs w:val="22"/>
                <w:lang w:val="en-US"/>
              </w:rPr>
              <w:t>12</w:t>
            </w:r>
          </w:p>
        </w:tc>
        <w:tc>
          <w:tcPr>
            <w:tcW w:w="250" w:type="dxa"/>
          </w:tcPr>
          <w:p w14:paraId="2BBD57B0" w14:textId="77777777" w:rsidR="000C35DF" w:rsidRPr="00206CA1" w:rsidRDefault="000C35DF" w:rsidP="000C35DF">
            <w:pPr>
              <w:tabs>
                <w:tab w:val="decimal" w:pos="776"/>
              </w:tabs>
              <w:ind w:left="-115" w:right="-177" w:firstLine="7"/>
              <w:rPr>
                <w:b/>
                <w:bCs/>
                <w:szCs w:val="22"/>
              </w:rPr>
            </w:pPr>
          </w:p>
        </w:tc>
        <w:tc>
          <w:tcPr>
            <w:tcW w:w="1078" w:type="dxa"/>
            <w:tcBorders>
              <w:top w:val="single" w:sz="4" w:space="0" w:color="auto"/>
              <w:bottom w:val="double" w:sz="4" w:space="0" w:color="auto"/>
            </w:tcBorders>
          </w:tcPr>
          <w:p w14:paraId="19D9BE4D" w14:textId="06C940BA" w:rsidR="000C35DF" w:rsidRPr="00206CA1" w:rsidRDefault="000C35DF" w:rsidP="000C35DF">
            <w:pPr>
              <w:tabs>
                <w:tab w:val="decimal" w:pos="844"/>
              </w:tabs>
              <w:ind w:left="-115" w:right="-177" w:firstLine="7"/>
              <w:rPr>
                <w:b/>
                <w:bCs/>
                <w:szCs w:val="22"/>
              </w:rPr>
            </w:pPr>
            <w:r w:rsidRPr="00206CA1">
              <w:rPr>
                <w:b/>
                <w:bCs/>
              </w:rPr>
              <w:t>2,981,465</w:t>
            </w:r>
          </w:p>
        </w:tc>
        <w:tc>
          <w:tcPr>
            <w:tcW w:w="270" w:type="dxa"/>
          </w:tcPr>
          <w:p w14:paraId="51664EC3" w14:textId="77777777" w:rsidR="000C35DF" w:rsidRPr="00206CA1" w:rsidRDefault="000C35DF" w:rsidP="000C35DF">
            <w:pPr>
              <w:tabs>
                <w:tab w:val="decimal" w:pos="776"/>
              </w:tabs>
              <w:ind w:left="-115" w:right="-177" w:firstLine="7"/>
              <w:rPr>
                <w:b/>
                <w:bCs/>
                <w:szCs w:val="22"/>
              </w:rPr>
            </w:pPr>
          </w:p>
        </w:tc>
        <w:tc>
          <w:tcPr>
            <w:tcW w:w="1080" w:type="dxa"/>
            <w:tcBorders>
              <w:top w:val="single" w:sz="4" w:space="0" w:color="auto"/>
              <w:bottom w:val="double" w:sz="4" w:space="0" w:color="auto"/>
            </w:tcBorders>
          </w:tcPr>
          <w:p w14:paraId="5CE870EB" w14:textId="71C4CF5F" w:rsidR="000C35DF" w:rsidRPr="00206CA1" w:rsidRDefault="000C35DF" w:rsidP="000C35DF">
            <w:pPr>
              <w:tabs>
                <w:tab w:val="decimal" w:pos="843"/>
              </w:tabs>
              <w:ind w:left="-115" w:right="-177" w:firstLine="7"/>
              <w:rPr>
                <w:b/>
                <w:bCs/>
                <w:szCs w:val="22"/>
                <w:cs/>
              </w:rPr>
            </w:pPr>
            <w:r w:rsidRPr="00206CA1">
              <w:rPr>
                <w:b/>
                <w:bCs/>
              </w:rPr>
              <w:t>1,144,130</w:t>
            </w:r>
          </w:p>
        </w:tc>
        <w:tc>
          <w:tcPr>
            <w:tcW w:w="270" w:type="dxa"/>
          </w:tcPr>
          <w:p w14:paraId="5C40DEA8" w14:textId="77777777" w:rsidR="000C35DF" w:rsidRPr="00206CA1" w:rsidRDefault="000C35DF" w:rsidP="000C35DF">
            <w:pPr>
              <w:tabs>
                <w:tab w:val="decimal" w:pos="776"/>
              </w:tabs>
              <w:ind w:left="-115" w:right="-177" w:firstLine="7"/>
              <w:rPr>
                <w:b/>
                <w:bCs/>
                <w:szCs w:val="22"/>
              </w:rPr>
            </w:pPr>
          </w:p>
        </w:tc>
        <w:tc>
          <w:tcPr>
            <w:tcW w:w="1080" w:type="dxa"/>
            <w:tcBorders>
              <w:top w:val="single" w:sz="4" w:space="0" w:color="auto"/>
              <w:bottom w:val="double" w:sz="4" w:space="0" w:color="auto"/>
            </w:tcBorders>
          </w:tcPr>
          <w:p w14:paraId="3FAAB377" w14:textId="26546B5F" w:rsidR="000C35DF" w:rsidRPr="00206CA1" w:rsidRDefault="000C35DF" w:rsidP="000C35DF">
            <w:pPr>
              <w:tabs>
                <w:tab w:val="decimal" w:pos="873"/>
              </w:tabs>
              <w:ind w:left="-115" w:right="-177" w:firstLine="7"/>
              <w:rPr>
                <w:b/>
                <w:bCs/>
                <w:szCs w:val="22"/>
              </w:rPr>
            </w:pPr>
            <w:r w:rsidRPr="00206CA1">
              <w:rPr>
                <w:b/>
                <w:bCs/>
              </w:rPr>
              <w:t>4,125,595</w:t>
            </w:r>
          </w:p>
        </w:tc>
      </w:tr>
    </w:tbl>
    <w:p w14:paraId="120C5158" w14:textId="77777777" w:rsidR="00B46854" w:rsidRPr="00206CA1" w:rsidRDefault="00B46854" w:rsidP="003868A0">
      <w:pPr>
        <w:pStyle w:val="index"/>
        <w:numPr>
          <w:ilvl w:val="0"/>
          <w:numId w:val="0"/>
        </w:numPr>
        <w:tabs>
          <w:tab w:val="left" w:pos="540"/>
        </w:tabs>
        <w:rPr>
          <w:b/>
          <w:bCs/>
          <w:szCs w:val="22"/>
        </w:rPr>
      </w:pPr>
    </w:p>
    <w:p w14:paraId="3206779F" w14:textId="3B1B0351" w:rsidR="00717DC6" w:rsidRPr="00206CA1" w:rsidRDefault="00215F1F" w:rsidP="00573450">
      <w:pPr>
        <w:pStyle w:val="Heading1"/>
      </w:pPr>
      <w:r w:rsidRPr="00206CA1">
        <w:t>1</w:t>
      </w:r>
      <w:r w:rsidR="00061430">
        <w:t>7</w:t>
      </w:r>
      <w:r w:rsidR="003868A0" w:rsidRPr="00206CA1">
        <w:tab/>
      </w:r>
      <w:r w:rsidR="00717DC6" w:rsidRPr="00206CA1">
        <w:t>Expense by nature</w:t>
      </w:r>
    </w:p>
    <w:p w14:paraId="3D27EB73" w14:textId="77777777" w:rsidR="00717DC6" w:rsidRPr="00206CA1" w:rsidRDefault="00717DC6" w:rsidP="00563215">
      <w:pPr>
        <w:pStyle w:val="index"/>
        <w:numPr>
          <w:ilvl w:val="0"/>
          <w:numId w:val="0"/>
        </w:numPr>
        <w:tabs>
          <w:tab w:val="left" w:pos="540"/>
        </w:tabs>
        <w:ind w:left="-27"/>
        <w:rPr>
          <w:b/>
          <w:bCs/>
          <w:szCs w:val="22"/>
        </w:rPr>
      </w:pPr>
    </w:p>
    <w:p w14:paraId="3F8068B4" w14:textId="77777777" w:rsidR="00717DC6" w:rsidRPr="00206CA1" w:rsidRDefault="00717DC6" w:rsidP="00717DC6">
      <w:pPr>
        <w:spacing w:line="240" w:lineRule="atLeast"/>
        <w:ind w:left="540"/>
        <w:jc w:val="both"/>
        <w:rPr>
          <w:szCs w:val="22"/>
        </w:rPr>
      </w:pPr>
      <w:r w:rsidRPr="00206CA1">
        <w:rPr>
          <w:szCs w:val="22"/>
        </w:rPr>
        <w:t xml:space="preserve">The statements of </w:t>
      </w:r>
      <w:r w:rsidR="00DC2C9D" w:rsidRPr="00206CA1">
        <w:rPr>
          <w:szCs w:val="22"/>
        </w:rPr>
        <w:t xml:space="preserve">comprehensive </w:t>
      </w:r>
      <w:r w:rsidRPr="00206CA1">
        <w:rPr>
          <w:szCs w:val="22"/>
        </w:rPr>
        <w:t>income include an analysis of expenses by function.  Expenses by nature disclosed in accordance with the requirements of various TFRS were as follows:</w:t>
      </w:r>
    </w:p>
    <w:p w14:paraId="3C3D97A2" w14:textId="77777777" w:rsidR="00717DC6" w:rsidRPr="00206CA1" w:rsidRDefault="00717DC6" w:rsidP="00717DC6">
      <w:pPr>
        <w:spacing w:line="240" w:lineRule="atLeast"/>
        <w:ind w:left="540"/>
        <w:jc w:val="both"/>
        <w:rPr>
          <w:szCs w:val="22"/>
        </w:rPr>
      </w:pPr>
    </w:p>
    <w:tbl>
      <w:tblPr>
        <w:tblW w:w="9180" w:type="dxa"/>
        <w:tblInd w:w="529" w:type="dxa"/>
        <w:tblLayout w:type="fixed"/>
        <w:tblCellMar>
          <w:left w:w="79" w:type="dxa"/>
          <w:right w:w="79" w:type="dxa"/>
        </w:tblCellMar>
        <w:tblLook w:val="0020" w:firstRow="1" w:lastRow="0" w:firstColumn="0" w:lastColumn="0" w:noHBand="0" w:noVBand="0"/>
      </w:tblPr>
      <w:tblGrid>
        <w:gridCol w:w="3870"/>
        <w:gridCol w:w="450"/>
        <w:gridCol w:w="1080"/>
        <w:gridCol w:w="180"/>
        <w:gridCol w:w="1080"/>
        <w:gridCol w:w="180"/>
        <w:gridCol w:w="1080"/>
        <w:gridCol w:w="180"/>
        <w:gridCol w:w="1080"/>
      </w:tblGrid>
      <w:tr w:rsidR="00717DC6" w:rsidRPr="00206CA1" w14:paraId="56DB163C" w14:textId="77777777" w:rsidTr="00252ADB">
        <w:trPr>
          <w:cantSplit/>
          <w:tblHeader/>
        </w:trPr>
        <w:tc>
          <w:tcPr>
            <w:tcW w:w="3870" w:type="dxa"/>
          </w:tcPr>
          <w:p w14:paraId="21EEFE51" w14:textId="77777777" w:rsidR="00717DC6" w:rsidRPr="00206CA1" w:rsidRDefault="00717DC6" w:rsidP="0070770F">
            <w:pPr>
              <w:spacing w:line="240" w:lineRule="atLeast"/>
              <w:rPr>
                <w:szCs w:val="22"/>
              </w:rPr>
            </w:pPr>
          </w:p>
        </w:tc>
        <w:tc>
          <w:tcPr>
            <w:tcW w:w="450" w:type="dxa"/>
          </w:tcPr>
          <w:p w14:paraId="689F2272" w14:textId="77777777" w:rsidR="00717DC6" w:rsidRPr="00206CA1" w:rsidRDefault="00717DC6" w:rsidP="0070770F">
            <w:pPr>
              <w:pStyle w:val="acctmergecolhdg"/>
              <w:spacing w:line="240" w:lineRule="atLeast"/>
              <w:rPr>
                <w:szCs w:val="22"/>
              </w:rPr>
            </w:pPr>
          </w:p>
        </w:tc>
        <w:tc>
          <w:tcPr>
            <w:tcW w:w="2340" w:type="dxa"/>
            <w:gridSpan w:val="3"/>
          </w:tcPr>
          <w:p w14:paraId="3BF95205" w14:textId="77777777" w:rsidR="00717DC6" w:rsidRPr="00206CA1" w:rsidRDefault="00717DC6" w:rsidP="0070770F">
            <w:pPr>
              <w:pStyle w:val="acctmergecolhdg"/>
              <w:spacing w:line="240" w:lineRule="atLeast"/>
              <w:rPr>
                <w:szCs w:val="22"/>
              </w:rPr>
            </w:pPr>
            <w:r w:rsidRPr="00206CA1">
              <w:rPr>
                <w:szCs w:val="22"/>
              </w:rPr>
              <w:t xml:space="preserve">Consolidated </w:t>
            </w:r>
          </w:p>
          <w:p w14:paraId="66CC6527" w14:textId="77777777" w:rsidR="00717DC6" w:rsidRPr="00206CA1" w:rsidRDefault="00717DC6" w:rsidP="0070770F">
            <w:pPr>
              <w:pStyle w:val="acctmergecolhdg"/>
              <w:spacing w:line="240" w:lineRule="atLeast"/>
              <w:rPr>
                <w:szCs w:val="22"/>
              </w:rPr>
            </w:pPr>
            <w:r w:rsidRPr="00206CA1">
              <w:rPr>
                <w:szCs w:val="22"/>
              </w:rPr>
              <w:t xml:space="preserve">financial statements </w:t>
            </w:r>
          </w:p>
        </w:tc>
        <w:tc>
          <w:tcPr>
            <w:tcW w:w="180" w:type="dxa"/>
          </w:tcPr>
          <w:p w14:paraId="4A51731E" w14:textId="77777777" w:rsidR="00717DC6" w:rsidRPr="00206CA1" w:rsidRDefault="00717DC6" w:rsidP="0070770F">
            <w:pPr>
              <w:pStyle w:val="acctmergecolhdg"/>
              <w:spacing w:line="240" w:lineRule="atLeast"/>
              <w:rPr>
                <w:szCs w:val="22"/>
              </w:rPr>
            </w:pPr>
          </w:p>
        </w:tc>
        <w:tc>
          <w:tcPr>
            <w:tcW w:w="2340" w:type="dxa"/>
            <w:gridSpan w:val="3"/>
          </w:tcPr>
          <w:p w14:paraId="31BA1998" w14:textId="77777777" w:rsidR="00717DC6" w:rsidRPr="00206CA1" w:rsidRDefault="00717DC6" w:rsidP="0070770F">
            <w:pPr>
              <w:pStyle w:val="acctmergecolhdg"/>
              <w:spacing w:line="240" w:lineRule="atLeast"/>
              <w:rPr>
                <w:szCs w:val="22"/>
              </w:rPr>
            </w:pPr>
            <w:r w:rsidRPr="00206CA1">
              <w:rPr>
                <w:szCs w:val="22"/>
              </w:rPr>
              <w:t xml:space="preserve">Separate </w:t>
            </w:r>
          </w:p>
          <w:p w14:paraId="4B74B1F0" w14:textId="77777777" w:rsidR="00717DC6" w:rsidRPr="00206CA1" w:rsidRDefault="00717DC6" w:rsidP="0070770F">
            <w:pPr>
              <w:pStyle w:val="acctmergecolhdg"/>
              <w:spacing w:line="240" w:lineRule="atLeast"/>
              <w:rPr>
                <w:szCs w:val="22"/>
              </w:rPr>
            </w:pPr>
            <w:r w:rsidRPr="00206CA1">
              <w:rPr>
                <w:szCs w:val="22"/>
              </w:rPr>
              <w:t xml:space="preserve">financial statements </w:t>
            </w:r>
          </w:p>
        </w:tc>
      </w:tr>
      <w:tr w:rsidR="00F47527" w:rsidRPr="00206CA1" w14:paraId="34A2828C" w14:textId="77777777" w:rsidTr="00252ADB">
        <w:trPr>
          <w:cantSplit/>
          <w:tblHeader/>
        </w:trPr>
        <w:tc>
          <w:tcPr>
            <w:tcW w:w="3870" w:type="dxa"/>
          </w:tcPr>
          <w:p w14:paraId="2DF0D1AB" w14:textId="77777777" w:rsidR="00F47527" w:rsidRPr="00206CA1" w:rsidRDefault="00F47527" w:rsidP="00F47527">
            <w:pPr>
              <w:pStyle w:val="acctfourfigures"/>
              <w:spacing w:line="240" w:lineRule="atLeast"/>
              <w:jc w:val="center"/>
              <w:rPr>
                <w:szCs w:val="22"/>
              </w:rPr>
            </w:pPr>
          </w:p>
        </w:tc>
        <w:tc>
          <w:tcPr>
            <w:tcW w:w="450" w:type="dxa"/>
            <w:vAlign w:val="bottom"/>
          </w:tcPr>
          <w:p w14:paraId="0AA846BF" w14:textId="77777777" w:rsidR="00F47527" w:rsidRPr="00206CA1" w:rsidRDefault="00F47527" w:rsidP="00F47527">
            <w:pPr>
              <w:pStyle w:val="acctfourfigures"/>
              <w:tabs>
                <w:tab w:val="clear" w:pos="765"/>
                <w:tab w:val="decimal" w:pos="371"/>
              </w:tabs>
              <w:spacing w:line="240" w:lineRule="atLeast"/>
              <w:jc w:val="center"/>
              <w:rPr>
                <w:i/>
                <w:iCs/>
                <w:szCs w:val="22"/>
              </w:rPr>
            </w:pPr>
          </w:p>
        </w:tc>
        <w:tc>
          <w:tcPr>
            <w:tcW w:w="1080" w:type="dxa"/>
            <w:shd w:val="clear" w:color="auto" w:fill="auto"/>
          </w:tcPr>
          <w:p w14:paraId="74AEB4A5" w14:textId="0F12B6A4" w:rsidR="00F47527" w:rsidRPr="00206CA1" w:rsidRDefault="00F47527" w:rsidP="00F47527">
            <w:pPr>
              <w:pStyle w:val="acctmergecolhdg"/>
              <w:spacing w:line="240" w:lineRule="auto"/>
              <w:ind w:left="-79" w:right="-79"/>
              <w:rPr>
                <w:b w:val="0"/>
                <w:bCs/>
                <w:szCs w:val="22"/>
              </w:rPr>
            </w:pPr>
            <w:r w:rsidRPr="00206CA1">
              <w:rPr>
                <w:b w:val="0"/>
                <w:bCs/>
                <w:szCs w:val="22"/>
              </w:rPr>
              <w:t>202</w:t>
            </w:r>
            <w:r w:rsidR="000C35DF">
              <w:rPr>
                <w:b w:val="0"/>
                <w:bCs/>
                <w:szCs w:val="22"/>
              </w:rPr>
              <w:t>4</w:t>
            </w:r>
          </w:p>
        </w:tc>
        <w:tc>
          <w:tcPr>
            <w:tcW w:w="180" w:type="dxa"/>
            <w:shd w:val="clear" w:color="auto" w:fill="auto"/>
          </w:tcPr>
          <w:p w14:paraId="6D552509" w14:textId="77777777" w:rsidR="00F47527" w:rsidRPr="00206CA1" w:rsidRDefault="00F47527" w:rsidP="00F47527">
            <w:pPr>
              <w:pStyle w:val="acctmergecolhdg"/>
              <w:spacing w:line="240" w:lineRule="auto"/>
              <w:rPr>
                <w:b w:val="0"/>
                <w:bCs/>
                <w:szCs w:val="22"/>
              </w:rPr>
            </w:pPr>
          </w:p>
        </w:tc>
        <w:tc>
          <w:tcPr>
            <w:tcW w:w="1080" w:type="dxa"/>
            <w:shd w:val="clear" w:color="auto" w:fill="auto"/>
          </w:tcPr>
          <w:p w14:paraId="767AB74A" w14:textId="0EAE2B02" w:rsidR="00F47527" w:rsidRPr="00206CA1" w:rsidRDefault="00F47527" w:rsidP="00F47527">
            <w:pPr>
              <w:pStyle w:val="acctmergecolhdg"/>
              <w:spacing w:line="240" w:lineRule="auto"/>
              <w:rPr>
                <w:b w:val="0"/>
                <w:bCs/>
                <w:szCs w:val="22"/>
              </w:rPr>
            </w:pPr>
            <w:r w:rsidRPr="00206CA1">
              <w:rPr>
                <w:b w:val="0"/>
                <w:bCs/>
                <w:szCs w:val="22"/>
              </w:rPr>
              <w:t>202</w:t>
            </w:r>
            <w:r w:rsidR="000C35DF">
              <w:rPr>
                <w:b w:val="0"/>
                <w:bCs/>
                <w:szCs w:val="22"/>
              </w:rPr>
              <w:t>3</w:t>
            </w:r>
          </w:p>
        </w:tc>
        <w:tc>
          <w:tcPr>
            <w:tcW w:w="180" w:type="dxa"/>
            <w:shd w:val="clear" w:color="auto" w:fill="auto"/>
          </w:tcPr>
          <w:p w14:paraId="5CD676CF" w14:textId="77777777" w:rsidR="00F47527" w:rsidRPr="00206CA1" w:rsidRDefault="00F47527" w:rsidP="00F47527">
            <w:pPr>
              <w:pStyle w:val="acctmergecolhdg"/>
              <w:spacing w:line="240" w:lineRule="auto"/>
              <w:rPr>
                <w:b w:val="0"/>
                <w:bCs/>
                <w:szCs w:val="22"/>
              </w:rPr>
            </w:pPr>
          </w:p>
        </w:tc>
        <w:tc>
          <w:tcPr>
            <w:tcW w:w="1080" w:type="dxa"/>
            <w:shd w:val="clear" w:color="auto" w:fill="auto"/>
          </w:tcPr>
          <w:p w14:paraId="2A98D6D1" w14:textId="6A7D4AFC" w:rsidR="00F47527" w:rsidRPr="00206CA1" w:rsidRDefault="00F47527" w:rsidP="00F47527">
            <w:pPr>
              <w:pStyle w:val="acctmergecolhdg"/>
              <w:spacing w:line="240" w:lineRule="auto"/>
              <w:ind w:left="-79" w:right="-79"/>
              <w:rPr>
                <w:b w:val="0"/>
                <w:bCs/>
                <w:szCs w:val="22"/>
              </w:rPr>
            </w:pPr>
            <w:r w:rsidRPr="00206CA1">
              <w:rPr>
                <w:b w:val="0"/>
                <w:bCs/>
                <w:szCs w:val="22"/>
              </w:rPr>
              <w:t>202</w:t>
            </w:r>
            <w:r w:rsidR="003E435A">
              <w:rPr>
                <w:b w:val="0"/>
                <w:bCs/>
                <w:szCs w:val="22"/>
              </w:rPr>
              <w:t>4</w:t>
            </w:r>
          </w:p>
        </w:tc>
        <w:tc>
          <w:tcPr>
            <w:tcW w:w="180" w:type="dxa"/>
            <w:shd w:val="clear" w:color="auto" w:fill="auto"/>
          </w:tcPr>
          <w:p w14:paraId="4475CDD1" w14:textId="77777777" w:rsidR="00F47527" w:rsidRPr="00206CA1" w:rsidRDefault="00F47527" w:rsidP="00F47527">
            <w:pPr>
              <w:pStyle w:val="acctmergecolhdg"/>
              <w:spacing w:line="240" w:lineRule="auto"/>
              <w:rPr>
                <w:b w:val="0"/>
                <w:bCs/>
                <w:szCs w:val="22"/>
              </w:rPr>
            </w:pPr>
          </w:p>
        </w:tc>
        <w:tc>
          <w:tcPr>
            <w:tcW w:w="1080" w:type="dxa"/>
            <w:shd w:val="clear" w:color="auto" w:fill="auto"/>
          </w:tcPr>
          <w:p w14:paraId="7665A61C" w14:textId="377DB980" w:rsidR="00F47527" w:rsidRPr="00411D4A" w:rsidRDefault="00F47527" w:rsidP="00F47527">
            <w:pPr>
              <w:pStyle w:val="acctmergecolhdg"/>
              <w:spacing w:line="240" w:lineRule="auto"/>
              <w:rPr>
                <w:rFonts w:cstheme="minorBidi"/>
                <w:b w:val="0"/>
                <w:bCs/>
                <w:szCs w:val="28"/>
                <w:lang w:val="en-US" w:bidi="th-TH"/>
              </w:rPr>
            </w:pPr>
            <w:r w:rsidRPr="00206CA1">
              <w:rPr>
                <w:b w:val="0"/>
                <w:bCs/>
                <w:szCs w:val="22"/>
              </w:rPr>
              <w:t>202</w:t>
            </w:r>
            <w:r w:rsidR="00411D4A">
              <w:rPr>
                <w:rFonts w:cstheme="minorBidi"/>
                <w:b w:val="0"/>
                <w:bCs/>
                <w:szCs w:val="28"/>
                <w:lang w:val="en-US" w:bidi="th-TH"/>
              </w:rPr>
              <w:t>3</w:t>
            </w:r>
          </w:p>
        </w:tc>
      </w:tr>
      <w:tr w:rsidR="00AA14DD" w:rsidRPr="00206CA1" w14:paraId="76DE22C5" w14:textId="77777777" w:rsidTr="00252ADB">
        <w:trPr>
          <w:cantSplit/>
        </w:trPr>
        <w:tc>
          <w:tcPr>
            <w:tcW w:w="3870" w:type="dxa"/>
          </w:tcPr>
          <w:p w14:paraId="597710CC" w14:textId="77777777" w:rsidR="00AA14DD" w:rsidRPr="00206CA1" w:rsidRDefault="00AA14DD" w:rsidP="00AA14DD">
            <w:pPr>
              <w:spacing w:line="240" w:lineRule="atLeast"/>
              <w:rPr>
                <w:b/>
                <w:bCs/>
                <w:i/>
                <w:iCs/>
                <w:szCs w:val="22"/>
              </w:rPr>
            </w:pPr>
          </w:p>
        </w:tc>
        <w:tc>
          <w:tcPr>
            <w:tcW w:w="450" w:type="dxa"/>
            <w:vAlign w:val="bottom"/>
          </w:tcPr>
          <w:p w14:paraId="47CC3714" w14:textId="77777777" w:rsidR="00AA14DD" w:rsidRPr="00206CA1" w:rsidRDefault="00AA14DD" w:rsidP="00AA14DD">
            <w:pPr>
              <w:pStyle w:val="acctfourfigures"/>
              <w:spacing w:line="240" w:lineRule="atLeast"/>
              <w:jc w:val="center"/>
              <w:rPr>
                <w:i/>
                <w:iCs/>
                <w:szCs w:val="22"/>
              </w:rPr>
            </w:pPr>
          </w:p>
        </w:tc>
        <w:tc>
          <w:tcPr>
            <w:tcW w:w="4860" w:type="dxa"/>
            <w:gridSpan w:val="7"/>
          </w:tcPr>
          <w:p w14:paraId="0069D35C" w14:textId="77777777" w:rsidR="00AA14DD" w:rsidRPr="00206CA1" w:rsidRDefault="00AA14DD" w:rsidP="00AA14DD">
            <w:pPr>
              <w:pStyle w:val="acctfourfigures"/>
              <w:spacing w:line="240" w:lineRule="atLeast"/>
              <w:jc w:val="center"/>
              <w:rPr>
                <w:i/>
                <w:iCs/>
                <w:szCs w:val="22"/>
              </w:rPr>
            </w:pPr>
            <w:r w:rsidRPr="00206CA1">
              <w:rPr>
                <w:i/>
                <w:iCs/>
                <w:szCs w:val="22"/>
              </w:rPr>
              <w:t>(in thousand Baht)</w:t>
            </w:r>
          </w:p>
        </w:tc>
      </w:tr>
      <w:tr w:rsidR="003E435A" w:rsidRPr="00206CA1" w14:paraId="3C93DE5F" w14:textId="77777777" w:rsidTr="00252ADB">
        <w:trPr>
          <w:cantSplit/>
        </w:trPr>
        <w:tc>
          <w:tcPr>
            <w:tcW w:w="3870" w:type="dxa"/>
          </w:tcPr>
          <w:p w14:paraId="42E8E22B" w14:textId="4B737C6E" w:rsidR="003E435A" w:rsidRPr="00206CA1" w:rsidRDefault="003E435A" w:rsidP="003E435A">
            <w:pPr>
              <w:spacing w:line="240" w:lineRule="atLeast"/>
              <w:ind w:left="-39"/>
              <w:rPr>
                <w:szCs w:val="22"/>
              </w:rPr>
            </w:pPr>
            <w:r w:rsidRPr="00206CA1">
              <w:rPr>
                <w:szCs w:val="22"/>
              </w:rPr>
              <w:t>Depreciation and amortisation</w:t>
            </w:r>
          </w:p>
        </w:tc>
        <w:tc>
          <w:tcPr>
            <w:tcW w:w="450" w:type="dxa"/>
            <w:vAlign w:val="bottom"/>
          </w:tcPr>
          <w:p w14:paraId="7B39648F" w14:textId="77777777" w:rsidR="003E435A" w:rsidRPr="00206CA1" w:rsidRDefault="003E435A" w:rsidP="003E435A">
            <w:pPr>
              <w:pStyle w:val="acctfourfigures"/>
              <w:tabs>
                <w:tab w:val="clear" w:pos="765"/>
                <w:tab w:val="decimal" w:pos="371"/>
              </w:tabs>
              <w:spacing w:line="240" w:lineRule="atLeast"/>
              <w:jc w:val="center"/>
              <w:rPr>
                <w:i/>
                <w:iCs/>
                <w:szCs w:val="22"/>
              </w:rPr>
            </w:pPr>
          </w:p>
        </w:tc>
        <w:tc>
          <w:tcPr>
            <w:tcW w:w="1080" w:type="dxa"/>
          </w:tcPr>
          <w:p w14:paraId="63D3B317" w14:textId="1E675066" w:rsidR="003E435A" w:rsidRPr="00A95655" w:rsidRDefault="00D328C8" w:rsidP="003E435A">
            <w:pPr>
              <w:pStyle w:val="acctfourfigures"/>
              <w:tabs>
                <w:tab w:val="clear" w:pos="765"/>
                <w:tab w:val="decimal" w:pos="914"/>
              </w:tabs>
              <w:spacing w:line="240" w:lineRule="atLeast"/>
              <w:ind w:right="-167"/>
              <w:rPr>
                <w:szCs w:val="22"/>
                <w:highlight w:val="cyan"/>
                <w:lang w:val="en-US" w:bidi="th-TH"/>
              </w:rPr>
            </w:pPr>
            <w:r w:rsidRPr="00D328C8">
              <w:rPr>
                <w:szCs w:val="22"/>
                <w:lang w:val="en-US" w:bidi="th-TH"/>
              </w:rPr>
              <w:t>653,397</w:t>
            </w:r>
          </w:p>
        </w:tc>
        <w:tc>
          <w:tcPr>
            <w:tcW w:w="180" w:type="dxa"/>
          </w:tcPr>
          <w:p w14:paraId="4B8A5DFC" w14:textId="77777777" w:rsidR="003E435A" w:rsidRPr="00206CA1" w:rsidRDefault="003E435A" w:rsidP="003E435A">
            <w:pPr>
              <w:tabs>
                <w:tab w:val="decimal" w:pos="839"/>
              </w:tabs>
              <w:ind w:left="-18" w:right="-167"/>
              <w:rPr>
                <w:b/>
                <w:szCs w:val="22"/>
              </w:rPr>
            </w:pPr>
          </w:p>
        </w:tc>
        <w:tc>
          <w:tcPr>
            <w:tcW w:w="1080" w:type="dxa"/>
          </w:tcPr>
          <w:p w14:paraId="16446437" w14:textId="762DDA3E" w:rsidR="003E435A" w:rsidRPr="00206CA1" w:rsidRDefault="003E435A" w:rsidP="003E435A">
            <w:pPr>
              <w:pStyle w:val="acctfourfigures"/>
              <w:tabs>
                <w:tab w:val="clear" w:pos="765"/>
                <w:tab w:val="decimal" w:pos="914"/>
              </w:tabs>
              <w:spacing w:line="240" w:lineRule="atLeast"/>
              <w:ind w:right="-167"/>
              <w:rPr>
                <w:szCs w:val="22"/>
                <w:lang w:val="en-US" w:bidi="th-TH"/>
              </w:rPr>
            </w:pPr>
            <w:r w:rsidRPr="00206CA1">
              <w:t>652,016</w:t>
            </w:r>
          </w:p>
        </w:tc>
        <w:tc>
          <w:tcPr>
            <w:tcW w:w="180" w:type="dxa"/>
          </w:tcPr>
          <w:p w14:paraId="58C55963" w14:textId="77777777" w:rsidR="003E435A" w:rsidRPr="00206CA1" w:rsidRDefault="003E435A" w:rsidP="003E435A">
            <w:pPr>
              <w:pStyle w:val="acctfourfigures"/>
              <w:tabs>
                <w:tab w:val="clear" w:pos="765"/>
                <w:tab w:val="decimal" w:pos="839"/>
              </w:tabs>
              <w:spacing w:line="240" w:lineRule="atLeast"/>
              <w:ind w:right="-167"/>
              <w:rPr>
                <w:szCs w:val="22"/>
              </w:rPr>
            </w:pPr>
          </w:p>
        </w:tc>
        <w:tc>
          <w:tcPr>
            <w:tcW w:w="1080" w:type="dxa"/>
          </w:tcPr>
          <w:p w14:paraId="260308C7" w14:textId="72F0DA23" w:rsidR="003E435A" w:rsidRPr="00A95655" w:rsidRDefault="00965CA4" w:rsidP="003E435A">
            <w:pPr>
              <w:jc w:val="right"/>
              <w:rPr>
                <w:szCs w:val="22"/>
                <w:highlight w:val="cyan"/>
              </w:rPr>
            </w:pPr>
            <w:r w:rsidRPr="00965CA4">
              <w:rPr>
                <w:szCs w:val="22"/>
              </w:rPr>
              <w:t>12,417</w:t>
            </w:r>
          </w:p>
        </w:tc>
        <w:tc>
          <w:tcPr>
            <w:tcW w:w="180" w:type="dxa"/>
          </w:tcPr>
          <w:p w14:paraId="5D747DA7" w14:textId="77777777" w:rsidR="003E435A" w:rsidRPr="00206CA1" w:rsidRDefault="003E435A" w:rsidP="003E435A">
            <w:pPr>
              <w:pStyle w:val="acctfourfigures"/>
              <w:tabs>
                <w:tab w:val="clear" w:pos="765"/>
                <w:tab w:val="decimal" w:pos="839"/>
              </w:tabs>
              <w:spacing w:line="240" w:lineRule="atLeast"/>
              <w:ind w:right="-167"/>
              <w:rPr>
                <w:szCs w:val="22"/>
              </w:rPr>
            </w:pPr>
          </w:p>
        </w:tc>
        <w:tc>
          <w:tcPr>
            <w:tcW w:w="1080" w:type="dxa"/>
          </w:tcPr>
          <w:p w14:paraId="590554D2" w14:textId="205DC1D9" w:rsidR="003E435A" w:rsidRPr="00206CA1" w:rsidRDefault="003E435A" w:rsidP="003E435A">
            <w:pPr>
              <w:pStyle w:val="acctfourfigures"/>
              <w:tabs>
                <w:tab w:val="clear" w:pos="765"/>
                <w:tab w:val="decimal" w:pos="921"/>
              </w:tabs>
              <w:spacing w:line="240" w:lineRule="atLeast"/>
              <w:ind w:left="-36" w:right="-167"/>
              <w:rPr>
                <w:szCs w:val="22"/>
              </w:rPr>
            </w:pPr>
            <w:r w:rsidRPr="00206CA1">
              <w:t>11,437</w:t>
            </w:r>
          </w:p>
        </w:tc>
      </w:tr>
      <w:tr w:rsidR="003E435A" w:rsidRPr="00206CA1" w14:paraId="5C07059C" w14:textId="77777777" w:rsidTr="00252ADB">
        <w:trPr>
          <w:cantSplit/>
        </w:trPr>
        <w:tc>
          <w:tcPr>
            <w:tcW w:w="3870" w:type="dxa"/>
          </w:tcPr>
          <w:p w14:paraId="76603E85" w14:textId="37C2BC20" w:rsidR="003E435A" w:rsidRPr="00206CA1" w:rsidRDefault="003E435A" w:rsidP="003E435A">
            <w:pPr>
              <w:spacing w:line="240" w:lineRule="atLeast"/>
              <w:ind w:left="-39"/>
              <w:rPr>
                <w:szCs w:val="22"/>
              </w:rPr>
            </w:pPr>
            <w:r w:rsidRPr="00206CA1">
              <w:rPr>
                <w:szCs w:val="22"/>
              </w:rPr>
              <w:t>Raw materials and consumables used</w:t>
            </w:r>
          </w:p>
        </w:tc>
        <w:tc>
          <w:tcPr>
            <w:tcW w:w="450" w:type="dxa"/>
            <w:vAlign w:val="bottom"/>
          </w:tcPr>
          <w:p w14:paraId="654B695A" w14:textId="77777777" w:rsidR="003E435A" w:rsidRPr="00206CA1" w:rsidRDefault="003E435A" w:rsidP="003E435A">
            <w:pPr>
              <w:pStyle w:val="acctfourfigures"/>
              <w:tabs>
                <w:tab w:val="clear" w:pos="765"/>
                <w:tab w:val="decimal" w:pos="371"/>
              </w:tabs>
              <w:spacing w:line="240" w:lineRule="atLeast"/>
              <w:jc w:val="center"/>
              <w:rPr>
                <w:i/>
                <w:iCs/>
                <w:szCs w:val="22"/>
              </w:rPr>
            </w:pPr>
          </w:p>
        </w:tc>
        <w:tc>
          <w:tcPr>
            <w:tcW w:w="1080" w:type="dxa"/>
          </w:tcPr>
          <w:p w14:paraId="19159769" w14:textId="694DDB66" w:rsidR="003E435A" w:rsidRPr="0004061E" w:rsidRDefault="000A11D3" w:rsidP="003E435A">
            <w:pPr>
              <w:pStyle w:val="acctfourfigures"/>
              <w:tabs>
                <w:tab w:val="clear" w:pos="765"/>
                <w:tab w:val="decimal" w:pos="914"/>
              </w:tabs>
              <w:spacing w:line="240" w:lineRule="atLeast"/>
              <w:ind w:right="-167"/>
              <w:rPr>
                <w:szCs w:val="22"/>
                <w:lang w:val="en-US" w:bidi="th-TH"/>
              </w:rPr>
            </w:pPr>
            <w:r w:rsidRPr="0004061E">
              <w:rPr>
                <w:szCs w:val="22"/>
                <w:lang w:val="en-US" w:bidi="th-TH"/>
              </w:rPr>
              <w:t>215,706</w:t>
            </w:r>
          </w:p>
        </w:tc>
        <w:tc>
          <w:tcPr>
            <w:tcW w:w="180" w:type="dxa"/>
          </w:tcPr>
          <w:p w14:paraId="6C5E5854" w14:textId="77777777" w:rsidR="003E435A" w:rsidRPr="0004061E" w:rsidRDefault="003E435A" w:rsidP="003E435A">
            <w:pPr>
              <w:tabs>
                <w:tab w:val="decimal" w:pos="839"/>
              </w:tabs>
              <w:ind w:left="-18" w:right="-167"/>
              <w:rPr>
                <w:b/>
                <w:szCs w:val="22"/>
              </w:rPr>
            </w:pPr>
          </w:p>
        </w:tc>
        <w:tc>
          <w:tcPr>
            <w:tcW w:w="1080" w:type="dxa"/>
          </w:tcPr>
          <w:p w14:paraId="7A6F8FC4" w14:textId="1D45D656" w:rsidR="003E435A" w:rsidRPr="00206CA1" w:rsidRDefault="003E435A" w:rsidP="003E435A">
            <w:pPr>
              <w:pStyle w:val="acctfourfigures"/>
              <w:tabs>
                <w:tab w:val="clear" w:pos="765"/>
                <w:tab w:val="decimal" w:pos="914"/>
              </w:tabs>
              <w:spacing w:line="240" w:lineRule="atLeast"/>
              <w:ind w:right="-167"/>
              <w:rPr>
                <w:szCs w:val="22"/>
                <w:lang w:val="en-US" w:bidi="th-TH"/>
              </w:rPr>
            </w:pPr>
            <w:r w:rsidRPr="00206CA1">
              <w:t>528,400</w:t>
            </w:r>
          </w:p>
        </w:tc>
        <w:tc>
          <w:tcPr>
            <w:tcW w:w="180" w:type="dxa"/>
          </w:tcPr>
          <w:p w14:paraId="24EB38C8" w14:textId="77777777" w:rsidR="003E435A" w:rsidRPr="00206CA1" w:rsidRDefault="003E435A" w:rsidP="003E435A">
            <w:pPr>
              <w:pStyle w:val="acctfourfigures"/>
              <w:tabs>
                <w:tab w:val="clear" w:pos="765"/>
                <w:tab w:val="decimal" w:pos="839"/>
              </w:tabs>
              <w:spacing w:line="240" w:lineRule="atLeast"/>
              <w:ind w:right="-167"/>
              <w:rPr>
                <w:szCs w:val="22"/>
              </w:rPr>
            </w:pPr>
          </w:p>
        </w:tc>
        <w:tc>
          <w:tcPr>
            <w:tcW w:w="1080" w:type="dxa"/>
          </w:tcPr>
          <w:p w14:paraId="6EEE1DC1" w14:textId="15B3B6CF" w:rsidR="003E435A" w:rsidRPr="00411D4A" w:rsidRDefault="002C4712" w:rsidP="003E435A">
            <w:pPr>
              <w:jc w:val="right"/>
              <w:rPr>
                <w:szCs w:val="22"/>
              </w:rPr>
            </w:pPr>
            <w:r w:rsidRPr="00411D4A">
              <w:rPr>
                <w:szCs w:val="22"/>
              </w:rPr>
              <w:t>-</w:t>
            </w:r>
          </w:p>
        </w:tc>
        <w:tc>
          <w:tcPr>
            <w:tcW w:w="180" w:type="dxa"/>
          </w:tcPr>
          <w:p w14:paraId="3FF871CB" w14:textId="77777777" w:rsidR="003E435A" w:rsidRPr="00411D4A" w:rsidRDefault="003E435A" w:rsidP="003E435A">
            <w:pPr>
              <w:pStyle w:val="acctfourfigures"/>
              <w:tabs>
                <w:tab w:val="clear" w:pos="765"/>
                <w:tab w:val="decimal" w:pos="839"/>
              </w:tabs>
              <w:spacing w:line="240" w:lineRule="atLeast"/>
              <w:ind w:right="-167"/>
              <w:rPr>
                <w:szCs w:val="22"/>
              </w:rPr>
            </w:pPr>
          </w:p>
        </w:tc>
        <w:tc>
          <w:tcPr>
            <w:tcW w:w="1080" w:type="dxa"/>
          </w:tcPr>
          <w:p w14:paraId="39325C2D" w14:textId="53764C46" w:rsidR="003E435A" w:rsidRPr="00411D4A" w:rsidRDefault="003E435A" w:rsidP="003E435A">
            <w:pPr>
              <w:pStyle w:val="acctfourfigures"/>
              <w:tabs>
                <w:tab w:val="clear" w:pos="765"/>
                <w:tab w:val="decimal" w:pos="921"/>
              </w:tabs>
              <w:spacing w:line="240" w:lineRule="atLeast"/>
              <w:ind w:left="-36" w:right="-167"/>
              <w:rPr>
                <w:szCs w:val="22"/>
              </w:rPr>
            </w:pPr>
            <w:r w:rsidRPr="00411D4A">
              <w:t>-</w:t>
            </w:r>
          </w:p>
        </w:tc>
      </w:tr>
      <w:tr w:rsidR="00EA5F1F" w:rsidRPr="00206CA1" w14:paraId="649BB2B1" w14:textId="77777777" w:rsidTr="00252ADB">
        <w:trPr>
          <w:cantSplit/>
        </w:trPr>
        <w:tc>
          <w:tcPr>
            <w:tcW w:w="3870" w:type="dxa"/>
          </w:tcPr>
          <w:p w14:paraId="0FC6B370" w14:textId="1FFC9214" w:rsidR="00EA5F1F" w:rsidRPr="00206CA1" w:rsidRDefault="00EA5F1F" w:rsidP="00EA5F1F">
            <w:pPr>
              <w:spacing w:line="240" w:lineRule="atLeast"/>
              <w:ind w:left="-39"/>
              <w:rPr>
                <w:szCs w:val="22"/>
              </w:rPr>
            </w:pPr>
            <w:r w:rsidRPr="00206CA1">
              <w:rPr>
                <w:szCs w:val="22"/>
              </w:rPr>
              <w:t>Management and utilities fee</w:t>
            </w:r>
          </w:p>
        </w:tc>
        <w:tc>
          <w:tcPr>
            <w:tcW w:w="450" w:type="dxa"/>
            <w:vAlign w:val="bottom"/>
          </w:tcPr>
          <w:p w14:paraId="54DE89C2" w14:textId="77777777" w:rsidR="00EA5F1F" w:rsidRPr="00206CA1" w:rsidRDefault="00EA5F1F" w:rsidP="00EA5F1F">
            <w:pPr>
              <w:pStyle w:val="acctfourfigures"/>
              <w:tabs>
                <w:tab w:val="clear" w:pos="765"/>
                <w:tab w:val="decimal" w:pos="371"/>
              </w:tabs>
              <w:spacing w:line="240" w:lineRule="atLeast"/>
              <w:jc w:val="center"/>
              <w:rPr>
                <w:i/>
                <w:iCs/>
                <w:szCs w:val="22"/>
              </w:rPr>
            </w:pPr>
          </w:p>
        </w:tc>
        <w:tc>
          <w:tcPr>
            <w:tcW w:w="1080" w:type="dxa"/>
          </w:tcPr>
          <w:p w14:paraId="7857A88C" w14:textId="1263252A" w:rsidR="00EA5F1F" w:rsidRPr="00A95655" w:rsidRDefault="00EA5F1F" w:rsidP="00EA5F1F">
            <w:pPr>
              <w:pStyle w:val="acctfourfigures"/>
              <w:tabs>
                <w:tab w:val="clear" w:pos="765"/>
                <w:tab w:val="decimal" w:pos="914"/>
              </w:tabs>
              <w:spacing w:line="240" w:lineRule="atLeast"/>
              <w:ind w:right="-167"/>
              <w:rPr>
                <w:szCs w:val="22"/>
                <w:highlight w:val="cyan"/>
                <w:lang w:val="en-US" w:bidi="th-TH"/>
              </w:rPr>
            </w:pPr>
            <w:r w:rsidRPr="005664F4">
              <w:rPr>
                <w:szCs w:val="22"/>
                <w:lang w:val="en-US" w:bidi="th-TH"/>
              </w:rPr>
              <w:t>171,408</w:t>
            </w:r>
          </w:p>
        </w:tc>
        <w:tc>
          <w:tcPr>
            <w:tcW w:w="180" w:type="dxa"/>
          </w:tcPr>
          <w:p w14:paraId="55E9F13A" w14:textId="77777777" w:rsidR="00EA5F1F" w:rsidRPr="00206CA1" w:rsidRDefault="00EA5F1F" w:rsidP="00EA5F1F">
            <w:pPr>
              <w:pStyle w:val="acctfourfigures"/>
              <w:tabs>
                <w:tab w:val="clear" w:pos="765"/>
                <w:tab w:val="decimal" w:pos="839"/>
              </w:tabs>
              <w:spacing w:line="240" w:lineRule="atLeast"/>
              <w:ind w:right="-167"/>
              <w:rPr>
                <w:szCs w:val="22"/>
              </w:rPr>
            </w:pPr>
          </w:p>
        </w:tc>
        <w:tc>
          <w:tcPr>
            <w:tcW w:w="1080" w:type="dxa"/>
          </w:tcPr>
          <w:p w14:paraId="0AD82D58" w14:textId="15CDFD48" w:rsidR="00EA5F1F" w:rsidRPr="00206CA1" w:rsidRDefault="00EA5F1F" w:rsidP="00EA5F1F">
            <w:pPr>
              <w:pStyle w:val="acctfourfigures"/>
              <w:tabs>
                <w:tab w:val="clear" w:pos="765"/>
                <w:tab w:val="decimal" w:pos="914"/>
              </w:tabs>
              <w:spacing w:line="240" w:lineRule="atLeast"/>
              <w:ind w:right="-167"/>
              <w:rPr>
                <w:szCs w:val="22"/>
                <w:lang w:val="en-US" w:bidi="th-TH"/>
              </w:rPr>
            </w:pPr>
            <w:r w:rsidRPr="00206CA1">
              <w:t>173,934</w:t>
            </w:r>
          </w:p>
        </w:tc>
        <w:tc>
          <w:tcPr>
            <w:tcW w:w="180" w:type="dxa"/>
          </w:tcPr>
          <w:p w14:paraId="22503255" w14:textId="77777777" w:rsidR="00EA5F1F" w:rsidRPr="00206CA1" w:rsidRDefault="00EA5F1F" w:rsidP="00EA5F1F">
            <w:pPr>
              <w:pStyle w:val="acctfourfigures"/>
              <w:tabs>
                <w:tab w:val="clear" w:pos="765"/>
                <w:tab w:val="decimal" w:pos="839"/>
              </w:tabs>
              <w:spacing w:line="240" w:lineRule="atLeast"/>
              <w:ind w:right="-167"/>
              <w:rPr>
                <w:szCs w:val="22"/>
              </w:rPr>
            </w:pPr>
          </w:p>
        </w:tc>
        <w:tc>
          <w:tcPr>
            <w:tcW w:w="1080" w:type="dxa"/>
          </w:tcPr>
          <w:p w14:paraId="79A7A48B" w14:textId="2DBEE857" w:rsidR="00EA5F1F" w:rsidRPr="00411D4A" w:rsidRDefault="00EA5F1F" w:rsidP="00EA5F1F">
            <w:pPr>
              <w:jc w:val="right"/>
              <w:rPr>
                <w:szCs w:val="22"/>
              </w:rPr>
            </w:pPr>
            <w:r w:rsidRPr="00411D4A">
              <w:t>11,352</w:t>
            </w:r>
          </w:p>
        </w:tc>
        <w:tc>
          <w:tcPr>
            <w:tcW w:w="180" w:type="dxa"/>
          </w:tcPr>
          <w:p w14:paraId="2F605525" w14:textId="77777777" w:rsidR="00EA5F1F" w:rsidRPr="00411D4A" w:rsidRDefault="00EA5F1F" w:rsidP="00EA5F1F">
            <w:pPr>
              <w:pStyle w:val="acctfourfigures"/>
              <w:tabs>
                <w:tab w:val="clear" w:pos="765"/>
                <w:tab w:val="decimal" w:pos="839"/>
              </w:tabs>
              <w:spacing w:line="240" w:lineRule="atLeast"/>
              <w:ind w:right="-167"/>
              <w:rPr>
                <w:szCs w:val="22"/>
              </w:rPr>
            </w:pPr>
          </w:p>
        </w:tc>
        <w:tc>
          <w:tcPr>
            <w:tcW w:w="1080" w:type="dxa"/>
          </w:tcPr>
          <w:p w14:paraId="1DAF2E9B" w14:textId="7A6E1BC3" w:rsidR="00EA5F1F" w:rsidRPr="00411D4A" w:rsidRDefault="00EA5F1F" w:rsidP="00EA5F1F">
            <w:pPr>
              <w:pStyle w:val="acctfourfigures"/>
              <w:tabs>
                <w:tab w:val="clear" w:pos="765"/>
                <w:tab w:val="decimal" w:pos="921"/>
              </w:tabs>
              <w:spacing w:line="240" w:lineRule="atLeast"/>
              <w:ind w:left="-36" w:right="-167"/>
              <w:rPr>
                <w:szCs w:val="22"/>
              </w:rPr>
            </w:pPr>
            <w:r w:rsidRPr="00411D4A">
              <w:t>12,036</w:t>
            </w:r>
          </w:p>
        </w:tc>
      </w:tr>
      <w:tr w:rsidR="00EA5F1F" w:rsidRPr="00206CA1" w14:paraId="44337380" w14:textId="77777777" w:rsidTr="00252ADB">
        <w:trPr>
          <w:cantSplit/>
        </w:trPr>
        <w:tc>
          <w:tcPr>
            <w:tcW w:w="3870" w:type="dxa"/>
          </w:tcPr>
          <w:p w14:paraId="44232DF5" w14:textId="045F2342" w:rsidR="00EA5F1F" w:rsidRPr="00206CA1" w:rsidRDefault="00EA5F1F" w:rsidP="00EA5F1F">
            <w:pPr>
              <w:spacing w:line="240" w:lineRule="atLeast"/>
              <w:ind w:left="-39"/>
              <w:rPr>
                <w:szCs w:val="22"/>
              </w:rPr>
            </w:pPr>
            <w:r w:rsidRPr="00206CA1">
              <w:rPr>
                <w:szCs w:val="22"/>
              </w:rPr>
              <w:t>Employee benefit expenses</w:t>
            </w:r>
          </w:p>
        </w:tc>
        <w:tc>
          <w:tcPr>
            <w:tcW w:w="450" w:type="dxa"/>
            <w:vAlign w:val="bottom"/>
          </w:tcPr>
          <w:p w14:paraId="14A6DAEF" w14:textId="77777777" w:rsidR="00EA5F1F" w:rsidRPr="00206CA1" w:rsidRDefault="00EA5F1F" w:rsidP="00EA5F1F">
            <w:pPr>
              <w:pStyle w:val="acctfourfigures"/>
              <w:tabs>
                <w:tab w:val="clear" w:pos="765"/>
              </w:tabs>
              <w:spacing w:line="240" w:lineRule="atLeast"/>
              <w:jc w:val="center"/>
              <w:rPr>
                <w:i/>
                <w:iCs/>
                <w:szCs w:val="22"/>
              </w:rPr>
            </w:pPr>
          </w:p>
        </w:tc>
        <w:tc>
          <w:tcPr>
            <w:tcW w:w="1080" w:type="dxa"/>
          </w:tcPr>
          <w:p w14:paraId="6029CEE0" w14:textId="183D457E" w:rsidR="00EA5F1F" w:rsidRPr="00A95655" w:rsidRDefault="00EA5F1F" w:rsidP="00EA5F1F">
            <w:pPr>
              <w:pStyle w:val="acctfourfigures"/>
              <w:tabs>
                <w:tab w:val="clear" w:pos="765"/>
                <w:tab w:val="decimal" w:pos="914"/>
              </w:tabs>
              <w:spacing w:line="240" w:lineRule="atLeast"/>
              <w:ind w:right="-167"/>
              <w:rPr>
                <w:szCs w:val="22"/>
                <w:highlight w:val="cyan"/>
                <w:lang w:val="en-US" w:bidi="th-TH"/>
              </w:rPr>
            </w:pPr>
            <w:r w:rsidRPr="00404DB2">
              <w:rPr>
                <w:szCs w:val="22"/>
                <w:lang w:val="en-US" w:bidi="th-TH"/>
              </w:rPr>
              <w:t>93,945</w:t>
            </w:r>
          </w:p>
        </w:tc>
        <w:tc>
          <w:tcPr>
            <w:tcW w:w="180" w:type="dxa"/>
          </w:tcPr>
          <w:p w14:paraId="3EF24F3A" w14:textId="77777777" w:rsidR="00EA5F1F" w:rsidRPr="00206CA1" w:rsidRDefault="00EA5F1F" w:rsidP="00EA5F1F">
            <w:pPr>
              <w:pStyle w:val="acctfourfigures"/>
              <w:tabs>
                <w:tab w:val="clear" w:pos="765"/>
                <w:tab w:val="decimal" w:pos="839"/>
              </w:tabs>
              <w:spacing w:line="240" w:lineRule="atLeast"/>
              <w:ind w:right="-167"/>
              <w:rPr>
                <w:szCs w:val="22"/>
              </w:rPr>
            </w:pPr>
          </w:p>
        </w:tc>
        <w:tc>
          <w:tcPr>
            <w:tcW w:w="1080" w:type="dxa"/>
          </w:tcPr>
          <w:p w14:paraId="70D63477" w14:textId="7349B078" w:rsidR="00EA5F1F" w:rsidRPr="00206CA1" w:rsidRDefault="00EA5F1F" w:rsidP="00EA5F1F">
            <w:pPr>
              <w:pStyle w:val="acctfourfigures"/>
              <w:tabs>
                <w:tab w:val="clear" w:pos="765"/>
                <w:tab w:val="decimal" w:pos="914"/>
              </w:tabs>
              <w:spacing w:line="240" w:lineRule="atLeast"/>
              <w:ind w:right="-167"/>
              <w:rPr>
                <w:szCs w:val="22"/>
                <w:lang w:val="en-US" w:bidi="th-TH"/>
              </w:rPr>
            </w:pPr>
            <w:r w:rsidRPr="00206CA1">
              <w:t>94,604</w:t>
            </w:r>
          </w:p>
        </w:tc>
        <w:tc>
          <w:tcPr>
            <w:tcW w:w="180" w:type="dxa"/>
          </w:tcPr>
          <w:p w14:paraId="64A7B59C" w14:textId="77777777" w:rsidR="00EA5F1F" w:rsidRPr="00206CA1" w:rsidRDefault="00EA5F1F" w:rsidP="00EA5F1F">
            <w:pPr>
              <w:pStyle w:val="acctfourfigures"/>
              <w:tabs>
                <w:tab w:val="clear" w:pos="765"/>
                <w:tab w:val="decimal" w:pos="839"/>
              </w:tabs>
              <w:spacing w:line="240" w:lineRule="atLeast"/>
              <w:ind w:right="-167"/>
              <w:rPr>
                <w:szCs w:val="22"/>
              </w:rPr>
            </w:pPr>
          </w:p>
        </w:tc>
        <w:tc>
          <w:tcPr>
            <w:tcW w:w="1080" w:type="dxa"/>
          </w:tcPr>
          <w:p w14:paraId="10EF0F98" w14:textId="3B1B7822" w:rsidR="00EA5F1F" w:rsidRPr="00411D4A" w:rsidRDefault="00EA5F1F" w:rsidP="00EA5F1F">
            <w:pPr>
              <w:jc w:val="right"/>
              <w:rPr>
                <w:szCs w:val="22"/>
              </w:rPr>
            </w:pPr>
            <w:r w:rsidRPr="00411D4A">
              <w:t>67,794</w:t>
            </w:r>
          </w:p>
        </w:tc>
        <w:tc>
          <w:tcPr>
            <w:tcW w:w="180" w:type="dxa"/>
          </w:tcPr>
          <w:p w14:paraId="3E35FF9A" w14:textId="77777777" w:rsidR="00EA5F1F" w:rsidRPr="00411D4A" w:rsidRDefault="00EA5F1F" w:rsidP="00EA5F1F">
            <w:pPr>
              <w:pStyle w:val="acctfourfigures"/>
              <w:tabs>
                <w:tab w:val="clear" w:pos="765"/>
                <w:tab w:val="decimal" w:pos="839"/>
              </w:tabs>
              <w:spacing w:line="240" w:lineRule="atLeast"/>
              <w:ind w:right="-167"/>
              <w:rPr>
                <w:szCs w:val="22"/>
              </w:rPr>
            </w:pPr>
          </w:p>
        </w:tc>
        <w:tc>
          <w:tcPr>
            <w:tcW w:w="1080" w:type="dxa"/>
          </w:tcPr>
          <w:p w14:paraId="389B986E" w14:textId="4D20A109" w:rsidR="00EA5F1F" w:rsidRPr="00411D4A" w:rsidRDefault="00EA5F1F" w:rsidP="00EA5F1F">
            <w:pPr>
              <w:pStyle w:val="acctfourfigures"/>
              <w:tabs>
                <w:tab w:val="clear" w:pos="765"/>
                <w:tab w:val="decimal" w:pos="921"/>
              </w:tabs>
              <w:spacing w:line="240" w:lineRule="atLeast"/>
              <w:ind w:left="-36" w:right="-167"/>
              <w:rPr>
                <w:szCs w:val="22"/>
              </w:rPr>
            </w:pPr>
            <w:r w:rsidRPr="00411D4A">
              <w:t>64,077</w:t>
            </w:r>
          </w:p>
        </w:tc>
      </w:tr>
      <w:tr w:rsidR="00980B60" w:rsidRPr="00206CA1" w14:paraId="76F47DB3" w14:textId="77777777" w:rsidTr="00980B60">
        <w:trPr>
          <w:cantSplit/>
        </w:trPr>
        <w:tc>
          <w:tcPr>
            <w:tcW w:w="3870" w:type="dxa"/>
          </w:tcPr>
          <w:p w14:paraId="6FFC962C" w14:textId="77777777" w:rsidR="00980B60" w:rsidRPr="00206CA1" w:rsidRDefault="00980B60" w:rsidP="00980B60">
            <w:pPr>
              <w:spacing w:line="240" w:lineRule="atLeast"/>
              <w:ind w:left="-39"/>
              <w:rPr>
                <w:szCs w:val="22"/>
              </w:rPr>
            </w:pPr>
            <w:r w:rsidRPr="00206CA1">
              <w:rPr>
                <w:szCs w:val="22"/>
              </w:rPr>
              <w:t xml:space="preserve">Contractual installation service of </w:t>
            </w:r>
          </w:p>
          <w:p w14:paraId="04E41036" w14:textId="481A0960" w:rsidR="00980B60" w:rsidRPr="00206CA1" w:rsidRDefault="00980B60" w:rsidP="00980B60">
            <w:pPr>
              <w:spacing w:line="240" w:lineRule="atLeast"/>
              <w:ind w:left="-39"/>
              <w:rPr>
                <w:szCs w:val="22"/>
              </w:rPr>
            </w:pPr>
            <w:r w:rsidRPr="00206CA1">
              <w:rPr>
                <w:szCs w:val="22"/>
              </w:rPr>
              <w:t xml:space="preserve">   solar roof</w:t>
            </w:r>
          </w:p>
        </w:tc>
        <w:tc>
          <w:tcPr>
            <w:tcW w:w="450" w:type="dxa"/>
            <w:vAlign w:val="bottom"/>
          </w:tcPr>
          <w:p w14:paraId="3C4E9972" w14:textId="77777777" w:rsidR="00980B60" w:rsidRPr="00206CA1" w:rsidRDefault="00980B60" w:rsidP="00EA5F1F">
            <w:pPr>
              <w:pStyle w:val="acctfourfigures"/>
              <w:tabs>
                <w:tab w:val="clear" w:pos="765"/>
              </w:tabs>
              <w:spacing w:line="240" w:lineRule="atLeast"/>
              <w:jc w:val="center"/>
              <w:rPr>
                <w:i/>
                <w:iCs/>
                <w:szCs w:val="22"/>
              </w:rPr>
            </w:pPr>
          </w:p>
        </w:tc>
        <w:tc>
          <w:tcPr>
            <w:tcW w:w="1080" w:type="dxa"/>
            <w:vAlign w:val="bottom"/>
          </w:tcPr>
          <w:p w14:paraId="2E617C3D" w14:textId="73433C43" w:rsidR="00980B60" w:rsidRPr="00404DB2" w:rsidRDefault="00980B60" w:rsidP="00EA5F1F">
            <w:pPr>
              <w:pStyle w:val="acctfourfigures"/>
              <w:tabs>
                <w:tab w:val="clear" w:pos="765"/>
                <w:tab w:val="decimal" w:pos="914"/>
              </w:tabs>
              <w:spacing w:line="240" w:lineRule="atLeast"/>
              <w:ind w:right="-167"/>
              <w:rPr>
                <w:szCs w:val="22"/>
                <w:lang w:val="en-US" w:bidi="th-TH"/>
              </w:rPr>
            </w:pPr>
            <w:r w:rsidRPr="004A1388">
              <w:rPr>
                <w:szCs w:val="22"/>
                <w:lang w:val="en-US" w:bidi="th-TH"/>
              </w:rPr>
              <w:t>73,644</w:t>
            </w:r>
          </w:p>
        </w:tc>
        <w:tc>
          <w:tcPr>
            <w:tcW w:w="180" w:type="dxa"/>
          </w:tcPr>
          <w:p w14:paraId="6CE7F11F" w14:textId="77777777" w:rsidR="00980B60" w:rsidRPr="00206CA1" w:rsidRDefault="00980B60" w:rsidP="00EA5F1F">
            <w:pPr>
              <w:pStyle w:val="acctfourfigures"/>
              <w:tabs>
                <w:tab w:val="clear" w:pos="765"/>
                <w:tab w:val="decimal" w:pos="839"/>
              </w:tabs>
              <w:spacing w:line="240" w:lineRule="atLeast"/>
              <w:ind w:right="-167"/>
              <w:rPr>
                <w:szCs w:val="22"/>
              </w:rPr>
            </w:pPr>
          </w:p>
        </w:tc>
        <w:tc>
          <w:tcPr>
            <w:tcW w:w="1080" w:type="dxa"/>
            <w:vAlign w:val="bottom"/>
          </w:tcPr>
          <w:p w14:paraId="191A1E9C" w14:textId="2CE74724" w:rsidR="00980B60" w:rsidRPr="00206CA1" w:rsidRDefault="00980B60" w:rsidP="00EA5F1F">
            <w:pPr>
              <w:pStyle w:val="acctfourfigures"/>
              <w:tabs>
                <w:tab w:val="clear" w:pos="765"/>
                <w:tab w:val="decimal" w:pos="914"/>
              </w:tabs>
              <w:spacing w:line="240" w:lineRule="atLeast"/>
              <w:ind w:right="-167"/>
            </w:pPr>
            <w:r w:rsidRPr="00206CA1">
              <w:t>130,513</w:t>
            </w:r>
          </w:p>
        </w:tc>
        <w:tc>
          <w:tcPr>
            <w:tcW w:w="180" w:type="dxa"/>
          </w:tcPr>
          <w:p w14:paraId="1A151353" w14:textId="77777777" w:rsidR="00980B60" w:rsidRPr="00206CA1" w:rsidRDefault="00980B60" w:rsidP="00EA5F1F">
            <w:pPr>
              <w:pStyle w:val="acctfourfigures"/>
              <w:tabs>
                <w:tab w:val="clear" w:pos="765"/>
                <w:tab w:val="decimal" w:pos="839"/>
              </w:tabs>
              <w:spacing w:line="240" w:lineRule="atLeast"/>
              <w:ind w:right="-167"/>
              <w:rPr>
                <w:szCs w:val="22"/>
              </w:rPr>
            </w:pPr>
          </w:p>
        </w:tc>
        <w:tc>
          <w:tcPr>
            <w:tcW w:w="1080" w:type="dxa"/>
            <w:vAlign w:val="bottom"/>
          </w:tcPr>
          <w:p w14:paraId="35932A06" w14:textId="3FA0F011" w:rsidR="00980B60" w:rsidRPr="00411D4A" w:rsidRDefault="00980B60" w:rsidP="00EA5F1F">
            <w:pPr>
              <w:jc w:val="right"/>
            </w:pPr>
            <w:r>
              <w:t>-</w:t>
            </w:r>
          </w:p>
        </w:tc>
        <w:tc>
          <w:tcPr>
            <w:tcW w:w="180" w:type="dxa"/>
          </w:tcPr>
          <w:p w14:paraId="69BFFDF8" w14:textId="77777777" w:rsidR="00980B60" w:rsidRPr="00411D4A" w:rsidRDefault="00980B60" w:rsidP="00EA5F1F">
            <w:pPr>
              <w:pStyle w:val="acctfourfigures"/>
              <w:tabs>
                <w:tab w:val="clear" w:pos="765"/>
                <w:tab w:val="decimal" w:pos="839"/>
              </w:tabs>
              <w:spacing w:line="240" w:lineRule="atLeast"/>
              <w:ind w:right="-167"/>
              <w:rPr>
                <w:szCs w:val="22"/>
              </w:rPr>
            </w:pPr>
          </w:p>
        </w:tc>
        <w:tc>
          <w:tcPr>
            <w:tcW w:w="1080" w:type="dxa"/>
            <w:vAlign w:val="bottom"/>
          </w:tcPr>
          <w:p w14:paraId="057F127A" w14:textId="1C269AAA" w:rsidR="00980B60" w:rsidRPr="00411D4A" w:rsidRDefault="00980B60" w:rsidP="00EA5F1F">
            <w:pPr>
              <w:pStyle w:val="acctfourfigures"/>
              <w:tabs>
                <w:tab w:val="clear" w:pos="765"/>
                <w:tab w:val="decimal" w:pos="921"/>
              </w:tabs>
              <w:spacing w:line="240" w:lineRule="atLeast"/>
              <w:ind w:left="-36" w:right="-167"/>
            </w:pPr>
            <w:r>
              <w:t>-</w:t>
            </w:r>
          </w:p>
        </w:tc>
      </w:tr>
      <w:tr w:rsidR="003E435A" w:rsidRPr="00206CA1" w14:paraId="2A22969F" w14:textId="77777777" w:rsidTr="00252ADB">
        <w:trPr>
          <w:cantSplit/>
        </w:trPr>
        <w:tc>
          <w:tcPr>
            <w:tcW w:w="3870" w:type="dxa"/>
          </w:tcPr>
          <w:p w14:paraId="691A743A" w14:textId="50469E94" w:rsidR="003E435A" w:rsidRPr="00206CA1" w:rsidRDefault="003E435A" w:rsidP="003E435A">
            <w:pPr>
              <w:spacing w:line="240" w:lineRule="atLeast"/>
              <w:ind w:left="-39"/>
              <w:rPr>
                <w:szCs w:val="22"/>
              </w:rPr>
            </w:pPr>
            <w:r w:rsidRPr="00206CA1">
              <w:rPr>
                <w:szCs w:val="22"/>
              </w:rPr>
              <w:t>Warranty expense for inverters</w:t>
            </w:r>
          </w:p>
        </w:tc>
        <w:tc>
          <w:tcPr>
            <w:tcW w:w="450" w:type="dxa"/>
            <w:vAlign w:val="bottom"/>
          </w:tcPr>
          <w:p w14:paraId="36E9B85B" w14:textId="77777777" w:rsidR="003E435A" w:rsidRPr="00206CA1" w:rsidRDefault="003E435A" w:rsidP="003E435A">
            <w:pPr>
              <w:pStyle w:val="acctfourfigures"/>
              <w:tabs>
                <w:tab w:val="clear" w:pos="765"/>
              </w:tabs>
              <w:spacing w:line="240" w:lineRule="atLeast"/>
              <w:jc w:val="center"/>
              <w:rPr>
                <w:i/>
                <w:iCs/>
                <w:szCs w:val="22"/>
              </w:rPr>
            </w:pPr>
          </w:p>
        </w:tc>
        <w:tc>
          <w:tcPr>
            <w:tcW w:w="1080" w:type="dxa"/>
          </w:tcPr>
          <w:p w14:paraId="3F523906" w14:textId="5548552A" w:rsidR="003E435A" w:rsidRPr="00A95655" w:rsidRDefault="00247DEC" w:rsidP="003E435A">
            <w:pPr>
              <w:pStyle w:val="acctfourfigures"/>
              <w:tabs>
                <w:tab w:val="clear" w:pos="765"/>
                <w:tab w:val="decimal" w:pos="914"/>
              </w:tabs>
              <w:spacing w:line="240" w:lineRule="atLeast"/>
              <w:ind w:right="-167"/>
              <w:rPr>
                <w:szCs w:val="22"/>
                <w:highlight w:val="cyan"/>
                <w:lang w:val="en-US" w:bidi="th-TH"/>
              </w:rPr>
            </w:pPr>
            <w:r w:rsidRPr="00247DEC">
              <w:rPr>
                <w:szCs w:val="22"/>
                <w:lang w:val="en-US" w:bidi="th-TH"/>
              </w:rPr>
              <w:t>46,338</w:t>
            </w:r>
          </w:p>
        </w:tc>
        <w:tc>
          <w:tcPr>
            <w:tcW w:w="180" w:type="dxa"/>
          </w:tcPr>
          <w:p w14:paraId="50627D56" w14:textId="77777777" w:rsidR="003E435A" w:rsidRPr="00206CA1" w:rsidRDefault="003E435A" w:rsidP="003E435A">
            <w:pPr>
              <w:pStyle w:val="acctfourfigures"/>
              <w:tabs>
                <w:tab w:val="clear" w:pos="765"/>
                <w:tab w:val="decimal" w:pos="839"/>
              </w:tabs>
              <w:spacing w:line="240" w:lineRule="atLeast"/>
              <w:ind w:right="-167"/>
              <w:rPr>
                <w:szCs w:val="22"/>
              </w:rPr>
            </w:pPr>
          </w:p>
        </w:tc>
        <w:tc>
          <w:tcPr>
            <w:tcW w:w="1080" w:type="dxa"/>
          </w:tcPr>
          <w:p w14:paraId="6D6F2421" w14:textId="6A4711E2" w:rsidR="003E435A" w:rsidRPr="00206CA1" w:rsidRDefault="003E435A" w:rsidP="003E435A">
            <w:pPr>
              <w:pStyle w:val="acctfourfigures"/>
              <w:tabs>
                <w:tab w:val="clear" w:pos="765"/>
                <w:tab w:val="decimal" w:pos="914"/>
              </w:tabs>
              <w:spacing w:line="240" w:lineRule="atLeast"/>
              <w:ind w:right="-167"/>
              <w:rPr>
                <w:szCs w:val="22"/>
                <w:lang w:val="en-US" w:bidi="th-TH"/>
              </w:rPr>
            </w:pPr>
            <w:r w:rsidRPr="00206CA1">
              <w:t>46,699</w:t>
            </w:r>
          </w:p>
        </w:tc>
        <w:tc>
          <w:tcPr>
            <w:tcW w:w="180" w:type="dxa"/>
          </w:tcPr>
          <w:p w14:paraId="5BCA08A9" w14:textId="77777777" w:rsidR="003E435A" w:rsidRPr="00206CA1" w:rsidRDefault="003E435A" w:rsidP="003E435A">
            <w:pPr>
              <w:pStyle w:val="acctfourfigures"/>
              <w:tabs>
                <w:tab w:val="clear" w:pos="765"/>
                <w:tab w:val="decimal" w:pos="839"/>
              </w:tabs>
              <w:spacing w:line="240" w:lineRule="atLeast"/>
              <w:ind w:right="-167"/>
              <w:rPr>
                <w:szCs w:val="22"/>
              </w:rPr>
            </w:pPr>
          </w:p>
        </w:tc>
        <w:tc>
          <w:tcPr>
            <w:tcW w:w="1080" w:type="dxa"/>
          </w:tcPr>
          <w:p w14:paraId="70BB3334" w14:textId="39B805AB" w:rsidR="003E435A" w:rsidRPr="00411D4A" w:rsidRDefault="002C4712" w:rsidP="003E435A">
            <w:pPr>
              <w:jc w:val="right"/>
              <w:rPr>
                <w:szCs w:val="22"/>
              </w:rPr>
            </w:pPr>
            <w:r w:rsidRPr="00411D4A">
              <w:rPr>
                <w:szCs w:val="22"/>
              </w:rPr>
              <w:t>-</w:t>
            </w:r>
          </w:p>
        </w:tc>
        <w:tc>
          <w:tcPr>
            <w:tcW w:w="180" w:type="dxa"/>
          </w:tcPr>
          <w:p w14:paraId="58A83CBD" w14:textId="77777777" w:rsidR="003E435A" w:rsidRPr="00411D4A" w:rsidRDefault="003E435A" w:rsidP="003E435A">
            <w:pPr>
              <w:pStyle w:val="acctfourfigures"/>
              <w:tabs>
                <w:tab w:val="clear" w:pos="765"/>
                <w:tab w:val="decimal" w:pos="839"/>
              </w:tabs>
              <w:spacing w:line="240" w:lineRule="atLeast"/>
              <w:ind w:right="-167"/>
              <w:rPr>
                <w:szCs w:val="22"/>
              </w:rPr>
            </w:pPr>
          </w:p>
        </w:tc>
        <w:tc>
          <w:tcPr>
            <w:tcW w:w="1080" w:type="dxa"/>
          </w:tcPr>
          <w:p w14:paraId="492EF966" w14:textId="3D7005B2" w:rsidR="003E435A" w:rsidRPr="00411D4A" w:rsidRDefault="003E435A" w:rsidP="003E435A">
            <w:pPr>
              <w:pStyle w:val="acctfourfigures"/>
              <w:tabs>
                <w:tab w:val="clear" w:pos="765"/>
                <w:tab w:val="decimal" w:pos="921"/>
              </w:tabs>
              <w:spacing w:line="240" w:lineRule="atLeast"/>
              <w:ind w:left="-36" w:right="-167"/>
              <w:rPr>
                <w:szCs w:val="22"/>
              </w:rPr>
            </w:pPr>
            <w:r w:rsidRPr="00411D4A">
              <w:t>-</w:t>
            </w:r>
          </w:p>
        </w:tc>
      </w:tr>
      <w:tr w:rsidR="003E435A" w:rsidRPr="00206CA1" w14:paraId="7E3A07F8" w14:textId="77777777" w:rsidTr="00252ADB">
        <w:trPr>
          <w:cantSplit/>
        </w:trPr>
        <w:tc>
          <w:tcPr>
            <w:tcW w:w="3870" w:type="dxa"/>
          </w:tcPr>
          <w:p w14:paraId="05A8BC60" w14:textId="15397D14" w:rsidR="003E435A" w:rsidRPr="00206CA1" w:rsidRDefault="003E435A" w:rsidP="003E435A">
            <w:pPr>
              <w:spacing w:line="240" w:lineRule="atLeast"/>
              <w:ind w:left="-39"/>
              <w:rPr>
                <w:szCs w:val="22"/>
                <w:cs/>
                <w:lang w:bidi="th-TH"/>
              </w:rPr>
            </w:pPr>
            <w:r w:rsidRPr="00206CA1">
              <w:rPr>
                <w:szCs w:val="22"/>
              </w:rPr>
              <w:t>Consulting fee</w:t>
            </w:r>
          </w:p>
        </w:tc>
        <w:tc>
          <w:tcPr>
            <w:tcW w:w="450" w:type="dxa"/>
            <w:vAlign w:val="bottom"/>
          </w:tcPr>
          <w:p w14:paraId="354F5983" w14:textId="77777777" w:rsidR="003E435A" w:rsidRPr="00206CA1" w:rsidRDefault="003E435A" w:rsidP="003E435A">
            <w:pPr>
              <w:pStyle w:val="acctfourfigures"/>
              <w:tabs>
                <w:tab w:val="clear" w:pos="765"/>
              </w:tabs>
              <w:spacing w:line="240" w:lineRule="atLeast"/>
              <w:jc w:val="center"/>
              <w:rPr>
                <w:i/>
                <w:iCs/>
                <w:szCs w:val="22"/>
              </w:rPr>
            </w:pPr>
          </w:p>
        </w:tc>
        <w:tc>
          <w:tcPr>
            <w:tcW w:w="1080" w:type="dxa"/>
          </w:tcPr>
          <w:p w14:paraId="1B766871" w14:textId="2A320121" w:rsidR="003E435A" w:rsidRPr="00A95655" w:rsidRDefault="000A11D3" w:rsidP="003E435A">
            <w:pPr>
              <w:pStyle w:val="acctfourfigures"/>
              <w:tabs>
                <w:tab w:val="clear" w:pos="765"/>
                <w:tab w:val="decimal" w:pos="914"/>
              </w:tabs>
              <w:spacing w:line="240" w:lineRule="atLeast"/>
              <w:ind w:right="-167"/>
              <w:rPr>
                <w:szCs w:val="22"/>
                <w:highlight w:val="cyan"/>
                <w:lang w:val="en-US" w:bidi="th-TH"/>
              </w:rPr>
            </w:pPr>
            <w:r w:rsidRPr="009E0F0C">
              <w:rPr>
                <w:szCs w:val="22"/>
                <w:lang w:val="en-US" w:bidi="th-TH"/>
              </w:rPr>
              <w:t>9,069</w:t>
            </w:r>
          </w:p>
        </w:tc>
        <w:tc>
          <w:tcPr>
            <w:tcW w:w="180" w:type="dxa"/>
          </w:tcPr>
          <w:p w14:paraId="28917F6F" w14:textId="77777777" w:rsidR="003E435A" w:rsidRPr="00206CA1" w:rsidRDefault="003E435A" w:rsidP="003E435A">
            <w:pPr>
              <w:pStyle w:val="acctfourfigures"/>
              <w:tabs>
                <w:tab w:val="clear" w:pos="765"/>
                <w:tab w:val="decimal" w:pos="839"/>
              </w:tabs>
              <w:spacing w:line="240" w:lineRule="atLeast"/>
              <w:ind w:right="-167"/>
              <w:rPr>
                <w:szCs w:val="22"/>
              </w:rPr>
            </w:pPr>
          </w:p>
        </w:tc>
        <w:tc>
          <w:tcPr>
            <w:tcW w:w="1080" w:type="dxa"/>
          </w:tcPr>
          <w:p w14:paraId="581D435D" w14:textId="451A3CD6" w:rsidR="003E435A" w:rsidRPr="00206CA1" w:rsidRDefault="003E435A" w:rsidP="003E435A">
            <w:pPr>
              <w:pStyle w:val="acctfourfigures"/>
              <w:tabs>
                <w:tab w:val="clear" w:pos="765"/>
                <w:tab w:val="decimal" w:pos="914"/>
              </w:tabs>
              <w:spacing w:line="240" w:lineRule="atLeast"/>
              <w:ind w:right="-167"/>
              <w:rPr>
                <w:szCs w:val="22"/>
              </w:rPr>
            </w:pPr>
            <w:r w:rsidRPr="00206CA1">
              <w:t>16,989</w:t>
            </w:r>
          </w:p>
        </w:tc>
        <w:tc>
          <w:tcPr>
            <w:tcW w:w="180" w:type="dxa"/>
          </w:tcPr>
          <w:p w14:paraId="75AE30CE" w14:textId="77777777" w:rsidR="003E435A" w:rsidRPr="00206CA1" w:rsidRDefault="003E435A" w:rsidP="003E435A">
            <w:pPr>
              <w:pStyle w:val="acctfourfigures"/>
              <w:tabs>
                <w:tab w:val="clear" w:pos="765"/>
                <w:tab w:val="decimal" w:pos="839"/>
              </w:tabs>
              <w:spacing w:line="240" w:lineRule="atLeast"/>
              <w:ind w:right="-167"/>
              <w:rPr>
                <w:szCs w:val="22"/>
              </w:rPr>
            </w:pPr>
          </w:p>
        </w:tc>
        <w:tc>
          <w:tcPr>
            <w:tcW w:w="1080" w:type="dxa"/>
          </w:tcPr>
          <w:p w14:paraId="4C6BA308" w14:textId="05FD9BB0" w:rsidR="003E435A" w:rsidRPr="00A95655" w:rsidRDefault="001F4D79" w:rsidP="003E435A">
            <w:pPr>
              <w:pStyle w:val="acctfourfigures"/>
              <w:tabs>
                <w:tab w:val="clear" w:pos="765"/>
                <w:tab w:val="decimal" w:pos="921"/>
              </w:tabs>
              <w:spacing w:line="240" w:lineRule="atLeast"/>
              <w:ind w:right="136"/>
              <w:rPr>
                <w:szCs w:val="22"/>
                <w:highlight w:val="cyan"/>
                <w:lang w:bidi="th-TH"/>
              </w:rPr>
            </w:pPr>
            <w:r w:rsidRPr="001F4D79">
              <w:rPr>
                <w:szCs w:val="22"/>
                <w:lang w:bidi="th-TH"/>
              </w:rPr>
              <w:t>6,744</w:t>
            </w:r>
          </w:p>
        </w:tc>
        <w:tc>
          <w:tcPr>
            <w:tcW w:w="180" w:type="dxa"/>
          </w:tcPr>
          <w:p w14:paraId="585A4A43" w14:textId="77777777" w:rsidR="003E435A" w:rsidRPr="00206CA1" w:rsidRDefault="003E435A" w:rsidP="003E435A">
            <w:pPr>
              <w:pStyle w:val="acctfourfigures"/>
              <w:tabs>
                <w:tab w:val="clear" w:pos="765"/>
                <w:tab w:val="decimal" w:pos="839"/>
              </w:tabs>
              <w:spacing w:line="240" w:lineRule="atLeast"/>
              <w:ind w:right="-167"/>
              <w:rPr>
                <w:szCs w:val="22"/>
              </w:rPr>
            </w:pPr>
          </w:p>
        </w:tc>
        <w:tc>
          <w:tcPr>
            <w:tcW w:w="1080" w:type="dxa"/>
          </w:tcPr>
          <w:p w14:paraId="1926BD54" w14:textId="47145790" w:rsidR="003E435A" w:rsidRPr="00206CA1" w:rsidRDefault="003E435A" w:rsidP="003E435A">
            <w:pPr>
              <w:pStyle w:val="acctfourfigures"/>
              <w:tabs>
                <w:tab w:val="clear" w:pos="765"/>
                <w:tab w:val="decimal" w:pos="921"/>
              </w:tabs>
              <w:spacing w:line="240" w:lineRule="atLeast"/>
              <w:ind w:right="-167"/>
              <w:rPr>
                <w:szCs w:val="22"/>
              </w:rPr>
            </w:pPr>
            <w:r w:rsidRPr="00206CA1">
              <w:t>6,878</w:t>
            </w:r>
          </w:p>
        </w:tc>
      </w:tr>
      <w:tr w:rsidR="00761044" w:rsidRPr="00206CA1" w14:paraId="679A18B4" w14:textId="77777777" w:rsidTr="00F81FF5">
        <w:trPr>
          <w:cantSplit/>
        </w:trPr>
        <w:tc>
          <w:tcPr>
            <w:tcW w:w="3870" w:type="dxa"/>
          </w:tcPr>
          <w:p w14:paraId="27488942" w14:textId="5980740F" w:rsidR="00761044" w:rsidRPr="00206CA1" w:rsidRDefault="00761044" w:rsidP="003E435A">
            <w:pPr>
              <w:spacing w:line="240" w:lineRule="atLeast"/>
              <w:ind w:left="-39"/>
              <w:rPr>
                <w:szCs w:val="22"/>
              </w:rPr>
            </w:pPr>
            <w:r w:rsidRPr="00206CA1">
              <w:rPr>
                <w:szCs w:val="22"/>
              </w:rPr>
              <w:t>Changes in inventories</w:t>
            </w:r>
          </w:p>
        </w:tc>
        <w:tc>
          <w:tcPr>
            <w:tcW w:w="450" w:type="dxa"/>
            <w:vAlign w:val="bottom"/>
          </w:tcPr>
          <w:p w14:paraId="24C66F56" w14:textId="77777777" w:rsidR="00761044" w:rsidRPr="00206CA1" w:rsidRDefault="00761044" w:rsidP="003E435A">
            <w:pPr>
              <w:pStyle w:val="acctfourfigures"/>
              <w:tabs>
                <w:tab w:val="clear" w:pos="765"/>
              </w:tabs>
              <w:spacing w:line="240" w:lineRule="atLeast"/>
              <w:jc w:val="center"/>
              <w:rPr>
                <w:i/>
                <w:iCs/>
                <w:szCs w:val="22"/>
              </w:rPr>
            </w:pPr>
          </w:p>
        </w:tc>
        <w:tc>
          <w:tcPr>
            <w:tcW w:w="1080" w:type="dxa"/>
          </w:tcPr>
          <w:p w14:paraId="6BA9FF38" w14:textId="29BAAC47" w:rsidR="00761044" w:rsidRPr="009E0F0C" w:rsidRDefault="00761044" w:rsidP="003E435A">
            <w:pPr>
              <w:pStyle w:val="acctfourfigures"/>
              <w:tabs>
                <w:tab w:val="clear" w:pos="765"/>
                <w:tab w:val="decimal" w:pos="914"/>
              </w:tabs>
              <w:spacing w:line="240" w:lineRule="atLeast"/>
              <w:ind w:right="-167"/>
              <w:rPr>
                <w:szCs w:val="22"/>
                <w:lang w:val="en-US" w:bidi="th-TH"/>
              </w:rPr>
            </w:pPr>
            <w:r w:rsidRPr="008363E8">
              <w:rPr>
                <w:szCs w:val="22"/>
                <w:lang w:val="en-US" w:bidi="th-TH"/>
              </w:rPr>
              <w:t>(85,083</w:t>
            </w:r>
            <w:r>
              <w:rPr>
                <w:szCs w:val="22"/>
                <w:lang w:val="en-US" w:bidi="th-TH"/>
              </w:rPr>
              <w:t>)</w:t>
            </w:r>
          </w:p>
        </w:tc>
        <w:tc>
          <w:tcPr>
            <w:tcW w:w="180" w:type="dxa"/>
          </w:tcPr>
          <w:p w14:paraId="73B10465" w14:textId="77777777" w:rsidR="00761044" w:rsidRPr="00206CA1" w:rsidRDefault="00761044" w:rsidP="003E435A">
            <w:pPr>
              <w:pStyle w:val="acctfourfigures"/>
              <w:tabs>
                <w:tab w:val="clear" w:pos="765"/>
                <w:tab w:val="decimal" w:pos="839"/>
              </w:tabs>
              <w:spacing w:line="240" w:lineRule="atLeast"/>
              <w:ind w:right="-167"/>
              <w:rPr>
                <w:szCs w:val="22"/>
              </w:rPr>
            </w:pPr>
          </w:p>
        </w:tc>
        <w:tc>
          <w:tcPr>
            <w:tcW w:w="1080" w:type="dxa"/>
          </w:tcPr>
          <w:p w14:paraId="69029D09" w14:textId="4A1B47D7" w:rsidR="00761044" w:rsidRPr="00206CA1" w:rsidRDefault="00761044" w:rsidP="003E435A">
            <w:pPr>
              <w:pStyle w:val="acctfourfigures"/>
              <w:tabs>
                <w:tab w:val="clear" w:pos="765"/>
                <w:tab w:val="decimal" w:pos="914"/>
              </w:tabs>
              <w:spacing w:line="240" w:lineRule="atLeast"/>
              <w:ind w:right="-167"/>
            </w:pPr>
            <w:r w:rsidRPr="00206CA1">
              <w:t>105,671</w:t>
            </w:r>
          </w:p>
        </w:tc>
        <w:tc>
          <w:tcPr>
            <w:tcW w:w="180" w:type="dxa"/>
          </w:tcPr>
          <w:p w14:paraId="244F5656" w14:textId="77777777" w:rsidR="00761044" w:rsidRPr="00206CA1" w:rsidRDefault="00761044" w:rsidP="003E435A">
            <w:pPr>
              <w:pStyle w:val="acctfourfigures"/>
              <w:tabs>
                <w:tab w:val="clear" w:pos="765"/>
                <w:tab w:val="decimal" w:pos="839"/>
              </w:tabs>
              <w:spacing w:line="240" w:lineRule="atLeast"/>
              <w:ind w:right="-167"/>
              <w:rPr>
                <w:szCs w:val="22"/>
              </w:rPr>
            </w:pPr>
          </w:p>
        </w:tc>
        <w:tc>
          <w:tcPr>
            <w:tcW w:w="1080" w:type="dxa"/>
          </w:tcPr>
          <w:p w14:paraId="12AFE295" w14:textId="139FCCB0" w:rsidR="00761044" w:rsidRPr="001F4D79" w:rsidRDefault="00761044" w:rsidP="003E435A">
            <w:pPr>
              <w:pStyle w:val="acctfourfigures"/>
              <w:tabs>
                <w:tab w:val="clear" w:pos="765"/>
                <w:tab w:val="decimal" w:pos="921"/>
              </w:tabs>
              <w:spacing w:line="240" w:lineRule="atLeast"/>
              <w:ind w:right="136"/>
              <w:rPr>
                <w:szCs w:val="22"/>
                <w:lang w:bidi="th-TH"/>
              </w:rPr>
            </w:pPr>
            <w:r>
              <w:rPr>
                <w:szCs w:val="22"/>
                <w:lang w:bidi="th-TH"/>
              </w:rPr>
              <w:t>-</w:t>
            </w:r>
          </w:p>
        </w:tc>
        <w:tc>
          <w:tcPr>
            <w:tcW w:w="180" w:type="dxa"/>
          </w:tcPr>
          <w:p w14:paraId="00943098" w14:textId="77777777" w:rsidR="00761044" w:rsidRPr="00206CA1" w:rsidRDefault="00761044" w:rsidP="003E435A">
            <w:pPr>
              <w:pStyle w:val="acctfourfigures"/>
              <w:tabs>
                <w:tab w:val="clear" w:pos="765"/>
                <w:tab w:val="decimal" w:pos="839"/>
              </w:tabs>
              <w:spacing w:line="240" w:lineRule="atLeast"/>
              <w:ind w:right="-167"/>
              <w:rPr>
                <w:szCs w:val="22"/>
              </w:rPr>
            </w:pPr>
          </w:p>
        </w:tc>
        <w:tc>
          <w:tcPr>
            <w:tcW w:w="1080" w:type="dxa"/>
          </w:tcPr>
          <w:p w14:paraId="5018EF1D" w14:textId="747C3DA6" w:rsidR="00761044" w:rsidRPr="00206CA1" w:rsidRDefault="00761044" w:rsidP="003E435A">
            <w:pPr>
              <w:pStyle w:val="acctfourfigures"/>
              <w:tabs>
                <w:tab w:val="clear" w:pos="765"/>
                <w:tab w:val="decimal" w:pos="921"/>
              </w:tabs>
              <w:spacing w:line="240" w:lineRule="atLeast"/>
              <w:ind w:right="-167"/>
            </w:pPr>
            <w:r>
              <w:t>-</w:t>
            </w:r>
          </w:p>
        </w:tc>
      </w:tr>
      <w:tr w:rsidR="003E435A" w:rsidRPr="00206CA1" w14:paraId="02F7459D" w14:textId="77777777" w:rsidTr="00F81FF5">
        <w:trPr>
          <w:cantSplit/>
        </w:trPr>
        <w:tc>
          <w:tcPr>
            <w:tcW w:w="3870" w:type="dxa"/>
          </w:tcPr>
          <w:p w14:paraId="5257C6A2" w14:textId="77777777" w:rsidR="003E435A" w:rsidRPr="00206CA1" w:rsidRDefault="003E435A" w:rsidP="003E435A">
            <w:pPr>
              <w:spacing w:line="240" w:lineRule="atLeast"/>
              <w:ind w:left="-39"/>
              <w:rPr>
                <w:szCs w:val="22"/>
              </w:rPr>
            </w:pPr>
            <w:r w:rsidRPr="00206CA1">
              <w:rPr>
                <w:szCs w:val="22"/>
              </w:rPr>
              <w:t>Others</w:t>
            </w:r>
          </w:p>
        </w:tc>
        <w:tc>
          <w:tcPr>
            <w:tcW w:w="450" w:type="dxa"/>
            <w:vAlign w:val="bottom"/>
          </w:tcPr>
          <w:p w14:paraId="0C6C0BB2" w14:textId="77777777" w:rsidR="003E435A" w:rsidRPr="00206CA1" w:rsidRDefault="003E435A" w:rsidP="003E435A">
            <w:pPr>
              <w:pStyle w:val="acctfourfigures"/>
              <w:tabs>
                <w:tab w:val="clear" w:pos="765"/>
                <w:tab w:val="decimal" w:pos="101"/>
              </w:tabs>
              <w:spacing w:line="240" w:lineRule="atLeast"/>
              <w:rPr>
                <w:i/>
                <w:iCs/>
                <w:szCs w:val="22"/>
              </w:rPr>
            </w:pPr>
          </w:p>
        </w:tc>
        <w:tc>
          <w:tcPr>
            <w:tcW w:w="1080" w:type="dxa"/>
            <w:tcBorders>
              <w:bottom w:val="single" w:sz="4" w:space="0" w:color="auto"/>
            </w:tcBorders>
            <w:shd w:val="clear" w:color="auto" w:fill="auto"/>
          </w:tcPr>
          <w:p w14:paraId="28097326" w14:textId="47EF19FD" w:rsidR="003E435A" w:rsidRPr="00A95655" w:rsidRDefault="009E0F0C" w:rsidP="003E435A">
            <w:pPr>
              <w:pStyle w:val="acctfourfigures"/>
              <w:tabs>
                <w:tab w:val="clear" w:pos="765"/>
                <w:tab w:val="decimal" w:pos="914"/>
              </w:tabs>
              <w:spacing w:line="240" w:lineRule="atLeast"/>
              <w:ind w:right="-167"/>
              <w:rPr>
                <w:rFonts w:cstheme="minorBidi"/>
                <w:szCs w:val="22"/>
                <w:highlight w:val="cyan"/>
                <w:lang w:val="en-US" w:bidi="th-TH"/>
              </w:rPr>
            </w:pPr>
            <w:r w:rsidRPr="009E0F0C">
              <w:rPr>
                <w:rFonts w:cstheme="minorBidi"/>
                <w:szCs w:val="22"/>
                <w:lang w:val="en-US" w:bidi="th-TH"/>
              </w:rPr>
              <w:t>119,534</w:t>
            </w:r>
          </w:p>
        </w:tc>
        <w:tc>
          <w:tcPr>
            <w:tcW w:w="180" w:type="dxa"/>
          </w:tcPr>
          <w:p w14:paraId="0D933739" w14:textId="77777777" w:rsidR="003E435A" w:rsidRPr="00206CA1" w:rsidRDefault="003E435A" w:rsidP="003E435A">
            <w:pPr>
              <w:rPr>
                <w:szCs w:val="22"/>
              </w:rPr>
            </w:pPr>
          </w:p>
        </w:tc>
        <w:tc>
          <w:tcPr>
            <w:tcW w:w="1080" w:type="dxa"/>
          </w:tcPr>
          <w:p w14:paraId="63BA44F2" w14:textId="2968C0F6" w:rsidR="003E435A" w:rsidRPr="00206CA1" w:rsidRDefault="003E435A" w:rsidP="003E435A">
            <w:pPr>
              <w:jc w:val="right"/>
              <w:rPr>
                <w:szCs w:val="22"/>
              </w:rPr>
            </w:pPr>
            <w:r w:rsidRPr="00206CA1">
              <w:t>184,808</w:t>
            </w:r>
          </w:p>
        </w:tc>
        <w:tc>
          <w:tcPr>
            <w:tcW w:w="180" w:type="dxa"/>
          </w:tcPr>
          <w:p w14:paraId="7BF3DD70" w14:textId="77777777" w:rsidR="003E435A" w:rsidRPr="00206CA1" w:rsidRDefault="003E435A" w:rsidP="003E435A">
            <w:pPr>
              <w:rPr>
                <w:szCs w:val="22"/>
              </w:rPr>
            </w:pPr>
          </w:p>
        </w:tc>
        <w:tc>
          <w:tcPr>
            <w:tcW w:w="1080" w:type="dxa"/>
            <w:tcBorders>
              <w:bottom w:val="single" w:sz="4" w:space="0" w:color="auto"/>
            </w:tcBorders>
          </w:tcPr>
          <w:p w14:paraId="5583169C" w14:textId="62EBF3C7" w:rsidR="003E435A" w:rsidRPr="00A95655" w:rsidRDefault="00945887" w:rsidP="003E435A">
            <w:pPr>
              <w:jc w:val="right"/>
              <w:rPr>
                <w:szCs w:val="22"/>
                <w:highlight w:val="cyan"/>
              </w:rPr>
            </w:pPr>
            <w:r w:rsidRPr="00945887">
              <w:rPr>
                <w:szCs w:val="22"/>
              </w:rPr>
              <w:t>36,449</w:t>
            </w:r>
          </w:p>
        </w:tc>
        <w:tc>
          <w:tcPr>
            <w:tcW w:w="180" w:type="dxa"/>
          </w:tcPr>
          <w:p w14:paraId="21074181" w14:textId="77777777" w:rsidR="003E435A" w:rsidRPr="00206CA1" w:rsidRDefault="003E435A" w:rsidP="003E435A">
            <w:pPr>
              <w:rPr>
                <w:szCs w:val="22"/>
              </w:rPr>
            </w:pPr>
          </w:p>
        </w:tc>
        <w:tc>
          <w:tcPr>
            <w:tcW w:w="1080" w:type="dxa"/>
            <w:tcBorders>
              <w:bottom w:val="single" w:sz="4" w:space="0" w:color="auto"/>
            </w:tcBorders>
          </w:tcPr>
          <w:p w14:paraId="2E68BBBE" w14:textId="4FEAE587" w:rsidR="003E435A" w:rsidRPr="00206CA1" w:rsidRDefault="003E435A" w:rsidP="003E435A">
            <w:pPr>
              <w:pStyle w:val="acctfourfigures"/>
              <w:tabs>
                <w:tab w:val="clear" w:pos="765"/>
                <w:tab w:val="decimal" w:pos="921"/>
              </w:tabs>
              <w:spacing w:line="240" w:lineRule="atLeast"/>
              <w:ind w:left="-36" w:right="-167"/>
              <w:rPr>
                <w:szCs w:val="22"/>
              </w:rPr>
            </w:pPr>
            <w:r w:rsidRPr="00206CA1">
              <w:t>38,806</w:t>
            </w:r>
          </w:p>
        </w:tc>
      </w:tr>
      <w:tr w:rsidR="003E435A" w:rsidRPr="00206CA1" w14:paraId="124E7105" w14:textId="77777777" w:rsidTr="00F81FF5">
        <w:trPr>
          <w:cantSplit/>
        </w:trPr>
        <w:tc>
          <w:tcPr>
            <w:tcW w:w="4320" w:type="dxa"/>
            <w:gridSpan w:val="2"/>
          </w:tcPr>
          <w:p w14:paraId="6336467D" w14:textId="77777777" w:rsidR="003E435A" w:rsidRPr="00206CA1" w:rsidRDefault="003E435A" w:rsidP="003E435A">
            <w:pPr>
              <w:pStyle w:val="acctfourfigures"/>
              <w:tabs>
                <w:tab w:val="clear" w:pos="765"/>
                <w:tab w:val="decimal" w:pos="101"/>
              </w:tabs>
              <w:spacing w:line="240" w:lineRule="atLeast"/>
              <w:ind w:left="-39"/>
              <w:rPr>
                <w:b/>
                <w:bCs/>
                <w:szCs w:val="22"/>
              </w:rPr>
            </w:pPr>
            <w:r w:rsidRPr="00206CA1">
              <w:rPr>
                <w:b/>
                <w:bCs/>
                <w:szCs w:val="22"/>
              </w:rPr>
              <w:t xml:space="preserve">Total cost of sale of goods, </w:t>
            </w:r>
          </w:p>
          <w:p w14:paraId="343B1AEE" w14:textId="77777777" w:rsidR="003E435A" w:rsidRPr="00206CA1" w:rsidRDefault="003E435A" w:rsidP="003E435A">
            <w:pPr>
              <w:pStyle w:val="acctfourfigures"/>
              <w:tabs>
                <w:tab w:val="clear" w:pos="765"/>
                <w:tab w:val="decimal" w:pos="101"/>
              </w:tabs>
              <w:spacing w:line="240" w:lineRule="atLeast"/>
              <w:ind w:left="-39" w:firstLine="191"/>
              <w:rPr>
                <w:b/>
                <w:bCs/>
                <w:szCs w:val="22"/>
              </w:rPr>
            </w:pPr>
            <w:r w:rsidRPr="00206CA1">
              <w:rPr>
                <w:b/>
                <w:bCs/>
                <w:szCs w:val="22"/>
              </w:rPr>
              <w:t xml:space="preserve">selling and distribution expenses </w:t>
            </w:r>
          </w:p>
          <w:p w14:paraId="5A84EE0E" w14:textId="77777777" w:rsidR="003E435A" w:rsidRPr="00206CA1" w:rsidRDefault="003E435A" w:rsidP="003E435A">
            <w:pPr>
              <w:pStyle w:val="acctfourfigures"/>
              <w:tabs>
                <w:tab w:val="clear" w:pos="765"/>
                <w:tab w:val="decimal" w:pos="101"/>
              </w:tabs>
              <w:spacing w:line="240" w:lineRule="atLeast"/>
              <w:ind w:left="-39" w:firstLine="191"/>
              <w:rPr>
                <w:i/>
                <w:iCs/>
                <w:szCs w:val="22"/>
              </w:rPr>
            </w:pPr>
            <w:r w:rsidRPr="00206CA1">
              <w:rPr>
                <w:b/>
                <w:bCs/>
                <w:szCs w:val="22"/>
              </w:rPr>
              <w:t>and administrative expenses</w:t>
            </w:r>
          </w:p>
        </w:tc>
        <w:tc>
          <w:tcPr>
            <w:tcW w:w="1080" w:type="dxa"/>
            <w:tcBorders>
              <w:top w:val="single" w:sz="4" w:space="0" w:color="auto"/>
              <w:bottom w:val="double" w:sz="4" w:space="0" w:color="auto"/>
            </w:tcBorders>
            <w:vAlign w:val="bottom"/>
          </w:tcPr>
          <w:p w14:paraId="2DDEBCCD" w14:textId="6171B3A2" w:rsidR="003E435A" w:rsidRPr="00A95655" w:rsidRDefault="00D2386F" w:rsidP="003E435A">
            <w:pPr>
              <w:pStyle w:val="acctfourfigures"/>
              <w:tabs>
                <w:tab w:val="clear" w:pos="765"/>
                <w:tab w:val="decimal" w:pos="927"/>
              </w:tabs>
              <w:spacing w:line="240" w:lineRule="atLeast"/>
              <w:ind w:right="-77"/>
              <w:rPr>
                <w:b/>
                <w:bCs/>
                <w:szCs w:val="22"/>
                <w:highlight w:val="cyan"/>
              </w:rPr>
            </w:pPr>
            <w:r w:rsidRPr="00D2386F">
              <w:rPr>
                <w:b/>
                <w:bCs/>
                <w:szCs w:val="22"/>
              </w:rPr>
              <w:t>1,297,958</w:t>
            </w:r>
          </w:p>
        </w:tc>
        <w:tc>
          <w:tcPr>
            <w:tcW w:w="180" w:type="dxa"/>
            <w:vAlign w:val="bottom"/>
          </w:tcPr>
          <w:p w14:paraId="54FDD41F" w14:textId="77777777" w:rsidR="003E435A" w:rsidRPr="00206CA1" w:rsidRDefault="003E435A" w:rsidP="003E435A">
            <w:pPr>
              <w:pStyle w:val="acctfourfigures"/>
              <w:spacing w:line="240" w:lineRule="atLeast"/>
              <w:jc w:val="right"/>
              <w:rPr>
                <w:b/>
                <w:bCs/>
                <w:szCs w:val="22"/>
              </w:rPr>
            </w:pPr>
          </w:p>
        </w:tc>
        <w:tc>
          <w:tcPr>
            <w:tcW w:w="1080" w:type="dxa"/>
            <w:tcBorders>
              <w:top w:val="single" w:sz="4" w:space="0" w:color="auto"/>
              <w:bottom w:val="double" w:sz="4" w:space="0" w:color="auto"/>
            </w:tcBorders>
            <w:vAlign w:val="bottom"/>
          </w:tcPr>
          <w:p w14:paraId="10367797" w14:textId="6490244D" w:rsidR="003E435A" w:rsidRPr="00206CA1" w:rsidRDefault="003E435A" w:rsidP="003E435A">
            <w:pPr>
              <w:pStyle w:val="acctfourfigures"/>
              <w:tabs>
                <w:tab w:val="clear" w:pos="765"/>
                <w:tab w:val="decimal" w:pos="927"/>
              </w:tabs>
              <w:spacing w:line="240" w:lineRule="atLeast"/>
              <w:ind w:right="-77"/>
              <w:rPr>
                <w:b/>
                <w:bCs/>
                <w:szCs w:val="22"/>
              </w:rPr>
            </w:pPr>
            <w:r w:rsidRPr="00206CA1">
              <w:rPr>
                <w:b/>
                <w:bCs/>
                <w:szCs w:val="22"/>
              </w:rPr>
              <w:t>1,933,634</w:t>
            </w:r>
          </w:p>
        </w:tc>
        <w:tc>
          <w:tcPr>
            <w:tcW w:w="180" w:type="dxa"/>
            <w:vAlign w:val="bottom"/>
          </w:tcPr>
          <w:p w14:paraId="149693D4" w14:textId="77777777" w:rsidR="003E435A" w:rsidRPr="00206CA1" w:rsidRDefault="003E435A" w:rsidP="003E435A">
            <w:pPr>
              <w:pStyle w:val="acctfourfigures"/>
              <w:spacing w:line="240" w:lineRule="atLeast"/>
              <w:jc w:val="right"/>
              <w:rPr>
                <w:b/>
                <w:bCs/>
                <w:szCs w:val="22"/>
              </w:rPr>
            </w:pPr>
          </w:p>
        </w:tc>
        <w:tc>
          <w:tcPr>
            <w:tcW w:w="1080" w:type="dxa"/>
            <w:tcBorders>
              <w:top w:val="single" w:sz="4" w:space="0" w:color="auto"/>
              <w:bottom w:val="double" w:sz="4" w:space="0" w:color="auto"/>
            </w:tcBorders>
            <w:vAlign w:val="bottom"/>
          </w:tcPr>
          <w:p w14:paraId="6FB1F9CA" w14:textId="25A4D09B" w:rsidR="003E435A" w:rsidRPr="00A95655" w:rsidRDefault="00411D4A" w:rsidP="003E435A">
            <w:pPr>
              <w:pStyle w:val="acctfourfigures"/>
              <w:tabs>
                <w:tab w:val="clear" w:pos="765"/>
                <w:tab w:val="decimal" w:pos="921"/>
              </w:tabs>
              <w:spacing w:line="240" w:lineRule="atLeast"/>
              <w:ind w:left="-36" w:right="-80"/>
              <w:rPr>
                <w:b/>
                <w:bCs/>
                <w:szCs w:val="22"/>
                <w:highlight w:val="cyan"/>
              </w:rPr>
            </w:pPr>
            <w:r w:rsidRPr="00411D4A">
              <w:rPr>
                <w:b/>
                <w:bCs/>
                <w:szCs w:val="22"/>
              </w:rPr>
              <w:t>134,756</w:t>
            </w:r>
          </w:p>
        </w:tc>
        <w:tc>
          <w:tcPr>
            <w:tcW w:w="180" w:type="dxa"/>
          </w:tcPr>
          <w:p w14:paraId="19C8A90E" w14:textId="77777777" w:rsidR="003E435A" w:rsidRPr="00206CA1" w:rsidRDefault="003E435A" w:rsidP="003E435A">
            <w:pPr>
              <w:pStyle w:val="acctfourfigures"/>
              <w:spacing w:line="240" w:lineRule="atLeast"/>
              <w:jc w:val="right"/>
              <w:rPr>
                <w:b/>
                <w:bCs/>
                <w:szCs w:val="22"/>
              </w:rPr>
            </w:pPr>
          </w:p>
        </w:tc>
        <w:tc>
          <w:tcPr>
            <w:tcW w:w="1080" w:type="dxa"/>
            <w:tcBorders>
              <w:top w:val="single" w:sz="4" w:space="0" w:color="auto"/>
              <w:bottom w:val="double" w:sz="4" w:space="0" w:color="auto"/>
            </w:tcBorders>
            <w:vAlign w:val="bottom"/>
          </w:tcPr>
          <w:p w14:paraId="65052AF9" w14:textId="25F5E010" w:rsidR="003E435A" w:rsidRPr="00206CA1" w:rsidRDefault="003E435A" w:rsidP="003E435A">
            <w:pPr>
              <w:pStyle w:val="acctfourfigures"/>
              <w:tabs>
                <w:tab w:val="clear" w:pos="765"/>
                <w:tab w:val="decimal" w:pos="921"/>
              </w:tabs>
              <w:spacing w:line="240" w:lineRule="atLeast"/>
              <w:ind w:left="-36" w:right="-80"/>
              <w:rPr>
                <w:b/>
                <w:bCs/>
                <w:szCs w:val="22"/>
              </w:rPr>
            </w:pPr>
            <w:r w:rsidRPr="00206CA1">
              <w:rPr>
                <w:b/>
                <w:bCs/>
                <w:szCs w:val="22"/>
              </w:rPr>
              <w:t>133,234</w:t>
            </w:r>
          </w:p>
        </w:tc>
      </w:tr>
    </w:tbl>
    <w:p w14:paraId="66528922" w14:textId="0A835D97" w:rsidR="00E95E70" w:rsidRPr="00206CA1" w:rsidRDefault="00E95E70" w:rsidP="00563215">
      <w:pPr>
        <w:pStyle w:val="index"/>
        <w:numPr>
          <w:ilvl w:val="0"/>
          <w:numId w:val="0"/>
        </w:numPr>
        <w:tabs>
          <w:tab w:val="left" w:pos="540"/>
        </w:tabs>
        <w:ind w:left="-27"/>
        <w:rPr>
          <w:b/>
          <w:bCs/>
          <w:szCs w:val="22"/>
        </w:rPr>
      </w:pPr>
    </w:p>
    <w:p w14:paraId="6CAA10E4" w14:textId="77777777" w:rsidR="00E95E70" w:rsidRPr="00206CA1" w:rsidRDefault="00E95E70">
      <w:pPr>
        <w:spacing w:line="240" w:lineRule="auto"/>
        <w:rPr>
          <w:b/>
          <w:bCs/>
          <w:szCs w:val="22"/>
        </w:rPr>
      </w:pPr>
      <w:r w:rsidRPr="00206CA1">
        <w:rPr>
          <w:b/>
          <w:bCs/>
          <w:szCs w:val="22"/>
        </w:rPr>
        <w:br w:type="page"/>
      </w:r>
    </w:p>
    <w:p w14:paraId="0763BFA9" w14:textId="3CB8624F" w:rsidR="00C107EF" w:rsidRPr="00206CA1" w:rsidRDefault="004506A3" w:rsidP="00573450">
      <w:pPr>
        <w:pStyle w:val="Heading1"/>
      </w:pPr>
      <w:r w:rsidRPr="00206CA1">
        <w:lastRenderedPageBreak/>
        <w:t>1</w:t>
      </w:r>
      <w:r w:rsidR="00061430">
        <w:t>8</w:t>
      </w:r>
      <w:r w:rsidR="0098187F" w:rsidRPr="00206CA1">
        <w:tab/>
      </w:r>
      <w:r w:rsidR="000B673F" w:rsidRPr="00206CA1">
        <w:t>Income tax expense</w:t>
      </w:r>
    </w:p>
    <w:p w14:paraId="18BC75DD" w14:textId="77777777" w:rsidR="00C107EF" w:rsidRPr="00206CA1" w:rsidRDefault="00C107EF" w:rsidP="00C107EF">
      <w:pPr>
        <w:spacing w:line="240" w:lineRule="atLeast"/>
        <w:ind w:left="540"/>
        <w:jc w:val="both"/>
        <w:rPr>
          <w:b/>
          <w:bCs/>
          <w:i/>
          <w:iCs/>
          <w:szCs w:val="22"/>
        </w:rPr>
      </w:pPr>
    </w:p>
    <w:tbl>
      <w:tblPr>
        <w:tblW w:w="9274" w:type="dxa"/>
        <w:tblInd w:w="540" w:type="dxa"/>
        <w:tblLayout w:type="fixed"/>
        <w:tblCellMar>
          <w:left w:w="79" w:type="dxa"/>
          <w:right w:w="79" w:type="dxa"/>
        </w:tblCellMar>
        <w:tblLook w:val="0000" w:firstRow="0" w:lastRow="0" w:firstColumn="0" w:lastColumn="0" w:noHBand="0" w:noVBand="0"/>
      </w:tblPr>
      <w:tblGrid>
        <w:gridCol w:w="3690"/>
        <w:gridCol w:w="720"/>
        <w:gridCol w:w="1083"/>
        <w:gridCol w:w="180"/>
        <w:gridCol w:w="1077"/>
        <w:gridCol w:w="180"/>
        <w:gridCol w:w="1080"/>
        <w:gridCol w:w="180"/>
        <w:gridCol w:w="1084"/>
      </w:tblGrid>
      <w:tr w:rsidR="00C107EF" w:rsidRPr="00206CA1" w14:paraId="1375A486" w14:textId="77777777" w:rsidTr="00BF2BFF">
        <w:trPr>
          <w:cantSplit/>
          <w:tblHeader/>
        </w:trPr>
        <w:tc>
          <w:tcPr>
            <w:tcW w:w="3690" w:type="dxa"/>
          </w:tcPr>
          <w:p w14:paraId="11024CFF" w14:textId="77777777" w:rsidR="009C63A5" w:rsidRPr="00206CA1" w:rsidRDefault="009C63A5" w:rsidP="004211DD">
            <w:pPr>
              <w:spacing w:line="240" w:lineRule="atLeast"/>
              <w:ind w:left="-80"/>
              <w:jc w:val="both"/>
              <w:rPr>
                <w:b/>
                <w:bCs/>
                <w:i/>
                <w:iCs/>
                <w:szCs w:val="22"/>
              </w:rPr>
            </w:pPr>
          </w:p>
          <w:p w14:paraId="20507E79" w14:textId="77777777" w:rsidR="00C107EF" w:rsidRPr="00206CA1" w:rsidRDefault="00955985" w:rsidP="004211DD">
            <w:pPr>
              <w:spacing w:line="240" w:lineRule="atLeast"/>
              <w:jc w:val="both"/>
              <w:rPr>
                <w:b/>
                <w:bCs/>
                <w:i/>
                <w:iCs/>
                <w:szCs w:val="22"/>
              </w:rPr>
            </w:pPr>
            <w:r w:rsidRPr="00206CA1">
              <w:rPr>
                <w:b/>
                <w:bCs/>
                <w:i/>
                <w:iCs/>
                <w:szCs w:val="22"/>
              </w:rPr>
              <w:t>Income tax recognised in profit or loss</w:t>
            </w:r>
          </w:p>
        </w:tc>
        <w:tc>
          <w:tcPr>
            <w:tcW w:w="720" w:type="dxa"/>
          </w:tcPr>
          <w:p w14:paraId="4B10A566" w14:textId="77777777" w:rsidR="00C107EF" w:rsidRPr="00206CA1" w:rsidRDefault="00C107EF" w:rsidP="0070770F">
            <w:pPr>
              <w:pStyle w:val="acctmergecolhdg"/>
              <w:spacing w:line="240" w:lineRule="atLeast"/>
              <w:rPr>
                <w:szCs w:val="22"/>
              </w:rPr>
            </w:pPr>
          </w:p>
        </w:tc>
        <w:tc>
          <w:tcPr>
            <w:tcW w:w="2340" w:type="dxa"/>
            <w:gridSpan w:val="3"/>
          </w:tcPr>
          <w:p w14:paraId="58A611CB" w14:textId="77777777" w:rsidR="00C107EF" w:rsidRPr="00206CA1" w:rsidRDefault="00C107EF" w:rsidP="0070770F">
            <w:pPr>
              <w:pStyle w:val="acctmergecolhdg"/>
              <w:spacing w:line="240" w:lineRule="atLeast"/>
              <w:rPr>
                <w:szCs w:val="22"/>
              </w:rPr>
            </w:pPr>
            <w:r w:rsidRPr="00206CA1">
              <w:rPr>
                <w:szCs w:val="22"/>
              </w:rPr>
              <w:t xml:space="preserve">Consolidated </w:t>
            </w:r>
          </w:p>
          <w:p w14:paraId="76058D7B" w14:textId="77777777" w:rsidR="00C107EF" w:rsidRPr="00206CA1" w:rsidRDefault="00C107EF" w:rsidP="0070770F">
            <w:pPr>
              <w:pStyle w:val="acctmergecolhdg"/>
              <w:spacing w:line="240" w:lineRule="atLeast"/>
              <w:rPr>
                <w:szCs w:val="22"/>
              </w:rPr>
            </w:pPr>
            <w:r w:rsidRPr="00206CA1">
              <w:rPr>
                <w:szCs w:val="22"/>
              </w:rPr>
              <w:t xml:space="preserve">financial statements </w:t>
            </w:r>
          </w:p>
        </w:tc>
        <w:tc>
          <w:tcPr>
            <w:tcW w:w="180" w:type="dxa"/>
          </w:tcPr>
          <w:p w14:paraId="4E11A7BC" w14:textId="77777777" w:rsidR="00C107EF" w:rsidRPr="00206CA1" w:rsidRDefault="00C107EF" w:rsidP="0070770F">
            <w:pPr>
              <w:pStyle w:val="acctmergecolhdg"/>
              <w:spacing w:line="240" w:lineRule="atLeast"/>
              <w:rPr>
                <w:szCs w:val="22"/>
              </w:rPr>
            </w:pPr>
          </w:p>
        </w:tc>
        <w:tc>
          <w:tcPr>
            <w:tcW w:w="2344" w:type="dxa"/>
            <w:gridSpan w:val="3"/>
          </w:tcPr>
          <w:p w14:paraId="165CC179" w14:textId="77777777" w:rsidR="00C107EF" w:rsidRPr="00206CA1" w:rsidRDefault="00C107EF" w:rsidP="0070770F">
            <w:pPr>
              <w:pStyle w:val="acctmergecolhdg"/>
              <w:spacing w:line="240" w:lineRule="atLeast"/>
              <w:rPr>
                <w:szCs w:val="22"/>
              </w:rPr>
            </w:pPr>
            <w:r w:rsidRPr="00206CA1">
              <w:rPr>
                <w:szCs w:val="22"/>
              </w:rPr>
              <w:t xml:space="preserve">Separate </w:t>
            </w:r>
          </w:p>
          <w:p w14:paraId="7F770131" w14:textId="77777777" w:rsidR="00C107EF" w:rsidRPr="00206CA1" w:rsidRDefault="00C107EF" w:rsidP="0070770F">
            <w:pPr>
              <w:pStyle w:val="acctmergecolhdg"/>
              <w:spacing w:line="240" w:lineRule="atLeast"/>
              <w:rPr>
                <w:szCs w:val="22"/>
              </w:rPr>
            </w:pPr>
            <w:r w:rsidRPr="00206CA1">
              <w:rPr>
                <w:szCs w:val="22"/>
              </w:rPr>
              <w:t xml:space="preserve">financial statements </w:t>
            </w:r>
          </w:p>
        </w:tc>
      </w:tr>
      <w:tr w:rsidR="00F47527" w:rsidRPr="00206CA1" w14:paraId="2C2E81D4" w14:textId="77777777" w:rsidTr="00BF2BFF">
        <w:trPr>
          <w:cantSplit/>
          <w:tblHeader/>
        </w:trPr>
        <w:tc>
          <w:tcPr>
            <w:tcW w:w="3690" w:type="dxa"/>
          </w:tcPr>
          <w:p w14:paraId="23355590" w14:textId="77777777" w:rsidR="00F47527" w:rsidRPr="00206CA1" w:rsidRDefault="00F47527" w:rsidP="00F47527">
            <w:pPr>
              <w:pStyle w:val="acctfourfigures"/>
              <w:spacing w:line="240" w:lineRule="atLeast"/>
              <w:ind w:left="-80"/>
              <w:jc w:val="center"/>
              <w:rPr>
                <w:szCs w:val="22"/>
              </w:rPr>
            </w:pPr>
          </w:p>
        </w:tc>
        <w:tc>
          <w:tcPr>
            <w:tcW w:w="720" w:type="dxa"/>
          </w:tcPr>
          <w:p w14:paraId="50204795" w14:textId="77777777" w:rsidR="00F47527" w:rsidRPr="00206CA1" w:rsidRDefault="00F47527" w:rsidP="00F47527">
            <w:pPr>
              <w:pStyle w:val="acctfourfigures"/>
              <w:tabs>
                <w:tab w:val="clear" w:pos="765"/>
                <w:tab w:val="decimal" w:pos="461"/>
              </w:tabs>
              <w:spacing w:line="240" w:lineRule="atLeast"/>
              <w:jc w:val="center"/>
              <w:rPr>
                <w:i/>
                <w:iCs/>
                <w:szCs w:val="22"/>
              </w:rPr>
            </w:pPr>
          </w:p>
        </w:tc>
        <w:tc>
          <w:tcPr>
            <w:tcW w:w="1083" w:type="dxa"/>
            <w:shd w:val="clear" w:color="auto" w:fill="auto"/>
          </w:tcPr>
          <w:p w14:paraId="016709E8" w14:textId="43829803" w:rsidR="00F47527" w:rsidRPr="00206CA1" w:rsidRDefault="00F47527" w:rsidP="00F47527">
            <w:pPr>
              <w:pStyle w:val="acctmergecolhdg"/>
              <w:spacing w:line="240" w:lineRule="auto"/>
              <w:ind w:left="-79" w:right="-79"/>
              <w:rPr>
                <w:b w:val="0"/>
                <w:bCs/>
                <w:szCs w:val="22"/>
              </w:rPr>
            </w:pPr>
            <w:r w:rsidRPr="00206CA1">
              <w:rPr>
                <w:b w:val="0"/>
                <w:bCs/>
                <w:szCs w:val="22"/>
              </w:rPr>
              <w:t>202</w:t>
            </w:r>
            <w:r w:rsidR="003E435A">
              <w:rPr>
                <w:b w:val="0"/>
                <w:bCs/>
                <w:szCs w:val="22"/>
              </w:rPr>
              <w:t>4</w:t>
            </w:r>
          </w:p>
        </w:tc>
        <w:tc>
          <w:tcPr>
            <w:tcW w:w="180" w:type="dxa"/>
            <w:shd w:val="clear" w:color="auto" w:fill="auto"/>
          </w:tcPr>
          <w:p w14:paraId="68F3B689" w14:textId="77777777" w:rsidR="00F47527" w:rsidRPr="00206CA1" w:rsidRDefault="00F47527" w:rsidP="00F47527">
            <w:pPr>
              <w:pStyle w:val="acctmergecolhdg"/>
              <w:spacing w:line="240" w:lineRule="auto"/>
              <w:rPr>
                <w:b w:val="0"/>
                <w:bCs/>
                <w:szCs w:val="22"/>
              </w:rPr>
            </w:pPr>
          </w:p>
        </w:tc>
        <w:tc>
          <w:tcPr>
            <w:tcW w:w="1077" w:type="dxa"/>
            <w:shd w:val="clear" w:color="auto" w:fill="auto"/>
          </w:tcPr>
          <w:p w14:paraId="68AE9AE2" w14:textId="014E87FF" w:rsidR="00F47527" w:rsidRPr="00206CA1" w:rsidRDefault="00F47527" w:rsidP="00F47527">
            <w:pPr>
              <w:pStyle w:val="acctmergecolhdg"/>
              <w:spacing w:line="240" w:lineRule="auto"/>
              <w:rPr>
                <w:b w:val="0"/>
                <w:bCs/>
                <w:szCs w:val="22"/>
              </w:rPr>
            </w:pPr>
            <w:r w:rsidRPr="00206CA1">
              <w:rPr>
                <w:b w:val="0"/>
                <w:bCs/>
                <w:szCs w:val="22"/>
              </w:rPr>
              <w:t>202</w:t>
            </w:r>
            <w:r w:rsidR="003E435A">
              <w:rPr>
                <w:b w:val="0"/>
                <w:bCs/>
                <w:szCs w:val="22"/>
              </w:rPr>
              <w:t>3</w:t>
            </w:r>
          </w:p>
        </w:tc>
        <w:tc>
          <w:tcPr>
            <w:tcW w:w="180" w:type="dxa"/>
            <w:shd w:val="clear" w:color="auto" w:fill="auto"/>
          </w:tcPr>
          <w:p w14:paraId="0D78B1BD" w14:textId="77777777" w:rsidR="00F47527" w:rsidRPr="00206CA1" w:rsidRDefault="00F47527" w:rsidP="00F47527">
            <w:pPr>
              <w:pStyle w:val="acctmergecolhdg"/>
              <w:spacing w:line="240" w:lineRule="auto"/>
              <w:rPr>
                <w:b w:val="0"/>
                <w:bCs/>
                <w:szCs w:val="22"/>
              </w:rPr>
            </w:pPr>
          </w:p>
        </w:tc>
        <w:tc>
          <w:tcPr>
            <w:tcW w:w="1080" w:type="dxa"/>
            <w:shd w:val="clear" w:color="auto" w:fill="auto"/>
          </w:tcPr>
          <w:p w14:paraId="6A4746C5" w14:textId="496E7E08" w:rsidR="00F47527" w:rsidRPr="00206CA1" w:rsidRDefault="00F47527" w:rsidP="00F47527">
            <w:pPr>
              <w:pStyle w:val="acctmergecolhdg"/>
              <w:spacing w:line="240" w:lineRule="auto"/>
              <w:ind w:left="-79" w:right="-79"/>
              <w:rPr>
                <w:b w:val="0"/>
                <w:bCs/>
                <w:szCs w:val="22"/>
              </w:rPr>
            </w:pPr>
            <w:r w:rsidRPr="00206CA1">
              <w:rPr>
                <w:b w:val="0"/>
                <w:bCs/>
                <w:szCs w:val="22"/>
              </w:rPr>
              <w:t>202</w:t>
            </w:r>
            <w:r w:rsidR="003E435A">
              <w:rPr>
                <w:b w:val="0"/>
                <w:bCs/>
                <w:szCs w:val="22"/>
              </w:rPr>
              <w:t>4</w:t>
            </w:r>
          </w:p>
        </w:tc>
        <w:tc>
          <w:tcPr>
            <w:tcW w:w="180" w:type="dxa"/>
            <w:shd w:val="clear" w:color="auto" w:fill="auto"/>
          </w:tcPr>
          <w:p w14:paraId="4B72ECBA" w14:textId="77777777" w:rsidR="00F47527" w:rsidRPr="00206CA1" w:rsidRDefault="00F47527" w:rsidP="00F47527">
            <w:pPr>
              <w:pStyle w:val="acctmergecolhdg"/>
              <w:spacing w:line="240" w:lineRule="auto"/>
              <w:rPr>
                <w:b w:val="0"/>
                <w:bCs/>
                <w:szCs w:val="22"/>
              </w:rPr>
            </w:pPr>
          </w:p>
        </w:tc>
        <w:tc>
          <w:tcPr>
            <w:tcW w:w="1084" w:type="dxa"/>
            <w:shd w:val="clear" w:color="auto" w:fill="auto"/>
          </w:tcPr>
          <w:p w14:paraId="12F06A66" w14:textId="44F4B6FA" w:rsidR="00F47527" w:rsidRPr="00206CA1" w:rsidRDefault="00F47527" w:rsidP="00F47527">
            <w:pPr>
              <w:pStyle w:val="acctmergecolhdg"/>
              <w:spacing w:line="240" w:lineRule="auto"/>
              <w:rPr>
                <w:b w:val="0"/>
                <w:bCs/>
                <w:szCs w:val="22"/>
              </w:rPr>
            </w:pPr>
            <w:r w:rsidRPr="00206CA1">
              <w:rPr>
                <w:b w:val="0"/>
                <w:bCs/>
                <w:szCs w:val="22"/>
              </w:rPr>
              <w:t>202</w:t>
            </w:r>
            <w:r w:rsidR="003E435A">
              <w:rPr>
                <w:b w:val="0"/>
                <w:bCs/>
                <w:szCs w:val="22"/>
              </w:rPr>
              <w:t>3</w:t>
            </w:r>
          </w:p>
        </w:tc>
      </w:tr>
      <w:tr w:rsidR="00AA14DD" w:rsidRPr="00206CA1" w14:paraId="5FD757F7" w14:textId="77777777" w:rsidTr="00BF2BFF">
        <w:trPr>
          <w:cantSplit/>
          <w:trHeight w:val="254"/>
        </w:trPr>
        <w:tc>
          <w:tcPr>
            <w:tcW w:w="3690" w:type="dxa"/>
          </w:tcPr>
          <w:p w14:paraId="0F377364" w14:textId="77777777" w:rsidR="00AA14DD" w:rsidRPr="00206CA1" w:rsidRDefault="00AA14DD" w:rsidP="004211DD">
            <w:pPr>
              <w:spacing w:line="240" w:lineRule="atLeast"/>
              <w:ind w:left="-80"/>
              <w:rPr>
                <w:b/>
                <w:bCs/>
                <w:i/>
                <w:iCs/>
                <w:szCs w:val="22"/>
              </w:rPr>
            </w:pPr>
          </w:p>
        </w:tc>
        <w:tc>
          <w:tcPr>
            <w:tcW w:w="720" w:type="dxa"/>
          </w:tcPr>
          <w:p w14:paraId="5D5280D8" w14:textId="77777777" w:rsidR="00AA14DD" w:rsidRPr="00206CA1" w:rsidRDefault="00AA14DD" w:rsidP="00AA14DD">
            <w:pPr>
              <w:pStyle w:val="acctfourfigures"/>
              <w:tabs>
                <w:tab w:val="clear" w:pos="765"/>
                <w:tab w:val="decimal" w:pos="461"/>
              </w:tabs>
              <w:spacing w:line="240" w:lineRule="atLeast"/>
              <w:jc w:val="center"/>
              <w:rPr>
                <w:i/>
                <w:iCs/>
                <w:szCs w:val="22"/>
              </w:rPr>
            </w:pPr>
          </w:p>
        </w:tc>
        <w:tc>
          <w:tcPr>
            <w:tcW w:w="4864" w:type="dxa"/>
            <w:gridSpan w:val="7"/>
          </w:tcPr>
          <w:p w14:paraId="4125BD2E" w14:textId="77777777" w:rsidR="00AA14DD" w:rsidRPr="00206CA1" w:rsidRDefault="00AA14DD" w:rsidP="00AA14DD">
            <w:pPr>
              <w:pStyle w:val="acctfourfigures"/>
              <w:spacing w:line="240" w:lineRule="atLeast"/>
              <w:jc w:val="center"/>
              <w:rPr>
                <w:i/>
                <w:iCs/>
                <w:szCs w:val="22"/>
              </w:rPr>
            </w:pPr>
            <w:r w:rsidRPr="00206CA1">
              <w:rPr>
                <w:i/>
                <w:iCs/>
                <w:szCs w:val="22"/>
              </w:rPr>
              <w:t>(in thousand Baht)</w:t>
            </w:r>
          </w:p>
        </w:tc>
      </w:tr>
      <w:tr w:rsidR="00AA14DD" w:rsidRPr="00206CA1" w14:paraId="10474965" w14:textId="77777777" w:rsidTr="00BF2BFF">
        <w:trPr>
          <w:cantSplit/>
        </w:trPr>
        <w:tc>
          <w:tcPr>
            <w:tcW w:w="3690" w:type="dxa"/>
          </w:tcPr>
          <w:p w14:paraId="635678CB" w14:textId="77777777" w:rsidR="00AA14DD" w:rsidRPr="00206CA1" w:rsidRDefault="00AA14DD" w:rsidP="004211DD">
            <w:pPr>
              <w:spacing w:line="240" w:lineRule="atLeast"/>
              <w:rPr>
                <w:szCs w:val="22"/>
              </w:rPr>
            </w:pPr>
            <w:r w:rsidRPr="00206CA1">
              <w:rPr>
                <w:b/>
                <w:bCs/>
                <w:szCs w:val="22"/>
              </w:rPr>
              <w:t>Current tax expense</w:t>
            </w:r>
            <w:r w:rsidRPr="00206CA1">
              <w:rPr>
                <w:b/>
                <w:bCs/>
                <w:i/>
                <w:iCs/>
                <w:szCs w:val="22"/>
              </w:rPr>
              <w:t xml:space="preserve">  </w:t>
            </w:r>
          </w:p>
        </w:tc>
        <w:tc>
          <w:tcPr>
            <w:tcW w:w="720" w:type="dxa"/>
          </w:tcPr>
          <w:p w14:paraId="0764EA54" w14:textId="77777777" w:rsidR="00AA14DD" w:rsidRPr="00206CA1" w:rsidRDefault="00AA14DD" w:rsidP="00AA14DD">
            <w:pPr>
              <w:pStyle w:val="acctfourfigures"/>
              <w:tabs>
                <w:tab w:val="clear" w:pos="765"/>
                <w:tab w:val="decimal" w:pos="461"/>
                <w:tab w:val="decimal" w:pos="731"/>
              </w:tabs>
              <w:spacing w:line="240" w:lineRule="atLeast"/>
              <w:jc w:val="center"/>
              <w:rPr>
                <w:i/>
                <w:iCs/>
                <w:szCs w:val="22"/>
              </w:rPr>
            </w:pPr>
          </w:p>
        </w:tc>
        <w:tc>
          <w:tcPr>
            <w:tcW w:w="1083" w:type="dxa"/>
          </w:tcPr>
          <w:p w14:paraId="457E3F2E" w14:textId="77777777" w:rsidR="00AA14DD" w:rsidRPr="00206CA1" w:rsidRDefault="00AA14DD" w:rsidP="00AA14DD">
            <w:pPr>
              <w:pStyle w:val="acctfourfigures"/>
              <w:tabs>
                <w:tab w:val="clear" w:pos="765"/>
                <w:tab w:val="decimal" w:pos="731"/>
              </w:tabs>
              <w:spacing w:line="240" w:lineRule="atLeast"/>
              <w:rPr>
                <w:szCs w:val="22"/>
              </w:rPr>
            </w:pPr>
          </w:p>
        </w:tc>
        <w:tc>
          <w:tcPr>
            <w:tcW w:w="180" w:type="dxa"/>
          </w:tcPr>
          <w:p w14:paraId="174A9710" w14:textId="77777777" w:rsidR="00AA14DD" w:rsidRPr="00206CA1" w:rsidRDefault="00AA14DD" w:rsidP="00AA14DD">
            <w:pPr>
              <w:pStyle w:val="acctfourfigures"/>
              <w:spacing w:line="240" w:lineRule="atLeast"/>
              <w:rPr>
                <w:szCs w:val="22"/>
              </w:rPr>
            </w:pPr>
          </w:p>
        </w:tc>
        <w:tc>
          <w:tcPr>
            <w:tcW w:w="1077" w:type="dxa"/>
          </w:tcPr>
          <w:p w14:paraId="23920201" w14:textId="77777777" w:rsidR="00AA14DD" w:rsidRPr="00206CA1" w:rsidRDefault="00AA14DD" w:rsidP="00AA14DD">
            <w:pPr>
              <w:pStyle w:val="acctfourfigures"/>
              <w:tabs>
                <w:tab w:val="clear" w:pos="765"/>
                <w:tab w:val="decimal" w:pos="731"/>
              </w:tabs>
              <w:spacing w:line="240" w:lineRule="atLeast"/>
              <w:rPr>
                <w:szCs w:val="22"/>
              </w:rPr>
            </w:pPr>
          </w:p>
        </w:tc>
        <w:tc>
          <w:tcPr>
            <w:tcW w:w="180" w:type="dxa"/>
          </w:tcPr>
          <w:p w14:paraId="336394E4" w14:textId="77777777" w:rsidR="00AA14DD" w:rsidRPr="00206CA1" w:rsidRDefault="00AA14DD" w:rsidP="00AA14DD">
            <w:pPr>
              <w:pStyle w:val="acctfourfigures"/>
              <w:spacing w:line="240" w:lineRule="atLeast"/>
              <w:rPr>
                <w:szCs w:val="22"/>
              </w:rPr>
            </w:pPr>
          </w:p>
        </w:tc>
        <w:tc>
          <w:tcPr>
            <w:tcW w:w="1080" w:type="dxa"/>
          </w:tcPr>
          <w:p w14:paraId="0E53AEF8" w14:textId="77777777" w:rsidR="00AA14DD" w:rsidRPr="00206CA1" w:rsidRDefault="00AA14DD" w:rsidP="00AA14DD">
            <w:pPr>
              <w:pStyle w:val="acctfourfigures"/>
              <w:tabs>
                <w:tab w:val="clear" w:pos="765"/>
                <w:tab w:val="decimal" w:pos="731"/>
              </w:tabs>
              <w:spacing w:line="240" w:lineRule="atLeast"/>
              <w:rPr>
                <w:szCs w:val="22"/>
              </w:rPr>
            </w:pPr>
          </w:p>
        </w:tc>
        <w:tc>
          <w:tcPr>
            <w:tcW w:w="180" w:type="dxa"/>
          </w:tcPr>
          <w:p w14:paraId="3B6C2627" w14:textId="77777777" w:rsidR="00AA14DD" w:rsidRPr="00206CA1" w:rsidRDefault="00AA14DD" w:rsidP="00AA14DD">
            <w:pPr>
              <w:pStyle w:val="acctfourfigures"/>
              <w:spacing w:line="240" w:lineRule="atLeast"/>
              <w:rPr>
                <w:szCs w:val="22"/>
              </w:rPr>
            </w:pPr>
          </w:p>
        </w:tc>
        <w:tc>
          <w:tcPr>
            <w:tcW w:w="1084" w:type="dxa"/>
          </w:tcPr>
          <w:p w14:paraId="3F0079A3" w14:textId="77777777" w:rsidR="00AA14DD" w:rsidRPr="00206CA1" w:rsidRDefault="00AA14DD" w:rsidP="00AA14DD">
            <w:pPr>
              <w:pStyle w:val="acctfourfigures"/>
              <w:tabs>
                <w:tab w:val="clear" w:pos="765"/>
                <w:tab w:val="decimal" w:pos="731"/>
              </w:tabs>
              <w:spacing w:line="240" w:lineRule="atLeast"/>
              <w:rPr>
                <w:szCs w:val="22"/>
              </w:rPr>
            </w:pPr>
          </w:p>
        </w:tc>
      </w:tr>
      <w:tr w:rsidR="003E435A" w:rsidRPr="00206CA1" w14:paraId="7B9C5412" w14:textId="77777777" w:rsidTr="00BF2BFF">
        <w:trPr>
          <w:cantSplit/>
        </w:trPr>
        <w:tc>
          <w:tcPr>
            <w:tcW w:w="3690" w:type="dxa"/>
          </w:tcPr>
          <w:p w14:paraId="19D75FBE" w14:textId="77777777" w:rsidR="003E435A" w:rsidRPr="00206CA1" w:rsidRDefault="003E435A" w:rsidP="003E435A">
            <w:pPr>
              <w:spacing w:line="240" w:lineRule="atLeast"/>
              <w:rPr>
                <w:szCs w:val="22"/>
              </w:rPr>
            </w:pPr>
            <w:r w:rsidRPr="00206CA1">
              <w:rPr>
                <w:szCs w:val="22"/>
              </w:rPr>
              <w:t xml:space="preserve">Current year </w:t>
            </w:r>
          </w:p>
        </w:tc>
        <w:tc>
          <w:tcPr>
            <w:tcW w:w="720" w:type="dxa"/>
          </w:tcPr>
          <w:p w14:paraId="7680AA67" w14:textId="77777777" w:rsidR="003E435A" w:rsidRPr="00206CA1" w:rsidRDefault="003E435A" w:rsidP="003E435A">
            <w:pPr>
              <w:pStyle w:val="acctfourfigures"/>
              <w:tabs>
                <w:tab w:val="clear" w:pos="765"/>
                <w:tab w:val="decimal" w:pos="461"/>
                <w:tab w:val="decimal" w:pos="731"/>
              </w:tabs>
              <w:spacing w:line="240" w:lineRule="atLeast"/>
              <w:jc w:val="center"/>
              <w:rPr>
                <w:i/>
                <w:iCs/>
                <w:szCs w:val="22"/>
              </w:rPr>
            </w:pPr>
          </w:p>
        </w:tc>
        <w:tc>
          <w:tcPr>
            <w:tcW w:w="1083" w:type="dxa"/>
          </w:tcPr>
          <w:p w14:paraId="41161BF7" w14:textId="2F43B07F" w:rsidR="003E435A" w:rsidRPr="00206CA1" w:rsidRDefault="00A65C0F" w:rsidP="003E435A">
            <w:pPr>
              <w:jc w:val="right"/>
            </w:pPr>
            <w:r>
              <w:t>86,438</w:t>
            </w:r>
          </w:p>
        </w:tc>
        <w:tc>
          <w:tcPr>
            <w:tcW w:w="180" w:type="dxa"/>
          </w:tcPr>
          <w:p w14:paraId="083BB7F6" w14:textId="77777777" w:rsidR="003E435A" w:rsidRPr="00206CA1" w:rsidRDefault="003E435A" w:rsidP="003E435A">
            <w:pPr>
              <w:jc w:val="right"/>
            </w:pPr>
          </w:p>
        </w:tc>
        <w:tc>
          <w:tcPr>
            <w:tcW w:w="1077" w:type="dxa"/>
          </w:tcPr>
          <w:p w14:paraId="760D1B0D" w14:textId="66452229" w:rsidR="003E435A" w:rsidRPr="00206CA1" w:rsidRDefault="003E435A" w:rsidP="003E435A">
            <w:pPr>
              <w:jc w:val="right"/>
            </w:pPr>
            <w:r w:rsidRPr="00206CA1">
              <w:t>252,127</w:t>
            </w:r>
          </w:p>
        </w:tc>
        <w:tc>
          <w:tcPr>
            <w:tcW w:w="180" w:type="dxa"/>
          </w:tcPr>
          <w:p w14:paraId="6FD3B4E3" w14:textId="77777777" w:rsidR="003E435A" w:rsidRPr="00206CA1" w:rsidRDefault="003E435A" w:rsidP="003E435A">
            <w:pPr>
              <w:jc w:val="right"/>
            </w:pPr>
          </w:p>
        </w:tc>
        <w:tc>
          <w:tcPr>
            <w:tcW w:w="1080" w:type="dxa"/>
          </w:tcPr>
          <w:p w14:paraId="27CF4959" w14:textId="750AE50D" w:rsidR="003E435A" w:rsidRPr="00206CA1" w:rsidRDefault="003C428B" w:rsidP="003E435A">
            <w:pPr>
              <w:jc w:val="right"/>
            </w:pPr>
            <w:r>
              <w:t>1,704</w:t>
            </w:r>
          </w:p>
        </w:tc>
        <w:tc>
          <w:tcPr>
            <w:tcW w:w="180" w:type="dxa"/>
          </w:tcPr>
          <w:p w14:paraId="563DAFED" w14:textId="77777777" w:rsidR="003E435A" w:rsidRPr="00206CA1" w:rsidRDefault="003E435A" w:rsidP="003E435A">
            <w:pPr>
              <w:jc w:val="right"/>
            </w:pPr>
          </w:p>
        </w:tc>
        <w:tc>
          <w:tcPr>
            <w:tcW w:w="1084" w:type="dxa"/>
          </w:tcPr>
          <w:p w14:paraId="1792F3B6" w14:textId="3306A068" w:rsidR="003E435A" w:rsidRPr="00206CA1" w:rsidRDefault="003E435A" w:rsidP="003E435A">
            <w:pPr>
              <w:jc w:val="right"/>
            </w:pPr>
            <w:r w:rsidRPr="00206CA1">
              <w:t>-</w:t>
            </w:r>
          </w:p>
        </w:tc>
      </w:tr>
      <w:tr w:rsidR="003E435A" w:rsidRPr="00206CA1" w14:paraId="40B71628" w14:textId="77777777" w:rsidTr="00BF2BFF">
        <w:trPr>
          <w:cantSplit/>
        </w:trPr>
        <w:tc>
          <w:tcPr>
            <w:tcW w:w="3690" w:type="dxa"/>
          </w:tcPr>
          <w:p w14:paraId="37523744" w14:textId="09B217E5" w:rsidR="003E435A" w:rsidRPr="00206CA1" w:rsidRDefault="00D96E12" w:rsidP="003E435A">
            <w:pPr>
              <w:spacing w:line="240" w:lineRule="atLeast"/>
              <w:rPr>
                <w:szCs w:val="22"/>
              </w:rPr>
            </w:pPr>
            <w:r>
              <w:rPr>
                <w:szCs w:val="22"/>
              </w:rPr>
              <w:t>(</w:t>
            </w:r>
            <w:r w:rsidR="003E435A" w:rsidRPr="00206CA1">
              <w:rPr>
                <w:szCs w:val="22"/>
              </w:rPr>
              <w:t>Over</w:t>
            </w:r>
            <w:r>
              <w:rPr>
                <w:szCs w:val="22"/>
              </w:rPr>
              <w:t>) under</w:t>
            </w:r>
            <w:r w:rsidR="003E435A" w:rsidRPr="00206CA1">
              <w:rPr>
                <w:szCs w:val="22"/>
              </w:rPr>
              <w:t xml:space="preserve"> provided in prior years</w:t>
            </w:r>
          </w:p>
        </w:tc>
        <w:tc>
          <w:tcPr>
            <w:tcW w:w="720" w:type="dxa"/>
          </w:tcPr>
          <w:p w14:paraId="681F07F0" w14:textId="77777777" w:rsidR="003E435A" w:rsidRPr="00206CA1" w:rsidRDefault="003E435A" w:rsidP="003E435A">
            <w:pPr>
              <w:pStyle w:val="acctfourfigures"/>
              <w:tabs>
                <w:tab w:val="clear" w:pos="765"/>
                <w:tab w:val="decimal" w:pos="461"/>
                <w:tab w:val="decimal" w:pos="731"/>
              </w:tabs>
              <w:spacing w:line="240" w:lineRule="atLeast"/>
              <w:jc w:val="center"/>
              <w:rPr>
                <w:i/>
                <w:iCs/>
                <w:szCs w:val="22"/>
              </w:rPr>
            </w:pPr>
          </w:p>
        </w:tc>
        <w:tc>
          <w:tcPr>
            <w:tcW w:w="1083" w:type="dxa"/>
            <w:tcBorders>
              <w:bottom w:val="single" w:sz="4" w:space="0" w:color="auto"/>
            </w:tcBorders>
          </w:tcPr>
          <w:p w14:paraId="09807308" w14:textId="2A2C58CD" w:rsidR="003E435A" w:rsidRPr="00206CA1" w:rsidRDefault="0056681B" w:rsidP="003E435A">
            <w:pPr>
              <w:tabs>
                <w:tab w:val="decimal" w:pos="928"/>
              </w:tabs>
              <w:ind w:right="-79"/>
              <w:rPr>
                <w:szCs w:val="22"/>
                <w:lang w:val="en-US"/>
              </w:rPr>
            </w:pPr>
            <w:r>
              <w:rPr>
                <w:szCs w:val="22"/>
                <w:lang w:val="en-US"/>
              </w:rPr>
              <w:t>3,420</w:t>
            </w:r>
          </w:p>
        </w:tc>
        <w:tc>
          <w:tcPr>
            <w:tcW w:w="180" w:type="dxa"/>
          </w:tcPr>
          <w:p w14:paraId="1FC9C284" w14:textId="77777777" w:rsidR="003E435A" w:rsidRPr="00206CA1" w:rsidRDefault="003E435A" w:rsidP="003E435A">
            <w:pPr>
              <w:tabs>
                <w:tab w:val="decimal" w:pos="928"/>
              </w:tabs>
              <w:ind w:right="-79"/>
              <w:rPr>
                <w:szCs w:val="22"/>
                <w:lang w:val="en-US"/>
              </w:rPr>
            </w:pPr>
          </w:p>
        </w:tc>
        <w:tc>
          <w:tcPr>
            <w:tcW w:w="1077" w:type="dxa"/>
          </w:tcPr>
          <w:p w14:paraId="1A37F5CE" w14:textId="7A669076" w:rsidR="003E435A" w:rsidRPr="00206CA1" w:rsidRDefault="003E435A" w:rsidP="003E435A">
            <w:pPr>
              <w:tabs>
                <w:tab w:val="decimal" w:pos="928"/>
              </w:tabs>
              <w:ind w:right="-79"/>
              <w:rPr>
                <w:szCs w:val="22"/>
                <w:lang w:val="en-US"/>
              </w:rPr>
            </w:pPr>
            <w:r w:rsidRPr="00206CA1">
              <w:t>(2)</w:t>
            </w:r>
          </w:p>
        </w:tc>
        <w:tc>
          <w:tcPr>
            <w:tcW w:w="180" w:type="dxa"/>
          </w:tcPr>
          <w:p w14:paraId="6FDDADFC" w14:textId="77777777" w:rsidR="003E435A" w:rsidRPr="00206CA1" w:rsidRDefault="003E435A" w:rsidP="003E435A">
            <w:pPr>
              <w:tabs>
                <w:tab w:val="decimal" w:pos="928"/>
              </w:tabs>
              <w:ind w:right="-79"/>
              <w:rPr>
                <w:szCs w:val="22"/>
                <w:lang w:val="en-US"/>
              </w:rPr>
            </w:pPr>
          </w:p>
        </w:tc>
        <w:tc>
          <w:tcPr>
            <w:tcW w:w="1080" w:type="dxa"/>
          </w:tcPr>
          <w:p w14:paraId="266887B2" w14:textId="7496CDC3" w:rsidR="003E435A" w:rsidRPr="00206CA1" w:rsidRDefault="003C4B23" w:rsidP="003E435A">
            <w:pPr>
              <w:tabs>
                <w:tab w:val="decimal" w:pos="928"/>
              </w:tabs>
              <w:ind w:right="-79"/>
              <w:rPr>
                <w:szCs w:val="22"/>
                <w:lang w:val="en-US"/>
              </w:rPr>
            </w:pPr>
            <w:r>
              <w:rPr>
                <w:szCs w:val="22"/>
                <w:lang w:val="en-US"/>
              </w:rPr>
              <w:t>3,447</w:t>
            </w:r>
          </w:p>
        </w:tc>
        <w:tc>
          <w:tcPr>
            <w:tcW w:w="180" w:type="dxa"/>
          </w:tcPr>
          <w:p w14:paraId="132A87EA" w14:textId="77777777" w:rsidR="003E435A" w:rsidRPr="00206CA1" w:rsidRDefault="003E435A" w:rsidP="003E435A">
            <w:pPr>
              <w:tabs>
                <w:tab w:val="decimal" w:pos="928"/>
              </w:tabs>
              <w:ind w:right="-79"/>
              <w:rPr>
                <w:szCs w:val="22"/>
                <w:lang w:val="en-US"/>
              </w:rPr>
            </w:pPr>
          </w:p>
        </w:tc>
        <w:tc>
          <w:tcPr>
            <w:tcW w:w="1084" w:type="dxa"/>
          </w:tcPr>
          <w:p w14:paraId="61ACE416" w14:textId="7E38BB9B" w:rsidR="003E435A" w:rsidRPr="00206CA1" w:rsidRDefault="003E435A" w:rsidP="003E435A">
            <w:pPr>
              <w:tabs>
                <w:tab w:val="decimal" w:pos="928"/>
              </w:tabs>
              <w:ind w:right="-79"/>
              <w:rPr>
                <w:szCs w:val="22"/>
                <w:lang w:val="en-US"/>
              </w:rPr>
            </w:pPr>
            <w:r w:rsidRPr="00206CA1">
              <w:t>-</w:t>
            </w:r>
          </w:p>
        </w:tc>
      </w:tr>
      <w:tr w:rsidR="003E435A" w:rsidRPr="00206CA1" w14:paraId="03B3F87D" w14:textId="77777777" w:rsidTr="00BF2BFF">
        <w:trPr>
          <w:cantSplit/>
        </w:trPr>
        <w:tc>
          <w:tcPr>
            <w:tcW w:w="3690" w:type="dxa"/>
          </w:tcPr>
          <w:p w14:paraId="4AD9C12A" w14:textId="77777777" w:rsidR="003E435A" w:rsidRPr="00206CA1" w:rsidRDefault="003E435A" w:rsidP="003E435A">
            <w:pPr>
              <w:spacing w:line="240" w:lineRule="atLeast"/>
              <w:ind w:left="-80"/>
              <w:rPr>
                <w:szCs w:val="22"/>
              </w:rPr>
            </w:pPr>
            <w:r w:rsidRPr="00206CA1">
              <w:rPr>
                <w:b/>
                <w:bCs/>
                <w:color w:val="0000FF"/>
                <w:szCs w:val="22"/>
                <w:cs/>
                <w:lang w:bidi="th-TH"/>
              </w:rPr>
              <w:t xml:space="preserve">  </w:t>
            </w:r>
          </w:p>
        </w:tc>
        <w:tc>
          <w:tcPr>
            <w:tcW w:w="720" w:type="dxa"/>
          </w:tcPr>
          <w:p w14:paraId="1ED450C9" w14:textId="77777777" w:rsidR="003E435A" w:rsidRPr="00206CA1" w:rsidRDefault="003E435A" w:rsidP="003E435A">
            <w:pPr>
              <w:pStyle w:val="acctfourfigures"/>
              <w:tabs>
                <w:tab w:val="clear" w:pos="765"/>
                <w:tab w:val="decimal" w:pos="461"/>
                <w:tab w:val="decimal" w:pos="731"/>
              </w:tabs>
              <w:spacing w:line="240" w:lineRule="atLeast"/>
              <w:jc w:val="center"/>
              <w:rPr>
                <w:i/>
                <w:iCs/>
                <w:szCs w:val="22"/>
              </w:rPr>
            </w:pPr>
          </w:p>
        </w:tc>
        <w:tc>
          <w:tcPr>
            <w:tcW w:w="1083" w:type="dxa"/>
            <w:tcBorders>
              <w:top w:val="single" w:sz="4" w:space="0" w:color="auto"/>
              <w:bottom w:val="single" w:sz="4" w:space="0" w:color="auto"/>
            </w:tcBorders>
          </w:tcPr>
          <w:p w14:paraId="522BF168" w14:textId="30616EFA" w:rsidR="003E435A" w:rsidRPr="00206CA1" w:rsidRDefault="00D15C61" w:rsidP="003E435A">
            <w:pPr>
              <w:jc w:val="right"/>
              <w:rPr>
                <w:b/>
                <w:bCs/>
              </w:rPr>
            </w:pPr>
            <w:r>
              <w:rPr>
                <w:b/>
                <w:bCs/>
              </w:rPr>
              <w:t>89,858</w:t>
            </w:r>
          </w:p>
        </w:tc>
        <w:tc>
          <w:tcPr>
            <w:tcW w:w="180" w:type="dxa"/>
          </w:tcPr>
          <w:p w14:paraId="7AD8FA12" w14:textId="77777777" w:rsidR="003E435A" w:rsidRPr="00206CA1" w:rsidRDefault="003E435A" w:rsidP="003E435A">
            <w:pPr>
              <w:jc w:val="right"/>
              <w:rPr>
                <w:b/>
                <w:bCs/>
              </w:rPr>
            </w:pPr>
          </w:p>
        </w:tc>
        <w:tc>
          <w:tcPr>
            <w:tcW w:w="1077" w:type="dxa"/>
            <w:tcBorders>
              <w:top w:val="single" w:sz="4" w:space="0" w:color="auto"/>
              <w:bottom w:val="single" w:sz="4" w:space="0" w:color="auto"/>
            </w:tcBorders>
          </w:tcPr>
          <w:p w14:paraId="70FE75D4" w14:textId="4514B226" w:rsidR="003E435A" w:rsidRPr="00206CA1" w:rsidRDefault="003E435A" w:rsidP="003E435A">
            <w:pPr>
              <w:jc w:val="right"/>
              <w:rPr>
                <w:b/>
                <w:bCs/>
              </w:rPr>
            </w:pPr>
            <w:r w:rsidRPr="00206CA1">
              <w:rPr>
                <w:b/>
                <w:bCs/>
              </w:rPr>
              <w:t>252,125</w:t>
            </w:r>
          </w:p>
        </w:tc>
        <w:tc>
          <w:tcPr>
            <w:tcW w:w="180" w:type="dxa"/>
          </w:tcPr>
          <w:p w14:paraId="6CFB386E" w14:textId="77777777" w:rsidR="003E435A" w:rsidRPr="00206CA1" w:rsidRDefault="003E435A" w:rsidP="003E435A">
            <w:pPr>
              <w:jc w:val="right"/>
              <w:rPr>
                <w:b/>
                <w:bCs/>
              </w:rPr>
            </w:pPr>
          </w:p>
        </w:tc>
        <w:tc>
          <w:tcPr>
            <w:tcW w:w="1080" w:type="dxa"/>
            <w:tcBorders>
              <w:top w:val="single" w:sz="4" w:space="0" w:color="auto"/>
              <w:bottom w:val="single" w:sz="4" w:space="0" w:color="auto"/>
            </w:tcBorders>
          </w:tcPr>
          <w:p w14:paraId="7CB0BBE2" w14:textId="3AA4F4DE" w:rsidR="003E435A" w:rsidRPr="00206CA1" w:rsidRDefault="003644AA" w:rsidP="003E435A">
            <w:pPr>
              <w:jc w:val="right"/>
              <w:rPr>
                <w:b/>
                <w:bCs/>
              </w:rPr>
            </w:pPr>
            <w:r>
              <w:rPr>
                <w:b/>
                <w:bCs/>
              </w:rPr>
              <w:t>5,</w:t>
            </w:r>
            <w:r w:rsidR="008C63DF">
              <w:rPr>
                <w:b/>
                <w:bCs/>
              </w:rPr>
              <w:t>151</w:t>
            </w:r>
          </w:p>
        </w:tc>
        <w:tc>
          <w:tcPr>
            <w:tcW w:w="180" w:type="dxa"/>
          </w:tcPr>
          <w:p w14:paraId="2324CAE9" w14:textId="77777777" w:rsidR="003E435A" w:rsidRPr="00206CA1" w:rsidRDefault="003E435A" w:rsidP="003E435A">
            <w:pPr>
              <w:jc w:val="right"/>
              <w:rPr>
                <w:b/>
                <w:bCs/>
              </w:rPr>
            </w:pPr>
          </w:p>
        </w:tc>
        <w:tc>
          <w:tcPr>
            <w:tcW w:w="1084" w:type="dxa"/>
            <w:tcBorders>
              <w:top w:val="single" w:sz="4" w:space="0" w:color="auto"/>
              <w:bottom w:val="single" w:sz="4" w:space="0" w:color="auto"/>
            </w:tcBorders>
          </w:tcPr>
          <w:p w14:paraId="5588FF38" w14:textId="5AB00AA0" w:rsidR="003E435A" w:rsidRPr="00206CA1" w:rsidRDefault="003E435A" w:rsidP="003E435A">
            <w:pPr>
              <w:jc w:val="right"/>
              <w:rPr>
                <w:b/>
                <w:bCs/>
              </w:rPr>
            </w:pPr>
            <w:r w:rsidRPr="00206CA1">
              <w:t>-</w:t>
            </w:r>
          </w:p>
        </w:tc>
      </w:tr>
      <w:tr w:rsidR="003E435A" w:rsidRPr="00206CA1" w14:paraId="078B050E" w14:textId="77777777" w:rsidTr="00BF2BFF">
        <w:trPr>
          <w:cantSplit/>
        </w:trPr>
        <w:tc>
          <w:tcPr>
            <w:tcW w:w="3690" w:type="dxa"/>
            <w:shd w:val="clear" w:color="auto" w:fill="auto"/>
          </w:tcPr>
          <w:p w14:paraId="2A509187" w14:textId="77777777" w:rsidR="003E435A" w:rsidRPr="00206CA1" w:rsidRDefault="003E435A" w:rsidP="003E435A">
            <w:pPr>
              <w:spacing w:line="240" w:lineRule="atLeast"/>
              <w:rPr>
                <w:b/>
                <w:bCs/>
                <w:szCs w:val="22"/>
              </w:rPr>
            </w:pPr>
            <w:r w:rsidRPr="00206CA1">
              <w:rPr>
                <w:b/>
                <w:bCs/>
                <w:szCs w:val="22"/>
              </w:rPr>
              <w:t>Deferred tax expense</w:t>
            </w:r>
            <w:r w:rsidRPr="00206CA1">
              <w:rPr>
                <w:b/>
                <w:bCs/>
                <w:i/>
                <w:iCs/>
                <w:szCs w:val="22"/>
              </w:rPr>
              <w:t xml:space="preserve">  </w:t>
            </w:r>
          </w:p>
        </w:tc>
        <w:tc>
          <w:tcPr>
            <w:tcW w:w="720" w:type="dxa"/>
            <w:shd w:val="clear" w:color="auto" w:fill="auto"/>
          </w:tcPr>
          <w:p w14:paraId="6FEBB1C5" w14:textId="77777777" w:rsidR="003E435A" w:rsidRPr="00206CA1" w:rsidRDefault="003E435A" w:rsidP="003E435A">
            <w:pPr>
              <w:pStyle w:val="acctfourfigures"/>
              <w:tabs>
                <w:tab w:val="clear" w:pos="765"/>
                <w:tab w:val="decimal" w:pos="461"/>
                <w:tab w:val="decimal" w:pos="731"/>
              </w:tabs>
              <w:spacing w:line="240" w:lineRule="atLeast"/>
              <w:jc w:val="center"/>
              <w:rPr>
                <w:i/>
                <w:iCs/>
                <w:szCs w:val="22"/>
              </w:rPr>
            </w:pPr>
          </w:p>
        </w:tc>
        <w:tc>
          <w:tcPr>
            <w:tcW w:w="1083" w:type="dxa"/>
            <w:tcBorders>
              <w:top w:val="single" w:sz="4" w:space="0" w:color="auto"/>
            </w:tcBorders>
            <w:shd w:val="clear" w:color="auto" w:fill="auto"/>
          </w:tcPr>
          <w:p w14:paraId="400FC894" w14:textId="77777777" w:rsidR="003E435A" w:rsidRPr="00206CA1" w:rsidRDefault="003E435A" w:rsidP="003E435A">
            <w:pPr>
              <w:tabs>
                <w:tab w:val="decimal" w:pos="928"/>
              </w:tabs>
              <w:ind w:right="-79"/>
              <w:rPr>
                <w:szCs w:val="22"/>
              </w:rPr>
            </w:pPr>
          </w:p>
        </w:tc>
        <w:tc>
          <w:tcPr>
            <w:tcW w:w="180" w:type="dxa"/>
            <w:shd w:val="clear" w:color="auto" w:fill="auto"/>
          </w:tcPr>
          <w:p w14:paraId="388EB2E7" w14:textId="77777777" w:rsidR="003E435A" w:rsidRPr="00206CA1" w:rsidRDefault="003E435A" w:rsidP="003E435A">
            <w:pPr>
              <w:tabs>
                <w:tab w:val="decimal" w:pos="836"/>
              </w:tabs>
              <w:ind w:right="-79"/>
              <w:rPr>
                <w:szCs w:val="22"/>
              </w:rPr>
            </w:pPr>
          </w:p>
        </w:tc>
        <w:tc>
          <w:tcPr>
            <w:tcW w:w="1077" w:type="dxa"/>
            <w:tcBorders>
              <w:top w:val="single" w:sz="4" w:space="0" w:color="auto"/>
            </w:tcBorders>
            <w:shd w:val="clear" w:color="auto" w:fill="auto"/>
          </w:tcPr>
          <w:p w14:paraId="5572194A" w14:textId="77777777" w:rsidR="003E435A" w:rsidRPr="00206CA1" w:rsidRDefault="003E435A" w:rsidP="003E435A">
            <w:pPr>
              <w:tabs>
                <w:tab w:val="decimal" w:pos="928"/>
              </w:tabs>
              <w:ind w:right="-79"/>
              <w:rPr>
                <w:szCs w:val="22"/>
              </w:rPr>
            </w:pPr>
          </w:p>
        </w:tc>
        <w:tc>
          <w:tcPr>
            <w:tcW w:w="180" w:type="dxa"/>
            <w:shd w:val="clear" w:color="auto" w:fill="auto"/>
          </w:tcPr>
          <w:p w14:paraId="15410FC4" w14:textId="77777777" w:rsidR="003E435A" w:rsidRPr="00206CA1" w:rsidRDefault="003E435A" w:rsidP="003E435A">
            <w:pPr>
              <w:tabs>
                <w:tab w:val="decimal" w:pos="836"/>
              </w:tabs>
              <w:ind w:right="-79"/>
              <w:rPr>
                <w:szCs w:val="22"/>
              </w:rPr>
            </w:pPr>
          </w:p>
        </w:tc>
        <w:tc>
          <w:tcPr>
            <w:tcW w:w="1080" w:type="dxa"/>
            <w:tcBorders>
              <w:top w:val="single" w:sz="4" w:space="0" w:color="auto"/>
            </w:tcBorders>
            <w:shd w:val="clear" w:color="auto" w:fill="auto"/>
          </w:tcPr>
          <w:p w14:paraId="7C068A8C" w14:textId="77777777" w:rsidR="003E435A" w:rsidRPr="00206CA1" w:rsidRDefault="003E435A" w:rsidP="003E435A">
            <w:pPr>
              <w:tabs>
                <w:tab w:val="decimal" w:pos="927"/>
              </w:tabs>
              <w:ind w:right="-79"/>
              <w:rPr>
                <w:szCs w:val="22"/>
              </w:rPr>
            </w:pPr>
          </w:p>
        </w:tc>
        <w:tc>
          <w:tcPr>
            <w:tcW w:w="180" w:type="dxa"/>
            <w:shd w:val="clear" w:color="auto" w:fill="auto"/>
          </w:tcPr>
          <w:p w14:paraId="21FE0D7B" w14:textId="77777777" w:rsidR="003E435A" w:rsidRPr="00206CA1" w:rsidRDefault="003E435A" w:rsidP="003E435A">
            <w:pPr>
              <w:tabs>
                <w:tab w:val="decimal" w:pos="836"/>
              </w:tabs>
              <w:ind w:right="-79"/>
              <w:rPr>
                <w:szCs w:val="22"/>
              </w:rPr>
            </w:pPr>
          </w:p>
        </w:tc>
        <w:tc>
          <w:tcPr>
            <w:tcW w:w="1084" w:type="dxa"/>
            <w:tcBorders>
              <w:top w:val="single" w:sz="4" w:space="0" w:color="auto"/>
            </w:tcBorders>
            <w:shd w:val="clear" w:color="auto" w:fill="auto"/>
          </w:tcPr>
          <w:p w14:paraId="2A57DB76" w14:textId="77777777" w:rsidR="003E435A" w:rsidRPr="00206CA1" w:rsidRDefault="003E435A" w:rsidP="003E435A">
            <w:pPr>
              <w:tabs>
                <w:tab w:val="decimal" w:pos="927"/>
              </w:tabs>
              <w:ind w:right="-79"/>
              <w:rPr>
                <w:szCs w:val="22"/>
              </w:rPr>
            </w:pPr>
          </w:p>
        </w:tc>
      </w:tr>
      <w:tr w:rsidR="003E435A" w:rsidRPr="00206CA1" w14:paraId="6283C65B" w14:textId="77777777" w:rsidTr="00BF2BFF">
        <w:trPr>
          <w:cantSplit/>
        </w:trPr>
        <w:tc>
          <w:tcPr>
            <w:tcW w:w="3690" w:type="dxa"/>
            <w:shd w:val="clear" w:color="auto" w:fill="auto"/>
          </w:tcPr>
          <w:p w14:paraId="7B4D8CA0" w14:textId="77777777" w:rsidR="003E435A" w:rsidRPr="00206CA1" w:rsidRDefault="003E435A" w:rsidP="003E435A">
            <w:pPr>
              <w:spacing w:line="240" w:lineRule="atLeast"/>
              <w:rPr>
                <w:szCs w:val="22"/>
                <w:cs/>
                <w:lang w:bidi="th-TH"/>
              </w:rPr>
            </w:pPr>
            <w:r w:rsidRPr="00206CA1">
              <w:rPr>
                <w:szCs w:val="22"/>
              </w:rPr>
              <w:t>Movements in temporary differences</w:t>
            </w:r>
          </w:p>
        </w:tc>
        <w:tc>
          <w:tcPr>
            <w:tcW w:w="720" w:type="dxa"/>
            <w:shd w:val="clear" w:color="auto" w:fill="auto"/>
          </w:tcPr>
          <w:p w14:paraId="6918CC36" w14:textId="77777777" w:rsidR="003E435A" w:rsidRPr="00206CA1" w:rsidRDefault="003E435A" w:rsidP="003E435A">
            <w:pPr>
              <w:pStyle w:val="acctfourfigures"/>
              <w:tabs>
                <w:tab w:val="clear" w:pos="765"/>
                <w:tab w:val="decimal" w:pos="461"/>
                <w:tab w:val="decimal" w:pos="731"/>
              </w:tabs>
              <w:spacing w:line="240" w:lineRule="atLeast"/>
              <w:jc w:val="center"/>
              <w:rPr>
                <w:i/>
                <w:iCs/>
                <w:szCs w:val="22"/>
              </w:rPr>
            </w:pPr>
          </w:p>
        </w:tc>
        <w:tc>
          <w:tcPr>
            <w:tcW w:w="1083" w:type="dxa"/>
            <w:shd w:val="clear" w:color="auto" w:fill="auto"/>
          </w:tcPr>
          <w:p w14:paraId="775F17A5" w14:textId="7B24DAFF" w:rsidR="003E435A" w:rsidRPr="00206CA1" w:rsidRDefault="00EA1AA6" w:rsidP="003E435A">
            <w:pPr>
              <w:tabs>
                <w:tab w:val="decimal" w:pos="928"/>
              </w:tabs>
              <w:ind w:right="-79"/>
              <w:rPr>
                <w:szCs w:val="22"/>
              </w:rPr>
            </w:pPr>
            <w:r>
              <w:rPr>
                <w:szCs w:val="22"/>
              </w:rPr>
              <w:t>10,659</w:t>
            </w:r>
          </w:p>
        </w:tc>
        <w:tc>
          <w:tcPr>
            <w:tcW w:w="180" w:type="dxa"/>
            <w:shd w:val="clear" w:color="auto" w:fill="auto"/>
          </w:tcPr>
          <w:p w14:paraId="161B0197" w14:textId="77777777" w:rsidR="003E435A" w:rsidRPr="00206CA1" w:rsidRDefault="003E435A" w:rsidP="003E435A">
            <w:pPr>
              <w:tabs>
                <w:tab w:val="decimal" w:pos="836"/>
              </w:tabs>
              <w:ind w:right="-79"/>
              <w:rPr>
                <w:szCs w:val="22"/>
              </w:rPr>
            </w:pPr>
          </w:p>
        </w:tc>
        <w:tc>
          <w:tcPr>
            <w:tcW w:w="1077" w:type="dxa"/>
            <w:shd w:val="clear" w:color="auto" w:fill="auto"/>
          </w:tcPr>
          <w:p w14:paraId="2518C005" w14:textId="054A5FD0" w:rsidR="003E435A" w:rsidRPr="00206CA1" w:rsidRDefault="003E435A" w:rsidP="003E435A">
            <w:pPr>
              <w:tabs>
                <w:tab w:val="decimal" w:pos="928"/>
              </w:tabs>
              <w:ind w:right="-79"/>
              <w:rPr>
                <w:szCs w:val="22"/>
              </w:rPr>
            </w:pPr>
            <w:r w:rsidRPr="00206CA1">
              <w:t>5,957</w:t>
            </w:r>
          </w:p>
        </w:tc>
        <w:tc>
          <w:tcPr>
            <w:tcW w:w="180" w:type="dxa"/>
            <w:shd w:val="clear" w:color="auto" w:fill="auto"/>
          </w:tcPr>
          <w:p w14:paraId="418B4234" w14:textId="77777777" w:rsidR="003E435A" w:rsidRPr="00206CA1" w:rsidRDefault="003E435A" w:rsidP="003E435A">
            <w:pPr>
              <w:tabs>
                <w:tab w:val="decimal" w:pos="836"/>
              </w:tabs>
              <w:ind w:right="-79"/>
              <w:rPr>
                <w:szCs w:val="22"/>
              </w:rPr>
            </w:pPr>
          </w:p>
        </w:tc>
        <w:tc>
          <w:tcPr>
            <w:tcW w:w="1080" w:type="dxa"/>
            <w:shd w:val="clear" w:color="auto" w:fill="auto"/>
          </w:tcPr>
          <w:p w14:paraId="16779C2F" w14:textId="79A5F47F" w:rsidR="003E435A" w:rsidRPr="00206CA1" w:rsidRDefault="00461C06" w:rsidP="003E435A">
            <w:pPr>
              <w:ind w:right="-64"/>
              <w:jc w:val="right"/>
              <w:rPr>
                <w:szCs w:val="22"/>
              </w:rPr>
            </w:pPr>
            <w:r>
              <w:rPr>
                <w:szCs w:val="22"/>
              </w:rPr>
              <w:t>5,640</w:t>
            </w:r>
          </w:p>
        </w:tc>
        <w:tc>
          <w:tcPr>
            <w:tcW w:w="180" w:type="dxa"/>
            <w:shd w:val="clear" w:color="auto" w:fill="auto"/>
          </w:tcPr>
          <w:p w14:paraId="05AF8202" w14:textId="77777777" w:rsidR="003E435A" w:rsidRPr="00206CA1" w:rsidRDefault="003E435A" w:rsidP="003E435A">
            <w:pPr>
              <w:tabs>
                <w:tab w:val="decimal" w:pos="836"/>
              </w:tabs>
              <w:ind w:right="-79"/>
              <w:rPr>
                <w:szCs w:val="22"/>
              </w:rPr>
            </w:pPr>
          </w:p>
        </w:tc>
        <w:tc>
          <w:tcPr>
            <w:tcW w:w="1084" w:type="dxa"/>
            <w:shd w:val="clear" w:color="auto" w:fill="auto"/>
          </w:tcPr>
          <w:p w14:paraId="391B2C6B" w14:textId="14FF028C" w:rsidR="003E435A" w:rsidRPr="00206CA1" w:rsidRDefault="003E435A" w:rsidP="003E435A">
            <w:pPr>
              <w:tabs>
                <w:tab w:val="decimal" w:pos="927"/>
              </w:tabs>
              <w:ind w:right="-79"/>
              <w:rPr>
                <w:szCs w:val="22"/>
              </w:rPr>
            </w:pPr>
            <w:r w:rsidRPr="00206CA1">
              <w:t>(503)</w:t>
            </w:r>
          </w:p>
        </w:tc>
      </w:tr>
      <w:tr w:rsidR="003E435A" w:rsidRPr="00206CA1" w14:paraId="09A13DDD" w14:textId="77777777" w:rsidTr="00BF2BFF">
        <w:trPr>
          <w:cantSplit/>
          <w:trHeight w:val="70"/>
        </w:trPr>
        <w:tc>
          <w:tcPr>
            <w:tcW w:w="3690" w:type="dxa"/>
            <w:shd w:val="clear" w:color="auto" w:fill="auto"/>
          </w:tcPr>
          <w:p w14:paraId="745D87D1" w14:textId="77777777" w:rsidR="003E435A" w:rsidRPr="00206CA1" w:rsidRDefault="003E435A" w:rsidP="003E435A">
            <w:pPr>
              <w:spacing w:line="240" w:lineRule="atLeast"/>
              <w:ind w:left="-80"/>
              <w:rPr>
                <w:b/>
                <w:bCs/>
                <w:szCs w:val="22"/>
              </w:rPr>
            </w:pPr>
          </w:p>
        </w:tc>
        <w:tc>
          <w:tcPr>
            <w:tcW w:w="720" w:type="dxa"/>
            <w:shd w:val="clear" w:color="auto" w:fill="auto"/>
          </w:tcPr>
          <w:p w14:paraId="4330594F" w14:textId="77777777" w:rsidR="003E435A" w:rsidRPr="00206CA1" w:rsidRDefault="003E435A" w:rsidP="003E435A">
            <w:pPr>
              <w:pStyle w:val="acctfourfigures"/>
              <w:tabs>
                <w:tab w:val="clear" w:pos="765"/>
                <w:tab w:val="decimal" w:pos="461"/>
                <w:tab w:val="decimal" w:pos="731"/>
              </w:tabs>
              <w:spacing w:line="240" w:lineRule="atLeast"/>
              <w:jc w:val="center"/>
              <w:rPr>
                <w:b/>
                <w:bCs/>
                <w:i/>
                <w:iCs/>
                <w:szCs w:val="22"/>
              </w:rPr>
            </w:pPr>
          </w:p>
        </w:tc>
        <w:tc>
          <w:tcPr>
            <w:tcW w:w="1083" w:type="dxa"/>
            <w:tcBorders>
              <w:top w:val="single" w:sz="4" w:space="0" w:color="auto"/>
            </w:tcBorders>
            <w:shd w:val="clear" w:color="auto" w:fill="auto"/>
          </w:tcPr>
          <w:p w14:paraId="30DEF342" w14:textId="36C1A4C7" w:rsidR="003E435A" w:rsidRPr="00206CA1" w:rsidRDefault="00083CC6" w:rsidP="003E435A">
            <w:pPr>
              <w:tabs>
                <w:tab w:val="decimal" w:pos="928"/>
              </w:tabs>
              <w:ind w:right="-79"/>
              <w:rPr>
                <w:b/>
                <w:bCs/>
                <w:szCs w:val="22"/>
              </w:rPr>
            </w:pPr>
            <w:r>
              <w:rPr>
                <w:b/>
                <w:bCs/>
                <w:szCs w:val="22"/>
              </w:rPr>
              <w:t>10,659</w:t>
            </w:r>
          </w:p>
        </w:tc>
        <w:tc>
          <w:tcPr>
            <w:tcW w:w="180" w:type="dxa"/>
            <w:shd w:val="clear" w:color="auto" w:fill="auto"/>
          </w:tcPr>
          <w:p w14:paraId="7426F05B" w14:textId="77777777" w:rsidR="003E435A" w:rsidRPr="00206CA1" w:rsidRDefault="003E435A" w:rsidP="003E435A">
            <w:pPr>
              <w:tabs>
                <w:tab w:val="decimal" w:pos="836"/>
              </w:tabs>
              <w:ind w:right="-79"/>
              <w:rPr>
                <w:b/>
                <w:bCs/>
                <w:szCs w:val="22"/>
              </w:rPr>
            </w:pPr>
          </w:p>
        </w:tc>
        <w:tc>
          <w:tcPr>
            <w:tcW w:w="1077" w:type="dxa"/>
            <w:tcBorders>
              <w:top w:val="single" w:sz="4" w:space="0" w:color="auto"/>
            </w:tcBorders>
            <w:shd w:val="clear" w:color="auto" w:fill="auto"/>
          </w:tcPr>
          <w:p w14:paraId="14DFDAE8" w14:textId="6FA833E5" w:rsidR="003E435A" w:rsidRPr="00206CA1" w:rsidRDefault="003E435A" w:rsidP="003E435A">
            <w:pPr>
              <w:tabs>
                <w:tab w:val="decimal" w:pos="928"/>
              </w:tabs>
              <w:ind w:right="-79"/>
              <w:rPr>
                <w:b/>
                <w:bCs/>
                <w:szCs w:val="22"/>
              </w:rPr>
            </w:pPr>
            <w:r w:rsidRPr="00206CA1">
              <w:rPr>
                <w:b/>
                <w:bCs/>
              </w:rPr>
              <w:t>5,957</w:t>
            </w:r>
          </w:p>
        </w:tc>
        <w:tc>
          <w:tcPr>
            <w:tcW w:w="180" w:type="dxa"/>
            <w:shd w:val="clear" w:color="auto" w:fill="auto"/>
          </w:tcPr>
          <w:p w14:paraId="6ADDB5E5" w14:textId="77777777" w:rsidR="003E435A" w:rsidRPr="00206CA1" w:rsidRDefault="003E435A" w:rsidP="003E435A">
            <w:pPr>
              <w:tabs>
                <w:tab w:val="decimal" w:pos="836"/>
              </w:tabs>
              <w:ind w:right="-79"/>
              <w:rPr>
                <w:b/>
                <w:bCs/>
                <w:szCs w:val="22"/>
              </w:rPr>
            </w:pPr>
          </w:p>
        </w:tc>
        <w:tc>
          <w:tcPr>
            <w:tcW w:w="1080" w:type="dxa"/>
            <w:tcBorders>
              <w:top w:val="single" w:sz="4" w:space="0" w:color="auto"/>
            </w:tcBorders>
            <w:shd w:val="clear" w:color="auto" w:fill="auto"/>
          </w:tcPr>
          <w:p w14:paraId="5697F432" w14:textId="365085D2" w:rsidR="003E435A" w:rsidRPr="00206CA1" w:rsidRDefault="00CD2FD0" w:rsidP="003E435A">
            <w:pPr>
              <w:ind w:right="-64"/>
              <w:jc w:val="right"/>
              <w:rPr>
                <w:b/>
                <w:bCs/>
                <w:szCs w:val="22"/>
              </w:rPr>
            </w:pPr>
            <w:r>
              <w:rPr>
                <w:b/>
                <w:bCs/>
                <w:szCs w:val="22"/>
              </w:rPr>
              <w:t>5,640</w:t>
            </w:r>
          </w:p>
        </w:tc>
        <w:tc>
          <w:tcPr>
            <w:tcW w:w="180" w:type="dxa"/>
            <w:shd w:val="clear" w:color="auto" w:fill="auto"/>
          </w:tcPr>
          <w:p w14:paraId="1E80127C" w14:textId="77777777" w:rsidR="003E435A" w:rsidRPr="00206CA1" w:rsidRDefault="003E435A" w:rsidP="003E435A">
            <w:pPr>
              <w:tabs>
                <w:tab w:val="decimal" w:pos="836"/>
              </w:tabs>
              <w:ind w:right="-79"/>
              <w:rPr>
                <w:b/>
                <w:bCs/>
                <w:szCs w:val="22"/>
              </w:rPr>
            </w:pPr>
          </w:p>
        </w:tc>
        <w:tc>
          <w:tcPr>
            <w:tcW w:w="1084" w:type="dxa"/>
            <w:tcBorders>
              <w:top w:val="single" w:sz="4" w:space="0" w:color="auto"/>
            </w:tcBorders>
            <w:shd w:val="clear" w:color="auto" w:fill="auto"/>
          </w:tcPr>
          <w:p w14:paraId="3251DD3D" w14:textId="345B22BC" w:rsidR="003E435A" w:rsidRPr="00206CA1" w:rsidRDefault="003E435A" w:rsidP="003E435A">
            <w:pPr>
              <w:tabs>
                <w:tab w:val="decimal" w:pos="927"/>
              </w:tabs>
              <w:ind w:right="-79"/>
              <w:rPr>
                <w:b/>
                <w:bCs/>
                <w:szCs w:val="22"/>
              </w:rPr>
            </w:pPr>
            <w:r w:rsidRPr="00206CA1">
              <w:rPr>
                <w:b/>
                <w:bCs/>
              </w:rPr>
              <w:t>(503)</w:t>
            </w:r>
          </w:p>
        </w:tc>
      </w:tr>
      <w:tr w:rsidR="003E435A" w:rsidRPr="00206CA1" w14:paraId="281C41FF" w14:textId="77777777" w:rsidTr="00BF2BFF">
        <w:trPr>
          <w:cantSplit/>
        </w:trPr>
        <w:tc>
          <w:tcPr>
            <w:tcW w:w="3690" w:type="dxa"/>
            <w:shd w:val="clear" w:color="auto" w:fill="auto"/>
          </w:tcPr>
          <w:p w14:paraId="09CEEC74" w14:textId="2DFE4FE5" w:rsidR="003E435A" w:rsidRPr="00206CA1" w:rsidRDefault="003E435A" w:rsidP="003E435A">
            <w:pPr>
              <w:spacing w:line="240" w:lineRule="atLeast"/>
              <w:rPr>
                <w:b/>
                <w:bCs/>
                <w:szCs w:val="22"/>
              </w:rPr>
            </w:pPr>
            <w:r w:rsidRPr="00206CA1">
              <w:rPr>
                <w:b/>
                <w:bCs/>
                <w:szCs w:val="22"/>
              </w:rPr>
              <w:t xml:space="preserve">Total </w:t>
            </w:r>
            <w:r>
              <w:rPr>
                <w:b/>
                <w:bCs/>
                <w:szCs w:val="22"/>
              </w:rPr>
              <w:t>t</w:t>
            </w:r>
            <w:r w:rsidRPr="00C1273E">
              <w:rPr>
                <w:b/>
                <w:bCs/>
                <w:szCs w:val="22"/>
              </w:rPr>
              <w:t>ax</w:t>
            </w:r>
            <w:r>
              <w:rPr>
                <w:b/>
                <w:bCs/>
                <w:szCs w:val="22"/>
              </w:rPr>
              <w:t xml:space="preserve"> expense</w:t>
            </w:r>
            <w:r w:rsidRPr="00C1273E">
              <w:rPr>
                <w:b/>
                <w:bCs/>
                <w:szCs w:val="22"/>
              </w:rPr>
              <w:t xml:space="preserve"> (</w:t>
            </w:r>
            <w:r>
              <w:rPr>
                <w:b/>
                <w:bCs/>
                <w:szCs w:val="22"/>
              </w:rPr>
              <w:t>income</w:t>
            </w:r>
            <w:r w:rsidRPr="00C1273E">
              <w:rPr>
                <w:b/>
                <w:bCs/>
                <w:szCs w:val="22"/>
              </w:rPr>
              <w:t>)</w:t>
            </w:r>
          </w:p>
        </w:tc>
        <w:tc>
          <w:tcPr>
            <w:tcW w:w="720" w:type="dxa"/>
            <w:shd w:val="clear" w:color="auto" w:fill="auto"/>
          </w:tcPr>
          <w:p w14:paraId="6251D536" w14:textId="77777777" w:rsidR="003E435A" w:rsidRPr="00206CA1" w:rsidRDefault="003E435A" w:rsidP="003E435A">
            <w:pPr>
              <w:pStyle w:val="acctfourfigures"/>
              <w:tabs>
                <w:tab w:val="clear" w:pos="765"/>
                <w:tab w:val="decimal" w:pos="461"/>
                <w:tab w:val="decimal" w:pos="731"/>
              </w:tabs>
              <w:spacing w:line="240" w:lineRule="atLeast"/>
              <w:jc w:val="center"/>
              <w:rPr>
                <w:b/>
                <w:bCs/>
                <w:i/>
                <w:iCs/>
                <w:szCs w:val="22"/>
              </w:rPr>
            </w:pPr>
          </w:p>
        </w:tc>
        <w:tc>
          <w:tcPr>
            <w:tcW w:w="1083" w:type="dxa"/>
            <w:tcBorders>
              <w:top w:val="single" w:sz="4" w:space="0" w:color="auto"/>
              <w:bottom w:val="double" w:sz="4" w:space="0" w:color="auto"/>
            </w:tcBorders>
            <w:shd w:val="clear" w:color="auto" w:fill="auto"/>
          </w:tcPr>
          <w:p w14:paraId="786D65DC" w14:textId="327C8EFF" w:rsidR="003E435A" w:rsidRPr="00206CA1" w:rsidRDefault="00BD1FD5" w:rsidP="003E435A">
            <w:pPr>
              <w:tabs>
                <w:tab w:val="decimal" w:pos="928"/>
              </w:tabs>
              <w:ind w:right="-79"/>
              <w:rPr>
                <w:b/>
                <w:bCs/>
                <w:szCs w:val="22"/>
              </w:rPr>
            </w:pPr>
            <w:r>
              <w:rPr>
                <w:b/>
                <w:bCs/>
                <w:szCs w:val="22"/>
              </w:rPr>
              <w:t>100,</w:t>
            </w:r>
            <w:r w:rsidR="001C63A9">
              <w:rPr>
                <w:b/>
                <w:bCs/>
                <w:szCs w:val="22"/>
              </w:rPr>
              <w:t>517</w:t>
            </w:r>
          </w:p>
        </w:tc>
        <w:tc>
          <w:tcPr>
            <w:tcW w:w="180" w:type="dxa"/>
            <w:shd w:val="clear" w:color="auto" w:fill="auto"/>
          </w:tcPr>
          <w:p w14:paraId="17E9A2AF" w14:textId="77777777" w:rsidR="003E435A" w:rsidRPr="00206CA1" w:rsidRDefault="003E435A" w:rsidP="003E435A">
            <w:pPr>
              <w:jc w:val="right"/>
              <w:rPr>
                <w:b/>
                <w:bCs/>
              </w:rPr>
            </w:pPr>
          </w:p>
        </w:tc>
        <w:tc>
          <w:tcPr>
            <w:tcW w:w="1077" w:type="dxa"/>
            <w:tcBorders>
              <w:top w:val="single" w:sz="4" w:space="0" w:color="auto"/>
              <w:bottom w:val="double" w:sz="4" w:space="0" w:color="auto"/>
            </w:tcBorders>
            <w:shd w:val="clear" w:color="auto" w:fill="auto"/>
          </w:tcPr>
          <w:p w14:paraId="7912CD7E" w14:textId="646BAAA5" w:rsidR="003E435A" w:rsidRPr="00206CA1" w:rsidRDefault="003E435A" w:rsidP="003E435A">
            <w:pPr>
              <w:jc w:val="right"/>
              <w:rPr>
                <w:b/>
                <w:bCs/>
              </w:rPr>
            </w:pPr>
            <w:r w:rsidRPr="00206CA1">
              <w:rPr>
                <w:b/>
                <w:bCs/>
              </w:rPr>
              <w:t>258,082</w:t>
            </w:r>
          </w:p>
        </w:tc>
        <w:tc>
          <w:tcPr>
            <w:tcW w:w="180" w:type="dxa"/>
            <w:shd w:val="clear" w:color="auto" w:fill="auto"/>
          </w:tcPr>
          <w:p w14:paraId="61624445" w14:textId="77777777" w:rsidR="003E435A" w:rsidRPr="00206CA1" w:rsidRDefault="003E435A" w:rsidP="003E435A">
            <w:pPr>
              <w:jc w:val="right"/>
              <w:rPr>
                <w:b/>
                <w:bCs/>
              </w:rPr>
            </w:pPr>
          </w:p>
        </w:tc>
        <w:tc>
          <w:tcPr>
            <w:tcW w:w="1080" w:type="dxa"/>
            <w:tcBorders>
              <w:top w:val="single" w:sz="4" w:space="0" w:color="auto"/>
              <w:bottom w:val="double" w:sz="4" w:space="0" w:color="auto"/>
            </w:tcBorders>
            <w:shd w:val="clear" w:color="auto" w:fill="auto"/>
          </w:tcPr>
          <w:p w14:paraId="11E201AE" w14:textId="0FAC10B9" w:rsidR="003E435A" w:rsidRPr="00206CA1" w:rsidRDefault="00D0318B" w:rsidP="003E435A">
            <w:pPr>
              <w:ind w:right="-64"/>
              <w:jc w:val="right"/>
              <w:rPr>
                <w:b/>
                <w:bCs/>
              </w:rPr>
            </w:pPr>
            <w:r>
              <w:rPr>
                <w:b/>
                <w:bCs/>
              </w:rPr>
              <w:t>10,</w:t>
            </w:r>
            <w:r w:rsidR="003421DF">
              <w:rPr>
                <w:b/>
                <w:bCs/>
              </w:rPr>
              <w:t>791</w:t>
            </w:r>
          </w:p>
        </w:tc>
        <w:tc>
          <w:tcPr>
            <w:tcW w:w="180" w:type="dxa"/>
            <w:shd w:val="clear" w:color="auto" w:fill="auto"/>
          </w:tcPr>
          <w:p w14:paraId="2667384B" w14:textId="77777777" w:rsidR="003E435A" w:rsidRPr="00206CA1" w:rsidRDefault="003E435A" w:rsidP="003E435A">
            <w:pPr>
              <w:jc w:val="right"/>
              <w:rPr>
                <w:b/>
                <w:bCs/>
              </w:rPr>
            </w:pPr>
          </w:p>
        </w:tc>
        <w:tc>
          <w:tcPr>
            <w:tcW w:w="1084" w:type="dxa"/>
            <w:tcBorders>
              <w:top w:val="single" w:sz="4" w:space="0" w:color="auto"/>
              <w:bottom w:val="double" w:sz="4" w:space="0" w:color="auto"/>
            </w:tcBorders>
            <w:shd w:val="clear" w:color="auto" w:fill="auto"/>
          </w:tcPr>
          <w:p w14:paraId="60E7650B" w14:textId="507F5C28" w:rsidR="003E435A" w:rsidRPr="00206CA1" w:rsidRDefault="003E435A" w:rsidP="003E435A">
            <w:pPr>
              <w:tabs>
                <w:tab w:val="decimal" w:pos="927"/>
              </w:tabs>
              <w:ind w:right="-79"/>
              <w:rPr>
                <w:b/>
                <w:bCs/>
              </w:rPr>
            </w:pPr>
            <w:r w:rsidRPr="00206CA1">
              <w:rPr>
                <w:b/>
                <w:bCs/>
              </w:rPr>
              <w:t>(503)</w:t>
            </w:r>
          </w:p>
        </w:tc>
      </w:tr>
    </w:tbl>
    <w:p w14:paraId="5F1C95CC" w14:textId="21353ACC" w:rsidR="00940FD4" w:rsidRPr="00206CA1" w:rsidRDefault="00940FD4" w:rsidP="00955985">
      <w:pPr>
        <w:pStyle w:val="BodyText"/>
        <w:spacing w:after="0" w:line="240" w:lineRule="atLeast"/>
        <w:rPr>
          <w:b/>
          <w:bCs/>
          <w:szCs w:val="22"/>
        </w:rPr>
      </w:pPr>
    </w:p>
    <w:tbl>
      <w:tblPr>
        <w:tblW w:w="9295" w:type="dxa"/>
        <w:tblInd w:w="511" w:type="dxa"/>
        <w:tblLayout w:type="fixed"/>
        <w:tblCellMar>
          <w:left w:w="79" w:type="dxa"/>
          <w:right w:w="79" w:type="dxa"/>
        </w:tblCellMar>
        <w:tblLook w:val="0000" w:firstRow="0" w:lastRow="0" w:firstColumn="0" w:lastColumn="0" w:noHBand="0" w:noVBand="0"/>
      </w:tblPr>
      <w:tblGrid>
        <w:gridCol w:w="4309"/>
        <w:gridCol w:w="992"/>
        <w:gridCol w:w="180"/>
        <w:gridCol w:w="1177"/>
        <w:gridCol w:w="180"/>
        <w:gridCol w:w="1015"/>
        <w:gridCol w:w="180"/>
        <w:gridCol w:w="1262"/>
      </w:tblGrid>
      <w:tr w:rsidR="00087A89" w:rsidRPr="00206CA1" w14:paraId="7E402CB1" w14:textId="77777777" w:rsidTr="144E5215">
        <w:trPr>
          <w:cantSplit/>
          <w:tblHeader/>
        </w:trPr>
        <w:tc>
          <w:tcPr>
            <w:tcW w:w="4309" w:type="dxa"/>
            <w:shd w:val="clear" w:color="auto" w:fill="auto"/>
          </w:tcPr>
          <w:p w14:paraId="60871E36" w14:textId="0CF29997" w:rsidR="00087A89" w:rsidRPr="00206CA1" w:rsidRDefault="00940FD4" w:rsidP="00720671">
            <w:pPr>
              <w:pStyle w:val="Heading2"/>
              <w:keepNext w:val="0"/>
              <w:keepLines w:val="0"/>
              <w:numPr>
                <w:ilvl w:val="0"/>
                <w:numId w:val="0"/>
              </w:numPr>
              <w:spacing w:before="0" w:after="0" w:line="240" w:lineRule="atLeast"/>
              <w:rPr>
                <w:szCs w:val="22"/>
              </w:rPr>
            </w:pPr>
            <w:r w:rsidRPr="00206CA1">
              <w:rPr>
                <w:b w:val="0"/>
                <w:bCs/>
                <w:szCs w:val="22"/>
              </w:rPr>
              <w:br w:type="page"/>
            </w:r>
            <w:r w:rsidRPr="00206CA1">
              <w:rPr>
                <w:b w:val="0"/>
                <w:bCs/>
                <w:szCs w:val="22"/>
              </w:rPr>
              <w:br w:type="page"/>
            </w:r>
            <w:r w:rsidR="00087A89" w:rsidRPr="00206CA1">
              <w:rPr>
                <w:szCs w:val="22"/>
              </w:rPr>
              <w:t>Reconciliation of effective tax rate</w:t>
            </w:r>
          </w:p>
        </w:tc>
        <w:tc>
          <w:tcPr>
            <w:tcW w:w="4986" w:type="dxa"/>
            <w:gridSpan w:val="7"/>
            <w:shd w:val="clear" w:color="auto" w:fill="auto"/>
          </w:tcPr>
          <w:p w14:paraId="3A9EEEE9" w14:textId="77777777" w:rsidR="00087A89" w:rsidRPr="00206CA1" w:rsidRDefault="00087A89" w:rsidP="00720671">
            <w:pPr>
              <w:pStyle w:val="acctmergecolhdg"/>
              <w:spacing w:line="240" w:lineRule="atLeast"/>
              <w:rPr>
                <w:szCs w:val="22"/>
              </w:rPr>
            </w:pPr>
            <w:r w:rsidRPr="00206CA1">
              <w:rPr>
                <w:szCs w:val="22"/>
              </w:rPr>
              <w:t>Consolidated financial statements</w:t>
            </w:r>
          </w:p>
        </w:tc>
      </w:tr>
      <w:tr w:rsidR="00F47527" w:rsidRPr="00206CA1" w14:paraId="116C1D51" w14:textId="77777777" w:rsidTr="144E5215">
        <w:trPr>
          <w:cantSplit/>
          <w:tblHeader/>
        </w:trPr>
        <w:tc>
          <w:tcPr>
            <w:tcW w:w="4309" w:type="dxa"/>
            <w:shd w:val="clear" w:color="auto" w:fill="auto"/>
          </w:tcPr>
          <w:p w14:paraId="7EFF9083" w14:textId="77777777" w:rsidR="00F47527" w:rsidRPr="00206CA1" w:rsidRDefault="00F47527" w:rsidP="00F47527">
            <w:pPr>
              <w:pStyle w:val="BodyText"/>
              <w:spacing w:after="0" w:line="240" w:lineRule="atLeast"/>
              <w:rPr>
                <w:szCs w:val="22"/>
              </w:rPr>
            </w:pPr>
          </w:p>
        </w:tc>
        <w:tc>
          <w:tcPr>
            <w:tcW w:w="2349" w:type="dxa"/>
            <w:gridSpan w:val="3"/>
            <w:shd w:val="clear" w:color="auto" w:fill="auto"/>
          </w:tcPr>
          <w:p w14:paraId="2D57E881" w14:textId="332C1E99" w:rsidR="00F47527" w:rsidRPr="00206CA1" w:rsidRDefault="00F47527" w:rsidP="00F47527">
            <w:pPr>
              <w:pStyle w:val="acctmergecolhdg"/>
              <w:spacing w:line="240" w:lineRule="atLeast"/>
              <w:rPr>
                <w:b w:val="0"/>
                <w:bCs/>
                <w:szCs w:val="22"/>
                <w:lang w:bidi="th-TH"/>
              </w:rPr>
            </w:pPr>
            <w:r w:rsidRPr="00206CA1">
              <w:rPr>
                <w:b w:val="0"/>
                <w:bCs/>
                <w:szCs w:val="22"/>
              </w:rPr>
              <w:t>202</w:t>
            </w:r>
            <w:r w:rsidR="003E435A">
              <w:rPr>
                <w:b w:val="0"/>
                <w:bCs/>
                <w:szCs w:val="22"/>
              </w:rPr>
              <w:t>4</w:t>
            </w:r>
          </w:p>
        </w:tc>
        <w:tc>
          <w:tcPr>
            <w:tcW w:w="180" w:type="dxa"/>
            <w:shd w:val="clear" w:color="auto" w:fill="auto"/>
          </w:tcPr>
          <w:p w14:paraId="207F5A88" w14:textId="77777777" w:rsidR="00F47527" w:rsidRPr="00206CA1" w:rsidRDefault="00F47527" w:rsidP="00F47527">
            <w:pPr>
              <w:pStyle w:val="acctmergecolhdg"/>
              <w:spacing w:line="240" w:lineRule="atLeast"/>
              <w:rPr>
                <w:b w:val="0"/>
                <w:bCs/>
                <w:szCs w:val="22"/>
              </w:rPr>
            </w:pPr>
          </w:p>
        </w:tc>
        <w:tc>
          <w:tcPr>
            <w:tcW w:w="2457" w:type="dxa"/>
            <w:gridSpan w:val="3"/>
            <w:shd w:val="clear" w:color="auto" w:fill="auto"/>
          </w:tcPr>
          <w:p w14:paraId="50C0D9B0" w14:textId="0CE7F9E8" w:rsidR="00F47527" w:rsidRPr="00206CA1" w:rsidRDefault="00F47527" w:rsidP="00F47527">
            <w:pPr>
              <w:pStyle w:val="acctmergecolhdg"/>
              <w:spacing w:line="240" w:lineRule="atLeast"/>
              <w:rPr>
                <w:b w:val="0"/>
                <w:bCs/>
                <w:szCs w:val="22"/>
              </w:rPr>
            </w:pPr>
            <w:r w:rsidRPr="00206CA1">
              <w:rPr>
                <w:b w:val="0"/>
                <w:bCs/>
                <w:szCs w:val="22"/>
              </w:rPr>
              <w:t>202</w:t>
            </w:r>
            <w:r w:rsidR="003E435A">
              <w:rPr>
                <w:b w:val="0"/>
                <w:bCs/>
                <w:szCs w:val="22"/>
              </w:rPr>
              <w:t>3</w:t>
            </w:r>
          </w:p>
        </w:tc>
      </w:tr>
      <w:tr w:rsidR="00087A89" w:rsidRPr="00206CA1" w14:paraId="4F47DDC5" w14:textId="77777777" w:rsidTr="144E5215">
        <w:trPr>
          <w:cantSplit/>
          <w:tblHeader/>
        </w:trPr>
        <w:tc>
          <w:tcPr>
            <w:tcW w:w="4309" w:type="dxa"/>
            <w:shd w:val="clear" w:color="auto" w:fill="auto"/>
          </w:tcPr>
          <w:p w14:paraId="7BAD60DF" w14:textId="77777777" w:rsidR="00087A89" w:rsidRPr="00206CA1" w:rsidRDefault="00087A89" w:rsidP="00720671">
            <w:pPr>
              <w:pStyle w:val="acctfourfigures"/>
              <w:spacing w:line="240" w:lineRule="atLeast"/>
              <w:jc w:val="center"/>
              <w:rPr>
                <w:szCs w:val="22"/>
              </w:rPr>
            </w:pPr>
          </w:p>
          <w:p w14:paraId="456A50E9" w14:textId="77777777" w:rsidR="00087A89" w:rsidRPr="00206CA1" w:rsidRDefault="00087A89" w:rsidP="00720671">
            <w:pPr>
              <w:pStyle w:val="acctfourfigures"/>
              <w:spacing w:line="240" w:lineRule="atLeast"/>
              <w:jc w:val="center"/>
              <w:rPr>
                <w:szCs w:val="22"/>
              </w:rPr>
            </w:pPr>
          </w:p>
        </w:tc>
        <w:tc>
          <w:tcPr>
            <w:tcW w:w="992" w:type="dxa"/>
            <w:shd w:val="clear" w:color="auto" w:fill="auto"/>
          </w:tcPr>
          <w:p w14:paraId="1AAEC4E7" w14:textId="77777777" w:rsidR="00087A89" w:rsidRPr="00206CA1" w:rsidRDefault="00087A89" w:rsidP="00720671">
            <w:pPr>
              <w:pStyle w:val="acctfourfigures"/>
              <w:tabs>
                <w:tab w:val="clear" w:pos="765"/>
              </w:tabs>
              <w:spacing w:line="240" w:lineRule="atLeast"/>
              <w:jc w:val="center"/>
              <w:rPr>
                <w:szCs w:val="22"/>
              </w:rPr>
            </w:pPr>
            <w:r w:rsidRPr="00206CA1">
              <w:rPr>
                <w:szCs w:val="22"/>
              </w:rPr>
              <w:t>Rate</w:t>
            </w:r>
          </w:p>
          <w:p w14:paraId="3DC4859E" w14:textId="77777777" w:rsidR="00087A89" w:rsidRPr="00206CA1" w:rsidRDefault="00087A89" w:rsidP="00720671">
            <w:pPr>
              <w:pStyle w:val="acctfourfigures"/>
              <w:tabs>
                <w:tab w:val="clear" w:pos="765"/>
              </w:tabs>
              <w:spacing w:line="240" w:lineRule="atLeast"/>
              <w:jc w:val="center"/>
              <w:rPr>
                <w:i/>
                <w:iCs/>
                <w:szCs w:val="22"/>
                <w:cs/>
                <w:lang w:bidi="th-TH"/>
              </w:rPr>
            </w:pPr>
            <w:r w:rsidRPr="00206CA1">
              <w:rPr>
                <w:i/>
                <w:iCs/>
                <w:szCs w:val="22"/>
                <w:lang w:bidi="th-TH"/>
              </w:rPr>
              <w:t>(%)</w:t>
            </w:r>
          </w:p>
        </w:tc>
        <w:tc>
          <w:tcPr>
            <w:tcW w:w="180" w:type="dxa"/>
            <w:shd w:val="clear" w:color="auto" w:fill="auto"/>
          </w:tcPr>
          <w:p w14:paraId="3746E4FA" w14:textId="77777777" w:rsidR="00087A89" w:rsidRPr="00206CA1" w:rsidRDefault="00087A89" w:rsidP="00720671">
            <w:pPr>
              <w:pStyle w:val="acctfourfigures"/>
              <w:tabs>
                <w:tab w:val="clear" w:pos="765"/>
              </w:tabs>
              <w:spacing w:line="240" w:lineRule="atLeast"/>
              <w:jc w:val="center"/>
              <w:rPr>
                <w:i/>
                <w:iCs/>
                <w:szCs w:val="22"/>
              </w:rPr>
            </w:pPr>
          </w:p>
          <w:p w14:paraId="35CB17D9" w14:textId="77777777" w:rsidR="00087A89" w:rsidRPr="00206CA1" w:rsidRDefault="00087A89" w:rsidP="00720671">
            <w:pPr>
              <w:pStyle w:val="acctfourfigures"/>
              <w:tabs>
                <w:tab w:val="clear" w:pos="765"/>
              </w:tabs>
              <w:spacing w:line="240" w:lineRule="atLeast"/>
              <w:jc w:val="center"/>
              <w:rPr>
                <w:i/>
                <w:iCs/>
                <w:szCs w:val="22"/>
              </w:rPr>
            </w:pPr>
          </w:p>
        </w:tc>
        <w:tc>
          <w:tcPr>
            <w:tcW w:w="1177" w:type="dxa"/>
            <w:shd w:val="clear" w:color="auto" w:fill="auto"/>
          </w:tcPr>
          <w:p w14:paraId="4B5EAF2E" w14:textId="77777777" w:rsidR="00087A89" w:rsidRPr="00206CA1" w:rsidRDefault="00087A89" w:rsidP="00720671">
            <w:pPr>
              <w:pStyle w:val="acctfourfigures"/>
              <w:tabs>
                <w:tab w:val="clear" w:pos="765"/>
              </w:tabs>
              <w:spacing w:line="240" w:lineRule="atLeast"/>
              <w:ind w:left="-79" w:right="-90"/>
              <w:jc w:val="center"/>
              <w:rPr>
                <w:i/>
                <w:iCs/>
                <w:szCs w:val="22"/>
              </w:rPr>
            </w:pPr>
            <w:r w:rsidRPr="00206CA1">
              <w:rPr>
                <w:i/>
                <w:iCs/>
                <w:szCs w:val="22"/>
              </w:rPr>
              <w:t>(in thousand Baht)</w:t>
            </w:r>
          </w:p>
        </w:tc>
        <w:tc>
          <w:tcPr>
            <w:tcW w:w="180" w:type="dxa"/>
            <w:shd w:val="clear" w:color="auto" w:fill="auto"/>
          </w:tcPr>
          <w:p w14:paraId="0A735F44" w14:textId="77777777" w:rsidR="00087A89" w:rsidRPr="00206CA1" w:rsidRDefault="00087A89" w:rsidP="00720671">
            <w:pPr>
              <w:pStyle w:val="acctfourfigures"/>
              <w:tabs>
                <w:tab w:val="clear" w:pos="765"/>
              </w:tabs>
              <w:spacing w:line="240" w:lineRule="atLeast"/>
              <w:jc w:val="center"/>
              <w:rPr>
                <w:i/>
                <w:iCs/>
                <w:szCs w:val="22"/>
              </w:rPr>
            </w:pPr>
          </w:p>
          <w:p w14:paraId="071A683B" w14:textId="77777777" w:rsidR="00087A89" w:rsidRPr="00206CA1" w:rsidRDefault="00087A89" w:rsidP="00720671">
            <w:pPr>
              <w:pStyle w:val="acctfourfigures"/>
              <w:tabs>
                <w:tab w:val="clear" w:pos="765"/>
              </w:tabs>
              <w:spacing w:line="240" w:lineRule="atLeast"/>
              <w:jc w:val="center"/>
              <w:rPr>
                <w:i/>
                <w:iCs/>
                <w:szCs w:val="22"/>
              </w:rPr>
            </w:pPr>
          </w:p>
        </w:tc>
        <w:tc>
          <w:tcPr>
            <w:tcW w:w="1015" w:type="dxa"/>
            <w:shd w:val="clear" w:color="auto" w:fill="auto"/>
          </w:tcPr>
          <w:p w14:paraId="1B1D5F93" w14:textId="77777777" w:rsidR="00087A89" w:rsidRPr="00206CA1" w:rsidRDefault="00087A89" w:rsidP="00720671">
            <w:pPr>
              <w:pStyle w:val="acctfourfigures"/>
              <w:tabs>
                <w:tab w:val="clear" w:pos="765"/>
              </w:tabs>
              <w:spacing w:line="240" w:lineRule="atLeast"/>
              <w:jc w:val="center"/>
              <w:rPr>
                <w:szCs w:val="22"/>
              </w:rPr>
            </w:pPr>
            <w:r w:rsidRPr="00206CA1">
              <w:rPr>
                <w:szCs w:val="22"/>
              </w:rPr>
              <w:t>Rate</w:t>
            </w:r>
          </w:p>
          <w:p w14:paraId="50E85076" w14:textId="77777777" w:rsidR="00087A89" w:rsidRPr="00206CA1" w:rsidRDefault="00087A89" w:rsidP="00720671">
            <w:pPr>
              <w:pStyle w:val="acctfourfigures"/>
              <w:tabs>
                <w:tab w:val="clear" w:pos="765"/>
              </w:tabs>
              <w:spacing w:line="240" w:lineRule="atLeast"/>
              <w:jc w:val="center"/>
              <w:rPr>
                <w:i/>
                <w:iCs/>
                <w:szCs w:val="22"/>
                <w:cs/>
                <w:lang w:bidi="th-TH"/>
              </w:rPr>
            </w:pPr>
            <w:r w:rsidRPr="00206CA1">
              <w:rPr>
                <w:i/>
                <w:iCs/>
                <w:szCs w:val="22"/>
                <w:lang w:bidi="th-TH"/>
              </w:rPr>
              <w:t>(%)</w:t>
            </w:r>
          </w:p>
        </w:tc>
        <w:tc>
          <w:tcPr>
            <w:tcW w:w="180" w:type="dxa"/>
            <w:shd w:val="clear" w:color="auto" w:fill="auto"/>
          </w:tcPr>
          <w:p w14:paraId="7B639256" w14:textId="77777777" w:rsidR="00087A89" w:rsidRPr="00206CA1" w:rsidRDefault="00087A89" w:rsidP="00720671">
            <w:pPr>
              <w:pStyle w:val="acctfourfigures"/>
              <w:tabs>
                <w:tab w:val="clear" w:pos="765"/>
              </w:tabs>
              <w:spacing w:line="240" w:lineRule="atLeast"/>
              <w:jc w:val="center"/>
              <w:rPr>
                <w:i/>
                <w:iCs/>
                <w:szCs w:val="22"/>
              </w:rPr>
            </w:pPr>
          </w:p>
          <w:p w14:paraId="35F1D46B" w14:textId="77777777" w:rsidR="00087A89" w:rsidRPr="00206CA1" w:rsidRDefault="00087A89" w:rsidP="00720671">
            <w:pPr>
              <w:pStyle w:val="acctfourfigures"/>
              <w:tabs>
                <w:tab w:val="clear" w:pos="765"/>
              </w:tabs>
              <w:spacing w:line="240" w:lineRule="atLeast"/>
              <w:jc w:val="center"/>
              <w:rPr>
                <w:i/>
                <w:iCs/>
                <w:szCs w:val="22"/>
              </w:rPr>
            </w:pPr>
          </w:p>
        </w:tc>
        <w:tc>
          <w:tcPr>
            <w:tcW w:w="1262" w:type="dxa"/>
            <w:shd w:val="clear" w:color="auto" w:fill="auto"/>
          </w:tcPr>
          <w:p w14:paraId="196EEB5C" w14:textId="77777777" w:rsidR="00087A89" w:rsidRPr="00206CA1" w:rsidRDefault="00087A89" w:rsidP="00720671">
            <w:pPr>
              <w:pStyle w:val="acctfourfigures"/>
              <w:tabs>
                <w:tab w:val="clear" w:pos="765"/>
              </w:tabs>
              <w:spacing w:line="240" w:lineRule="atLeast"/>
              <w:ind w:left="-79"/>
              <w:jc w:val="center"/>
              <w:rPr>
                <w:i/>
                <w:iCs/>
                <w:szCs w:val="22"/>
              </w:rPr>
            </w:pPr>
            <w:r w:rsidRPr="00206CA1">
              <w:rPr>
                <w:i/>
                <w:iCs/>
                <w:szCs w:val="22"/>
              </w:rPr>
              <w:t>(in thousand Baht)</w:t>
            </w:r>
          </w:p>
        </w:tc>
      </w:tr>
      <w:tr w:rsidR="003E435A" w:rsidRPr="00206CA1" w14:paraId="5B4AE8A9" w14:textId="77777777" w:rsidTr="144E5215">
        <w:trPr>
          <w:cantSplit/>
          <w:trHeight w:val="64"/>
        </w:trPr>
        <w:tc>
          <w:tcPr>
            <w:tcW w:w="4309" w:type="dxa"/>
            <w:shd w:val="clear" w:color="auto" w:fill="auto"/>
          </w:tcPr>
          <w:p w14:paraId="1313B4FF" w14:textId="77777777" w:rsidR="003E435A" w:rsidRPr="00206CA1" w:rsidRDefault="003E435A" w:rsidP="003E435A">
            <w:pPr>
              <w:spacing w:line="240" w:lineRule="atLeast"/>
              <w:rPr>
                <w:szCs w:val="22"/>
              </w:rPr>
            </w:pPr>
            <w:r w:rsidRPr="00206CA1">
              <w:rPr>
                <w:szCs w:val="22"/>
              </w:rPr>
              <w:t>Profit before income tax expense</w:t>
            </w:r>
          </w:p>
        </w:tc>
        <w:tc>
          <w:tcPr>
            <w:tcW w:w="992" w:type="dxa"/>
            <w:shd w:val="clear" w:color="auto" w:fill="auto"/>
          </w:tcPr>
          <w:p w14:paraId="761359B9" w14:textId="77777777" w:rsidR="003E435A" w:rsidRPr="00206CA1" w:rsidRDefault="003E435A" w:rsidP="003E435A">
            <w:pPr>
              <w:pStyle w:val="acctfourfigures"/>
              <w:tabs>
                <w:tab w:val="clear" w:pos="765"/>
              </w:tabs>
              <w:spacing w:line="240" w:lineRule="atLeast"/>
              <w:jc w:val="center"/>
              <w:rPr>
                <w:szCs w:val="22"/>
              </w:rPr>
            </w:pPr>
          </w:p>
        </w:tc>
        <w:tc>
          <w:tcPr>
            <w:tcW w:w="180" w:type="dxa"/>
            <w:shd w:val="clear" w:color="auto" w:fill="auto"/>
          </w:tcPr>
          <w:p w14:paraId="5F660C29" w14:textId="77777777" w:rsidR="003E435A" w:rsidRPr="00206CA1" w:rsidRDefault="003E435A" w:rsidP="003E435A">
            <w:pPr>
              <w:pStyle w:val="acctfourfigures"/>
              <w:spacing w:line="240" w:lineRule="atLeast"/>
              <w:jc w:val="center"/>
              <w:rPr>
                <w:szCs w:val="22"/>
              </w:rPr>
            </w:pPr>
          </w:p>
        </w:tc>
        <w:tc>
          <w:tcPr>
            <w:tcW w:w="1177" w:type="dxa"/>
            <w:tcBorders>
              <w:bottom w:val="double" w:sz="4" w:space="0" w:color="auto"/>
            </w:tcBorders>
            <w:shd w:val="clear" w:color="auto" w:fill="auto"/>
          </w:tcPr>
          <w:p w14:paraId="68ED67C5" w14:textId="48F7AC33" w:rsidR="003E435A" w:rsidRPr="00206CA1" w:rsidRDefault="00712538" w:rsidP="003E435A">
            <w:pPr>
              <w:jc w:val="right"/>
            </w:pPr>
            <w:r>
              <w:t>847,262</w:t>
            </w:r>
          </w:p>
        </w:tc>
        <w:tc>
          <w:tcPr>
            <w:tcW w:w="180" w:type="dxa"/>
            <w:shd w:val="clear" w:color="auto" w:fill="auto"/>
          </w:tcPr>
          <w:p w14:paraId="76B2D977" w14:textId="77777777" w:rsidR="003E435A" w:rsidRPr="00206CA1" w:rsidRDefault="003E435A" w:rsidP="003E435A">
            <w:pPr>
              <w:pStyle w:val="acctfourfigures"/>
              <w:spacing w:line="240" w:lineRule="atLeast"/>
              <w:jc w:val="center"/>
              <w:rPr>
                <w:szCs w:val="22"/>
              </w:rPr>
            </w:pPr>
          </w:p>
        </w:tc>
        <w:tc>
          <w:tcPr>
            <w:tcW w:w="1015" w:type="dxa"/>
            <w:shd w:val="clear" w:color="auto" w:fill="auto"/>
          </w:tcPr>
          <w:p w14:paraId="464D8F75" w14:textId="77777777" w:rsidR="003E435A" w:rsidRPr="00206CA1" w:rsidRDefault="003E435A" w:rsidP="003E435A">
            <w:pPr>
              <w:pStyle w:val="acctfourfigures"/>
              <w:tabs>
                <w:tab w:val="clear" w:pos="765"/>
              </w:tabs>
              <w:spacing w:line="240" w:lineRule="atLeast"/>
              <w:jc w:val="center"/>
              <w:rPr>
                <w:szCs w:val="22"/>
              </w:rPr>
            </w:pPr>
          </w:p>
        </w:tc>
        <w:tc>
          <w:tcPr>
            <w:tcW w:w="180" w:type="dxa"/>
            <w:shd w:val="clear" w:color="auto" w:fill="auto"/>
          </w:tcPr>
          <w:p w14:paraId="288564A1" w14:textId="77777777" w:rsidR="003E435A" w:rsidRPr="00206CA1" w:rsidRDefault="003E435A" w:rsidP="003E435A">
            <w:pPr>
              <w:pStyle w:val="acctfourfigures"/>
              <w:spacing w:line="240" w:lineRule="atLeast"/>
              <w:jc w:val="center"/>
              <w:rPr>
                <w:szCs w:val="22"/>
              </w:rPr>
            </w:pPr>
          </w:p>
        </w:tc>
        <w:tc>
          <w:tcPr>
            <w:tcW w:w="1262" w:type="dxa"/>
            <w:tcBorders>
              <w:bottom w:val="double" w:sz="4" w:space="0" w:color="auto"/>
            </w:tcBorders>
            <w:shd w:val="clear" w:color="auto" w:fill="auto"/>
          </w:tcPr>
          <w:p w14:paraId="20724843" w14:textId="3A99A3A0" w:rsidR="003E435A" w:rsidRPr="00206CA1" w:rsidRDefault="003E435A" w:rsidP="003E435A">
            <w:pPr>
              <w:pStyle w:val="acctfourfigures"/>
              <w:tabs>
                <w:tab w:val="clear" w:pos="765"/>
                <w:tab w:val="decimal" w:pos="1100"/>
              </w:tabs>
              <w:spacing w:line="240" w:lineRule="atLeast"/>
              <w:ind w:right="-79"/>
              <w:rPr>
                <w:szCs w:val="22"/>
              </w:rPr>
            </w:pPr>
            <w:r w:rsidRPr="00206CA1">
              <w:t>2,232,009</w:t>
            </w:r>
          </w:p>
        </w:tc>
      </w:tr>
      <w:tr w:rsidR="003E435A" w:rsidRPr="00206CA1" w14:paraId="3A954737" w14:textId="77777777" w:rsidTr="144E5215">
        <w:trPr>
          <w:cantSplit/>
          <w:trHeight w:val="64"/>
        </w:trPr>
        <w:tc>
          <w:tcPr>
            <w:tcW w:w="4309" w:type="dxa"/>
            <w:shd w:val="clear" w:color="auto" w:fill="auto"/>
          </w:tcPr>
          <w:p w14:paraId="63CC8FAE" w14:textId="77777777" w:rsidR="003E435A" w:rsidRPr="00206CA1" w:rsidRDefault="003E435A" w:rsidP="003E435A">
            <w:pPr>
              <w:spacing w:line="240" w:lineRule="atLeast"/>
              <w:rPr>
                <w:szCs w:val="22"/>
              </w:rPr>
            </w:pPr>
            <w:r w:rsidRPr="00206CA1">
              <w:rPr>
                <w:szCs w:val="22"/>
              </w:rPr>
              <w:t>Income tax using the Thai corporation tax rate</w:t>
            </w:r>
          </w:p>
        </w:tc>
        <w:tc>
          <w:tcPr>
            <w:tcW w:w="992" w:type="dxa"/>
            <w:shd w:val="clear" w:color="auto" w:fill="auto"/>
          </w:tcPr>
          <w:p w14:paraId="39B102D1" w14:textId="06BC07F1" w:rsidR="003E435A" w:rsidRPr="00206CA1" w:rsidRDefault="00512E9D" w:rsidP="003E435A">
            <w:pPr>
              <w:pStyle w:val="acctfourfigures"/>
              <w:tabs>
                <w:tab w:val="clear" w:pos="765"/>
              </w:tabs>
              <w:spacing w:line="240" w:lineRule="atLeast"/>
              <w:jc w:val="center"/>
              <w:rPr>
                <w:rFonts w:cstheme="minorBidi"/>
                <w:szCs w:val="28"/>
                <w:lang w:val="en-US" w:bidi="th-TH"/>
              </w:rPr>
            </w:pPr>
            <w:r>
              <w:rPr>
                <w:rFonts w:cstheme="minorBidi"/>
                <w:szCs w:val="28"/>
                <w:lang w:val="en-US" w:bidi="th-TH"/>
              </w:rPr>
              <w:t>20</w:t>
            </w:r>
          </w:p>
        </w:tc>
        <w:tc>
          <w:tcPr>
            <w:tcW w:w="180" w:type="dxa"/>
            <w:shd w:val="clear" w:color="auto" w:fill="auto"/>
          </w:tcPr>
          <w:p w14:paraId="56C5E863" w14:textId="77777777" w:rsidR="003E435A" w:rsidRPr="00206CA1" w:rsidRDefault="003E435A" w:rsidP="003E435A">
            <w:pPr>
              <w:pStyle w:val="acctfourfigures"/>
              <w:spacing w:line="240" w:lineRule="atLeast"/>
              <w:jc w:val="center"/>
              <w:rPr>
                <w:szCs w:val="22"/>
              </w:rPr>
            </w:pPr>
          </w:p>
        </w:tc>
        <w:tc>
          <w:tcPr>
            <w:tcW w:w="1177" w:type="dxa"/>
            <w:tcBorders>
              <w:top w:val="double" w:sz="4" w:space="0" w:color="auto"/>
            </w:tcBorders>
            <w:shd w:val="clear" w:color="auto" w:fill="auto"/>
          </w:tcPr>
          <w:p w14:paraId="0170FD5A" w14:textId="595F57C6" w:rsidR="003E435A" w:rsidRPr="00206CA1" w:rsidRDefault="00295242" w:rsidP="003E435A">
            <w:pPr>
              <w:jc w:val="right"/>
            </w:pPr>
            <w:r>
              <w:t>169,452</w:t>
            </w:r>
          </w:p>
        </w:tc>
        <w:tc>
          <w:tcPr>
            <w:tcW w:w="180" w:type="dxa"/>
            <w:shd w:val="clear" w:color="auto" w:fill="auto"/>
          </w:tcPr>
          <w:p w14:paraId="66B421F0" w14:textId="77777777" w:rsidR="003E435A" w:rsidRPr="00206CA1" w:rsidRDefault="003E435A" w:rsidP="003E435A">
            <w:pPr>
              <w:pStyle w:val="acctfourfigures"/>
              <w:spacing w:line="240" w:lineRule="atLeast"/>
              <w:jc w:val="center"/>
              <w:rPr>
                <w:szCs w:val="22"/>
              </w:rPr>
            </w:pPr>
          </w:p>
        </w:tc>
        <w:tc>
          <w:tcPr>
            <w:tcW w:w="1015" w:type="dxa"/>
            <w:shd w:val="clear" w:color="auto" w:fill="auto"/>
          </w:tcPr>
          <w:p w14:paraId="2786CF87" w14:textId="40EF28E5" w:rsidR="003E435A" w:rsidRPr="00206CA1" w:rsidRDefault="003E435A" w:rsidP="003E435A">
            <w:pPr>
              <w:pStyle w:val="acctfourfigures"/>
              <w:tabs>
                <w:tab w:val="clear" w:pos="765"/>
              </w:tabs>
              <w:spacing w:line="240" w:lineRule="atLeast"/>
              <w:jc w:val="center"/>
              <w:rPr>
                <w:szCs w:val="22"/>
              </w:rPr>
            </w:pPr>
            <w:r w:rsidRPr="00206CA1">
              <w:rPr>
                <w:rFonts w:cstheme="minorBidi"/>
                <w:szCs w:val="28"/>
                <w:lang w:val="en-US" w:bidi="th-TH"/>
              </w:rPr>
              <w:t>20</w:t>
            </w:r>
          </w:p>
        </w:tc>
        <w:tc>
          <w:tcPr>
            <w:tcW w:w="180" w:type="dxa"/>
            <w:shd w:val="clear" w:color="auto" w:fill="auto"/>
          </w:tcPr>
          <w:p w14:paraId="79D43D17" w14:textId="77777777" w:rsidR="003E435A" w:rsidRPr="00206CA1" w:rsidRDefault="003E435A" w:rsidP="003E435A">
            <w:pPr>
              <w:pStyle w:val="acctfourfigures"/>
              <w:spacing w:line="240" w:lineRule="atLeast"/>
              <w:jc w:val="center"/>
              <w:rPr>
                <w:szCs w:val="22"/>
              </w:rPr>
            </w:pPr>
          </w:p>
        </w:tc>
        <w:tc>
          <w:tcPr>
            <w:tcW w:w="1262" w:type="dxa"/>
            <w:tcBorders>
              <w:top w:val="double" w:sz="4" w:space="0" w:color="auto"/>
            </w:tcBorders>
            <w:shd w:val="clear" w:color="auto" w:fill="auto"/>
          </w:tcPr>
          <w:p w14:paraId="5E388D65" w14:textId="7B697C92" w:rsidR="003E435A" w:rsidRPr="00206CA1" w:rsidRDefault="003E435A" w:rsidP="003E435A">
            <w:pPr>
              <w:pStyle w:val="acctfourfigures"/>
              <w:tabs>
                <w:tab w:val="clear" w:pos="765"/>
                <w:tab w:val="decimal" w:pos="1100"/>
              </w:tabs>
              <w:spacing w:line="240" w:lineRule="atLeast"/>
              <w:ind w:right="-79"/>
              <w:rPr>
                <w:szCs w:val="22"/>
              </w:rPr>
            </w:pPr>
            <w:r w:rsidRPr="00206CA1">
              <w:t>446,402</w:t>
            </w:r>
          </w:p>
        </w:tc>
      </w:tr>
      <w:tr w:rsidR="003E435A" w:rsidRPr="00206CA1" w14:paraId="2A3AB85B" w14:textId="77777777" w:rsidTr="144E5215">
        <w:trPr>
          <w:cantSplit/>
        </w:trPr>
        <w:tc>
          <w:tcPr>
            <w:tcW w:w="4309" w:type="dxa"/>
            <w:shd w:val="clear" w:color="auto" w:fill="auto"/>
          </w:tcPr>
          <w:p w14:paraId="0BD9D590" w14:textId="77777777" w:rsidR="003E435A" w:rsidRPr="00206CA1" w:rsidRDefault="003E435A" w:rsidP="003E435A">
            <w:pPr>
              <w:spacing w:line="240" w:lineRule="atLeast"/>
              <w:rPr>
                <w:szCs w:val="22"/>
              </w:rPr>
            </w:pPr>
            <w:r w:rsidRPr="00206CA1">
              <w:rPr>
                <w:szCs w:val="22"/>
              </w:rPr>
              <w:t>Income not subject to tax</w:t>
            </w:r>
          </w:p>
        </w:tc>
        <w:tc>
          <w:tcPr>
            <w:tcW w:w="992" w:type="dxa"/>
            <w:shd w:val="clear" w:color="auto" w:fill="auto"/>
          </w:tcPr>
          <w:p w14:paraId="3EE29ADA" w14:textId="77777777" w:rsidR="003E435A" w:rsidRPr="00206CA1" w:rsidRDefault="003E435A" w:rsidP="003E435A">
            <w:pPr>
              <w:pStyle w:val="acctfourfigures"/>
              <w:tabs>
                <w:tab w:val="clear" w:pos="765"/>
                <w:tab w:val="decimal" w:pos="461"/>
              </w:tabs>
              <w:spacing w:line="240" w:lineRule="atLeast"/>
              <w:rPr>
                <w:szCs w:val="22"/>
              </w:rPr>
            </w:pPr>
          </w:p>
        </w:tc>
        <w:tc>
          <w:tcPr>
            <w:tcW w:w="180" w:type="dxa"/>
            <w:shd w:val="clear" w:color="auto" w:fill="auto"/>
          </w:tcPr>
          <w:p w14:paraId="165B771D" w14:textId="77777777" w:rsidR="003E435A" w:rsidRPr="00206CA1" w:rsidRDefault="003E435A" w:rsidP="003E435A">
            <w:pPr>
              <w:pStyle w:val="acctfourfigures"/>
              <w:spacing w:line="240" w:lineRule="atLeast"/>
              <w:rPr>
                <w:szCs w:val="22"/>
              </w:rPr>
            </w:pPr>
          </w:p>
        </w:tc>
        <w:tc>
          <w:tcPr>
            <w:tcW w:w="1177" w:type="dxa"/>
            <w:shd w:val="clear" w:color="auto" w:fill="auto"/>
          </w:tcPr>
          <w:p w14:paraId="4DF545D0" w14:textId="27DA8830" w:rsidR="003E435A" w:rsidRPr="00206CA1" w:rsidRDefault="00307267" w:rsidP="003E435A">
            <w:pPr>
              <w:pStyle w:val="acctfourfigures"/>
              <w:tabs>
                <w:tab w:val="clear" w:pos="765"/>
                <w:tab w:val="decimal" w:pos="1100"/>
              </w:tabs>
              <w:spacing w:line="240" w:lineRule="atLeast"/>
              <w:ind w:right="-79"/>
            </w:pPr>
            <w:r>
              <w:t>(79,165)</w:t>
            </w:r>
          </w:p>
        </w:tc>
        <w:tc>
          <w:tcPr>
            <w:tcW w:w="180" w:type="dxa"/>
            <w:shd w:val="clear" w:color="auto" w:fill="auto"/>
          </w:tcPr>
          <w:p w14:paraId="558411D4" w14:textId="77777777" w:rsidR="003E435A" w:rsidRPr="00206CA1" w:rsidRDefault="003E435A" w:rsidP="003E435A">
            <w:pPr>
              <w:pStyle w:val="acctfourfigures"/>
              <w:spacing w:line="240" w:lineRule="atLeast"/>
              <w:rPr>
                <w:szCs w:val="22"/>
              </w:rPr>
            </w:pPr>
          </w:p>
        </w:tc>
        <w:tc>
          <w:tcPr>
            <w:tcW w:w="1015" w:type="dxa"/>
            <w:shd w:val="clear" w:color="auto" w:fill="auto"/>
          </w:tcPr>
          <w:p w14:paraId="46ACE6FB" w14:textId="77777777" w:rsidR="003E435A" w:rsidRPr="00206CA1" w:rsidRDefault="003E435A" w:rsidP="003E435A">
            <w:pPr>
              <w:pStyle w:val="acctfourfigures"/>
              <w:tabs>
                <w:tab w:val="clear" w:pos="765"/>
                <w:tab w:val="decimal" w:pos="461"/>
              </w:tabs>
              <w:spacing w:line="240" w:lineRule="atLeast"/>
              <w:rPr>
                <w:szCs w:val="22"/>
              </w:rPr>
            </w:pPr>
          </w:p>
        </w:tc>
        <w:tc>
          <w:tcPr>
            <w:tcW w:w="180" w:type="dxa"/>
            <w:shd w:val="clear" w:color="auto" w:fill="auto"/>
          </w:tcPr>
          <w:p w14:paraId="7225F369" w14:textId="77777777" w:rsidR="003E435A" w:rsidRPr="00206CA1" w:rsidRDefault="003E435A" w:rsidP="003E435A">
            <w:pPr>
              <w:pStyle w:val="acctfourfigures"/>
              <w:spacing w:line="240" w:lineRule="atLeast"/>
              <w:rPr>
                <w:szCs w:val="22"/>
              </w:rPr>
            </w:pPr>
          </w:p>
        </w:tc>
        <w:tc>
          <w:tcPr>
            <w:tcW w:w="1262" w:type="dxa"/>
            <w:shd w:val="clear" w:color="auto" w:fill="auto"/>
          </w:tcPr>
          <w:p w14:paraId="34F8073E" w14:textId="7029E263" w:rsidR="003E435A" w:rsidRPr="00206CA1" w:rsidRDefault="003E435A" w:rsidP="003E435A">
            <w:pPr>
              <w:pStyle w:val="acctfourfigures"/>
              <w:tabs>
                <w:tab w:val="clear" w:pos="765"/>
                <w:tab w:val="decimal" w:pos="1100"/>
              </w:tabs>
              <w:spacing w:line="240" w:lineRule="atLeast"/>
              <w:ind w:right="-79"/>
              <w:rPr>
                <w:szCs w:val="22"/>
              </w:rPr>
            </w:pPr>
            <w:r w:rsidRPr="00206CA1">
              <w:t>(201,276)</w:t>
            </w:r>
          </w:p>
        </w:tc>
      </w:tr>
      <w:tr w:rsidR="003E435A" w:rsidRPr="00206CA1" w14:paraId="3E4CDD81" w14:textId="77777777" w:rsidTr="144E5215">
        <w:trPr>
          <w:cantSplit/>
        </w:trPr>
        <w:tc>
          <w:tcPr>
            <w:tcW w:w="4309" w:type="dxa"/>
            <w:shd w:val="clear" w:color="auto" w:fill="auto"/>
          </w:tcPr>
          <w:p w14:paraId="29BF44F1" w14:textId="77777777" w:rsidR="003E435A" w:rsidRPr="00206CA1" w:rsidRDefault="003E435A" w:rsidP="003E435A">
            <w:pPr>
              <w:spacing w:line="240" w:lineRule="atLeast"/>
              <w:rPr>
                <w:szCs w:val="22"/>
              </w:rPr>
            </w:pPr>
            <w:r w:rsidRPr="00206CA1">
              <w:rPr>
                <w:szCs w:val="22"/>
              </w:rPr>
              <w:t>Expenses not deductible for tax purposes</w:t>
            </w:r>
          </w:p>
        </w:tc>
        <w:tc>
          <w:tcPr>
            <w:tcW w:w="992" w:type="dxa"/>
            <w:shd w:val="clear" w:color="auto" w:fill="auto"/>
          </w:tcPr>
          <w:p w14:paraId="29C488C6" w14:textId="77777777" w:rsidR="003E435A" w:rsidRPr="00206CA1" w:rsidRDefault="003E435A" w:rsidP="003E435A">
            <w:pPr>
              <w:pStyle w:val="acctfourfigures"/>
              <w:tabs>
                <w:tab w:val="clear" w:pos="765"/>
                <w:tab w:val="decimal" w:pos="461"/>
              </w:tabs>
              <w:spacing w:line="240" w:lineRule="atLeast"/>
              <w:rPr>
                <w:szCs w:val="22"/>
              </w:rPr>
            </w:pPr>
          </w:p>
        </w:tc>
        <w:tc>
          <w:tcPr>
            <w:tcW w:w="180" w:type="dxa"/>
            <w:shd w:val="clear" w:color="auto" w:fill="auto"/>
          </w:tcPr>
          <w:p w14:paraId="73BFE8BF" w14:textId="77777777" w:rsidR="003E435A" w:rsidRPr="00206CA1" w:rsidRDefault="003E435A" w:rsidP="003E435A">
            <w:pPr>
              <w:pStyle w:val="acctfourfigures"/>
              <w:spacing w:line="240" w:lineRule="atLeast"/>
              <w:rPr>
                <w:szCs w:val="22"/>
              </w:rPr>
            </w:pPr>
          </w:p>
        </w:tc>
        <w:tc>
          <w:tcPr>
            <w:tcW w:w="1177" w:type="dxa"/>
            <w:shd w:val="clear" w:color="auto" w:fill="auto"/>
          </w:tcPr>
          <w:p w14:paraId="2450D8E8" w14:textId="154500C9" w:rsidR="003E435A" w:rsidRPr="00206CA1" w:rsidRDefault="00682EF3" w:rsidP="003E435A">
            <w:pPr>
              <w:jc w:val="right"/>
              <w:rPr>
                <w:szCs w:val="22"/>
              </w:rPr>
            </w:pPr>
            <w:r>
              <w:rPr>
                <w:szCs w:val="22"/>
              </w:rPr>
              <w:t>3,795</w:t>
            </w:r>
          </w:p>
        </w:tc>
        <w:tc>
          <w:tcPr>
            <w:tcW w:w="180" w:type="dxa"/>
            <w:shd w:val="clear" w:color="auto" w:fill="auto"/>
          </w:tcPr>
          <w:p w14:paraId="4C9DF6F3" w14:textId="77777777" w:rsidR="003E435A" w:rsidRPr="00206CA1" w:rsidRDefault="003E435A" w:rsidP="003E435A">
            <w:pPr>
              <w:pStyle w:val="acctfourfigures"/>
              <w:spacing w:line="240" w:lineRule="atLeast"/>
              <w:rPr>
                <w:szCs w:val="22"/>
              </w:rPr>
            </w:pPr>
          </w:p>
        </w:tc>
        <w:tc>
          <w:tcPr>
            <w:tcW w:w="1015" w:type="dxa"/>
            <w:shd w:val="clear" w:color="auto" w:fill="auto"/>
          </w:tcPr>
          <w:p w14:paraId="6317AABB" w14:textId="77777777" w:rsidR="003E435A" w:rsidRPr="00206CA1" w:rsidRDefault="003E435A" w:rsidP="003E435A">
            <w:pPr>
              <w:pStyle w:val="acctfourfigures"/>
              <w:tabs>
                <w:tab w:val="clear" w:pos="765"/>
                <w:tab w:val="decimal" w:pos="461"/>
              </w:tabs>
              <w:spacing w:line="240" w:lineRule="atLeast"/>
              <w:rPr>
                <w:szCs w:val="22"/>
              </w:rPr>
            </w:pPr>
          </w:p>
        </w:tc>
        <w:tc>
          <w:tcPr>
            <w:tcW w:w="180" w:type="dxa"/>
            <w:shd w:val="clear" w:color="auto" w:fill="auto"/>
          </w:tcPr>
          <w:p w14:paraId="1DFDBBB3" w14:textId="77777777" w:rsidR="003E435A" w:rsidRPr="00206CA1" w:rsidRDefault="003E435A" w:rsidP="003E435A">
            <w:pPr>
              <w:pStyle w:val="acctfourfigures"/>
              <w:spacing w:line="240" w:lineRule="atLeast"/>
              <w:rPr>
                <w:szCs w:val="22"/>
              </w:rPr>
            </w:pPr>
          </w:p>
        </w:tc>
        <w:tc>
          <w:tcPr>
            <w:tcW w:w="1262" w:type="dxa"/>
            <w:shd w:val="clear" w:color="auto" w:fill="auto"/>
          </w:tcPr>
          <w:p w14:paraId="2A168DDB" w14:textId="2DBC754F" w:rsidR="003E435A" w:rsidRPr="00206CA1" w:rsidRDefault="003E435A" w:rsidP="003E435A">
            <w:pPr>
              <w:pStyle w:val="acctfourfigures"/>
              <w:tabs>
                <w:tab w:val="clear" w:pos="765"/>
                <w:tab w:val="decimal" w:pos="1100"/>
              </w:tabs>
              <w:spacing w:line="240" w:lineRule="atLeast"/>
              <w:ind w:right="-79"/>
              <w:rPr>
                <w:szCs w:val="22"/>
              </w:rPr>
            </w:pPr>
            <w:r w:rsidRPr="00206CA1">
              <w:t>4,325</w:t>
            </w:r>
          </w:p>
        </w:tc>
      </w:tr>
      <w:tr w:rsidR="00D247A8" w:rsidRPr="00206CA1" w14:paraId="25811F2A" w14:textId="77777777" w:rsidTr="144E5215">
        <w:trPr>
          <w:cantSplit/>
        </w:trPr>
        <w:tc>
          <w:tcPr>
            <w:tcW w:w="4309" w:type="dxa"/>
            <w:shd w:val="clear" w:color="auto" w:fill="auto"/>
          </w:tcPr>
          <w:p w14:paraId="6A163A2B" w14:textId="77777777" w:rsidR="00CE0968" w:rsidRDefault="00350156" w:rsidP="003E435A">
            <w:pPr>
              <w:spacing w:line="240" w:lineRule="atLeast"/>
              <w:rPr>
                <w:szCs w:val="22"/>
              </w:rPr>
            </w:pPr>
            <w:r w:rsidRPr="00350156">
              <w:rPr>
                <w:szCs w:val="22"/>
              </w:rPr>
              <w:t>Recognition of previously unrecognised</w:t>
            </w:r>
          </w:p>
          <w:p w14:paraId="0B9043FE" w14:textId="4C737C67" w:rsidR="00D247A8" w:rsidRPr="00206CA1" w:rsidRDefault="00CE0968" w:rsidP="003E435A">
            <w:pPr>
              <w:spacing w:line="240" w:lineRule="atLeast"/>
              <w:rPr>
                <w:szCs w:val="22"/>
              </w:rPr>
            </w:pPr>
            <w:r>
              <w:rPr>
                <w:szCs w:val="22"/>
              </w:rPr>
              <w:t xml:space="preserve">  </w:t>
            </w:r>
            <w:r w:rsidR="00350156" w:rsidRPr="00350156">
              <w:rPr>
                <w:szCs w:val="22"/>
              </w:rPr>
              <w:t xml:space="preserve"> tax losses</w:t>
            </w:r>
          </w:p>
        </w:tc>
        <w:tc>
          <w:tcPr>
            <w:tcW w:w="992" w:type="dxa"/>
            <w:shd w:val="clear" w:color="auto" w:fill="auto"/>
          </w:tcPr>
          <w:p w14:paraId="388D2A56" w14:textId="77777777" w:rsidR="00D247A8" w:rsidRPr="00206CA1" w:rsidRDefault="00D247A8" w:rsidP="003E435A">
            <w:pPr>
              <w:pStyle w:val="acctfourfigures"/>
              <w:tabs>
                <w:tab w:val="clear" w:pos="765"/>
                <w:tab w:val="decimal" w:pos="461"/>
              </w:tabs>
              <w:spacing w:line="240" w:lineRule="atLeast"/>
              <w:rPr>
                <w:szCs w:val="22"/>
              </w:rPr>
            </w:pPr>
          </w:p>
        </w:tc>
        <w:tc>
          <w:tcPr>
            <w:tcW w:w="180" w:type="dxa"/>
            <w:shd w:val="clear" w:color="auto" w:fill="auto"/>
          </w:tcPr>
          <w:p w14:paraId="1A9DEE86" w14:textId="77777777" w:rsidR="00D247A8" w:rsidRPr="00206CA1" w:rsidRDefault="00D247A8" w:rsidP="003E435A">
            <w:pPr>
              <w:pStyle w:val="acctfourfigures"/>
              <w:spacing w:line="240" w:lineRule="atLeast"/>
              <w:rPr>
                <w:szCs w:val="22"/>
              </w:rPr>
            </w:pPr>
          </w:p>
        </w:tc>
        <w:tc>
          <w:tcPr>
            <w:tcW w:w="1177" w:type="dxa"/>
            <w:shd w:val="clear" w:color="auto" w:fill="auto"/>
          </w:tcPr>
          <w:p w14:paraId="27A559E2" w14:textId="77777777" w:rsidR="00D247A8" w:rsidRDefault="00D247A8" w:rsidP="003E435A">
            <w:pPr>
              <w:jc w:val="right"/>
              <w:rPr>
                <w:szCs w:val="22"/>
              </w:rPr>
            </w:pPr>
          </w:p>
          <w:p w14:paraId="37D456E2" w14:textId="4A3B6326" w:rsidR="00A423B4" w:rsidRDefault="00A423B4" w:rsidP="003E435A">
            <w:pPr>
              <w:jc w:val="right"/>
              <w:rPr>
                <w:szCs w:val="22"/>
              </w:rPr>
            </w:pPr>
            <w:r>
              <w:rPr>
                <w:szCs w:val="22"/>
              </w:rPr>
              <w:t>(5,422)</w:t>
            </w:r>
          </w:p>
        </w:tc>
        <w:tc>
          <w:tcPr>
            <w:tcW w:w="180" w:type="dxa"/>
            <w:shd w:val="clear" w:color="auto" w:fill="auto"/>
          </w:tcPr>
          <w:p w14:paraId="6815EB86" w14:textId="77777777" w:rsidR="00D247A8" w:rsidRPr="00206CA1" w:rsidRDefault="00D247A8" w:rsidP="003E435A">
            <w:pPr>
              <w:pStyle w:val="acctfourfigures"/>
              <w:spacing w:line="240" w:lineRule="atLeast"/>
              <w:rPr>
                <w:szCs w:val="22"/>
              </w:rPr>
            </w:pPr>
          </w:p>
        </w:tc>
        <w:tc>
          <w:tcPr>
            <w:tcW w:w="1015" w:type="dxa"/>
            <w:shd w:val="clear" w:color="auto" w:fill="auto"/>
          </w:tcPr>
          <w:p w14:paraId="2BF96233" w14:textId="77777777" w:rsidR="00D247A8" w:rsidRPr="00206CA1" w:rsidRDefault="00D247A8" w:rsidP="003E435A">
            <w:pPr>
              <w:pStyle w:val="acctfourfigures"/>
              <w:tabs>
                <w:tab w:val="clear" w:pos="765"/>
                <w:tab w:val="decimal" w:pos="461"/>
              </w:tabs>
              <w:spacing w:line="240" w:lineRule="atLeast"/>
              <w:rPr>
                <w:szCs w:val="22"/>
              </w:rPr>
            </w:pPr>
          </w:p>
        </w:tc>
        <w:tc>
          <w:tcPr>
            <w:tcW w:w="180" w:type="dxa"/>
            <w:shd w:val="clear" w:color="auto" w:fill="auto"/>
          </w:tcPr>
          <w:p w14:paraId="1939154C" w14:textId="77777777" w:rsidR="00D247A8" w:rsidRPr="00206CA1" w:rsidRDefault="00D247A8" w:rsidP="003E435A">
            <w:pPr>
              <w:pStyle w:val="acctfourfigures"/>
              <w:spacing w:line="240" w:lineRule="atLeast"/>
              <w:rPr>
                <w:szCs w:val="22"/>
              </w:rPr>
            </w:pPr>
          </w:p>
        </w:tc>
        <w:tc>
          <w:tcPr>
            <w:tcW w:w="1262" w:type="dxa"/>
            <w:shd w:val="clear" w:color="auto" w:fill="auto"/>
          </w:tcPr>
          <w:p w14:paraId="2D9538A0" w14:textId="77777777" w:rsidR="00D247A8" w:rsidRDefault="00D247A8" w:rsidP="003E435A">
            <w:pPr>
              <w:pStyle w:val="acctfourfigures"/>
              <w:tabs>
                <w:tab w:val="clear" w:pos="765"/>
                <w:tab w:val="decimal" w:pos="1100"/>
              </w:tabs>
              <w:spacing w:line="240" w:lineRule="atLeast"/>
              <w:ind w:right="-79"/>
            </w:pPr>
          </w:p>
          <w:p w14:paraId="3DF2C520" w14:textId="50AA237F" w:rsidR="00A423B4" w:rsidRPr="00206CA1" w:rsidRDefault="00A423B4" w:rsidP="003E435A">
            <w:pPr>
              <w:pStyle w:val="acctfourfigures"/>
              <w:tabs>
                <w:tab w:val="clear" w:pos="765"/>
                <w:tab w:val="decimal" w:pos="1100"/>
              </w:tabs>
              <w:spacing w:line="240" w:lineRule="atLeast"/>
              <w:ind w:right="-79"/>
            </w:pPr>
            <w:r>
              <w:t>-</w:t>
            </w:r>
          </w:p>
        </w:tc>
      </w:tr>
      <w:tr w:rsidR="003E435A" w:rsidRPr="00206CA1" w14:paraId="73C6B03E" w14:textId="77777777">
        <w:trPr>
          <w:cantSplit/>
        </w:trPr>
        <w:tc>
          <w:tcPr>
            <w:tcW w:w="4309" w:type="dxa"/>
            <w:shd w:val="clear" w:color="auto" w:fill="auto"/>
          </w:tcPr>
          <w:p w14:paraId="499F2105" w14:textId="35B04FD3" w:rsidR="003E435A" w:rsidRPr="00206CA1" w:rsidRDefault="003E435A" w:rsidP="003E435A">
            <w:pPr>
              <w:spacing w:line="240" w:lineRule="atLeast"/>
              <w:rPr>
                <w:szCs w:val="22"/>
              </w:rPr>
            </w:pPr>
            <w:r w:rsidRPr="00206CA1">
              <w:rPr>
                <w:rFonts w:cs="Angsana New"/>
                <w:szCs w:val="28"/>
                <w:lang w:val="en-US" w:bidi="th-TH"/>
              </w:rPr>
              <w:t>Current year</w:t>
            </w:r>
            <w:r w:rsidRPr="00206CA1">
              <w:rPr>
                <w:szCs w:val="22"/>
              </w:rPr>
              <w:t xml:space="preserve"> losses for which no deferred </w:t>
            </w:r>
            <w:r>
              <w:rPr>
                <w:szCs w:val="22"/>
              </w:rPr>
              <w:br/>
              <w:t xml:space="preserve">   </w:t>
            </w:r>
            <w:r w:rsidRPr="00206CA1">
              <w:rPr>
                <w:szCs w:val="22"/>
              </w:rPr>
              <w:t>income tax asset was recognised</w:t>
            </w:r>
          </w:p>
        </w:tc>
        <w:tc>
          <w:tcPr>
            <w:tcW w:w="992" w:type="dxa"/>
            <w:shd w:val="clear" w:color="auto" w:fill="auto"/>
          </w:tcPr>
          <w:p w14:paraId="78C28EEF" w14:textId="77777777" w:rsidR="003E435A" w:rsidRPr="00206CA1" w:rsidRDefault="003E435A" w:rsidP="003E435A">
            <w:pPr>
              <w:pStyle w:val="acctfourfigures"/>
              <w:tabs>
                <w:tab w:val="clear" w:pos="765"/>
                <w:tab w:val="decimal" w:pos="461"/>
              </w:tabs>
              <w:spacing w:line="240" w:lineRule="atLeast"/>
              <w:rPr>
                <w:szCs w:val="22"/>
              </w:rPr>
            </w:pPr>
          </w:p>
        </w:tc>
        <w:tc>
          <w:tcPr>
            <w:tcW w:w="180" w:type="dxa"/>
            <w:shd w:val="clear" w:color="auto" w:fill="auto"/>
          </w:tcPr>
          <w:p w14:paraId="5AF26A06" w14:textId="77777777" w:rsidR="003E435A" w:rsidRPr="00206CA1" w:rsidRDefault="003E435A" w:rsidP="003E435A">
            <w:pPr>
              <w:pStyle w:val="acctfourfigures"/>
              <w:spacing w:line="240" w:lineRule="atLeast"/>
              <w:rPr>
                <w:szCs w:val="22"/>
              </w:rPr>
            </w:pPr>
          </w:p>
        </w:tc>
        <w:tc>
          <w:tcPr>
            <w:tcW w:w="1177" w:type="dxa"/>
            <w:shd w:val="clear" w:color="auto" w:fill="auto"/>
          </w:tcPr>
          <w:p w14:paraId="7BE9E292" w14:textId="77777777" w:rsidR="003E435A" w:rsidRDefault="003E435A" w:rsidP="003E435A">
            <w:pPr>
              <w:pStyle w:val="acctfourfigures"/>
              <w:tabs>
                <w:tab w:val="clear" w:pos="765"/>
                <w:tab w:val="decimal" w:pos="950"/>
              </w:tabs>
              <w:spacing w:line="240" w:lineRule="atLeast"/>
              <w:ind w:right="-79"/>
              <w:jc w:val="center"/>
              <w:rPr>
                <w:szCs w:val="22"/>
              </w:rPr>
            </w:pPr>
          </w:p>
          <w:p w14:paraId="707407DD" w14:textId="4970806D" w:rsidR="003E435A" w:rsidRPr="00206CA1" w:rsidRDefault="003F4AB6" w:rsidP="003E435A">
            <w:pPr>
              <w:pStyle w:val="acctfourfigures"/>
              <w:tabs>
                <w:tab w:val="clear" w:pos="765"/>
                <w:tab w:val="decimal" w:pos="950"/>
              </w:tabs>
              <w:spacing w:line="240" w:lineRule="atLeast"/>
              <w:ind w:right="-79"/>
              <w:jc w:val="center"/>
              <w:rPr>
                <w:szCs w:val="22"/>
              </w:rPr>
            </w:pPr>
            <w:r>
              <w:rPr>
                <w:szCs w:val="22"/>
              </w:rPr>
              <w:t>8,215</w:t>
            </w:r>
          </w:p>
        </w:tc>
        <w:tc>
          <w:tcPr>
            <w:tcW w:w="180" w:type="dxa"/>
            <w:shd w:val="clear" w:color="auto" w:fill="auto"/>
          </w:tcPr>
          <w:p w14:paraId="2E5EA8BD" w14:textId="77777777" w:rsidR="003E435A" w:rsidRPr="00206CA1" w:rsidRDefault="003E435A" w:rsidP="003E435A">
            <w:pPr>
              <w:pStyle w:val="acctfourfigures"/>
              <w:spacing w:line="240" w:lineRule="atLeast"/>
              <w:rPr>
                <w:szCs w:val="22"/>
              </w:rPr>
            </w:pPr>
          </w:p>
        </w:tc>
        <w:tc>
          <w:tcPr>
            <w:tcW w:w="1015" w:type="dxa"/>
            <w:shd w:val="clear" w:color="auto" w:fill="auto"/>
          </w:tcPr>
          <w:p w14:paraId="007C3374" w14:textId="77777777" w:rsidR="003E435A" w:rsidRPr="00206CA1" w:rsidRDefault="003E435A" w:rsidP="003E435A">
            <w:pPr>
              <w:pStyle w:val="acctfourfigures"/>
              <w:tabs>
                <w:tab w:val="clear" w:pos="765"/>
                <w:tab w:val="decimal" w:pos="461"/>
              </w:tabs>
              <w:spacing w:line="240" w:lineRule="atLeast"/>
              <w:rPr>
                <w:szCs w:val="22"/>
              </w:rPr>
            </w:pPr>
          </w:p>
        </w:tc>
        <w:tc>
          <w:tcPr>
            <w:tcW w:w="180" w:type="dxa"/>
            <w:shd w:val="clear" w:color="auto" w:fill="auto"/>
          </w:tcPr>
          <w:p w14:paraId="37CEA5FC" w14:textId="77777777" w:rsidR="003E435A" w:rsidRPr="00206CA1" w:rsidRDefault="003E435A" w:rsidP="003E435A">
            <w:pPr>
              <w:pStyle w:val="acctfourfigures"/>
              <w:spacing w:line="240" w:lineRule="atLeast"/>
              <w:rPr>
                <w:szCs w:val="22"/>
              </w:rPr>
            </w:pPr>
          </w:p>
        </w:tc>
        <w:tc>
          <w:tcPr>
            <w:tcW w:w="1262" w:type="dxa"/>
            <w:shd w:val="clear" w:color="auto" w:fill="auto"/>
          </w:tcPr>
          <w:p w14:paraId="6F341F1C" w14:textId="77777777" w:rsidR="003E435A" w:rsidRPr="00206CA1" w:rsidRDefault="003E435A" w:rsidP="003E435A">
            <w:pPr>
              <w:pStyle w:val="acctfourfigures"/>
              <w:tabs>
                <w:tab w:val="clear" w:pos="765"/>
                <w:tab w:val="decimal" w:pos="950"/>
              </w:tabs>
              <w:spacing w:line="240" w:lineRule="atLeast"/>
              <w:ind w:right="-79"/>
              <w:jc w:val="center"/>
            </w:pPr>
          </w:p>
          <w:p w14:paraId="78F1EAB9" w14:textId="3D9A6CC2" w:rsidR="003E435A" w:rsidRPr="00206CA1" w:rsidRDefault="003E435A" w:rsidP="003E435A">
            <w:pPr>
              <w:pStyle w:val="acctfourfigures"/>
              <w:tabs>
                <w:tab w:val="clear" w:pos="765"/>
                <w:tab w:val="decimal" w:pos="1100"/>
              </w:tabs>
              <w:spacing w:line="240" w:lineRule="atLeast"/>
              <w:ind w:right="-79"/>
              <w:rPr>
                <w:szCs w:val="22"/>
              </w:rPr>
            </w:pPr>
            <w:r w:rsidRPr="00206CA1">
              <w:t>8,633</w:t>
            </w:r>
          </w:p>
        </w:tc>
      </w:tr>
      <w:tr w:rsidR="003E435A" w:rsidRPr="00206CA1" w14:paraId="3DD5EE64" w14:textId="77777777" w:rsidTr="144E5215">
        <w:trPr>
          <w:cantSplit/>
          <w:trHeight w:val="74"/>
        </w:trPr>
        <w:tc>
          <w:tcPr>
            <w:tcW w:w="4309" w:type="dxa"/>
            <w:shd w:val="clear" w:color="auto" w:fill="auto"/>
          </w:tcPr>
          <w:p w14:paraId="2864303D" w14:textId="7B61E2AE" w:rsidR="003E435A" w:rsidRPr="00206CA1" w:rsidRDefault="00ED52D3" w:rsidP="003E435A">
            <w:pPr>
              <w:spacing w:line="240" w:lineRule="atLeast"/>
              <w:rPr>
                <w:szCs w:val="22"/>
                <w:cs/>
                <w:lang w:bidi="th-TH"/>
              </w:rPr>
            </w:pPr>
            <w:r>
              <w:rPr>
                <w:szCs w:val="22"/>
              </w:rPr>
              <w:t>(</w:t>
            </w:r>
            <w:r w:rsidR="003E435A" w:rsidRPr="00206CA1">
              <w:rPr>
                <w:szCs w:val="22"/>
              </w:rPr>
              <w:t>Over</w:t>
            </w:r>
            <w:r>
              <w:rPr>
                <w:szCs w:val="22"/>
              </w:rPr>
              <w:t>) under</w:t>
            </w:r>
            <w:r w:rsidR="003E435A" w:rsidRPr="00206CA1">
              <w:rPr>
                <w:szCs w:val="22"/>
              </w:rPr>
              <w:t xml:space="preserve"> provided in prior years</w:t>
            </w:r>
          </w:p>
        </w:tc>
        <w:tc>
          <w:tcPr>
            <w:tcW w:w="992" w:type="dxa"/>
            <w:shd w:val="clear" w:color="auto" w:fill="auto"/>
          </w:tcPr>
          <w:p w14:paraId="269B556D" w14:textId="77777777" w:rsidR="003E435A" w:rsidRPr="00206CA1" w:rsidRDefault="003E435A" w:rsidP="003E435A">
            <w:pPr>
              <w:pStyle w:val="acctfourfigures"/>
              <w:tabs>
                <w:tab w:val="clear" w:pos="765"/>
                <w:tab w:val="decimal" w:pos="461"/>
              </w:tabs>
              <w:spacing w:line="240" w:lineRule="atLeast"/>
              <w:rPr>
                <w:szCs w:val="22"/>
              </w:rPr>
            </w:pPr>
          </w:p>
        </w:tc>
        <w:tc>
          <w:tcPr>
            <w:tcW w:w="180" w:type="dxa"/>
            <w:shd w:val="clear" w:color="auto" w:fill="auto"/>
          </w:tcPr>
          <w:p w14:paraId="3028F218" w14:textId="77777777" w:rsidR="003E435A" w:rsidRPr="00206CA1" w:rsidRDefault="003E435A" w:rsidP="003E435A">
            <w:pPr>
              <w:pStyle w:val="acctfourfigures"/>
              <w:spacing w:line="240" w:lineRule="atLeast"/>
              <w:rPr>
                <w:szCs w:val="22"/>
              </w:rPr>
            </w:pPr>
          </w:p>
        </w:tc>
        <w:tc>
          <w:tcPr>
            <w:tcW w:w="1177" w:type="dxa"/>
            <w:shd w:val="clear" w:color="auto" w:fill="auto"/>
          </w:tcPr>
          <w:p w14:paraId="2DDC3EBD" w14:textId="0A9BE722" w:rsidR="003E435A" w:rsidRPr="00206CA1" w:rsidRDefault="007B5DAF" w:rsidP="003E435A">
            <w:pPr>
              <w:pStyle w:val="acctfourfigures"/>
              <w:tabs>
                <w:tab w:val="clear" w:pos="765"/>
                <w:tab w:val="decimal" w:pos="1001"/>
              </w:tabs>
              <w:spacing w:line="240" w:lineRule="atLeast"/>
              <w:ind w:right="-79"/>
              <w:jc w:val="center"/>
              <w:rPr>
                <w:szCs w:val="22"/>
              </w:rPr>
            </w:pPr>
            <w:r>
              <w:rPr>
                <w:szCs w:val="22"/>
              </w:rPr>
              <w:t>3,642</w:t>
            </w:r>
          </w:p>
        </w:tc>
        <w:tc>
          <w:tcPr>
            <w:tcW w:w="180" w:type="dxa"/>
            <w:shd w:val="clear" w:color="auto" w:fill="auto"/>
          </w:tcPr>
          <w:p w14:paraId="755F9F17" w14:textId="77777777" w:rsidR="003E435A" w:rsidRPr="00206CA1" w:rsidRDefault="003E435A" w:rsidP="003E435A">
            <w:pPr>
              <w:pStyle w:val="acctfourfigures"/>
              <w:spacing w:line="240" w:lineRule="atLeast"/>
              <w:rPr>
                <w:szCs w:val="22"/>
              </w:rPr>
            </w:pPr>
          </w:p>
        </w:tc>
        <w:tc>
          <w:tcPr>
            <w:tcW w:w="1015" w:type="dxa"/>
            <w:shd w:val="clear" w:color="auto" w:fill="auto"/>
          </w:tcPr>
          <w:p w14:paraId="70672BAA" w14:textId="77777777" w:rsidR="003E435A" w:rsidRPr="00206CA1" w:rsidRDefault="003E435A" w:rsidP="003E435A">
            <w:pPr>
              <w:pStyle w:val="acctfourfigures"/>
              <w:tabs>
                <w:tab w:val="clear" w:pos="765"/>
                <w:tab w:val="decimal" w:pos="461"/>
              </w:tabs>
              <w:spacing w:line="240" w:lineRule="atLeast"/>
              <w:rPr>
                <w:szCs w:val="22"/>
              </w:rPr>
            </w:pPr>
          </w:p>
        </w:tc>
        <w:tc>
          <w:tcPr>
            <w:tcW w:w="180" w:type="dxa"/>
            <w:shd w:val="clear" w:color="auto" w:fill="auto"/>
          </w:tcPr>
          <w:p w14:paraId="410311C4" w14:textId="77777777" w:rsidR="003E435A" w:rsidRPr="00206CA1" w:rsidRDefault="003E435A" w:rsidP="003E435A">
            <w:pPr>
              <w:pStyle w:val="acctfourfigures"/>
              <w:spacing w:line="240" w:lineRule="atLeast"/>
              <w:rPr>
                <w:szCs w:val="22"/>
              </w:rPr>
            </w:pPr>
          </w:p>
        </w:tc>
        <w:tc>
          <w:tcPr>
            <w:tcW w:w="1262" w:type="dxa"/>
            <w:shd w:val="clear" w:color="auto" w:fill="auto"/>
          </w:tcPr>
          <w:p w14:paraId="2DCD7388" w14:textId="25C103D3" w:rsidR="003E435A" w:rsidRPr="00206CA1" w:rsidRDefault="003E435A" w:rsidP="003E435A">
            <w:pPr>
              <w:pStyle w:val="acctfourfigures"/>
              <w:tabs>
                <w:tab w:val="clear" w:pos="765"/>
                <w:tab w:val="decimal" w:pos="1100"/>
              </w:tabs>
              <w:spacing w:line="240" w:lineRule="atLeast"/>
              <w:ind w:right="-79"/>
              <w:rPr>
                <w:szCs w:val="22"/>
              </w:rPr>
            </w:pPr>
            <w:r w:rsidRPr="00206CA1">
              <w:t>(2)</w:t>
            </w:r>
          </w:p>
        </w:tc>
      </w:tr>
      <w:tr w:rsidR="003E435A" w:rsidRPr="00206CA1" w14:paraId="21612B9B" w14:textId="77777777" w:rsidTr="144E5215">
        <w:trPr>
          <w:cantSplit/>
        </w:trPr>
        <w:tc>
          <w:tcPr>
            <w:tcW w:w="4309" w:type="dxa"/>
            <w:shd w:val="clear" w:color="auto" w:fill="auto"/>
          </w:tcPr>
          <w:p w14:paraId="53273ED4" w14:textId="77777777" w:rsidR="003E435A" w:rsidRPr="00206CA1" w:rsidRDefault="003E435A" w:rsidP="003E435A">
            <w:pPr>
              <w:spacing w:line="240" w:lineRule="atLeast"/>
              <w:rPr>
                <w:b/>
                <w:bCs/>
                <w:szCs w:val="22"/>
              </w:rPr>
            </w:pPr>
            <w:r w:rsidRPr="00206CA1">
              <w:rPr>
                <w:b/>
                <w:bCs/>
                <w:szCs w:val="22"/>
              </w:rPr>
              <w:t>Total</w:t>
            </w:r>
          </w:p>
        </w:tc>
        <w:tc>
          <w:tcPr>
            <w:tcW w:w="992" w:type="dxa"/>
            <w:tcBorders>
              <w:top w:val="single" w:sz="4" w:space="0" w:color="auto"/>
              <w:bottom w:val="double" w:sz="4" w:space="0" w:color="auto"/>
            </w:tcBorders>
            <w:shd w:val="clear" w:color="auto" w:fill="auto"/>
          </w:tcPr>
          <w:p w14:paraId="23A23651" w14:textId="7D572F1B" w:rsidR="003E435A" w:rsidRPr="00206CA1" w:rsidRDefault="00A43337" w:rsidP="003E435A">
            <w:pPr>
              <w:pStyle w:val="acctfourfigures"/>
              <w:tabs>
                <w:tab w:val="clear" w:pos="765"/>
              </w:tabs>
              <w:spacing w:line="240" w:lineRule="atLeast"/>
              <w:jc w:val="center"/>
              <w:rPr>
                <w:b/>
                <w:bCs/>
                <w:szCs w:val="22"/>
              </w:rPr>
            </w:pPr>
            <w:r>
              <w:rPr>
                <w:b/>
                <w:bCs/>
                <w:szCs w:val="22"/>
              </w:rPr>
              <w:t>11.9</w:t>
            </w:r>
          </w:p>
        </w:tc>
        <w:tc>
          <w:tcPr>
            <w:tcW w:w="180" w:type="dxa"/>
            <w:shd w:val="clear" w:color="auto" w:fill="auto"/>
          </w:tcPr>
          <w:p w14:paraId="210A791A" w14:textId="77777777" w:rsidR="003E435A" w:rsidRPr="00206CA1" w:rsidRDefault="003E435A" w:rsidP="003E435A">
            <w:pPr>
              <w:pStyle w:val="acctfourfigures"/>
              <w:spacing w:line="240" w:lineRule="atLeast"/>
              <w:jc w:val="center"/>
              <w:rPr>
                <w:szCs w:val="22"/>
              </w:rPr>
            </w:pPr>
          </w:p>
        </w:tc>
        <w:tc>
          <w:tcPr>
            <w:tcW w:w="1177" w:type="dxa"/>
            <w:tcBorders>
              <w:top w:val="single" w:sz="4" w:space="0" w:color="auto"/>
              <w:bottom w:val="double" w:sz="4" w:space="0" w:color="auto"/>
            </w:tcBorders>
            <w:shd w:val="clear" w:color="auto" w:fill="auto"/>
          </w:tcPr>
          <w:p w14:paraId="29D48C59" w14:textId="0DC56EA5" w:rsidR="003E435A" w:rsidRPr="00206CA1" w:rsidRDefault="002A0182" w:rsidP="003E435A">
            <w:pPr>
              <w:pStyle w:val="acctfourfigures"/>
              <w:tabs>
                <w:tab w:val="clear" w:pos="765"/>
                <w:tab w:val="decimal" w:pos="1018"/>
              </w:tabs>
              <w:spacing w:line="240" w:lineRule="atLeast"/>
              <w:ind w:right="-79"/>
              <w:rPr>
                <w:b/>
                <w:bCs/>
                <w:szCs w:val="22"/>
              </w:rPr>
            </w:pPr>
            <w:r>
              <w:rPr>
                <w:b/>
                <w:bCs/>
                <w:szCs w:val="22"/>
              </w:rPr>
              <w:t>100,517</w:t>
            </w:r>
          </w:p>
        </w:tc>
        <w:tc>
          <w:tcPr>
            <w:tcW w:w="180" w:type="dxa"/>
            <w:shd w:val="clear" w:color="auto" w:fill="auto"/>
          </w:tcPr>
          <w:p w14:paraId="5A190B1F" w14:textId="77777777" w:rsidR="003E435A" w:rsidRPr="00206CA1" w:rsidRDefault="003E435A" w:rsidP="003E435A">
            <w:pPr>
              <w:pStyle w:val="acctfourfigures"/>
              <w:spacing w:line="240" w:lineRule="atLeast"/>
              <w:jc w:val="center"/>
              <w:rPr>
                <w:szCs w:val="22"/>
              </w:rPr>
            </w:pPr>
          </w:p>
        </w:tc>
        <w:tc>
          <w:tcPr>
            <w:tcW w:w="1015" w:type="dxa"/>
            <w:tcBorders>
              <w:top w:val="single" w:sz="4" w:space="0" w:color="auto"/>
              <w:bottom w:val="double" w:sz="4" w:space="0" w:color="auto"/>
            </w:tcBorders>
            <w:shd w:val="clear" w:color="auto" w:fill="auto"/>
          </w:tcPr>
          <w:p w14:paraId="0DCC8778" w14:textId="6000AA27" w:rsidR="003E435A" w:rsidRPr="00206CA1" w:rsidRDefault="003E435A" w:rsidP="003E435A">
            <w:pPr>
              <w:pStyle w:val="acctfourfigures"/>
              <w:tabs>
                <w:tab w:val="clear" w:pos="765"/>
              </w:tabs>
              <w:spacing w:line="240" w:lineRule="atLeast"/>
              <w:ind w:left="41"/>
              <w:jc w:val="center"/>
              <w:rPr>
                <w:b/>
                <w:bCs/>
                <w:szCs w:val="22"/>
              </w:rPr>
            </w:pPr>
            <w:r w:rsidRPr="00206CA1">
              <w:rPr>
                <w:b/>
                <w:bCs/>
                <w:szCs w:val="22"/>
              </w:rPr>
              <w:t>11.6</w:t>
            </w:r>
          </w:p>
        </w:tc>
        <w:tc>
          <w:tcPr>
            <w:tcW w:w="180" w:type="dxa"/>
            <w:shd w:val="clear" w:color="auto" w:fill="auto"/>
          </w:tcPr>
          <w:p w14:paraId="7A75CCF3" w14:textId="77777777" w:rsidR="003E435A" w:rsidRPr="00206CA1" w:rsidRDefault="003E435A" w:rsidP="003E435A">
            <w:pPr>
              <w:pStyle w:val="acctfourfigures"/>
              <w:spacing w:line="240" w:lineRule="atLeast"/>
              <w:jc w:val="center"/>
              <w:rPr>
                <w:szCs w:val="22"/>
              </w:rPr>
            </w:pPr>
          </w:p>
        </w:tc>
        <w:tc>
          <w:tcPr>
            <w:tcW w:w="1262" w:type="dxa"/>
            <w:tcBorders>
              <w:top w:val="single" w:sz="4" w:space="0" w:color="auto"/>
              <w:bottom w:val="double" w:sz="4" w:space="0" w:color="auto"/>
            </w:tcBorders>
            <w:shd w:val="clear" w:color="auto" w:fill="auto"/>
          </w:tcPr>
          <w:p w14:paraId="144475A0" w14:textId="726702A3" w:rsidR="003E435A" w:rsidRPr="00206CA1" w:rsidRDefault="003E435A" w:rsidP="003E435A">
            <w:pPr>
              <w:pStyle w:val="acctfourfigures"/>
              <w:tabs>
                <w:tab w:val="clear" w:pos="765"/>
                <w:tab w:val="decimal" w:pos="1100"/>
              </w:tabs>
              <w:spacing w:line="240" w:lineRule="atLeast"/>
              <w:ind w:right="-79"/>
              <w:rPr>
                <w:b/>
                <w:bCs/>
                <w:szCs w:val="22"/>
              </w:rPr>
            </w:pPr>
            <w:r w:rsidRPr="00206CA1">
              <w:rPr>
                <w:b/>
                <w:bCs/>
              </w:rPr>
              <w:t>258,082</w:t>
            </w:r>
          </w:p>
        </w:tc>
      </w:tr>
    </w:tbl>
    <w:p w14:paraId="27D2A0CB" w14:textId="77777777" w:rsidR="00087A89" w:rsidRPr="00206CA1" w:rsidRDefault="00087A89" w:rsidP="00C107EF">
      <w:pPr>
        <w:spacing w:line="240" w:lineRule="atLeast"/>
        <w:rPr>
          <w:szCs w:val="22"/>
        </w:rPr>
      </w:pPr>
    </w:p>
    <w:tbl>
      <w:tblPr>
        <w:tblW w:w="9295" w:type="dxa"/>
        <w:tblInd w:w="511" w:type="dxa"/>
        <w:tblLayout w:type="fixed"/>
        <w:tblCellMar>
          <w:left w:w="79" w:type="dxa"/>
          <w:right w:w="79" w:type="dxa"/>
        </w:tblCellMar>
        <w:tblLook w:val="0000" w:firstRow="0" w:lastRow="0" w:firstColumn="0" w:lastColumn="0" w:noHBand="0" w:noVBand="0"/>
      </w:tblPr>
      <w:tblGrid>
        <w:gridCol w:w="4309"/>
        <w:gridCol w:w="992"/>
        <w:gridCol w:w="180"/>
        <w:gridCol w:w="1177"/>
        <w:gridCol w:w="180"/>
        <w:gridCol w:w="1015"/>
        <w:gridCol w:w="180"/>
        <w:gridCol w:w="1262"/>
      </w:tblGrid>
      <w:tr w:rsidR="00C107EF" w:rsidRPr="00206CA1" w14:paraId="0189A9AB" w14:textId="77777777" w:rsidTr="144E5215">
        <w:trPr>
          <w:cantSplit/>
          <w:tblHeader/>
        </w:trPr>
        <w:tc>
          <w:tcPr>
            <w:tcW w:w="4309" w:type="dxa"/>
            <w:shd w:val="clear" w:color="auto" w:fill="auto"/>
          </w:tcPr>
          <w:p w14:paraId="566F4A29" w14:textId="77777777" w:rsidR="00C107EF" w:rsidRPr="00206CA1" w:rsidRDefault="00D96889" w:rsidP="0070770F">
            <w:pPr>
              <w:pStyle w:val="Heading2"/>
              <w:keepNext w:val="0"/>
              <w:keepLines w:val="0"/>
              <w:numPr>
                <w:ilvl w:val="0"/>
                <w:numId w:val="0"/>
              </w:numPr>
              <w:spacing w:before="0" w:after="0" w:line="240" w:lineRule="atLeast"/>
              <w:rPr>
                <w:szCs w:val="22"/>
              </w:rPr>
            </w:pPr>
            <w:r w:rsidRPr="00206CA1">
              <w:rPr>
                <w:szCs w:val="22"/>
              </w:rPr>
              <w:t>Reconciliation of effective tax rate</w:t>
            </w:r>
          </w:p>
        </w:tc>
        <w:tc>
          <w:tcPr>
            <w:tcW w:w="4986" w:type="dxa"/>
            <w:gridSpan w:val="7"/>
            <w:shd w:val="clear" w:color="auto" w:fill="auto"/>
          </w:tcPr>
          <w:p w14:paraId="067CEC80" w14:textId="77777777" w:rsidR="00C107EF" w:rsidRPr="00206CA1" w:rsidRDefault="00C107EF" w:rsidP="0070770F">
            <w:pPr>
              <w:pStyle w:val="acctmergecolhdg"/>
              <w:spacing w:line="240" w:lineRule="atLeast"/>
              <w:rPr>
                <w:szCs w:val="22"/>
              </w:rPr>
            </w:pPr>
            <w:r w:rsidRPr="00206CA1">
              <w:rPr>
                <w:szCs w:val="22"/>
              </w:rPr>
              <w:t>Separate financial statements</w:t>
            </w:r>
          </w:p>
        </w:tc>
      </w:tr>
      <w:tr w:rsidR="00F47527" w:rsidRPr="00206CA1" w14:paraId="713C111B" w14:textId="77777777" w:rsidTr="144E5215">
        <w:trPr>
          <w:cantSplit/>
          <w:tblHeader/>
        </w:trPr>
        <w:tc>
          <w:tcPr>
            <w:tcW w:w="4309" w:type="dxa"/>
            <w:shd w:val="clear" w:color="auto" w:fill="auto"/>
          </w:tcPr>
          <w:p w14:paraId="193EBD52" w14:textId="77777777" w:rsidR="00F47527" w:rsidRPr="00206CA1" w:rsidRDefault="00F47527" w:rsidP="00F47527">
            <w:pPr>
              <w:pStyle w:val="BodyText"/>
              <w:spacing w:after="0" w:line="240" w:lineRule="atLeast"/>
              <w:rPr>
                <w:szCs w:val="22"/>
              </w:rPr>
            </w:pPr>
          </w:p>
        </w:tc>
        <w:tc>
          <w:tcPr>
            <w:tcW w:w="2349" w:type="dxa"/>
            <w:gridSpan w:val="3"/>
            <w:shd w:val="clear" w:color="auto" w:fill="auto"/>
          </w:tcPr>
          <w:p w14:paraId="16F1AF1C" w14:textId="57F29842" w:rsidR="00F47527" w:rsidRPr="00206CA1" w:rsidRDefault="00F47527" w:rsidP="00F47527">
            <w:pPr>
              <w:pStyle w:val="acctmergecolhdg"/>
              <w:spacing w:line="240" w:lineRule="atLeast"/>
              <w:rPr>
                <w:b w:val="0"/>
                <w:bCs/>
                <w:szCs w:val="22"/>
                <w:lang w:bidi="th-TH"/>
              </w:rPr>
            </w:pPr>
            <w:r w:rsidRPr="00206CA1">
              <w:rPr>
                <w:b w:val="0"/>
                <w:bCs/>
                <w:szCs w:val="22"/>
              </w:rPr>
              <w:t>202</w:t>
            </w:r>
            <w:r w:rsidR="003E435A">
              <w:rPr>
                <w:b w:val="0"/>
                <w:bCs/>
                <w:szCs w:val="22"/>
              </w:rPr>
              <w:t>4</w:t>
            </w:r>
          </w:p>
        </w:tc>
        <w:tc>
          <w:tcPr>
            <w:tcW w:w="180" w:type="dxa"/>
            <w:shd w:val="clear" w:color="auto" w:fill="auto"/>
          </w:tcPr>
          <w:p w14:paraId="50D78C9E" w14:textId="77777777" w:rsidR="00F47527" w:rsidRPr="00206CA1" w:rsidRDefault="00F47527" w:rsidP="00F47527">
            <w:pPr>
              <w:pStyle w:val="acctmergecolhdg"/>
              <w:spacing w:line="240" w:lineRule="atLeast"/>
              <w:rPr>
                <w:b w:val="0"/>
                <w:bCs/>
                <w:szCs w:val="22"/>
              </w:rPr>
            </w:pPr>
          </w:p>
        </w:tc>
        <w:tc>
          <w:tcPr>
            <w:tcW w:w="2457" w:type="dxa"/>
            <w:gridSpan w:val="3"/>
            <w:shd w:val="clear" w:color="auto" w:fill="auto"/>
          </w:tcPr>
          <w:p w14:paraId="783A5782" w14:textId="0AFA2F1C" w:rsidR="00F47527" w:rsidRPr="00206CA1" w:rsidRDefault="00F47527" w:rsidP="00F47527">
            <w:pPr>
              <w:pStyle w:val="acctmergecolhdg"/>
              <w:spacing w:line="240" w:lineRule="atLeast"/>
              <w:rPr>
                <w:b w:val="0"/>
                <w:bCs/>
                <w:szCs w:val="22"/>
              </w:rPr>
            </w:pPr>
            <w:r w:rsidRPr="00206CA1">
              <w:rPr>
                <w:b w:val="0"/>
                <w:bCs/>
                <w:szCs w:val="22"/>
              </w:rPr>
              <w:t>202</w:t>
            </w:r>
            <w:r w:rsidR="003E435A">
              <w:rPr>
                <w:b w:val="0"/>
                <w:bCs/>
                <w:szCs w:val="22"/>
              </w:rPr>
              <w:t>3</w:t>
            </w:r>
          </w:p>
        </w:tc>
      </w:tr>
      <w:tr w:rsidR="00D96889" w:rsidRPr="00206CA1" w14:paraId="0C9FCFAD" w14:textId="77777777" w:rsidTr="144E5215">
        <w:trPr>
          <w:cantSplit/>
          <w:tblHeader/>
        </w:trPr>
        <w:tc>
          <w:tcPr>
            <w:tcW w:w="4309" w:type="dxa"/>
            <w:shd w:val="clear" w:color="auto" w:fill="auto"/>
          </w:tcPr>
          <w:p w14:paraId="286934D1" w14:textId="77777777" w:rsidR="00D96889" w:rsidRPr="00206CA1" w:rsidRDefault="00D96889" w:rsidP="00D96889">
            <w:pPr>
              <w:pStyle w:val="acctfourfigures"/>
              <w:spacing w:line="240" w:lineRule="atLeast"/>
              <w:jc w:val="center"/>
              <w:rPr>
                <w:szCs w:val="22"/>
              </w:rPr>
            </w:pPr>
          </w:p>
          <w:p w14:paraId="671C0114" w14:textId="77777777" w:rsidR="00D96889" w:rsidRPr="00206CA1" w:rsidRDefault="00D96889" w:rsidP="00D96889">
            <w:pPr>
              <w:pStyle w:val="acctfourfigures"/>
              <w:spacing w:line="240" w:lineRule="atLeast"/>
              <w:jc w:val="center"/>
              <w:rPr>
                <w:szCs w:val="22"/>
              </w:rPr>
            </w:pPr>
          </w:p>
        </w:tc>
        <w:tc>
          <w:tcPr>
            <w:tcW w:w="992" w:type="dxa"/>
            <w:shd w:val="clear" w:color="auto" w:fill="auto"/>
          </w:tcPr>
          <w:p w14:paraId="38623D39" w14:textId="77777777" w:rsidR="00D96889" w:rsidRPr="00206CA1" w:rsidRDefault="00D96889" w:rsidP="00D96889">
            <w:pPr>
              <w:pStyle w:val="acctfourfigures"/>
              <w:tabs>
                <w:tab w:val="clear" w:pos="765"/>
              </w:tabs>
              <w:spacing w:line="240" w:lineRule="atLeast"/>
              <w:jc w:val="center"/>
              <w:rPr>
                <w:szCs w:val="22"/>
              </w:rPr>
            </w:pPr>
            <w:r w:rsidRPr="00206CA1">
              <w:rPr>
                <w:szCs w:val="22"/>
              </w:rPr>
              <w:t>Rate</w:t>
            </w:r>
          </w:p>
          <w:p w14:paraId="2BD38F32" w14:textId="77777777" w:rsidR="00D96889" w:rsidRPr="00206CA1" w:rsidRDefault="00D96889" w:rsidP="00D96889">
            <w:pPr>
              <w:pStyle w:val="acctfourfigures"/>
              <w:tabs>
                <w:tab w:val="clear" w:pos="765"/>
              </w:tabs>
              <w:spacing w:line="240" w:lineRule="atLeast"/>
              <w:jc w:val="center"/>
              <w:rPr>
                <w:i/>
                <w:iCs/>
                <w:szCs w:val="22"/>
                <w:cs/>
                <w:lang w:bidi="th-TH"/>
              </w:rPr>
            </w:pPr>
            <w:r w:rsidRPr="00206CA1">
              <w:rPr>
                <w:i/>
                <w:iCs/>
                <w:szCs w:val="22"/>
                <w:lang w:bidi="th-TH"/>
              </w:rPr>
              <w:t>(%)</w:t>
            </w:r>
          </w:p>
        </w:tc>
        <w:tc>
          <w:tcPr>
            <w:tcW w:w="180" w:type="dxa"/>
            <w:shd w:val="clear" w:color="auto" w:fill="auto"/>
          </w:tcPr>
          <w:p w14:paraId="6E2942AF" w14:textId="77777777" w:rsidR="00D96889" w:rsidRPr="00206CA1" w:rsidRDefault="00D96889" w:rsidP="00D96889">
            <w:pPr>
              <w:pStyle w:val="acctfourfigures"/>
              <w:tabs>
                <w:tab w:val="clear" w:pos="765"/>
              </w:tabs>
              <w:spacing w:line="240" w:lineRule="atLeast"/>
              <w:jc w:val="center"/>
              <w:rPr>
                <w:i/>
                <w:iCs/>
                <w:szCs w:val="22"/>
              </w:rPr>
            </w:pPr>
          </w:p>
          <w:p w14:paraId="3FF02564" w14:textId="77777777" w:rsidR="00D96889" w:rsidRPr="00206CA1" w:rsidRDefault="00D96889" w:rsidP="00D96889">
            <w:pPr>
              <w:pStyle w:val="acctfourfigures"/>
              <w:tabs>
                <w:tab w:val="clear" w:pos="765"/>
              </w:tabs>
              <w:spacing w:line="240" w:lineRule="atLeast"/>
              <w:jc w:val="center"/>
              <w:rPr>
                <w:i/>
                <w:iCs/>
                <w:szCs w:val="22"/>
              </w:rPr>
            </w:pPr>
          </w:p>
        </w:tc>
        <w:tc>
          <w:tcPr>
            <w:tcW w:w="1177" w:type="dxa"/>
            <w:shd w:val="clear" w:color="auto" w:fill="auto"/>
          </w:tcPr>
          <w:p w14:paraId="7AD743DE" w14:textId="77777777" w:rsidR="00D96889" w:rsidRPr="00206CA1" w:rsidRDefault="00D96889" w:rsidP="00D96889">
            <w:pPr>
              <w:pStyle w:val="acctfourfigures"/>
              <w:tabs>
                <w:tab w:val="clear" w:pos="765"/>
              </w:tabs>
              <w:spacing w:line="240" w:lineRule="atLeast"/>
              <w:ind w:left="-79" w:right="-90"/>
              <w:jc w:val="center"/>
              <w:rPr>
                <w:i/>
                <w:iCs/>
                <w:szCs w:val="22"/>
              </w:rPr>
            </w:pPr>
            <w:r w:rsidRPr="00206CA1">
              <w:rPr>
                <w:i/>
                <w:iCs/>
                <w:szCs w:val="22"/>
              </w:rPr>
              <w:t>(in thousand Baht)</w:t>
            </w:r>
          </w:p>
        </w:tc>
        <w:tc>
          <w:tcPr>
            <w:tcW w:w="180" w:type="dxa"/>
            <w:shd w:val="clear" w:color="auto" w:fill="auto"/>
          </w:tcPr>
          <w:p w14:paraId="2F5393FC" w14:textId="77777777" w:rsidR="00D96889" w:rsidRPr="00206CA1" w:rsidRDefault="00D96889" w:rsidP="00D96889">
            <w:pPr>
              <w:pStyle w:val="acctfourfigures"/>
              <w:tabs>
                <w:tab w:val="clear" w:pos="765"/>
              </w:tabs>
              <w:spacing w:line="240" w:lineRule="atLeast"/>
              <w:jc w:val="center"/>
              <w:rPr>
                <w:i/>
                <w:iCs/>
                <w:szCs w:val="22"/>
              </w:rPr>
            </w:pPr>
          </w:p>
          <w:p w14:paraId="3460F999" w14:textId="77777777" w:rsidR="00D96889" w:rsidRPr="00206CA1" w:rsidRDefault="00D96889" w:rsidP="00D96889">
            <w:pPr>
              <w:pStyle w:val="acctfourfigures"/>
              <w:tabs>
                <w:tab w:val="clear" w:pos="765"/>
              </w:tabs>
              <w:spacing w:line="240" w:lineRule="atLeast"/>
              <w:jc w:val="center"/>
              <w:rPr>
                <w:i/>
                <w:iCs/>
                <w:szCs w:val="22"/>
              </w:rPr>
            </w:pPr>
          </w:p>
        </w:tc>
        <w:tc>
          <w:tcPr>
            <w:tcW w:w="1015" w:type="dxa"/>
            <w:shd w:val="clear" w:color="auto" w:fill="auto"/>
          </w:tcPr>
          <w:p w14:paraId="07542E43" w14:textId="77777777" w:rsidR="00D96889" w:rsidRPr="00206CA1" w:rsidRDefault="00D96889" w:rsidP="00D96889">
            <w:pPr>
              <w:pStyle w:val="acctfourfigures"/>
              <w:tabs>
                <w:tab w:val="clear" w:pos="765"/>
              </w:tabs>
              <w:spacing w:line="240" w:lineRule="atLeast"/>
              <w:jc w:val="center"/>
              <w:rPr>
                <w:szCs w:val="22"/>
              </w:rPr>
            </w:pPr>
            <w:r w:rsidRPr="00206CA1">
              <w:rPr>
                <w:szCs w:val="22"/>
              </w:rPr>
              <w:t>Rate</w:t>
            </w:r>
          </w:p>
          <w:p w14:paraId="437F8559" w14:textId="77777777" w:rsidR="00D96889" w:rsidRPr="00206CA1" w:rsidRDefault="00D96889" w:rsidP="00D96889">
            <w:pPr>
              <w:pStyle w:val="acctfourfigures"/>
              <w:tabs>
                <w:tab w:val="clear" w:pos="765"/>
              </w:tabs>
              <w:spacing w:line="240" w:lineRule="atLeast"/>
              <w:jc w:val="center"/>
              <w:rPr>
                <w:i/>
                <w:iCs/>
                <w:szCs w:val="22"/>
                <w:cs/>
                <w:lang w:bidi="th-TH"/>
              </w:rPr>
            </w:pPr>
            <w:r w:rsidRPr="00206CA1">
              <w:rPr>
                <w:i/>
                <w:iCs/>
                <w:szCs w:val="22"/>
                <w:lang w:bidi="th-TH"/>
              </w:rPr>
              <w:t>(%)</w:t>
            </w:r>
          </w:p>
        </w:tc>
        <w:tc>
          <w:tcPr>
            <w:tcW w:w="180" w:type="dxa"/>
            <w:shd w:val="clear" w:color="auto" w:fill="auto"/>
          </w:tcPr>
          <w:p w14:paraId="0E2B8C57" w14:textId="77777777" w:rsidR="00D96889" w:rsidRPr="00206CA1" w:rsidRDefault="00D96889" w:rsidP="00D96889">
            <w:pPr>
              <w:pStyle w:val="acctfourfigures"/>
              <w:tabs>
                <w:tab w:val="clear" w:pos="765"/>
              </w:tabs>
              <w:spacing w:line="240" w:lineRule="atLeast"/>
              <w:jc w:val="center"/>
              <w:rPr>
                <w:i/>
                <w:iCs/>
                <w:szCs w:val="22"/>
              </w:rPr>
            </w:pPr>
          </w:p>
          <w:p w14:paraId="37B39363" w14:textId="77777777" w:rsidR="00D96889" w:rsidRPr="00206CA1" w:rsidRDefault="00D96889" w:rsidP="00D96889">
            <w:pPr>
              <w:pStyle w:val="acctfourfigures"/>
              <w:tabs>
                <w:tab w:val="clear" w:pos="765"/>
              </w:tabs>
              <w:spacing w:line="240" w:lineRule="atLeast"/>
              <w:jc w:val="center"/>
              <w:rPr>
                <w:i/>
                <w:iCs/>
                <w:szCs w:val="22"/>
              </w:rPr>
            </w:pPr>
          </w:p>
        </w:tc>
        <w:tc>
          <w:tcPr>
            <w:tcW w:w="1262" w:type="dxa"/>
            <w:shd w:val="clear" w:color="auto" w:fill="auto"/>
          </w:tcPr>
          <w:p w14:paraId="7F2A1620" w14:textId="77777777" w:rsidR="00D96889" w:rsidRPr="00206CA1" w:rsidRDefault="00D96889" w:rsidP="00D96889">
            <w:pPr>
              <w:pStyle w:val="acctfourfigures"/>
              <w:tabs>
                <w:tab w:val="clear" w:pos="765"/>
              </w:tabs>
              <w:spacing w:line="240" w:lineRule="atLeast"/>
              <w:ind w:left="-79"/>
              <w:jc w:val="center"/>
              <w:rPr>
                <w:i/>
                <w:iCs/>
                <w:szCs w:val="22"/>
              </w:rPr>
            </w:pPr>
            <w:r w:rsidRPr="00206CA1">
              <w:rPr>
                <w:i/>
                <w:iCs/>
                <w:szCs w:val="22"/>
              </w:rPr>
              <w:t>(in thousand Baht)</w:t>
            </w:r>
          </w:p>
        </w:tc>
      </w:tr>
      <w:tr w:rsidR="003E435A" w:rsidRPr="00206CA1" w14:paraId="7C6AF411" w14:textId="77777777" w:rsidTr="144E5215">
        <w:trPr>
          <w:cantSplit/>
          <w:trHeight w:val="64"/>
        </w:trPr>
        <w:tc>
          <w:tcPr>
            <w:tcW w:w="4309" w:type="dxa"/>
            <w:shd w:val="clear" w:color="auto" w:fill="auto"/>
          </w:tcPr>
          <w:p w14:paraId="69EED1AC" w14:textId="77777777" w:rsidR="003E435A" w:rsidRPr="00206CA1" w:rsidRDefault="003E435A" w:rsidP="003E435A">
            <w:pPr>
              <w:spacing w:line="240" w:lineRule="atLeast"/>
              <w:rPr>
                <w:szCs w:val="22"/>
              </w:rPr>
            </w:pPr>
            <w:r w:rsidRPr="00206CA1">
              <w:rPr>
                <w:szCs w:val="22"/>
              </w:rPr>
              <w:t>Profit before income tax expense</w:t>
            </w:r>
          </w:p>
        </w:tc>
        <w:tc>
          <w:tcPr>
            <w:tcW w:w="992" w:type="dxa"/>
            <w:shd w:val="clear" w:color="auto" w:fill="auto"/>
          </w:tcPr>
          <w:p w14:paraId="09EEABAC" w14:textId="77777777" w:rsidR="003E435A" w:rsidRPr="00206CA1" w:rsidRDefault="003E435A" w:rsidP="003E435A">
            <w:pPr>
              <w:pStyle w:val="acctfourfigures"/>
              <w:tabs>
                <w:tab w:val="clear" w:pos="765"/>
              </w:tabs>
              <w:spacing w:line="240" w:lineRule="atLeast"/>
              <w:jc w:val="center"/>
              <w:rPr>
                <w:szCs w:val="22"/>
              </w:rPr>
            </w:pPr>
          </w:p>
        </w:tc>
        <w:tc>
          <w:tcPr>
            <w:tcW w:w="180" w:type="dxa"/>
            <w:shd w:val="clear" w:color="auto" w:fill="auto"/>
          </w:tcPr>
          <w:p w14:paraId="243CA673" w14:textId="77777777" w:rsidR="003E435A" w:rsidRPr="00206CA1" w:rsidRDefault="003E435A" w:rsidP="003E435A">
            <w:pPr>
              <w:pStyle w:val="acctfourfigures"/>
              <w:spacing w:line="240" w:lineRule="atLeast"/>
              <w:jc w:val="center"/>
              <w:rPr>
                <w:szCs w:val="22"/>
              </w:rPr>
            </w:pPr>
          </w:p>
        </w:tc>
        <w:tc>
          <w:tcPr>
            <w:tcW w:w="1177" w:type="dxa"/>
            <w:tcBorders>
              <w:bottom w:val="double" w:sz="4" w:space="0" w:color="auto"/>
            </w:tcBorders>
            <w:shd w:val="clear" w:color="auto" w:fill="auto"/>
          </w:tcPr>
          <w:p w14:paraId="45CA4FC3" w14:textId="6AB476E6" w:rsidR="003E435A" w:rsidRPr="00206CA1" w:rsidRDefault="00282898" w:rsidP="003E435A">
            <w:pPr>
              <w:pStyle w:val="acctfourfigures"/>
              <w:tabs>
                <w:tab w:val="clear" w:pos="765"/>
                <w:tab w:val="decimal" w:pos="1018"/>
              </w:tabs>
              <w:spacing w:line="240" w:lineRule="atLeast"/>
              <w:ind w:right="-79"/>
              <w:rPr>
                <w:szCs w:val="22"/>
                <w:lang w:val="en-US"/>
              </w:rPr>
            </w:pPr>
            <w:r>
              <w:rPr>
                <w:szCs w:val="22"/>
                <w:lang w:val="en-US"/>
              </w:rPr>
              <w:t>1,582,632</w:t>
            </w:r>
          </w:p>
        </w:tc>
        <w:tc>
          <w:tcPr>
            <w:tcW w:w="180" w:type="dxa"/>
            <w:shd w:val="clear" w:color="auto" w:fill="auto"/>
          </w:tcPr>
          <w:p w14:paraId="7D62B857" w14:textId="77777777" w:rsidR="003E435A" w:rsidRPr="00206CA1" w:rsidRDefault="003E435A" w:rsidP="003E435A">
            <w:pPr>
              <w:pStyle w:val="acctfourfigures"/>
              <w:spacing w:line="240" w:lineRule="atLeast"/>
              <w:jc w:val="center"/>
              <w:rPr>
                <w:szCs w:val="22"/>
              </w:rPr>
            </w:pPr>
          </w:p>
        </w:tc>
        <w:tc>
          <w:tcPr>
            <w:tcW w:w="1015" w:type="dxa"/>
            <w:shd w:val="clear" w:color="auto" w:fill="auto"/>
          </w:tcPr>
          <w:p w14:paraId="4F46CCE7" w14:textId="77777777" w:rsidR="003E435A" w:rsidRPr="00206CA1" w:rsidRDefault="003E435A" w:rsidP="003E435A">
            <w:pPr>
              <w:pStyle w:val="acctfourfigures"/>
              <w:tabs>
                <w:tab w:val="clear" w:pos="765"/>
              </w:tabs>
              <w:spacing w:line="240" w:lineRule="atLeast"/>
              <w:jc w:val="center"/>
              <w:rPr>
                <w:szCs w:val="22"/>
              </w:rPr>
            </w:pPr>
          </w:p>
        </w:tc>
        <w:tc>
          <w:tcPr>
            <w:tcW w:w="180" w:type="dxa"/>
            <w:shd w:val="clear" w:color="auto" w:fill="auto"/>
          </w:tcPr>
          <w:p w14:paraId="6A2F97F3" w14:textId="77777777" w:rsidR="003E435A" w:rsidRPr="00206CA1" w:rsidRDefault="003E435A" w:rsidP="003E435A">
            <w:pPr>
              <w:pStyle w:val="acctfourfigures"/>
              <w:spacing w:line="240" w:lineRule="atLeast"/>
              <w:jc w:val="center"/>
              <w:rPr>
                <w:szCs w:val="22"/>
              </w:rPr>
            </w:pPr>
          </w:p>
        </w:tc>
        <w:tc>
          <w:tcPr>
            <w:tcW w:w="1262" w:type="dxa"/>
            <w:tcBorders>
              <w:bottom w:val="double" w:sz="4" w:space="0" w:color="auto"/>
            </w:tcBorders>
            <w:shd w:val="clear" w:color="auto" w:fill="auto"/>
          </w:tcPr>
          <w:p w14:paraId="3EE543E8" w14:textId="0AFDF54E" w:rsidR="003E435A" w:rsidRPr="00206CA1" w:rsidRDefault="003E435A" w:rsidP="003E435A">
            <w:pPr>
              <w:pStyle w:val="acctfourfigures"/>
              <w:tabs>
                <w:tab w:val="clear" w:pos="765"/>
                <w:tab w:val="decimal" w:pos="1100"/>
              </w:tabs>
              <w:spacing w:line="240" w:lineRule="atLeast"/>
              <w:ind w:right="-79"/>
              <w:rPr>
                <w:szCs w:val="22"/>
              </w:rPr>
            </w:pPr>
            <w:r w:rsidRPr="00206CA1">
              <w:t>2,230,999</w:t>
            </w:r>
          </w:p>
        </w:tc>
      </w:tr>
      <w:tr w:rsidR="003E435A" w:rsidRPr="00206CA1" w14:paraId="57D76460" w14:textId="77777777" w:rsidTr="144E5215">
        <w:trPr>
          <w:cantSplit/>
          <w:trHeight w:val="64"/>
        </w:trPr>
        <w:tc>
          <w:tcPr>
            <w:tcW w:w="4309" w:type="dxa"/>
            <w:shd w:val="clear" w:color="auto" w:fill="auto"/>
          </w:tcPr>
          <w:p w14:paraId="2E2239BF" w14:textId="77777777" w:rsidR="003E435A" w:rsidRPr="00206CA1" w:rsidRDefault="003E435A" w:rsidP="003E435A">
            <w:pPr>
              <w:spacing w:line="240" w:lineRule="atLeast"/>
              <w:rPr>
                <w:szCs w:val="22"/>
              </w:rPr>
            </w:pPr>
            <w:r w:rsidRPr="00206CA1">
              <w:rPr>
                <w:szCs w:val="22"/>
              </w:rPr>
              <w:t>Income tax using the Thai corporation tax rate</w:t>
            </w:r>
          </w:p>
        </w:tc>
        <w:tc>
          <w:tcPr>
            <w:tcW w:w="992" w:type="dxa"/>
            <w:shd w:val="clear" w:color="auto" w:fill="auto"/>
          </w:tcPr>
          <w:p w14:paraId="720E1ABE" w14:textId="727E1270" w:rsidR="003E435A" w:rsidRPr="00206CA1" w:rsidRDefault="00116B6B" w:rsidP="003E435A">
            <w:pPr>
              <w:pStyle w:val="acctfourfigures"/>
              <w:tabs>
                <w:tab w:val="clear" w:pos="765"/>
              </w:tabs>
              <w:spacing w:line="240" w:lineRule="atLeast"/>
              <w:jc w:val="center"/>
              <w:rPr>
                <w:szCs w:val="22"/>
              </w:rPr>
            </w:pPr>
            <w:r>
              <w:rPr>
                <w:szCs w:val="22"/>
              </w:rPr>
              <w:t>20</w:t>
            </w:r>
          </w:p>
        </w:tc>
        <w:tc>
          <w:tcPr>
            <w:tcW w:w="180" w:type="dxa"/>
            <w:shd w:val="clear" w:color="auto" w:fill="auto"/>
          </w:tcPr>
          <w:p w14:paraId="2224DA5E" w14:textId="77777777" w:rsidR="003E435A" w:rsidRPr="00206CA1" w:rsidRDefault="003E435A" w:rsidP="003E435A">
            <w:pPr>
              <w:pStyle w:val="acctfourfigures"/>
              <w:spacing w:line="240" w:lineRule="atLeast"/>
              <w:jc w:val="center"/>
              <w:rPr>
                <w:szCs w:val="22"/>
              </w:rPr>
            </w:pPr>
          </w:p>
        </w:tc>
        <w:tc>
          <w:tcPr>
            <w:tcW w:w="1177" w:type="dxa"/>
            <w:tcBorders>
              <w:top w:val="double" w:sz="4" w:space="0" w:color="auto"/>
            </w:tcBorders>
            <w:shd w:val="clear" w:color="auto" w:fill="auto"/>
          </w:tcPr>
          <w:p w14:paraId="7ADA1EFD" w14:textId="14E07774" w:rsidR="003E435A" w:rsidRPr="00206CA1" w:rsidRDefault="00821E65" w:rsidP="003E435A">
            <w:pPr>
              <w:pStyle w:val="acctfourfigures"/>
              <w:tabs>
                <w:tab w:val="clear" w:pos="765"/>
                <w:tab w:val="decimal" w:pos="1018"/>
              </w:tabs>
              <w:spacing w:line="240" w:lineRule="atLeast"/>
              <w:ind w:right="-79"/>
              <w:rPr>
                <w:szCs w:val="22"/>
                <w:lang w:val="en-US"/>
              </w:rPr>
            </w:pPr>
            <w:r>
              <w:rPr>
                <w:szCs w:val="22"/>
                <w:lang w:val="en-US"/>
              </w:rPr>
              <w:t>316,</w:t>
            </w:r>
            <w:r w:rsidR="00A64F38">
              <w:rPr>
                <w:szCs w:val="22"/>
                <w:lang w:val="en-US"/>
              </w:rPr>
              <w:t>526</w:t>
            </w:r>
          </w:p>
        </w:tc>
        <w:tc>
          <w:tcPr>
            <w:tcW w:w="180" w:type="dxa"/>
            <w:shd w:val="clear" w:color="auto" w:fill="auto"/>
          </w:tcPr>
          <w:p w14:paraId="1CE3BDC2" w14:textId="77777777" w:rsidR="003E435A" w:rsidRPr="00206CA1" w:rsidRDefault="003E435A" w:rsidP="003E435A">
            <w:pPr>
              <w:pStyle w:val="acctfourfigures"/>
              <w:spacing w:line="240" w:lineRule="atLeast"/>
              <w:jc w:val="center"/>
              <w:rPr>
                <w:szCs w:val="22"/>
              </w:rPr>
            </w:pPr>
          </w:p>
        </w:tc>
        <w:tc>
          <w:tcPr>
            <w:tcW w:w="1015" w:type="dxa"/>
            <w:shd w:val="clear" w:color="auto" w:fill="auto"/>
          </w:tcPr>
          <w:p w14:paraId="67F37A0A" w14:textId="0C9192A8" w:rsidR="003E435A" w:rsidRPr="00206CA1" w:rsidRDefault="003E435A" w:rsidP="003E435A">
            <w:pPr>
              <w:pStyle w:val="acctfourfigures"/>
              <w:tabs>
                <w:tab w:val="clear" w:pos="765"/>
              </w:tabs>
              <w:spacing w:line="240" w:lineRule="atLeast"/>
              <w:jc w:val="center"/>
              <w:rPr>
                <w:szCs w:val="22"/>
              </w:rPr>
            </w:pPr>
            <w:r w:rsidRPr="00206CA1">
              <w:rPr>
                <w:szCs w:val="22"/>
              </w:rPr>
              <w:t>20</w:t>
            </w:r>
          </w:p>
        </w:tc>
        <w:tc>
          <w:tcPr>
            <w:tcW w:w="180" w:type="dxa"/>
            <w:shd w:val="clear" w:color="auto" w:fill="auto"/>
          </w:tcPr>
          <w:p w14:paraId="029DC52D" w14:textId="77777777" w:rsidR="003E435A" w:rsidRPr="00206CA1" w:rsidRDefault="003E435A" w:rsidP="003E435A">
            <w:pPr>
              <w:pStyle w:val="acctfourfigures"/>
              <w:spacing w:line="240" w:lineRule="atLeast"/>
              <w:jc w:val="center"/>
              <w:rPr>
                <w:szCs w:val="22"/>
              </w:rPr>
            </w:pPr>
          </w:p>
        </w:tc>
        <w:tc>
          <w:tcPr>
            <w:tcW w:w="1262" w:type="dxa"/>
            <w:tcBorders>
              <w:top w:val="double" w:sz="4" w:space="0" w:color="auto"/>
            </w:tcBorders>
            <w:shd w:val="clear" w:color="auto" w:fill="auto"/>
          </w:tcPr>
          <w:p w14:paraId="79A20644" w14:textId="7C39CEA5" w:rsidR="003E435A" w:rsidRPr="00206CA1" w:rsidRDefault="003E435A" w:rsidP="003E435A">
            <w:pPr>
              <w:pStyle w:val="acctfourfigures"/>
              <w:tabs>
                <w:tab w:val="clear" w:pos="765"/>
                <w:tab w:val="decimal" w:pos="1100"/>
              </w:tabs>
              <w:spacing w:line="240" w:lineRule="atLeast"/>
              <w:ind w:right="-79"/>
              <w:rPr>
                <w:szCs w:val="22"/>
              </w:rPr>
            </w:pPr>
            <w:r w:rsidRPr="00206CA1">
              <w:t>446,200</w:t>
            </w:r>
          </w:p>
        </w:tc>
      </w:tr>
      <w:tr w:rsidR="003E435A" w:rsidRPr="00206CA1" w14:paraId="5F8104E7" w14:textId="77777777" w:rsidTr="144E5215">
        <w:trPr>
          <w:cantSplit/>
        </w:trPr>
        <w:tc>
          <w:tcPr>
            <w:tcW w:w="4309" w:type="dxa"/>
            <w:shd w:val="clear" w:color="auto" w:fill="auto"/>
          </w:tcPr>
          <w:p w14:paraId="7D32A996" w14:textId="77777777" w:rsidR="003E435A" w:rsidRPr="00206CA1" w:rsidRDefault="003E435A" w:rsidP="003E435A">
            <w:pPr>
              <w:spacing w:line="240" w:lineRule="atLeast"/>
              <w:rPr>
                <w:szCs w:val="22"/>
              </w:rPr>
            </w:pPr>
            <w:r w:rsidRPr="00206CA1">
              <w:rPr>
                <w:szCs w:val="22"/>
              </w:rPr>
              <w:t>Income not subject to tax</w:t>
            </w:r>
          </w:p>
        </w:tc>
        <w:tc>
          <w:tcPr>
            <w:tcW w:w="992" w:type="dxa"/>
            <w:shd w:val="clear" w:color="auto" w:fill="auto"/>
          </w:tcPr>
          <w:p w14:paraId="1BA0E338" w14:textId="77777777" w:rsidR="003E435A" w:rsidRPr="00206CA1" w:rsidRDefault="003E435A" w:rsidP="003E435A">
            <w:pPr>
              <w:pStyle w:val="acctfourfigures"/>
              <w:tabs>
                <w:tab w:val="clear" w:pos="765"/>
                <w:tab w:val="decimal" w:pos="461"/>
              </w:tabs>
              <w:spacing w:line="240" w:lineRule="atLeast"/>
              <w:rPr>
                <w:szCs w:val="22"/>
              </w:rPr>
            </w:pPr>
          </w:p>
        </w:tc>
        <w:tc>
          <w:tcPr>
            <w:tcW w:w="180" w:type="dxa"/>
            <w:shd w:val="clear" w:color="auto" w:fill="auto"/>
          </w:tcPr>
          <w:p w14:paraId="06399B69" w14:textId="77777777" w:rsidR="003E435A" w:rsidRPr="00206CA1" w:rsidRDefault="003E435A" w:rsidP="003E435A">
            <w:pPr>
              <w:pStyle w:val="acctfourfigures"/>
              <w:spacing w:line="240" w:lineRule="atLeast"/>
              <w:rPr>
                <w:szCs w:val="22"/>
              </w:rPr>
            </w:pPr>
          </w:p>
        </w:tc>
        <w:tc>
          <w:tcPr>
            <w:tcW w:w="1177" w:type="dxa"/>
            <w:shd w:val="clear" w:color="auto" w:fill="auto"/>
          </w:tcPr>
          <w:p w14:paraId="6B0BCA3B" w14:textId="096204B8" w:rsidR="003E435A" w:rsidRPr="00206CA1" w:rsidRDefault="00EB3AF5" w:rsidP="003E435A">
            <w:pPr>
              <w:pStyle w:val="acctfourfigures"/>
              <w:tabs>
                <w:tab w:val="clear" w:pos="765"/>
                <w:tab w:val="decimal" w:pos="1100"/>
              </w:tabs>
              <w:spacing w:line="240" w:lineRule="atLeast"/>
              <w:ind w:right="-79"/>
              <w:rPr>
                <w:szCs w:val="22"/>
                <w:lang w:val="en-US"/>
              </w:rPr>
            </w:pPr>
            <w:r>
              <w:rPr>
                <w:szCs w:val="22"/>
                <w:lang w:val="en-US"/>
              </w:rPr>
              <w:t>(305,2</w:t>
            </w:r>
            <w:r w:rsidR="00D617E6">
              <w:rPr>
                <w:szCs w:val="22"/>
                <w:lang w:val="en-US"/>
              </w:rPr>
              <w:t>5</w:t>
            </w:r>
            <w:r>
              <w:rPr>
                <w:szCs w:val="22"/>
                <w:lang w:val="en-US"/>
              </w:rPr>
              <w:t>6)</w:t>
            </w:r>
          </w:p>
        </w:tc>
        <w:tc>
          <w:tcPr>
            <w:tcW w:w="180" w:type="dxa"/>
            <w:shd w:val="clear" w:color="auto" w:fill="auto"/>
          </w:tcPr>
          <w:p w14:paraId="3E5A3763" w14:textId="77777777" w:rsidR="003E435A" w:rsidRPr="00206CA1" w:rsidRDefault="003E435A" w:rsidP="003E435A">
            <w:pPr>
              <w:pStyle w:val="acctfourfigures"/>
              <w:spacing w:line="240" w:lineRule="atLeast"/>
              <w:rPr>
                <w:szCs w:val="22"/>
              </w:rPr>
            </w:pPr>
          </w:p>
        </w:tc>
        <w:tc>
          <w:tcPr>
            <w:tcW w:w="1015" w:type="dxa"/>
            <w:shd w:val="clear" w:color="auto" w:fill="auto"/>
          </w:tcPr>
          <w:p w14:paraId="260BB7D8" w14:textId="77777777" w:rsidR="003E435A" w:rsidRPr="00206CA1" w:rsidRDefault="003E435A" w:rsidP="003E435A">
            <w:pPr>
              <w:pStyle w:val="acctfourfigures"/>
              <w:tabs>
                <w:tab w:val="clear" w:pos="765"/>
                <w:tab w:val="decimal" w:pos="461"/>
              </w:tabs>
              <w:spacing w:line="240" w:lineRule="atLeast"/>
              <w:rPr>
                <w:szCs w:val="22"/>
              </w:rPr>
            </w:pPr>
          </w:p>
        </w:tc>
        <w:tc>
          <w:tcPr>
            <w:tcW w:w="180" w:type="dxa"/>
            <w:shd w:val="clear" w:color="auto" w:fill="auto"/>
          </w:tcPr>
          <w:p w14:paraId="2A989C02" w14:textId="77777777" w:rsidR="003E435A" w:rsidRPr="00206CA1" w:rsidRDefault="003E435A" w:rsidP="003E435A">
            <w:pPr>
              <w:pStyle w:val="acctfourfigures"/>
              <w:spacing w:line="240" w:lineRule="atLeast"/>
              <w:rPr>
                <w:szCs w:val="22"/>
              </w:rPr>
            </w:pPr>
          </w:p>
        </w:tc>
        <w:tc>
          <w:tcPr>
            <w:tcW w:w="1262" w:type="dxa"/>
            <w:shd w:val="clear" w:color="auto" w:fill="auto"/>
          </w:tcPr>
          <w:p w14:paraId="3BA5B798" w14:textId="78EFF7CA" w:rsidR="003E435A" w:rsidRPr="00206CA1" w:rsidRDefault="003E435A" w:rsidP="003E435A">
            <w:pPr>
              <w:pStyle w:val="acctfourfigures"/>
              <w:tabs>
                <w:tab w:val="clear" w:pos="765"/>
                <w:tab w:val="decimal" w:pos="1100"/>
              </w:tabs>
              <w:spacing w:line="240" w:lineRule="atLeast"/>
              <w:ind w:right="-79"/>
            </w:pPr>
            <w:r w:rsidRPr="00206CA1">
              <w:t>(449,008)</w:t>
            </w:r>
          </w:p>
        </w:tc>
      </w:tr>
      <w:tr w:rsidR="003E435A" w:rsidRPr="00206CA1" w14:paraId="57F7200A" w14:textId="77777777" w:rsidTr="144E5215">
        <w:trPr>
          <w:cantSplit/>
        </w:trPr>
        <w:tc>
          <w:tcPr>
            <w:tcW w:w="4309" w:type="dxa"/>
            <w:shd w:val="clear" w:color="auto" w:fill="auto"/>
          </w:tcPr>
          <w:p w14:paraId="73A60514" w14:textId="77777777" w:rsidR="003E435A" w:rsidRPr="00206CA1" w:rsidRDefault="003E435A" w:rsidP="003E435A">
            <w:pPr>
              <w:spacing w:line="240" w:lineRule="atLeast"/>
              <w:rPr>
                <w:szCs w:val="22"/>
              </w:rPr>
            </w:pPr>
            <w:r w:rsidRPr="00206CA1">
              <w:rPr>
                <w:szCs w:val="22"/>
              </w:rPr>
              <w:t>Expenses not deductible for tax purposes</w:t>
            </w:r>
          </w:p>
        </w:tc>
        <w:tc>
          <w:tcPr>
            <w:tcW w:w="992" w:type="dxa"/>
            <w:shd w:val="clear" w:color="auto" w:fill="auto"/>
          </w:tcPr>
          <w:p w14:paraId="431DD770" w14:textId="77777777" w:rsidR="003E435A" w:rsidRPr="00206CA1" w:rsidRDefault="003E435A" w:rsidP="003E435A">
            <w:pPr>
              <w:pStyle w:val="acctfourfigures"/>
              <w:tabs>
                <w:tab w:val="clear" w:pos="765"/>
                <w:tab w:val="decimal" w:pos="461"/>
              </w:tabs>
              <w:spacing w:line="240" w:lineRule="atLeast"/>
              <w:rPr>
                <w:szCs w:val="22"/>
              </w:rPr>
            </w:pPr>
          </w:p>
        </w:tc>
        <w:tc>
          <w:tcPr>
            <w:tcW w:w="180" w:type="dxa"/>
            <w:shd w:val="clear" w:color="auto" w:fill="auto"/>
          </w:tcPr>
          <w:p w14:paraId="6ADEB13C" w14:textId="77777777" w:rsidR="003E435A" w:rsidRPr="00206CA1" w:rsidRDefault="003E435A" w:rsidP="003E435A">
            <w:pPr>
              <w:pStyle w:val="acctfourfigures"/>
              <w:spacing w:line="240" w:lineRule="atLeast"/>
              <w:rPr>
                <w:szCs w:val="22"/>
              </w:rPr>
            </w:pPr>
          </w:p>
        </w:tc>
        <w:tc>
          <w:tcPr>
            <w:tcW w:w="1177" w:type="dxa"/>
            <w:shd w:val="clear" w:color="auto" w:fill="auto"/>
          </w:tcPr>
          <w:p w14:paraId="7C424AEC" w14:textId="27D69994" w:rsidR="003E435A" w:rsidRPr="00206CA1" w:rsidRDefault="00C10CAF" w:rsidP="003E435A">
            <w:pPr>
              <w:pStyle w:val="acctfourfigures"/>
              <w:tabs>
                <w:tab w:val="clear" w:pos="765"/>
                <w:tab w:val="decimal" w:pos="1018"/>
              </w:tabs>
              <w:spacing w:line="240" w:lineRule="atLeast"/>
              <w:ind w:right="-79"/>
              <w:rPr>
                <w:szCs w:val="22"/>
                <w:lang w:val="en-US"/>
              </w:rPr>
            </w:pPr>
            <w:r>
              <w:rPr>
                <w:szCs w:val="22"/>
                <w:lang w:val="en-US"/>
              </w:rPr>
              <w:t>1,118</w:t>
            </w:r>
          </w:p>
        </w:tc>
        <w:tc>
          <w:tcPr>
            <w:tcW w:w="180" w:type="dxa"/>
            <w:shd w:val="clear" w:color="auto" w:fill="auto"/>
          </w:tcPr>
          <w:p w14:paraId="164130F4" w14:textId="77777777" w:rsidR="003E435A" w:rsidRPr="00206CA1" w:rsidRDefault="003E435A" w:rsidP="003E435A">
            <w:pPr>
              <w:pStyle w:val="acctfourfigures"/>
              <w:spacing w:line="240" w:lineRule="atLeast"/>
              <w:rPr>
                <w:szCs w:val="22"/>
              </w:rPr>
            </w:pPr>
          </w:p>
        </w:tc>
        <w:tc>
          <w:tcPr>
            <w:tcW w:w="1015" w:type="dxa"/>
            <w:shd w:val="clear" w:color="auto" w:fill="auto"/>
          </w:tcPr>
          <w:p w14:paraId="5DFFC5CC" w14:textId="77777777" w:rsidR="003E435A" w:rsidRPr="00206CA1" w:rsidRDefault="003E435A" w:rsidP="003E435A">
            <w:pPr>
              <w:pStyle w:val="acctfourfigures"/>
              <w:tabs>
                <w:tab w:val="clear" w:pos="765"/>
                <w:tab w:val="decimal" w:pos="461"/>
              </w:tabs>
              <w:spacing w:line="240" w:lineRule="atLeast"/>
              <w:rPr>
                <w:szCs w:val="22"/>
              </w:rPr>
            </w:pPr>
          </w:p>
        </w:tc>
        <w:tc>
          <w:tcPr>
            <w:tcW w:w="180" w:type="dxa"/>
            <w:shd w:val="clear" w:color="auto" w:fill="auto"/>
          </w:tcPr>
          <w:p w14:paraId="3854160D" w14:textId="77777777" w:rsidR="003E435A" w:rsidRPr="00206CA1" w:rsidRDefault="003E435A" w:rsidP="003E435A">
            <w:pPr>
              <w:pStyle w:val="acctfourfigures"/>
              <w:spacing w:line="240" w:lineRule="atLeast"/>
              <w:rPr>
                <w:szCs w:val="22"/>
              </w:rPr>
            </w:pPr>
          </w:p>
        </w:tc>
        <w:tc>
          <w:tcPr>
            <w:tcW w:w="1262" w:type="dxa"/>
            <w:shd w:val="clear" w:color="auto" w:fill="auto"/>
          </w:tcPr>
          <w:p w14:paraId="0CDEBCA1" w14:textId="4CBDAD96" w:rsidR="003E435A" w:rsidRPr="00206CA1" w:rsidRDefault="003E435A" w:rsidP="003E435A">
            <w:pPr>
              <w:pStyle w:val="acctfourfigures"/>
              <w:tabs>
                <w:tab w:val="clear" w:pos="765"/>
                <w:tab w:val="decimal" w:pos="1100"/>
              </w:tabs>
              <w:spacing w:line="240" w:lineRule="atLeast"/>
              <w:ind w:right="-79"/>
              <w:rPr>
                <w:szCs w:val="22"/>
              </w:rPr>
            </w:pPr>
            <w:r w:rsidRPr="00206CA1">
              <w:t>1,898</w:t>
            </w:r>
          </w:p>
        </w:tc>
      </w:tr>
      <w:tr w:rsidR="00827607" w:rsidRPr="00206CA1" w14:paraId="4CAC54D4" w14:textId="77777777" w:rsidTr="144E5215">
        <w:trPr>
          <w:cantSplit/>
        </w:trPr>
        <w:tc>
          <w:tcPr>
            <w:tcW w:w="4309" w:type="dxa"/>
            <w:shd w:val="clear" w:color="auto" w:fill="auto"/>
          </w:tcPr>
          <w:p w14:paraId="4A4BD75D" w14:textId="77777777" w:rsidR="00925922" w:rsidRDefault="00CB401A" w:rsidP="003E435A">
            <w:pPr>
              <w:spacing w:line="240" w:lineRule="atLeast"/>
              <w:rPr>
                <w:szCs w:val="22"/>
              </w:rPr>
            </w:pPr>
            <w:r w:rsidRPr="00350156">
              <w:rPr>
                <w:szCs w:val="22"/>
              </w:rPr>
              <w:t xml:space="preserve">Recognition of previously unrecognised </w:t>
            </w:r>
          </w:p>
          <w:p w14:paraId="090DAC15" w14:textId="052F7B57" w:rsidR="00827607" w:rsidRPr="00206CA1" w:rsidRDefault="00925922" w:rsidP="003E435A">
            <w:pPr>
              <w:spacing w:line="240" w:lineRule="atLeast"/>
              <w:rPr>
                <w:szCs w:val="22"/>
              </w:rPr>
            </w:pPr>
            <w:r>
              <w:rPr>
                <w:szCs w:val="22"/>
              </w:rPr>
              <w:t xml:space="preserve">   </w:t>
            </w:r>
            <w:r w:rsidR="00CB401A" w:rsidRPr="00350156">
              <w:rPr>
                <w:szCs w:val="22"/>
              </w:rPr>
              <w:t>tax losses</w:t>
            </w:r>
          </w:p>
        </w:tc>
        <w:tc>
          <w:tcPr>
            <w:tcW w:w="992" w:type="dxa"/>
            <w:shd w:val="clear" w:color="auto" w:fill="auto"/>
          </w:tcPr>
          <w:p w14:paraId="6C8F4631" w14:textId="77777777" w:rsidR="00827607" w:rsidRPr="00206CA1" w:rsidRDefault="00827607" w:rsidP="003E435A">
            <w:pPr>
              <w:pStyle w:val="acctfourfigures"/>
              <w:tabs>
                <w:tab w:val="clear" w:pos="765"/>
                <w:tab w:val="decimal" w:pos="461"/>
              </w:tabs>
              <w:spacing w:line="240" w:lineRule="atLeast"/>
              <w:rPr>
                <w:szCs w:val="22"/>
              </w:rPr>
            </w:pPr>
          </w:p>
        </w:tc>
        <w:tc>
          <w:tcPr>
            <w:tcW w:w="180" w:type="dxa"/>
            <w:shd w:val="clear" w:color="auto" w:fill="auto"/>
          </w:tcPr>
          <w:p w14:paraId="4F84B837" w14:textId="77777777" w:rsidR="00827607" w:rsidRPr="00206CA1" w:rsidRDefault="00827607" w:rsidP="003E435A">
            <w:pPr>
              <w:pStyle w:val="acctfourfigures"/>
              <w:spacing w:line="240" w:lineRule="atLeast"/>
              <w:rPr>
                <w:szCs w:val="22"/>
              </w:rPr>
            </w:pPr>
          </w:p>
        </w:tc>
        <w:tc>
          <w:tcPr>
            <w:tcW w:w="1177" w:type="dxa"/>
            <w:shd w:val="clear" w:color="auto" w:fill="auto"/>
          </w:tcPr>
          <w:p w14:paraId="3C631A17" w14:textId="77777777" w:rsidR="00827607" w:rsidRDefault="00827607" w:rsidP="003E435A">
            <w:pPr>
              <w:pStyle w:val="acctfourfigures"/>
              <w:tabs>
                <w:tab w:val="clear" w:pos="765"/>
                <w:tab w:val="decimal" w:pos="1018"/>
              </w:tabs>
              <w:spacing w:line="240" w:lineRule="atLeast"/>
              <w:ind w:right="-79"/>
              <w:rPr>
                <w:szCs w:val="22"/>
                <w:lang w:val="en-US"/>
              </w:rPr>
            </w:pPr>
          </w:p>
          <w:p w14:paraId="319BFDE8" w14:textId="75AA37CB" w:rsidR="00827607" w:rsidRDefault="00F066DC" w:rsidP="003E435A">
            <w:pPr>
              <w:pStyle w:val="acctfourfigures"/>
              <w:tabs>
                <w:tab w:val="clear" w:pos="765"/>
                <w:tab w:val="decimal" w:pos="1018"/>
              </w:tabs>
              <w:spacing w:line="240" w:lineRule="atLeast"/>
              <w:ind w:right="-79"/>
              <w:rPr>
                <w:szCs w:val="22"/>
                <w:lang w:val="en-US"/>
              </w:rPr>
            </w:pPr>
            <w:r>
              <w:rPr>
                <w:szCs w:val="22"/>
                <w:lang w:val="en-US"/>
              </w:rPr>
              <w:t>(</w:t>
            </w:r>
            <w:r w:rsidR="00587ED8">
              <w:rPr>
                <w:szCs w:val="22"/>
                <w:lang w:val="en-US"/>
              </w:rPr>
              <w:t>5,044</w:t>
            </w:r>
            <w:r>
              <w:rPr>
                <w:szCs w:val="22"/>
                <w:lang w:val="en-US"/>
              </w:rPr>
              <w:t>)</w:t>
            </w:r>
          </w:p>
        </w:tc>
        <w:tc>
          <w:tcPr>
            <w:tcW w:w="180" w:type="dxa"/>
            <w:shd w:val="clear" w:color="auto" w:fill="auto"/>
          </w:tcPr>
          <w:p w14:paraId="486884A6" w14:textId="77777777" w:rsidR="00827607" w:rsidRPr="00206CA1" w:rsidRDefault="00827607" w:rsidP="003E435A">
            <w:pPr>
              <w:pStyle w:val="acctfourfigures"/>
              <w:spacing w:line="240" w:lineRule="atLeast"/>
              <w:rPr>
                <w:szCs w:val="22"/>
              </w:rPr>
            </w:pPr>
          </w:p>
        </w:tc>
        <w:tc>
          <w:tcPr>
            <w:tcW w:w="1015" w:type="dxa"/>
            <w:shd w:val="clear" w:color="auto" w:fill="auto"/>
          </w:tcPr>
          <w:p w14:paraId="6CB5A633" w14:textId="77777777" w:rsidR="00827607" w:rsidRPr="00206CA1" w:rsidRDefault="00827607" w:rsidP="003E435A">
            <w:pPr>
              <w:pStyle w:val="acctfourfigures"/>
              <w:tabs>
                <w:tab w:val="clear" w:pos="765"/>
                <w:tab w:val="decimal" w:pos="461"/>
              </w:tabs>
              <w:spacing w:line="240" w:lineRule="atLeast"/>
              <w:rPr>
                <w:szCs w:val="22"/>
              </w:rPr>
            </w:pPr>
          </w:p>
        </w:tc>
        <w:tc>
          <w:tcPr>
            <w:tcW w:w="180" w:type="dxa"/>
            <w:shd w:val="clear" w:color="auto" w:fill="auto"/>
          </w:tcPr>
          <w:p w14:paraId="0FB5E0D3" w14:textId="77777777" w:rsidR="00827607" w:rsidRPr="00206CA1" w:rsidRDefault="00827607" w:rsidP="003E435A">
            <w:pPr>
              <w:pStyle w:val="acctfourfigures"/>
              <w:spacing w:line="240" w:lineRule="atLeast"/>
              <w:rPr>
                <w:szCs w:val="22"/>
              </w:rPr>
            </w:pPr>
          </w:p>
        </w:tc>
        <w:tc>
          <w:tcPr>
            <w:tcW w:w="1262" w:type="dxa"/>
            <w:shd w:val="clear" w:color="auto" w:fill="auto"/>
          </w:tcPr>
          <w:p w14:paraId="6E4BCA5A" w14:textId="77777777" w:rsidR="00827607" w:rsidRDefault="00827607" w:rsidP="003E435A">
            <w:pPr>
              <w:pStyle w:val="acctfourfigures"/>
              <w:tabs>
                <w:tab w:val="clear" w:pos="765"/>
                <w:tab w:val="decimal" w:pos="1100"/>
              </w:tabs>
              <w:spacing w:line="240" w:lineRule="atLeast"/>
              <w:ind w:right="-79"/>
            </w:pPr>
          </w:p>
          <w:p w14:paraId="4F7EC084" w14:textId="6C9EDF6B" w:rsidR="00827607" w:rsidRPr="00206CA1" w:rsidRDefault="00274786" w:rsidP="003E435A">
            <w:pPr>
              <w:pStyle w:val="acctfourfigures"/>
              <w:tabs>
                <w:tab w:val="clear" w:pos="765"/>
                <w:tab w:val="decimal" w:pos="1100"/>
              </w:tabs>
              <w:spacing w:line="240" w:lineRule="atLeast"/>
              <w:ind w:right="-79"/>
            </w:pPr>
            <w:r>
              <w:t>-</w:t>
            </w:r>
          </w:p>
        </w:tc>
      </w:tr>
      <w:tr w:rsidR="003E435A" w:rsidRPr="00206CA1" w14:paraId="162148F1" w14:textId="77777777" w:rsidTr="144E5215">
        <w:trPr>
          <w:cantSplit/>
        </w:trPr>
        <w:tc>
          <w:tcPr>
            <w:tcW w:w="4309" w:type="dxa"/>
            <w:shd w:val="clear" w:color="auto" w:fill="auto"/>
          </w:tcPr>
          <w:p w14:paraId="1A92B5E7" w14:textId="77777777" w:rsidR="003E435A" w:rsidRPr="00206CA1" w:rsidRDefault="003E435A" w:rsidP="003E435A">
            <w:pPr>
              <w:spacing w:line="240" w:lineRule="atLeast"/>
              <w:rPr>
                <w:szCs w:val="22"/>
              </w:rPr>
            </w:pPr>
            <w:r w:rsidRPr="00206CA1">
              <w:rPr>
                <w:szCs w:val="22"/>
              </w:rPr>
              <w:t>Current year losses for which no deferred tax</w:t>
            </w:r>
          </w:p>
          <w:p w14:paraId="10847089" w14:textId="7898ED72" w:rsidR="003E435A" w:rsidRPr="00206CA1" w:rsidRDefault="003E435A" w:rsidP="003E435A">
            <w:pPr>
              <w:spacing w:line="240" w:lineRule="atLeast"/>
              <w:rPr>
                <w:szCs w:val="22"/>
              </w:rPr>
            </w:pPr>
            <w:r w:rsidRPr="00206CA1">
              <w:rPr>
                <w:szCs w:val="22"/>
              </w:rPr>
              <w:t xml:space="preserve">   asset was recognised</w:t>
            </w:r>
          </w:p>
        </w:tc>
        <w:tc>
          <w:tcPr>
            <w:tcW w:w="992" w:type="dxa"/>
            <w:shd w:val="clear" w:color="auto" w:fill="auto"/>
          </w:tcPr>
          <w:p w14:paraId="43DDFF8D" w14:textId="77777777" w:rsidR="003E435A" w:rsidRPr="00206CA1" w:rsidRDefault="003E435A" w:rsidP="003E435A">
            <w:pPr>
              <w:pStyle w:val="acctfourfigures"/>
              <w:tabs>
                <w:tab w:val="clear" w:pos="765"/>
                <w:tab w:val="decimal" w:pos="461"/>
              </w:tabs>
              <w:spacing w:line="240" w:lineRule="atLeast"/>
              <w:rPr>
                <w:szCs w:val="22"/>
              </w:rPr>
            </w:pPr>
          </w:p>
        </w:tc>
        <w:tc>
          <w:tcPr>
            <w:tcW w:w="180" w:type="dxa"/>
            <w:shd w:val="clear" w:color="auto" w:fill="auto"/>
          </w:tcPr>
          <w:p w14:paraId="36A19E83" w14:textId="77777777" w:rsidR="003E435A" w:rsidRPr="00206CA1" w:rsidRDefault="003E435A" w:rsidP="003E435A">
            <w:pPr>
              <w:pStyle w:val="acctfourfigures"/>
              <w:spacing w:line="240" w:lineRule="atLeast"/>
              <w:rPr>
                <w:szCs w:val="22"/>
              </w:rPr>
            </w:pPr>
          </w:p>
        </w:tc>
        <w:tc>
          <w:tcPr>
            <w:tcW w:w="1177" w:type="dxa"/>
            <w:shd w:val="clear" w:color="auto" w:fill="auto"/>
          </w:tcPr>
          <w:p w14:paraId="58B06A74" w14:textId="77777777" w:rsidR="003E435A" w:rsidRDefault="003E435A" w:rsidP="003E435A">
            <w:pPr>
              <w:pStyle w:val="acctfourfigures"/>
              <w:tabs>
                <w:tab w:val="clear" w:pos="765"/>
                <w:tab w:val="decimal" w:pos="1018"/>
              </w:tabs>
              <w:spacing w:line="240" w:lineRule="atLeast"/>
              <w:ind w:right="-79"/>
              <w:rPr>
                <w:szCs w:val="22"/>
                <w:lang w:val="en-US"/>
              </w:rPr>
            </w:pPr>
          </w:p>
          <w:p w14:paraId="714ADCB5" w14:textId="02F0DC2E" w:rsidR="003E435A" w:rsidRPr="00206CA1" w:rsidRDefault="003B79E1" w:rsidP="003E435A">
            <w:pPr>
              <w:pStyle w:val="acctfourfigures"/>
              <w:tabs>
                <w:tab w:val="clear" w:pos="765"/>
                <w:tab w:val="decimal" w:pos="1018"/>
              </w:tabs>
              <w:spacing w:line="240" w:lineRule="atLeast"/>
              <w:ind w:right="-79"/>
              <w:rPr>
                <w:szCs w:val="22"/>
                <w:lang w:val="en-US"/>
              </w:rPr>
            </w:pPr>
            <w:r>
              <w:rPr>
                <w:szCs w:val="22"/>
                <w:lang w:val="en-US"/>
              </w:rPr>
              <w:t>-</w:t>
            </w:r>
          </w:p>
        </w:tc>
        <w:tc>
          <w:tcPr>
            <w:tcW w:w="180" w:type="dxa"/>
            <w:shd w:val="clear" w:color="auto" w:fill="auto"/>
          </w:tcPr>
          <w:p w14:paraId="6001F2C7" w14:textId="77777777" w:rsidR="003E435A" w:rsidRPr="00206CA1" w:rsidRDefault="003E435A" w:rsidP="003E435A">
            <w:pPr>
              <w:pStyle w:val="acctfourfigures"/>
              <w:spacing w:line="240" w:lineRule="atLeast"/>
              <w:rPr>
                <w:szCs w:val="22"/>
              </w:rPr>
            </w:pPr>
          </w:p>
        </w:tc>
        <w:tc>
          <w:tcPr>
            <w:tcW w:w="1015" w:type="dxa"/>
            <w:shd w:val="clear" w:color="auto" w:fill="auto"/>
          </w:tcPr>
          <w:p w14:paraId="45CBB334" w14:textId="77777777" w:rsidR="003E435A" w:rsidRPr="00206CA1" w:rsidRDefault="003E435A" w:rsidP="003E435A">
            <w:pPr>
              <w:pStyle w:val="acctfourfigures"/>
              <w:tabs>
                <w:tab w:val="clear" w:pos="765"/>
                <w:tab w:val="decimal" w:pos="461"/>
              </w:tabs>
              <w:spacing w:line="240" w:lineRule="atLeast"/>
              <w:rPr>
                <w:szCs w:val="22"/>
              </w:rPr>
            </w:pPr>
          </w:p>
        </w:tc>
        <w:tc>
          <w:tcPr>
            <w:tcW w:w="180" w:type="dxa"/>
            <w:shd w:val="clear" w:color="auto" w:fill="auto"/>
          </w:tcPr>
          <w:p w14:paraId="32A6B5D9" w14:textId="77777777" w:rsidR="003E435A" w:rsidRPr="00206CA1" w:rsidRDefault="003E435A" w:rsidP="003E435A">
            <w:pPr>
              <w:pStyle w:val="acctfourfigures"/>
              <w:spacing w:line="240" w:lineRule="atLeast"/>
              <w:rPr>
                <w:szCs w:val="22"/>
              </w:rPr>
            </w:pPr>
          </w:p>
        </w:tc>
        <w:tc>
          <w:tcPr>
            <w:tcW w:w="1262" w:type="dxa"/>
            <w:shd w:val="clear" w:color="auto" w:fill="auto"/>
          </w:tcPr>
          <w:p w14:paraId="1306FC4D" w14:textId="77777777" w:rsidR="003E435A" w:rsidRPr="00206CA1" w:rsidRDefault="003E435A" w:rsidP="003E435A">
            <w:pPr>
              <w:pStyle w:val="acctfourfigures"/>
              <w:tabs>
                <w:tab w:val="clear" w:pos="765"/>
                <w:tab w:val="decimal" w:pos="1018"/>
              </w:tabs>
              <w:spacing w:line="240" w:lineRule="atLeast"/>
              <w:ind w:right="-79"/>
            </w:pPr>
          </w:p>
          <w:p w14:paraId="409B0526" w14:textId="0E09E21A" w:rsidR="003E435A" w:rsidRPr="00206CA1" w:rsidRDefault="003E435A" w:rsidP="003E435A">
            <w:pPr>
              <w:pStyle w:val="acctfourfigures"/>
              <w:tabs>
                <w:tab w:val="clear" w:pos="765"/>
                <w:tab w:val="decimal" w:pos="1100"/>
              </w:tabs>
              <w:spacing w:line="240" w:lineRule="atLeast"/>
              <w:ind w:right="-79"/>
              <w:rPr>
                <w:lang w:val="en-US"/>
              </w:rPr>
            </w:pPr>
            <w:r w:rsidRPr="00206CA1">
              <w:t>407</w:t>
            </w:r>
          </w:p>
        </w:tc>
      </w:tr>
      <w:tr w:rsidR="00145E53" w:rsidRPr="00206CA1" w14:paraId="3A3BB662" w14:textId="77777777" w:rsidTr="144E5215">
        <w:trPr>
          <w:cantSplit/>
        </w:trPr>
        <w:tc>
          <w:tcPr>
            <w:tcW w:w="4309" w:type="dxa"/>
            <w:shd w:val="clear" w:color="auto" w:fill="auto"/>
          </w:tcPr>
          <w:p w14:paraId="5B0CDDD2" w14:textId="5263FECF" w:rsidR="00145E53" w:rsidRPr="00206CA1" w:rsidRDefault="00D9302F" w:rsidP="003E435A">
            <w:pPr>
              <w:spacing w:line="240" w:lineRule="atLeast"/>
              <w:rPr>
                <w:szCs w:val="22"/>
              </w:rPr>
            </w:pPr>
            <w:r>
              <w:rPr>
                <w:szCs w:val="22"/>
              </w:rPr>
              <w:t>Under</w:t>
            </w:r>
            <w:r w:rsidR="00145E53" w:rsidRPr="00206CA1">
              <w:rPr>
                <w:szCs w:val="22"/>
              </w:rPr>
              <w:t xml:space="preserve"> provided in prior years</w:t>
            </w:r>
          </w:p>
        </w:tc>
        <w:tc>
          <w:tcPr>
            <w:tcW w:w="992" w:type="dxa"/>
            <w:shd w:val="clear" w:color="auto" w:fill="auto"/>
          </w:tcPr>
          <w:p w14:paraId="17A6AA7E" w14:textId="77777777" w:rsidR="00145E53" w:rsidRPr="00206CA1" w:rsidRDefault="00145E53" w:rsidP="003E435A">
            <w:pPr>
              <w:pStyle w:val="acctfourfigures"/>
              <w:tabs>
                <w:tab w:val="clear" w:pos="765"/>
                <w:tab w:val="decimal" w:pos="461"/>
              </w:tabs>
              <w:spacing w:line="240" w:lineRule="atLeast"/>
              <w:rPr>
                <w:szCs w:val="22"/>
              </w:rPr>
            </w:pPr>
          </w:p>
        </w:tc>
        <w:tc>
          <w:tcPr>
            <w:tcW w:w="180" w:type="dxa"/>
            <w:shd w:val="clear" w:color="auto" w:fill="auto"/>
          </w:tcPr>
          <w:p w14:paraId="6FE75825" w14:textId="77777777" w:rsidR="00145E53" w:rsidRPr="00206CA1" w:rsidRDefault="00145E53" w:rsidP="003E435A">
            <w:pPr>
              <w:pStyle w:val="acctfourfigures"/>
              <w:spacing w:line="240" w:lineRule="atLeast"/>
              <w:rPr>
                <w:szCs w:val="22"/>
              </w:rPr>
            </w:pPr>
          </w:p>
        </w:tc>
        <w:tc>
          <w:tcPr>
            <w:tcW w:w="1177" w:type="dxa"/>
            <w:shd w:val="clear" w:color="auto" w:fill="auto"/>
          </w:tcPr>
          <w:p w14:paraId="192D825F" w14:textId="087B1159" w:rsidR="00145E53" w:rsidRDefault="00A804C3" w:rsidP="003E435A">
            <w:pPr>
              <w:pStyle w:val="acctfourfigures"/>
              <w:tabs>
                <w:tab w:val="clear" w:pos="765"/>
                <w:tab w:val="decimal" w:pos="1018"/>
              </w:tabs>
              <w:spacing w:line="240" w:lineRule="atLeast"/>
              <w:ind w:right="-79"/>
              <w:rPr>
                <w:szCs w:val="22"/>
                <w:lang w:val="en-US"/>
              </w:rPr>
            </w:pPr>
            <w:r>
              <w:rPr>
                <w:szCs w:val="22"/>
                <w:lang w:val="en-US"/>
              </w:rPr>
              <w:t>3,447</w:t>
            </w:r>
          </w:p>
        </w:tc>
        <w:tc>
          <w:tcPr>
            <w:tcW w:w="180" w:type="dxa"/>
            <w:shd w:val="clear" w:color="auto" w:fill="auto"/>
          </w:tcPr>
          <w:p w14:paraId="01EF44F7" w14:textId="77777777" w:rsidR="00145E53" w:rsidRPr="00206CA1" w:rsidRDefault="00145E53" w:rsidP="003E435A">
            <w:pPr>
              <w:pStyle w:val="acctfourfigures"/>
              <w:spacing w:line="240" w:lineRule="atLeast"/>
              <w:rPr>
                <w:szCs w:val="22"/>
              </w:rPr>
            </w:pPr>
          </w:p>
        </w:tc>
        <w:tc>
          <w:tcPr>
            <w:tcW w:w="1015" w:type="dxa"/>
            <w:shd w:val="clear" w:color="auto" w:fill="auto"/>
          </w:tcPr>
          <w:p w14:paraId="53357206" w14:textId="77777777" w:rsidR="00145E53" w:rsidRPr="00206CA1" w:rsidRDefault="00145E53" w:rsidP="003E435A">
            <w:pPr>
              <w:pStyle w:val="acctfourfigures"/>
              <w:tabs>
                <w:tab w:val="clear" w:pos="765"/>
                <w:tab w:val="decimal" w:pos="461"/>
              </w:tabs>
              <w:spacing w:line="240" w:lineRule="atLeast"/>
              <w:rPr>
                <w:szCs w:val="22"/>
              </w:rPr>
            </w:pPr>
          </w:p>
        </w:tc>
        <w:tc>
          <w:tcPr>
            <w:tcW w:w="180" w:type="dxa"/>
            <w:shd w:val="clear" w:color="auto" w:fill="auto"/>
          </w:tcPr>
          <w:p w14:paraId="44643629" w14:textId="77777777" w:rsidR="00145E53" w:rsidRPr="00206CA1" w:rsidRDefault="00145E53" w:rsidP="003E435A">
            <w:pPr>
              <w:pStyle w:val="acctfourfigures"/>
              <w:spacing w:line="240" w:lineRule="atLeast"/>
              <w:rPr>
                <w:szCs w:val="22"/>
              </w:rPr>
            </w:pPr>
          </w:p>
        </w:tc>
        <w:tc>
          <w:tcPr>
            <w:tcW w:w="1262" w:type="dxa"/>
            <w:shd w:val="clear" w:color="auto" w:fill="auto"/>
          </w:tcPr>
          <w:p w14:paraId="537E958A" w14:textId="745540C5" w:rsidR="00145E53" w:rsidRPr="00206CA1" w:rsidRDefault="00A804C3" w:rsidP="003E435A">
            <w:pPr>
              <w:pStyle w:val="acctfourfigures"/>
              <w:tabs>
                <w:tab w:val="clear" w:pos="765"/>
                <w:tab w:val="decimal" w:pos="1018"/>
              </w:tabs>
              <w:spacing w:line="240" w:lineRule="atLeast"/>
              <w:ind w:right="-79"/>
            </w:pPr>
            <w:r>
              <w:t>-</w:t>
            </w:r>
          </w:p>
        </w:tc>
      </w:tr>
      <w:tr w:rsidR="003E435A" w:rsidRPr="00206CA1" w14:paraId="24551FF6" w14:textId="77777777" w:rsidTr="00E7624F">
        <w:trPr>
          <w:cantSplit/>
          <w:trHeight w:val="74"/>
        </w:trPr>
        <w:tc>
          <w:tcPr>
            <w:tcW w:w="4309" w:type="dxa"/>
            <w:shd w:val="clear" w:color="auto" w:fill="auto"/>
          </w:tcPr>
          <w:p w14:paraId="3E94F846" w14:textId="485749B6" w:rsidR="003E435A" w:rsidRPr="00206CA1" w:rsidRDefault="003E435A" w:rsidP="003E435A">
            <w:pPr>
              <w:spacing w:line="240" w:lineRule="atLeast"/>
              <w:rPr>
                <w:szCs w:val="22"/>
              </w:rPr>
            </w:pPr>
            <w:r w:rsidRPr="00206CA1">
              <w:rPr>
                <w:b/>
                <w:bCs/>
                <w:szCs w:val="22"/>
              </w:rPr>
              <w:t>Total</w:t>
            </w:r>
          </w:p>
        </w:tc>
        <w:tc>
          <w:tcPr>
            <w:tcW w:w="992" w:type="dxa"/>
            <w:tcBorders>
              <w:top w:val="single" w:sz="4" w:space="0" w:color="auto"/>
              <w:bottom w:val="double" w:sz="4" w:space="0" w:color="auto"/>
            </w:tcBorders>
            <w:shd w:val="clear" w:color="auto" w:fill="auto"/>
          </w:tcPr>
          <w:p w14:paraId="74056AB2" w14:textId="4EBBA706" w:rsidR="003E435A" w:rsidRPr="008D6240" w:rsidRDefault="004055B4" w:rsidP="003E435A">
            <w:pPr>
              <w:pStyle w:val="acctfourfigures"/>
              <w:tabs>
                <w:tab w:val="clear" w:pos="765"/>
                <w:tab w:val="decimal" w:pos="461"/>
              </w:tabs>
              <w:spacing w:line="240" w:lineRule="atLeast"/>
              <w:rPr>
                <w:b/>
                <w:bCs/>
                <w:szCs w:val="22"/>
              </w:rPr>
            </w:pPr>
            <w:r w:rsidRPr="008D6240">
              <w:rPr>
                <w:b/>
                <w:bCs/>
                <w:szCs w:val="22"/>
              </w:rPr>
              <w:t>0.7</w:t>
            </w:r>
          </w:p>
        </w:tc>
        <w:tc>
          <w:tcPr>
            <w:tcW w:w="180" w:type="dxa"/>
            <w:shd w:val="clear" w:color="auto" w:fill="auto"/>
          </w:tcPr>
          <w:p w14:paraId="0EDB23A1" w14:textId="77777777" w:rsidR="003E435A" w:rsidRPr="00206CA1" w:rsidRDefault="003E435A" w:rsidP="003E435A">
            <w:pPr>
              <w:pStyle w:val="acctfourfigures"/>
              <w:spacing w:line="240" w:lineRule="atLeast"/>
              <w:rPr>
                <w:szCs w:val="22"/>
              </w:rPr>
            </w:pPr>
          </w:p>
        </w:tc>
        <w:tc>
          <w:tcPr>
            <w:tcW w:w="1177" w:type="dxa"/>
            <w:tcBorders>
              <w:top w:val="single" w:sz="4" w:space="0" w:color="auto"/>
              <w:bottom w:val="double" w:sz="4" w:space="0" w:color="auto"/>
            </w:tcBorders>
            <w:shd w:val="clear" w:color="auto" w:fill="auto"/>
          </w:tcPr>
          <w:p w14:paraId="07F29FCC" w14:textId="52AC6E98" w:rsidR="003E435A" w:rsidRPr="00206CA1" w:rsidRDefault="003D35C2" w:rsidP="003E435A">
            <w:pPr>
              <w:pStyle w:val="acctfourfigures"/>
              <w:tabs>
                <w:tab w:val="clear" w:pos="765"/>
                <w:tab w:val="decimal" w:pos="1018"/>
              </w:tabs>
              <w:spacing w:line="240" w:lineRule="atLeast"/>
              <w:ind w:right="-79"/>
              <w:rPr>
                <w:b/>
                <w:bCs/>
                <w:szCs w:val="22"/>
                <w:lang w:val="en-US"/>
              </w:rPr>
            </w:pPr>
            <w:r>
              <w:rPr>
                <w:b/>
                <w:bCs/>
                <w:szCs w:val="22"/>
                <w:lang w:val="en-US"/>
              </w:rPr>
              <w:t>10,791</w:t>
            </w:r>
          </w:p>
        </w:tc>
        <w:tc>
          <w:tcPr>
            <w:tcW w:w="180" w:type="dxa"/>
            <w:shd w:val="clear" w:color="auto" w:fill="auto"/>
          </w:tcPr>
          <w:p w14:paraId="01E91374" w14:textId="77777777" w:rsidR="003E435A" w:rsidRPr="00206CA1" w:rsidRDefault="003E435A" w:rsidP="003E435A">
            <w:pPr>
              <w:pStyle w:val="acctfourfigures"/>
              <w:spacing w:line="240" w:lineRule="atLeast"/>
              <w:rPr>
                <w:szCs w:val="22"/>
              </w:rPr>
            </w:pPr>
          </w:p>
        </w:tc>
        <w:tc>
          <w:tcPr>
            <w:tcW w:w="1015" w:type="dxa"/>
            <w:tcBorders>
              <w:top w:val="single" w:sz="4" w:space="0" w:color="auto"/>
              <w:bottom w:val="double" w:sz="4" w:space="0" w:color="auto"/>
            </w:tcBorders>
            <w:shd w:val="clear" w:color="auto" w:fill="auto"/>
          </w:tcPr>
          <w:p w14:paraId="659C0169" w14:textId="5E0FB9B0" w:rsidR="003E435A" w:rsidRPr="00206CA1" w:rsidRDefault="003E435A" w:rsidP="003E435A">
            <w:pPr>
              <w:pStyle w:val="acctfourfigures"/>
              <w:tabs>
                <w:tab w:val="clear" w:pos="765"/>
                <w:tab w:val="decimal" w:pos="461"/>
              </w:tabs>
              <w:spacing w:line="240" w:lineRule="atLeast"/>
              <w:rPr>
                <w:szCs w:val="22"/>
              </w:rPr>
            </w:pPr>
            <w:r w:rsidRPr="00206CA1">
              <w:rPr>
                <w:szCs w:val="22"/>
              </w:rPr>
              <w:t>-</w:t>
            </w:r>
          </w:p>
        </w:tc>
        <w:tc>
          <w:tcPr>
            <w:tcW w:w="180" w:type="dxa"/>
            <w:shd w:val="clear" w:color="auto" w:fill="auto"/>
          </w:tcPr>
          <w:p w14:paraId="2CEF02CC" w14:textId="77777777" w:rsidR="003E435A" w:rsidRPr="00206CA1" w:rsidRDefault="003E435A" w:rsidP="003E435A">
            <w:pPr>
              <w:pStyle w:val="acctfourfigures"/>
              <w:spacing w:line="240" w:lineRule="atLeast"/>
              <w:rPr>
                <w:szCs w:val="22"/>
              </w:rPr>
            </w:pPr>
          </w:p>
        </w:tc>
        <w:tc>
          <w:tcPr>
            <w:tcW w:w="1262" w:type="dxa"/>
            <w:tcBorders>
              <w:top w:val="single" w:sz="4" w:space="0" w:color="auto"/>
              <w:bottom w:val="double" w:sz="4" w:space="0" w:color="auto"/>
            </w:tcBorders>
            <w:shd w:val="clear" w:color="auto" w:fill="auto"/>
          </w:tcPr>
          <w:p w14:paraId="684B1AEF" w14:textId="5988B532" w:rsidR="003E435A" w:rsidRPr="00206CA1" w:rsidRDefault="003E435A" w:rsidP="003E435A">
            <w:pPr>
              <w:pStyle w:val="acctfourfigures"/>
              <w:tabs>
                <w:tab w:val="clear" w:pos="765"/>
                <w:tab w:val="decimal" w:pos="1100"/>
              </w:tabs>
              <w:spacing w:line="240" w:lineRule="atLeast"/>
              <w:ind w:right="-79"/>
              <w:rPr>
                <w:szCs w:val="22"/>
              </w:rPr>
            </w:pPr>
            <w:r w:rsidRPr="00206CA1">
              <w:rPr>
                <w:b/>
                <w:bCs/>
                <w:szCs w:val="22"/>
                <w:lang w:val="en-US"/>
              </w:rPr>
              <w:t>(503)</w:t>
            </w:r>
          </w:p>
        </w:tc>
      </w:tr>
    </w:tbl>
    <w:p w14:paraId="209463C2" w14:textId="5CE722D7" w:rsidR="00033AE2" w:rsidRDefault="00033AE2" w:rsidP="00C107EF">
      <w:pPr>
        <w:pStyle w:val="BodyText"/>
        <w:spacing w:after="0" w:line="240" w:lineRule="atLeast"/>
        <w:rPr>
          <w:szCs w:val="22"/>
        </w:rPr>
      </w:pPr>
    </w:p>
    <w:p w14:paraId="2A308772" w14:textId="77777777" w:rsidR="00033AE2" w:rsidRDefault="00033AE2">
      <w:pPr>
        <w:spacing w:line="240" w:lineRule="auto"/>
        <w:rPr>
          <w:szCs w:val="22"/>
        </w:rPr>
      </w:pPr>
      <w:r>
        <w:rPr>
          <w:szCs w:val="22"/>
        </w:rPr>
        <w:br w:type="page"/>
      </w:r>
    </w:p>
    <w:tbl>
      <w:tblPr>
        <w:tblW w:w="9281" w:type="dxa"/>
        <w:tblInd w:w="529" w:type="dxa"/>
        <w:tblLayout w:type="fixed"/>
        <w:tblCellMar>
          <w:left w:w="79" w:type="dxa"/>
          <w:right w:w="79" w:type="dxa"/>
        </w:tblCellMar>
        <w:tblLook w:val="0000" w:firstRow="0" w:lastRow="0" w:firstColumn="0" w:lastColumn="0" w:noHBand="0" w:noVBand="0"/>
      </w:tblPr>
      <w:tblGrid>
        <w:gridCol w:w="3611"/>
        <w:gridCol w:w="1260"/>
        <w:gridCol w:w="178"/>
        <w:gridCol w:w="1172"/>
        <w:gridCol w:w="270"/>
        <w:gridCol w:w="1260"/>
        <w:gridCol w:w="284"/>
        <w:gridCol w:w="1246"/>
      </w:tblGrid>
      <w:tr w:rsidR="00CB6647" w:rsidRPr="00206CA1" w14:paraId="45D48C5F" w14:textId="77777777" w:rsidTr="00D204FA">
        <w:trPr>
          <w:cantSplit/>
          <w:tblHeader/>
        </w:trPr>
        <w:tc>
          <w:tcPr>
            <w:tcW w:w="3611" w:type="dxa"/>
          </w:tcPr>
          <w:p w14:paraId="77C3D5AD" w14:textId="77777777" w:rsidR="00CB6647" w:rsidRPr="00206CA1" w:rsidRDefault="00022B75" w:rsidP="00CB6647">
            <w:pPr>
              <w:pStyle w:val="Heading2"/>
              <w:keepNext w:val="0"/>
              <w:keepLines w:val="0"/>
              <w:numPr>
                <w:ilvl w:val="0"/>
                <w:numId w:val="0"/>
              </w:numPr>
              <w:spacing w:before="0" w:after="0" w:line="240" w:lineRule="atLeast"/>
              <w:rPr>
                <w:szCs w:val="22"/>
              </w:rPr>
            </w:pPr>
            <w:r w:rsidRPr="00206CA1">
              <w:rPr>
                <w:szCs w:val="22"/>
              </w:rPr>
              <w:lastRenderedPageBreak/>
              <w:t>Deferred tax</w:t>
            </w:r>
          </w:p>
        </w:tc>
        <w:tc>
          <w:tcPr>
            <w:tcW w:w="5670" w:type="dxa"/>
            <w:gridSpan w:val="7"/>
          </w:tcPr>
          <w:p w14:paraId="2EE943A3" w14:textId="77777777" w:rsidR="00CB6647" w:rsidRPr="00206CA1" w:rsidRDefault="00CB6647" w:rsidP="001346F9">
            <w:pPr>
              <w:pStyle w:val="acctmergecolhdg"/>
              <w:spacing w:line="240" w:lineRule="exact"/>
              <w:rPr>
                <w:iCs/>
                <w:szCs w:val="22"/>
              </w:rPr>
            </w:pPr>
            <w:r w:rsidRPr="00206CA1">
              <w:rPr>
                <w:iCs/>
                <w:szCs w:val="22"/>
              </w:rPr>
              <w:t xml:space="preserve">Consolidated financial statements </w:t>
            </w:r>
          </w:p>
        </w:tc>
      </w:tr>
      <w:tr w:rsidR="00CB6647" w:rsidRPr="00206CA1" w14:paraId="6482E20B" w14:textId="77777777" w:rsidTr="00D204FA">
        <w:trPr>
          <w:cantSplit/>
          <w:tblHeader/>
        </w:trPr>
        <w:tc>
          <w:tcPr>
            <w:tcW w:w="3611" w:type="dxa"/>
          </w:tcPr>
          <w:p w14:paraId="0619EF48" w14:textId="77777777" w:rsidR="00CB6647" w:rsidRPr="00206CA1" w:rsidRDefault="00CB6647" w:rsidP="00CB6647">
            <w:pPr>
              <w:pStyle w:val="Heading2"/>
              <w:keepNext w:val="0"/>
              <w:keepLines w:val="0"/>
              <w:numPr>
                <w:ilvl w:val="0"/>
                <w:numId w:val="0"/>
              </w:numPr>
              <w:spacing w:before="0" w:after="0" w:line="240" w:lineRule="atLeast"/>
              <w:rPr>
                <w:szCs w:val="22"/>
              </w:rPr>
            </w:pPr>
          </w:p>
        </w:tc>
        <w:tc>
          <w:tcPr>
            <w:tcW w:w="2610" w:type="dxa"/>
            <w:gridSpan w:val="3"/>
          </w:tcPr>
          <w:p w14:paraId="2BFD5DAC" w14:textId="77777777" w:rsidR="00CB6647" w:rsidRPr="00206CA1" w:rsidRDefault="00CB6647" w:rsidP="00CB6647">
            <w:pPr>
              <w:pStyle w:val="Heading2"/>
              <w:keepNext w:val="0"/>
              <w:keepLines w:val="0"/>
              <w:numPr>
                <w:ilvl w:val="0"/>
                <w:numId w:val="0"/>
              </w:numPr>
              <w:spacing w:before="0" w:after="0" w:line="240" w:lineRule="atLeast"/>
              <w:jc w:val="center"/>
              <w:rPr>
                <w:b w:val="0"/>
                <w:bCs/>
                <w:i w:val="0"/>
                <w:iCs/>
                <w:szCs w:val="22"/>
              </w:rPr>
            </w:pPr>
            <w:r w:rsidRPr="00206CA1">
              <w:rPr>
                <w:b w:val="0"/>
                <w:bCs/>
                <w:i w:val="0"/>
                <w:iCs/>
                <w:szCs w:val="22"/>
              </w:rPr>
              <w:t>Assets</w:t>
            </w:r>
          </w:p>
        </w:tc>
        <w:tc>
          <w:tcPr>
            <w:tcW w:w="270" w:type="dxa"/>
          </w:tcPr>
          <w:p w14:paraId="31FF5206" w14:textId="77777777" w:rsidR="00CB6647" w:rsidRPr="00206CA1" w:rsidRDefault="00CB6647" w:rsidP="00CB6647">
            <w:pPr>
              <w:pStyle w:val="Heading2"/>
              <w:keepNext w:val="0"/>
              <w:keepLines w:val="0"/>
              <w:numPr>
                <w:ilvl w:val="0"/>
                <w:numId w:val="0"/>
              </w:numPr>
              <w:spacing w:before="0" w:after="0" w:line="240" w:lineRule="atLeast"/>
              <w:jc w:val="center"/>
              <w:rPr>
                <w:b w:val="0"/>
                <w:bCs/>
                <w:i w:val="0"/>
                <w:iCs/>
                <w:szCs w:val="22"/>
              </w:rPr>
            </w:pPr>
          </w:p>
        </w:tc>
        <w:tc>
          <w:tcPr>
            <w:tcW w:w="2790" w:type="dxa"/>
            <w:gridSpan w:val="3"/>
          </w:tcPr>
          <w:p w14:paraId="2AFA6F0C" w14:textId="77777777" w:rsidR="00CB6647" w:rsidRPr="00206CA1" w:rsidRDefault="00CB6647" w:rsidP="00CB6647">
            <w:pPr>
              <w:pStyle w:val="Heading2"/>
              <w:keepNext w:val="0"/>
              <w:keepLines w:val="0"/>
              <w:numPr>
                <w:ilvl w:val="0"/>
                <w:numId w:val="0"/>
              </w:numPr>
              <w:spacing w:before="0" w:after="0" w:line="240" w:lineRule="atLeast"/>
              <w:jc w:val="center"/>
              <w:rPr>
                <w:b w:val="0"/>
                <w:bCs/>
                <w:i w:val="0"/>
                <w:iCs/>
                <w:szCs w:val="22"/>
              </w:rPr>
            </w:pPr>
            <w:r w:rsidRPr="00206CA1">
              <w:rPr>
                <w:b w:val="0"/>
                <w:bCs/>
                <w:i w:val="0"/>
                <w:iCs/>
                <w:szCs w:val="22"/>
              </w:rPr>
              <w:t>Liabilities</w:t>
            </w:r>
          </w:p>
        </w:tc>
      </w:tr>
      <w:tr w:rsidR="00F47527" w:rsidRPr="00206CA1" w14:paraId="41700A49" w14:textId="77777777" w:rsidTr="00D204FA">
        <w:trPr>
          <w:cantSplit/>
          <w:tblHeader/>
        </w:trPr>
        <w:tc>
          <w:tcPr>
            <w:tcW w:w="3611" w:type="dxa"/>
          </w:tcPr>
          <w:p w14:paraId="0C26B32A" w14:textId="77777777" w:rsidR="00F47527" w:rsidRPr="00206CA1" w:rsidRDefault="00F47527" w:rsidP="00F47527">
            <w:pPr>
              <w:pStyle w:val="Heading2"/>
              <w:keepNext w:val="0"/>
              <w:keepLines w:val="0"/>
              <w:numPr>
                <w:ilvl w:val="0"/>
                <w:numId w:val="0"/>
              </w:numPr>
              <w:spacing w:before="0" w:after="0" w:line="240" w:lineRule="atLeast"/>
              <w:rPr>
                <w:b w:val="0"/>
                <w:bCs/>
                <w:i w:val="0"/>
                <w:iCs/>
                <w:szCs w:val="22"/>
              </w:rPr>
            </w:pPr>
          </w:p>
        </w:tc>
        <w:tc>
          <w:tcPr>
            <w:tcW w:w="1260" w:type="dxa"/>
            <w:shd w:val="clear" w:color="auto" w:fill="auto"/>
          </w:tcPr>
          <w:p w14:paraId="43B40CB4" w14:textId="36BFD456" w:rsidR="00F47527" w:rsidRPr="00206CA1" w:rsidRDefault="00F47527" w:rsidP="00F47527">
            <w:pPr>
              <w:pStyle w:val="acctmergecolhdg"/>
              <w:spacing w:line="240" w:lineRule="auto"/>
              <w:ind w:left="-79" w:right="-79"/>
              <w:rPr>
                <w:b w:val="0"/>
                <w:bCs/>
                <w:szCs w:val="22"/>
              </w:rPr>
            </w:pPr>
            <w:r w:rsidRPr="00206CA1">
              <w:rPr>
                <w:b w:val="0"/>
                <w:bCs/>
                <w:szCs w:val="22"/>
              </w:rPr>
              <w:t>202</w:t>
            </w:r>
            <w:r w:rsidR="003E435A">
              <w:rPr>
                <w:b w:val="0"/>
                <w:bCs/>
                <w:szCs w:val="22"/>
              </w:rPr>
              <w:t>4</w:t>
            </w:r>
          </w:p>
        </w:tc>
        <w:tc>
          <w:tcPr>
            <w:tcW w:w="178" w:type="dxa"/>
            <w:shd w:val="clear" w:color="auto" w:fill="auto"/>
          </w:tcPr>
          <w:p w14:paraId="6D5822F0" w14:textId="77777777" w:rsidR="00F47527" w:rsidRPr="00206CA1" w:rsidRDefault="00F47527" w:rsidP="00F47527">
            <w:pPr>
              <w:pStyle w:val="acctmergecolhdg"/>
              <w:spacing w:line="240" w:lineRule="auto"/>
              <w:rPr>
                <w:b w:val="0"/>
                <w:bCs/>
                <w:szCs w:val="22"/>
              </w:rPr>
            </w:pPr>
          </w:p>
        </w:tc>
        <w:tc>
          <w:tcPr>
            <w:tcW w:w="1172" w:type="dxa"/>
            <w:shd w:val="clear" w:color="auto" w:fill="auto"/>
          </w:tcPr>
          <w:p w14:paraId="69415150" w14:textId="314D2D00" w:rsidR="00F47527" w:rsidRPr="00206CA1" w:rsidRDefault="00F47527" w:rsidP="00F47527">
            <w:pPr>
              <w:pStyle w:val="acctmergecolhdg"/>
              <w:spacing w:line="240" w:lineRule="auto"/>
              <w:rPr>
                <w:b w:val="0"/>
                <w:bCs/>
                <w:szCs w:val="22"/>
              </w:rPr>
            </w:pPr>
            <w:r w:rsidRPr="00206CA1">
              <w:rPr>
                <w:b w:val="0"/>
                <w:bCs/>
                <w:szCs w:val="22"/>
              </w:rPr>
              <w:t>202</w:t>
            </w:r>
            <w:r w:rsidR="003E435A">
              <w:rPr>
                <w:b w:val="0"/>
                <w:bCs/>
                <w:szCs w:val="22"/>
              </w:rPr>
              <w:t>3</w:t>
            </w:r>
          </w:p>
        </w:tc>
        <w:tc>
          <w:tcPr>
            <w:tcW w:w="270" w:type="dxa"/>
            <w:shd w:val="clear" w:color="auto" w:fill="auto"/>
          </w:tcPr>
          <w:p w14:paraId="09D95B48" w14:textId="77777777" w:rsidR="00F47527" w:rsidRPr="00206CA1" w:rsidRDefault="00F47527" w:rsidP="00F47527">
            <w:pPr>
              <w:pStyle w:val="acctmergecolhdg"/>
              <w:spacing w:line="240" w:lineRule="auto"/>
              <w:rPr>
                <w:b w:val="0"/>
                <w:bCs/>
                <w:szCs w:val="22"/>
              </w:rPr>
            </w:pPr>
          </w:p>
        </w:tc>
        <w:tc>
          <w:tcPr>
            <w:tcW w:w="1260" w:type="dxa"/>
            <w:shd w:val="clear" w:color="auto" w:fill="auto"/>
          </w:tcPr>
          <w:p w14:paraId="728F9E3D" w14:textId="60031F70" w:rsidR="00F47527" w:rsidRPr="00206CA1" w:rsidRDefault="00F47527" w:rsidP="00F47527">
            <w:pPr>
              <w:pStyle w:val="acctmergecolhdg"/>
              <w:spacing w:line="240" w:lineRule="auto"/>
              <w:ind w:left="-79" w:right="-79"/>
              <w:rPr>
                <w:b w:val="0"/>
                <w:bCs/>
                <w:szCs w:val="22"/>
              </w:rPr>
            </w:pPr>
            <w:r w:rsidRPr="00206CA1">
              <w:rPr>
                <w:b w:val="0"/>
                <w:bCs/>
                <w:szCs w:val="22"/>
              </w:rPr>
              <w:t>202</w:t>
            </w:r>
            <w:r w:rsidR="003E435A">
              <w:rPr>
                <w:b w:val="0"/>
                <w:bCs/>
                <w:szCs w:val="22"/>
              </w:rPr>
              <w:t>4</w:t>
            </w:r>
          </w:p>
        </w:tc>
        <w:tc>
          <w:tcPr>
            <w:tcW w:w="284" w:type="dxa"/>
            <w:shd w:val="clear" w:color="auto" w:fill="auto"/>
          </w:tcPr>
          <w:p w14:paraId="0AB67623" w14:textId="77777777" w:rsidR="00F47527" w:rsidRPr="00206CA1" w:rsidRDefault="00F47527" w:rsidP="00F47527">
            <w:pPr>
              <w:pStyle w:val="acctmergecolhdg"/>
              <w:spacing w:line="240" w:lineRule="auto"/>
              <w:rPr>
                <w:b w:val="0"/>
                <w:bCs/>
                <w:szCs w:val="22"/>
              </w:rPr>
            </w:pPr>
          </w:p>
        </w:tc>
        <w:tc>
          <w:tcPr>
            <w:tcW w:w="1246" w:type="dxa"/>
            <w:shd w:val="clear" w:color="auto" w:fill="auto"/>
          </w:tcPr>
          <w:p w14:paraId="14DEC674" w14:textId="2C725BC7" w:rsidR="00F47527" w:rsidRPr="00206CA1" w:rsidRDefault="00F47527" w:rsidP="00F47527">
            <w:pPr>
              <w:pStyle w:val="acctmergecolhdg"/>
              <w:spacing w:line="240" w:lineRule="auto"/>
              <w:rPr>
                <w:b w:val="0"/>
                <w:bCs/>
                <w:szCs w:val="22"/>
              </w:rPr>
            </w:pPr>
            <w:r w:rsidRPr="00206CA1">
              <w:rPr>
                <w:b w:val="0"/>
                <w:bCs/>
                <w:szCs w:val="22"/>
              </w:rPr>
              <w:t>202</w:t>
            </w:r>
            <w:r w:rsidR="003E435A">
              <w:rPr>
                <w:b w:val="0"/>
                <w:bCs/>
                <w:szCs w:val="22"/>
              </w:rPr>
              <w:t>3</w:t>
            </w:r>
          </w:p>
        </w:tc>
      </w:tr>
      <w:tr w:rsidR="00AA14DD" w:rsidRPr="00206CA1" w14:paraId="28F29FBD" w14:textId="77777777" w:rsidTr="00D204FA">
        <w:trPr>
          <w:cantSplit/>
        </w:trPr>
        <w:tc>
          <w:tcPr>
            <w:tcW w:w="3611" w:type="dxa"/>
          </w:tcPr>
          <w:p w14:paraId="02476A90" w14:textId="77777777" w:rsidR="00AA14DD" w:rsidRPr="00206CA1" w:rsidRDefault="00AA14DD" w:rsidP="00AA14DD">
            <w:pPr>
              <w:pStyle w:val="Heading2"/>
              <w:keepNext w:val="0"/>
              <w:keepLines w:val="0"/>
              <w:numPr>
                <w:ilvl w:val="0"/>
                <w:numId w:val="0"/>
              </w:numPr>
              <w:spacing w:before="0" w:after="0" w:line="240" w:lineRule="atLeast"/>
              <w:rPr>
                <w:b w:val="0"/>
                <w:bCs/>
                <w:i w:val="0"/>
                <w:iCs/>
                <w:szCs w:val="22"/>
              </w:rPr>
            </w:pPr>
          </w:p>
        </w:tc>
        <w:tc>
          <w:tcPr>
            <w:tcW w:w="5670" w:type="dxa"/>
            <w:gridSpan w:val="7"/>
          </w:tcPr>
          <w:p w14:paraId="08CFDA34" w14:textId="6C3F57D6" w:rsidR="00AA14DD" w:rsidRPr="00206CA1" w:rsidRDefault="00AA14DD" w:rsidP="00AA14DD">
            <w:pPr>
              <w:pStyle w:val="Heading2"/>
              <w:keepNext w:val="0"/>
              <w:keepLines w:val="0"/>
              <w:numPr>
                <w:ilvl w:val="0"/>
                <w:numId w:val="0"/>
              </w:numPr>
              <w:spacing w:before="0" w:after="0" w:line="240" w:lineRule="atLeast"/>
              <w:jc w:val="center"/>
              <w:rPr>
                <w:b w:val="0"/>
                <w:bCs/>
                <w:szCs w:val="22"/>
              </w:rPr>
            </w:pPr>
            <w:r w:rsidRPr="00206CA1">
              <w:rPr>
                <w:b w:val="0"/>
                <w:bCs/>
                <w:szCs w:val="22"/>
              </w:rPr>
              <w:t>(in thousand Baht)</w:t>
            </w:r>
          </w:p>
        </w:tc>
      </w:tr>
      <w:tr w:rsidR="003E435A" w:rsidRPr="00206CA1" w14:paraId="724EAAE2" w14:textId="77777777" w:rsidTr="00D204FA">
        <w:trPr>
          <w:cantSplit/>
        </w:trPr>
        <w:tc>
          <w:tcPr>
            <w:tcW w:w="3611" w:type="dxa"/>
          </w:tcPr>
          <w:p w14:paraId="7EE6CB85" w14:textId="77777777" w:rsidR="003E435A" w:rsidRPr="00206CA1" w:rsidRDefault="003E435A" w:rsidP="003E435A">
            <w:pPr>
              <w:pStyle w:val="Heading2"/>
              <w:keepNext w:val="0"/>
              <w:keepLines w:val="0"/>
              <w:numPr>
                <w:ilvl w:val="0"/>
                <w:numId w:val="0"/>
              </w:numPr>
              <w:spacing w:before="0" w:after="0" w:line="240" w:lineRule="atLeast"/>
              <w:rPr>
                <w:b w:val="0"/>
                <w:bCs/>
                <w:i w:val="0"/>
                <w:iCs/>
                <w:szCs w:val="22"/>
              </w:rPr>
            </w:pPr>
            <w:r w:rsidRPr="00206CA1">
              <w:rPr>
                <w:b w:val="0"/>
                <w:bCs/>
                <w:i w:val="0"/>
                <w:iCs/>
                <w:szCs w:val="22"/>
              </w:rPr>
              <w:t>Total</w:t>
            </w:r>
          </w:p>
        </w:tc>
        <w:tc>
          <w:tcPr>
            <w:tcW w:w="1260" w:type="dxa"/>
          </w:tcPr>
          <w:p w14:paraId="771AB545" w14:textId="47E96899" w:rsidR="003E435A" w:rsidRPr="00206CA1" w:rsidRDefault="003E270E" w:rsidP="003E435A">
            <w:pPr>
              <w:pStyle w:val="Heading2"/>
              <w:keepNext w:val="0"/>
              <w:keepLines w:val="0"/>
              <w:numPr>
                <w:ilvl w:val="0"/>
                <w:numId w:val="0"/>
              </w:numPr>
              <w:spacing w:before="0" w:after="0" w:line="240" w:lineRule="atLeast"/>
              <w:jc w:val="right"/>
              <w:rPr>
                <w:b w:val="0"/>
                <w:bCs/>
                <w:i w:val="0"/>
                <w:iCs/>
                <w:szCs w:val="22"/>
                <w:lang w:val="en-US"/>
              </w:rPr>
            </w:pPr>
            <w:r>
              <w:rPr>
                <w:b w:val="0"/>
                <w:bCs/>
                <w:i w:val="0"/>
                <w:iCs/>
                <w:szCs w:val="22"/>
                <w:lang w:val="en-US"/>
              </w:rPr>
              <w:t>145,</w:t>
            </w:r>
            <w:r w:rsidR="0008374F">
              <w:rPr>
                <w:b w:val="0"/>
                <w:bCs/>
                <w:i w:val="0"/>
                <w:iCs/>
                <w:szCs w:val="22"/>
                <w:lang w:val="en-US"/>
              </w:rPr>
              <w:t>615</w:t>
            </w:r>
          </w:p>
        </w:tc>
        <w:tc>
          <w:tcPr>
            <w:tcW w:w="178" w:type="dxa"/>
          </w:tcPr>
          <w:p w14:paraId="56A91BB7" w14:textId="77777777" w:rsidR="003E435A" w:rsidRPr="00206CA1" w:rsidRDefault="003E435A" w:rsidP="003E435A">
            <w:pPr>
              <w:pStyle w:val="Heading2"/>
              <w:keepNext w:val="0"/>
              <w:keepLines w:val="0"/>
              <w:numPr>
                <w:ilvl w:val="0"/>
                <w:numId w:val="0"/>
              </w:numPr>
              <w:spacing w:before="0" w:after="0" w:line="240" w:lineRule="atLeast"/>
              <w:jc w:val="right"/>
              <w:rPr>
                <w:b w:val="0"/>
                <w:bCs/>
                <w:i w:val="0"/>
                <w:iCs/>
                <w:szCs w:val="22"/>
              </w:rPr>
            </w:pPr>
          </w:p>
        </w:tc>
        <w:tc>
          <w:tcPr>
            <w:tcW w:w="1172" w:type="dxa"/>
          </w:tcPr>
          <w:p w14:paraId="30991ADE" w14:textId="46137857" w:rsidR="003E435A" w:rsidRPr="00206CA1" w:rsidRDefault="003E435A" w:rsidP="003E435A">
            <w:pPr>
              <w:pStyle w:val="Heading2"/>
              <w:keepNext w:val="0"/>
              <w:keepLines w:val="0"/>
              <w:numPr>
                <w:ilvl w:val="0"/>
                <w:numId w:val="0"/>
              </w:numPr>
              <w:spacing w:before="0" w:after="0" w:line="240" w:lineRule="atLeast"/>
              <w:jc w:val="right"/>
              <w:rPr>
                <w:b w:val="0"/>
                <w:bCs/>
                <w:i w:val="0"/>
                <w:iCs/>
                <w:szCs w:val="22"/>
              </w:rPr>
            </w:pPr>
            <w:r w:rsidRPr="00206CA1">
              <w:rPr>
                <w:b w:val="0"/>
                <w:bCs/>
                <w:i w:val="0"/>
                <w:iCs/>
                <w:szCs w:val="22"/>
                <w:lang w:val="en-US"/>
              </w:rPr>
              <w:t>150</w:t>
            </w:r>
            <w:r w:rsidRPr="00206CA1">
              <w:rPr>
                <w:b w:val="0"/>
                <w:bCs/>
                <w:i w:val="0"/>
                <w:iCs/>
              </w:rPr>
              <w:t>,352</w:t>
            </w:r>
          </w:p>
        </w:tc>
        <w:tc>
          <w:tcPr>
            <w:tcW w:w="270" w:type="dxa"/>
          </w:tcPr>
          <w:p w14:paraId="7CA872E3" w14:textId="77777777" w:rsidR="003E435A" w:rsidRPr="00206CA1" w:rsidRDefault="003E435A" w:rsidP="003E435A">
            <w:pPr>
              <w:pStyle w:val="Heading2"/>
              <w:keepNext w:val="0"/>
              <w:keepLines w:val="0"/>
              <w:numPr>
                <w:ilvl w:val="0"/>
                <w:numId w:val="0"/>
              </w:numPr>
              <w:spacing w:before="0" w:after="0" w:line="240" w:lineRule="atLeast"/>
              <w:jc w:val="right"/>
              <w:rPr>
                <w:b w:val="0"/>
                <w:bCs/>
                <w:i w:val="0"/>
                <w:iCs/>
                <w:szCs w:val="22"/>
              </w:rPr>
            </w:pPr>
          </w:p>
        </w:tc>
        <w:tc>
          <w:tcPr>
            <w:tcW w:w="1260" w:type="dxa"/>
          </w:tcPr>
          <w:p w14:paraId="654C702A" w14:textId="663BB848" w:rsidR="003E435A" w:rsidRPr="00206CA1" w:rsidRDefault="005F6604" w:rsidP="003E435A">
            <w:pPr>
              <w:pStyle w:val="Heading2"/>
              <w:keepNext w:val="0"/>
              <w:keepLines w:val="0"/>
              <w:numPr>
                <w:ilvl w:val="0"/>
                <w:numId w:val="0"/>
              </w:numPr>
              <w:spacing w:before="0" w:after="0" w:line="240" w:lineRule="atLeast"/>
              <w:ind w:right="-76"/>
              <w:jc w:val="right"/>
              <w:rPr>
                <w:b w:val="0"/>
                <w:bCs/>
                <w:i w:val="0"/>
                <w:iCs/>
                <w:szCs w:val="22"/>
                <w:lang w:val="en-US"/>
              </w:rPr>
            </w:pPr>
            <w:r>
              <w:rPr>
                <w:b w:val="0"/>
                <w:bCs/>
                <w:i w:val="0"/>
                <w:iCs/>
                <w:szCs w:val="22"/>
                <w:lang w:val="en-US"/>
              </w:rPr>
              <w:t>(5,923)</w:t>
            </w:r>
          </w:p>
        </w:tc>
        <w:tc>
          <w:tcPr>
            <w:tcW w:w="284" w:type="dxa"/>
          </w:tcPr>
          <w:p w14:paraId="4077E548" w14:textId="77777777" w:rsidR="003E435A" w:rsidRPr="00206CA1" w:rsidRDefault="003E435A" w:rsidP="003E435A">
            <w:pPr>
              <w:pStyle w:val="Heading2"/>
              <w:keepNext w:val="0"/>
              <w:keepLines w:val="0"/>
              <w:numPr>
                <w:ilvl w:val="0"/>
                <w:numId w:val="0"/>
              </w:numPr>
              <w:spacing w:before="0" w:after="0" w:line="240" w:lineRule="atLeast"/>
              <w:jc w:val="right"/>
              <w:rPr>
                <w:b w:val="0"/>
                <w:bCs/>
                <w:i w:val="0"/>
                <w:iCs/>
                <w:szCs w:val="22"/>
              </w:rPr>
            </w:pPr>
          </w:p>
        </w:tc>
        <w:tc>
          <w:tcPr>
            <w:tcW w:w="1246" w:type="dxa"/>
          </w:tcPr>
          <w:p w14:paraId="52A3D5D2" w14:textId="4A5D3E6F" w:rsidR="003E435A" w:rsidRPr="00206CA1" w:rsidRDefault="003E435A" w:rsidP="003E435A">
            <w:pPr>
              <w:pStyle w:val="Heading2"/>
              <w:keepNext w:val="0"/>
              <w:keepLines w:val="0"/>
              <w:numPr>
                <w:ilvl w:val="0"/>
                <w:numId w:val="0"/>
              </w:numPr>
              <w:spacing w:before="0" w:after="0" w:line="240" w:lineRule="atLeast"/>
              <w:jc w:val="right"/>
              <w:rPr>
                <w:b w:val="0"/>
                <w:bCs/>
                <w:i w:val="0"/>
                <w:iCs/>
                <w:szCs w:val="22"/>
              </w:rPr>
            </w:pPr>
            <w:r w:rsidRPr="00206CA1">
              <w:rPr>
                <w:b w:val="0"/>
                <w:bCs/>
                <w:i w:val="0"/>
                <w:iCs/>
              </w:rPr>
              <w:t>(399)</w:t>
            </w:r>
          </w:p>
        </w:tc>
      </w:tr>
      <w:tr w:rsidR="003E435A" w:rsidRPr="00206CA1" w14:paraId="365853B5" w14:textId="77777777" w:rsidTr="00D204FA">
        <w:trPr>
          <w:cantSplit/>
        </w:trPr>
        <w:tc>
          <w:tcPr>
            <w:tcW w:w="3611" w:type="dxa"/>
          </w:tcPr>
          <w:p w14:paraId="4EFE98E3" w14:textId="77777777" w:rsidR="003E435A" w:rsidRPr="00206CA1" w:rsidRDefault="003E435A" w:rsidP="003E435A">
            <w:pPr>
              <w:pStyle w:val="Heading2"/>
              <w:keepNext w:val="0"/>
              <w:keepLines w:val="0"/>
              <w:numPr>
                <w:ilvl w:val="0"/>
                <w:numId w:val="0"/>
              </w:numPr>
              <w:spacing w:before="0" w:after="0" w:line="240" w:lineRule="atLeast"/>
              <w:rPr>
                <w:b w:val="0"/>
                <w:bCs/>
                <w:i w:val="0"/>
                <w:iCs/>
                <w:szCs w:val="22"/>
              </w:rPr>
            </w:pPr>
            <w:r w:rsidRPr="00206CA1">
              <w:rPr>
                <w:b w:val="0"/>
                <w:bCs/>
                <w:i w:val="0"/>
                <w:iCs/>
                <w:szCs w:val="22"/>
              </w:rPr>
              <w:t xml:space="preserve">Set </w:t>
            </w:r>
            <w:proofErr w:type="gramStart"/>
            <w:r w:rsidRPr="00206CA1">
              <w:rPr>
                <w:b w:val="0"/>
                <w:bCs/>
                <w:i w:val="0"/>
                <w:iCs/>
                <w:szCs w:val="22"/>
              </w:rPr>
              <w:t>off of</w:t>
            </w:r>
            <w:proofErr w:type="gramEnd"/>
            <w:r w:rsidRPr="00206CA1">
              <w:rPr>
                <w:b w:val="0"/>
                <w:bCs/>
                <w:i w:val="0"/>
                <w:iCs/>
                <w:szCs w:val="22"/>
              </w:rPr>
              <w:t xml:space="preserve"> tax</w:t>
            </w:r>
          </w:p>
        </w:tc>
        <w:tc>
          <w:tcPr>
            <w:tcW w:w="1260" w:type="dxa"/>
            <w:tcBorders>
              <w:bottom w:val="single" w:sz="4" w:space="0" w:color="auto"/>
            </w:tcBorders>
          </w:tcPr>
          <w:p w14:paraId="183C0ED0" w14:textId="35DF3C19" w:rsidR="003E435A" w:rsidRPr="00206CA1" w:rsidRDefault="007E5975" w:rsidP="003E435A">
            <w:pPr>
              <w:pStyle w:val="Heading2"/>
              <w:keepNext w:val="0"/>
              <w:keepLines w:val="0"/>
              <w:numPr>
                <w:ilvl w:val="0"/>
                <w:numId w:val="0"/>
              </w:numPr>
              <w:spacing w:before="0" w:after="0" w:line="240" w:lineRule="atLeast"/>
              <w:ind w:right="-76"/>
              <w:jc w:val="right"/>
              <w:rPr>
                <w:b w:val="0"/>
                <w:bCs/>
                <w:i w:val="0"/>
                <w:iCs/>
                <w:szCs w:val="22"/>
                <w:lang w:val="en-US"/>
              </w:rPr>
            </w:pPr>
            <w:r>
              <w:rPr>
                <w:b w:val="0"/>
                <w:bCs/>
                <w:i w:val="0"/>
                <w:iCs/>
                <w:szCs w:val="22"/>
                <w:lang w:val="en-US"/>
              </w:rPr>
              <w:t>(</w:t>
            </w:r>
            <w:r w:rsidR="00D9302F">
              <w:rPr>
                <w:b w:val="0"/>
                <w:bCs/>
                <w:i w:val="0"/>
                <w:iCs/>
                <w:szCs w:val="22"/>
                <w:lang w:val="en-US"/>
              </w:rPr>
              <w:t>838</w:t>
            </w:r>
            <w:r w:rsidR="00E11FC6">
              <w:rPr>
                <w:b w:val="0"/>
                <w:bCs/>
                <w:i w:val="0"/>
                <w:iCs/>
                <w:szCs w:val="22"/>
                <w:lang w:val="en-US"/>
              </w:rPr>
              <w:t>)</w:t>
            </w:r>
          </w:p>
        </w:tc>
        <w:tc>
          <w:tcPr>
            <w:tcW w:w="178" w:type="dxa"/>
          </w:tcPr>
          <w:p w14:paraId="53110CF1" w14:textId="77777777" w:rsidR="003E435A" w:rsidRPr="00206CA1" w:rsidRDefault="003E435A" w:rsidP="003E435A">
            <w:pPr>
              <w:pStyle w:val="Heading2"/>
              <w:keepNext w:val="0"/>
              <w:keepLines w:val="0"/>
              <w:numPr>
                <w:ilvl w:val="0"/>
                <w:numId w:val="0"/>
              </w:numPr>
              <w:spacing w:before="0" w:after="0" w:line="240" w:lineRule="atLeast"/>
              <w:ind w:right="-76"/>
              <w:jc w:val="right"/>
              <w:rPr>
                <w:b w:val="0"/>
                <w:bCs/>
                <w:i w:val="0"/>
                <w:iCs/>
                <w:szCs w:val="22"/>
              </w:rPr>
            </w:pPr>
          </w:p>
        </w:tc>
        <w:tc>
          <w:tcPr>
            <w:tcW w:w="1172" w:type="dxa"/>
            <w:tcBorders>
              <w:bottom w:val="single" w:sz="4" w:space="0" w:color="auto"/>
            </w:tcBorders>
          </w:tcPr>
          <w:p w14:paraId="502A490D" w14:textId="37E7B849" w:rsidR="003E435A" w:rsidRPr="00206CA1" w:rsidRDefault="003E435A" w:rsidP="003E435A">
            <w:pPr>
              <w:pStyle w:val="Heading2"/>
              <w:keepNext w:val="0"/>
              <w:keepLines w:val="0"/>
              <w:numPr>
                <w:ilvl w:val="0"/>
                <w:numId w:val="0"/>
              </w:numPr>
              <w:spacing w:before="0" w:after="0" w:line="240" w:lineRule="atLeast"/>
              <w:ind w:right="-76"/>
              <w:jc w:val="right"/>
              <w:rPr>
                <w:b w:val="0"/>
                <w:bCs/>
                <w:i w:val="0"/>
                <w:iCs/>
                <w:szCs w:val="22"/>
              </w:rPr>
            </w:pPr>
            <w:r w:rsidRPr="00206CA1">
              <w:rPr>
                <w:b w:val="0"/>
                <w:bCs/>
                <w:i w:val="0"/>
                <w:iCs/>
              </w:rPr>
              <w:t>(399)</w:t>
            </w:r>
          </w:p>
        </w:tc>
        <w:tc>
          <w:tcPr>
            <w:tcW w:w="270" w:type="dxa"/>
          </w:tcPr>
          <w:p w14:paraId="014146DA" w14:textId="77777777" w:rsidR="003E435A" w:rsidRPr="00206CA1" w:rsidRDefault="003E435A" w:rsidP="003E435A">
            <w:pPr>
              <w:pStyle w:val="Heading2"/>
              <w:keepNext w:val="0"/>
              <w:keepLines w:val="0"/>
              <w:numPr>
                <w:ilvl w:val="0"/>
                <w:numId w:val="0"/>
              </w:numPr>
              <w:spacing w:before="0" w:after="0" w:line="240" w:lineRule="atLeast"/>
              <w:ind w:right="-76"/>
              <w:jc w:val="right"/>
              <w:rPr>
                <w:b w:val="0"/>
                <w:bCs/>
                <w:i w:val="0"/>
                <w:iCs/>
                <w:szCs w:val="22"/>
              </w:rPr>
            </w:pPr>
          </w:p>
        </w:tc>
        <w:tc>
          <w:tcPr>
            <w:tcW w:w="1260" w:type="dxa"/>
            <w:tcBorders>
              <w:bottom w:val="single" w:sz="4" w:space="0" w:color="auto"/>
            </w:tcBorders>
          </w:tcPr>
          <w:p w14:paraId="4047C57A" w14:textId="4CBE03CE" w:rsidR="003E435A" w:rsidRPr="00206CA1" w:rsidRDefault="00D9302F" w:rsidP="003E435A">
            <w:pPr>
              <w:pStyle w:val="Heading2"/>
              <w:keepNext w:val="0"/>
              <w:keepLines w:val="0"/>
              <w:numPr>
                <w:ilvl w:val="0"/>
                <w:numId w:val="0"/>
              </w:numPr>
              <w:spacing w:before="0" w:after="0" w:line="240" w:lineRule="atLeast"/>
              <w:jc w:val="right"/>
              <w:rPr>
                <w:b w:val="0"/>
                <w:bCs/>
                <w:i w:val="0"/>
                <w:iCs/>
                <w:szCs w:val="22"/>
                <w:lang w:val="en-US"/>
              </w:rPr>
            </w:pPr>
            <w:r>
              <w:rPr>
                <w:b w:val="0"/>
                <w:bCs/>
                <w:i w:val="0"/>
                <w:iCs/>
                <w:szCs w:val="22"/>
                <w:lang w:val="en-US"/>
              </w:rPr>
              <w:t>8</w:t>
            </w:r>
            <w:r w:rsidR="00EC22B9">
              <w:rPr>
                <w:b w:val="0"/>
                <w:bCs/>
                <w:i w:val="0"/>
                <w:iCs/>
                <w:szCs w:val="22"/>
                <w:lang w:val="en-US"/>
              </w:rPr>
              <w:t>3</w:t>
            </w:r>
            <w:r>
              <w:rPr>
                <w:b w:val="0"/>
                <w:bCs/>
                <w:i w:val="0"/>
                <w:iCs/>
                <w:szCs w:val="22"/>
                <w:lang w:val="en-US"/>
              </w:rPr>
              <w:t>8</w:t>
            </w:r>
          </w:p>
        </w:tc>
        <w:tc>
          <w:tcPr>
            <w:tcW w:w="284" w:type="dxa"/>
          </w:tcPr>
          <w:p w14:paraId="1C6FC093" w14:textId="77777777" w:rsidR="003E435A" w:rsidRPr="00206CA1" w:rsidRDefault="003E435A" w:rsidP="003E435A">
            <w:pPr>
              <w:pStyle w:val="Heading2"/>
              <w:keepNext w:val="0"/>
              <w:keepLines w:val="0"/>
              <w:numPr>
                <w:ilvl w:val="0"/>
                <w:numId w:val="0"/>
              </w:numPr>
              <w:spacing w:before="0" w:after="0" w:line="240" w:lineRule="atLeast"/>
              <w:ind w:right="69"/>
              <w:jc w:val="right"/>
              <w:rPr>
                <w:b w:val="0"/>
                <w:bCs/>
                <w:i w:val="0"/>
                <w:iCs/>
                <w:szCs w:val="22"/>
              </w:rPr>
            </w:pPr>
          </w:p>
        </w:tc>
        <w:tc>
          <w:tcPr>
            <w:tcW w:w="1246" w:type="dxa"/>
            <w:tcBorders>
              <w:bottom w:val="single" w:sz="4" w:space="0" w:color="auto"/>
            </w:tcBorders>
          </w:tcPr>
          <w:p w14:paraId="063B91E3" w14:textId="53409F01" w:rsidR="003E435A" w:rsidRPr="00206CA1" w:rsidRDefault="003E435A" w:rsidP="003E435A">
            <w:pPr>
              <w:pStyle w:val="Heading2"/>
              <w:keepNext w:val="0"/>
              <w:keepLines w:val="0"/>
              <w:numPr>
                <w:ilvl w:val="0"/>
                <w:numId w:val="0"/>
              </w:numPr>
              <w:spacing w:before="0" w:after="0" w:line="240" w:lineRule="atLeast"/>
              <w:ind w:right="69"/>
              <w:jc w:val="right"/>
              <w:rPr>
                <w:b w:val="0"/>
                <w:bCs/>
                <w:i w:val="0"/>
                <w:iCs/>
                <w:szCs w:val="22"/>
              </w:rPr>
            </w:pPr>
            <w:r w:rsidRPr="00206CA1">
              <w:rPr>
                <w:b w:val="0"/>
                <w:bCs/>
                <w:i w:val="0"/>
                <w:iCs/>
              </w:rPr>
              <w:t>399</w:t>
            </w:r>
          </w:p>
        </w:tc>
      </w:tr>
      <w:tr w:rsidR="003E435A" w:rsidRPr="00206CA1" w14:paraId="382E6FE7" w14:textId="77777777" w:rsidTr="00D204FA">
        <w:trPr>
          <w:cantSplit/>
        </w:trPr>
        <w:tc>
          <w:tcPr>
            <w:tcW w:w="3611" w:type="dxa"/>
          </w:tcPr>
          <w:p w14:paraId="759020F7" w14:textId="77777777" w:rsidR="003E435A" w:rsidRPr="00206CA1" w:rsidRDefault="003E435A" w:rsidP="003E435A">
            <w:pPr>
              <w:pStyle w:val="Heading2"/>
              <w:keepNext w:val="0"/>
              <w:keepLines w:val="0"/>
              <w:numPr>
                <w:ilvl w:val="0"/>
                <w:numId w:val="0"/>
              </w:numPr>
              <w:spacing w:before="0" w:after="0" w:line="240" w:lineRule="atLeast"/>
              <w:rPr>
                <w:i w:val="0"/>
                <w:iCs/>
                <w:szCs w:val="22"/>
              </w:rPr>
            </w:pPr>
            <w:r w:rsidRPr="00206CA1">
              <w:rPr>
                <w:i w:val="0"/>
                <w:iCs/>
                <w:szCs w:val="22"/>
              </w:rPr>
              <w:t>Net deferred tax assets (liabilities)</w:t>
            </w:r>
          </w:p>
        </w:tc>
        <w:tc>
          <w:tcPr>
            <w:tcW w:w="1260" w:type="dxa"/>
            <w:tcBorders>
              <w:top w:val="single" w:sz="4" w:space="0" w:color="auto"/>
              <w:bottom w:val="double" w:sz="4" w:space="0" w:color="auto"/>
            </w:tcBorders>
          </w:tcPr>
          <w:p w14:paraId="354D983F" w14:textId="7F95147D" w:rsidR="003E435A" w:rsidRPr="00206CA1" w:rsidRDefault="00B61C6F" w:rsidP="003E435A">
            <w:pPr>
              <w:pStyle w:val="Heading2"/>
              <w:keepNext w:val="0"/>
              <w:keepLines w:val="0"/>
              <w:numPr>
                <w:ilvl w:val="0"/>
                <w:numId w:val="0"/>
              </w:numPr>
              <w:spacing w:before="0" w:after="0" w:line="240" w:lineRule="atLeast"/>
              <w:jc w:val="right"/>
              <w:rPr>
                <w:i w:val="0"/>
                <w:iCs/>
                <w:szCs w:val="22"/>
                <w:lang w:val="en-US"/>
              </w:rPr>
            </w:pPr>
            <w:r>
              <w:rPr>
                <w:i w:val="0"/>
                <w:iCs/>
                <w:szCs w:val="22"/>
                <w:lang w:val="en-US"/>
              </w:rPr>
              <w:t>1</w:t>
            </w:r>
            <w:r w:rsidR="003533B2">
              <w:rPr>
                <w:i w:val="0"/>
                <w:iCs/>
                <w:szCs w:val="22"/>
                <w:lang w:val="en-US"/>
              </w:rPr>
              <w:t>44</w:t>
            </w:r>
            <w:r>
              <w:rPr>
                <w:i w:val="0"/>
                <w:iCs/>
                <w:szCs w:val="22"/>
                <w:lang w:val="en-US"/>
              </w:rPr>
              <w:t>,</w:t>
            </w:r>
            <w:r w:rsidR="003533B2">
              <w:rPr>
                <w:i w:val="0"/>
                <w:iCs/>
                <w:szCs w:val="22"/>
                <w:lang w:val="en-US"/>
              </w:rPr>
              <w:t>777</w:t>
            </w:r>
          </w:p>
        </w:tc>
        <w:tc>
          <w:tcPr>
            <w:tcW w:w="178" w:type="dxa"/>
          </w:tcPr>
          <w:p w14:paraId="7CD66DBE" w14:textId="77777777" w:rsidR="003E435A" w:rsidRPr="00206CA1" w:rsidRDefault="003E435A" w:rsidP="003E435A">
            <w:pPr>
              <w:pStyle w:val="Heading2"/>
              <w:keepNext w:val="0"/>
              <w:keepLines w:val="0"/>
              <w:numPr>
                <w:ilvl w:val="0"/>
                <w:numId w:val="0"/>
              </w:numPr>
              <w:spacing w:before="0" w:after="0" w:line="240" w:lineRule="atLeast"/>
              <w:jc w:val="right"/>
              <w:rPr>
                <w:i w:val="0"/>
                <w:iCs/>
                <w:szCs w:val="22"/>
              </w:rPr>
            </w:pPr>
          </w:p>
        </w:tc>
        <w:tc>
          <w:tcPr>
            <w:tcW w:w="1172" w:type="dxa"/>
            <w:tcBorders>
              <w:top w:val="single" w:sz="4" w:space="0" w:color="auto"/>
              <w:bottom w:val="double" w:sz="4" w:space="0" w:color="auto"/>
            </w:tcBorders>
          </w:tcPr>
          <w:p w14:paraId="493D0F74" w14:textId="39744140" w:rsidR="003E435A" w:rsidRPr="00206CA1" w:rsidRDefault="003E435A" w:rsidP="003E435A">
            <w:pPr>
              <w:pStyle w:val="Heading2"/>
              <w:keepNext w:val="0"/>
              <w:keepLines w:val="0"/>
              <w:numPr>
                <w:ilvl w:val="0"/>
                <w:numId w:val="0"/>
              </w:numPr>
              <w:spacing w:before="0" w:after="0" w:line="240" w:lineRule="atLeast"/>
              <w:jc w:val="right"/>
              <w:rPr>
                <w:i w:val="0"/>
                <w:iCs/>
                <w:szCs w:val="22"/>
              </w:rPr>
            </w:pPr>
            <w:r w:rsidRPr="00206CA1">
              <w:rPr>
                <w:i w:val="0"/>
                <w:iCs/>
              </w:rPr>
              <w:t>149,953</w:t>
            </w:r>
          </w:p>
        </w:tc>
        <w:tc>
          <w:tcPr>
            <w:tcW w:w="270" w:type="dxa"/>
          </w:tcPr>
          <w:p w14:paraId="4686B1AD" w14:textId="77777777" w:rsidR="003E435A" w:rsidRPr="00206CA1" w:rsidRDefault="003E435A" w:rsidP="003E435A">
            <w:pPr>
              <w:pStyle w:val="Heading2"/>
              <w:keepNext w:val="0"/>
              <w:keepLines w:val="0"/>
              <w:numPr>
                <w:ilvl w:val="0"/>
                <w:numId w:val="0"/>
              </w:numPr>
              <w:spacing w:before="0" w:after="0" w:line="240" w:lineRule="atLeast"/>
              <w:jc w:val="right"/>
              <w:rPr>
                <w:i w:val="0"/>
                <w:iCs/>
                <w:szCs w:val="22"/>
              </w:rPr>
            </w:pPr>
          </w:p>
        </w:tc>
        <w:tc>
          <w:tcPr>
            <w:tcW w:w="1260" w:type="dxa"/>
            <w:tcBorders>
              <w:top w:val="single" w:sz="4" w:space="0" w:color="auto"/>
              <w:bottom w:val="double" w:sz="4" w:space="0" w:color="auto"/>
            </w:tcBorders>
          </w:tcPr>
          <w:p w14:paraId="385B2033" w14:textId="72836AE9" w:rsidR="003E435A" w:rsidRPr="003E435A" w:rsidRDefault="00D9302F" w:rsidP="00D9302F">
            <w:pPr>
              <w:ind w:right="-80"/>
              <w:jc w:val="right"/>
              <w:rPr>
                <w:b/>
                <w:bCs/>
                <w:szCs w:val="22"/>
              </w:rPr>
            </w:pPr>
            <w:r>
              <w:rPr>
                <w:b/>
                <w:bCs/>
                <w:szCs w:val="22"/>
              </w:rPr>
              <w:t>(5,085)</w:t>
            </w:r>
          </w:p>
        </w:tc>
        <w:tc>
          <w:tcPr>
            <w:tcW w:w="284" w:type="dxa"/>
          </w:tcPr>
          <w:p w14:paraId="1AEF2304" w14:textId="77777777" w:rsidR="003E435A" w:rsidRPr="00206CA1" w:rsidRDefault="003E435A" w:rsidP="003E435A">
            <w:pPr>
              <w:pStyle w:val="Heading2"/>
              <w:keepNext w:val="0"/>
              <w:keepLines w:val="0"/>
              <w:numPr>
                <w:ilvl w:val="0"/>
                <w:numId w:val="0"/>
              </w:numPr>
              <w:spacing w:before="0" w:after="0" w:line="240" w:lineRule="atLeast"/>
              <w:jc w:val="right"/>
              <w:rPr>
                <w:i w:val="0"/>
                <w:iCs/>
                <w:szCs w:val="22"/>
              </w:rPr>
            </w:pPr>
          </w:p>
        </w:tc>
        <w:tc>
          <w:tcPr>
            <w:tcW w:w="1246" w:type="dxa"/>
            <w:tcBorders>
              <w:top w:val="single" w:sz="4" w:space="0" w:color="auto"/>
              <w:bottom w:val="double" w:sz="4" w:space="0" w:color="auto"/>
            </w:tcBorders>
          </w:tcPr>
          <w:p w14:paraId="631F05CD" w14:textId="1199EBCE" w:rsidR="003E435A" w:rsidRPr="00206CA1" w:rsidRDefault="003E435A" w:rsidP="003E435A">
            <w:pPr>
              <w:ind w:right="103"/>
              <w:jc w:val="right"/>
              <w:rPr>
                <w:bCs/>
                <w:i/>
                <w:iCs/>
                <w:szCs w:val="22"/>
              </w:rPr>
            </w:pPr>
            <w:r w:rsidRPr="00206CA1">
              <w:rPr>
                <w:iCs/>
              </w:rPr>
              <w:t>-</w:t>
            </w:r>
          </w:p>
        </w:tc>
      </w:tr>
    </w:tbl>
    <w:p w14:paraId="33A7181F" w14:textId="22C8FC21" w:rsidR="00033AE2" w:rsidRDefault="00033AE2">
      <w:pPr>
        <w:spacing w:line="240" w:lineRule="auto"/>
        <w:rPr>
          <w:i/>
          <w:iCs/>
          <w:szCs w:val="22"/>
        </w:rPr>
      </w:pPr>
    </w:p>
    <w:tbl>
      <w:tblPr>
        <w:tblW w:w="9282" w:type="dxa"/>
        <w:tblInd w:w="529" w:type="dxa"/>
        <w:tblLayout w:type="fixed"/>
        <w:tblCellMar>
          <w:left w:w="79" w:type="dxa"/>
          <w:right w:w="79" w:type="dxa"/>
        </w:tblCellMar>
        <w:tblLook w:val="0000" w:firstRow="0" w:lastRow="0" w:firstColumn="0" w:lastColumn="0" w:noHBand="0" w:noVBand="0"/>
      </w:tblPr>
      <w:tblGrid>
        <w:gridCol w:w="3610"/>
        <w:gridCol w:w="1260"/>
        <w:gridCol w:w="180"/>
        <w:gridCol w:w="1170"/>
        <w:gridCol w:w="244"/>
        <w:gridCol w:w="1287"/>
        <w:gridCol w:w="284"/>
        <w:gridCol w:w="1247"/>
      </w:tblGrid>
      <w:tr w:rsidR="00CB6647" w:rsidRPr="00206CA1" w14:paraId="13B5E901" w14:textId="77777777" w:rsidTr="00AA14DD">
        <w:trPr>
          <w:cantSplit/>
          <w:tblHeader/>
        </w:trPr>
        <w:tc>
          <w:tcPr>
            <w:tcW w:w="3610" w:type="dxa"/>
          </w:tcPr>
          <w:p w14:paraId="38781452" w14:textId="77777777" w:rsidR="00CB6647" w:rsidRPr="00206CA1" w:rsidRDefault="00022B75" w:rsidP="001346F9">
            <w:pPr>
              <w:pStyle w:val="Heading2"/>
              <w:keepNext w:val="0"/>
              <w:keepLines w:val="0"/>
              <w:numPr>
                <w:ilvl w:val="0"/>
                <w:numId w:val="0"/>
              </w:numPr>
              <w:spacing w:before="0" w:after="0" w:line="240" w:lineRule="atLeast"/>
              <w:rPr>
                <w:szCs w:val="22"/>
              </w:rPr>
            </w:pPr>
            <w:r w:rsidRPr="00206CA1">
              <w:rPr>
                <w:szCs w:val="22"/>
              </w:rPr>
              <w:t>Deferred tax</w:t>
            </w:r>
          </w:p>
        </w:tc>
        <w:tc>
          <w:tcPr>
            <w:tcW w:w="5672" w:type="dxa"/>
            <w:gridSpan w:val="7"/>
          </w:tcPr>
          <w:p w14:paraId="71B04E3A" w14:textId="77777777" w:rsidR="00CB6647" w:rsidRPr="00206CA1" w:rsidRDefault="00CB6647" w:rsidP="001346F9">
            <w:pPr>
              <w:pStyle w:val="acctmergecolhdg"/>
              <w:spacing w:line="240" w:lineRule="exact"/>
              <w:rPr>
                <w:iCs/>
                <w:szCs w:val="22"/>
              </w:rPr>
            </w:pPr>
            <w:r w:rsidRPr="00206CA1">
              <w:rPr>
                <w:iCs/>
                <w:szCs w:val="22"/>
              </w:rPr>
              <w:t>Separate financial statements</w:t>
            </w:r>
          </w:p>
        </w:tc>
      </w:tr>
      <w:tr w:rsidR="00CB6647" w:rsidRPr="00206CA1" w14:paraId="470E39EC" w14:textId="77777777" w:rsidTr="00AA14DD">
        <w:trPr>
          <w:cantSplit/>
          <w:tblHeader/>
        </w:trPr>
        <w:tc>
          <w:tcPr>
            <w:tcW w:w="3610" w:type="dxa"/>
          </w:tcPr>
          <w:p w14:paraId="44B88E6D" w14:textId="77777777" w:rsidR="00CB6647" w:rsidRPr="00206CA1" w:rsidRDefault="00CB6647" w:rsidP="001346F9">
            <w:pPr>
              <w:pStyle w:val="Heading2"/>
              <w:keepNext w:val="0"/>
              <w:keepLines w:val="0"/>
              <w:numPr>
                <w:ilvl w:val="0"/>
                <w:numId w:val="0"/>
              </w:numPr>
              <w:spacing w:before="0" w:after="0" w:line="240" w:lineRule="atLeast"/>
              <w:rPr>
                <w:szCs w:val="22"/>
              </w:rPr>
            </w:pPr>
          </w:p>
        </w:tc>
        <w:tc>
          <w:tcPr>
            <w:tcW w:w="2610" w:type="dxa"/>
            <w:gridSpan w:val="3"/>
          </w:tcPr>
          <w:p w14:paraId="773CB4E0" w14:textId="77777777" w:rsidR="00CB6647" w:rsidRPr="00206CA1" w:rsidRDefault="00CB6647" w:rsidP="001346F9">
            <w:pPr>
              <w:pStyle w:val="Heading2"/>
              <w:keepNext w:val="0"/>
              <w:keepLines w:val="0"/>
              <w:numPr>
                <w:ilvl w:val="0"/>
                <w:numId w:val="0"/>
              </w:numPr>
              <w:spacing w:before="0" w:after="0" w:line="240" w:lineRule="atLeast"/>
              <w:jc w:val="center"/>
              <w:rPr>
                <w:b w:val="0"/>
                <w:bCs/>
                <w:i w:val="0"/>
                <w:iCs/>
                <w:szCs w:val="22"/>
              </w:rPr>
            </w:pPr>
            <w:r w:rsidRPr="00206CA1">
              <w:rPr>
                <w:b w:val="0"/>
                <w:bCs/>
                <w:i w:val="0"/>
                <w:iCs/>
                <w:szCs w:val="22"/>
              </w:rPr>
              <w:t>Assets</w:t>
            </w:r>
          </w:p>
        </w:tc>
        <w:tc>
          <w:tcPr>
            <w:tcW w:w="244" w:type="dxa"/>
          </w:tcPr>
          <w:p w14:paraId="6EF3E7F0" w14:textId="77777777" w:rsidR="00CB6647" w:rsidRPr="00206CA1" w:rsidRDefault="00CB6647" w:rsidP="001346F9">
            <w:pPr>
              <w:pStyle w:val="Heading2"/>
              <w:keepNext w:val="0"/>
              <w:keepLines w:val="0"/>
              <w:numPr>
                <w:ilvl w:val="0"/>
                <w:numId w:val="0"/>
              </w:numPr>
              <w:spacing w:before="0" w:after="0" w:line="240" w:lineRule="atLeast"/>
              <w:jc w:val="center"/>
              <w:rPr>
                <w:b w:val="0"/>
                <w:bCs/>
                <w:i w:val="0"/>
                <w:iCs/>
                <w:szCs w:val="22"/>
              </w:rPr>
            </w:pPr>
          </w:p>
        </w:tc>
        <w:tc>
          <w:tcPr>
            <w:tcW w:w="2818" w:type="dxa"/>
            <w:gridSpan w:val="3"/>
          </w:tcPr>
          <w:p w14:paraId="1E15D80D" w14:textId="77777777" w:rsidR="00CB6647" w:rsidRPr="00206CA1" w:rsidRDefault="00CB6647" w:rsidP="001346F9">
            <w:pPr>
              <w:pStyle w:val="Heading2"/>
              <w:keepNext w:val="0"/>
              <w:keepLines w:val="0"/>
              <w:numPr>
                <w:ilvl w:val="0"/>
                <w:numId w:val="0"/>
              </w:numPr>
              <w:spacing w:before="0" w:after="0" w:line="240" w:lineRule="atLeast"/>
              <w:jc w:val="center"/>
              <w:rPr>
                <w:b w:val="0"/>
                <w:bCs/>
                <w:i w:val="0"/>
                <w:iCs/>
                <w:szCs w:val="22"/>
              </w:rPr>
            </w:pPr>
            <w:r w:rsidRPr="00206CA1">
              <w:rPr>
                <w:b w:val="0"/>
                <w:bCs/>
                <w:i w:val="0"/>
                <w:iCs/>
                <w:szCs w:val="22"/>
              </w:rPr>
              <w:t>Liabilities</w:t>
            </w:r>
          </w:p>
        </w:tc>
      </w:tr>
      <w:tr w:rsidR="00F47527" w:rsidRPr="00206CA1" w14:paraId="73DC694A" w14:textId="77777777" w:rsidTr="00D204FA">
        <w:trPr>
          <w:cantSplit/>
          <w:tblHeader/>
        </w:trPr>
        <w:tc>
          <w:tcPr>
            <w:tcW w:w="3610" w:type="dxa"/>
          </w:tcPr>
          <w:p w14:paraId="07D0EC5A" w14:textId="77777777" w:rsidR="00F47527" w:rsidRPr="00206CA1" w:rsidRDefault="00F47527" w:rsidP="00F47527">
            <w:pPr>
              <w:pStyle w:val="Heading2"/>
              <w:keepNext w:val="0"/>
              <w:keepLines w:val="0"/>
              <w:numPr>
                <w:ilvl w:val="0"/>
                <w:numId w:val="0"/>
              </w:numPr>
              <w:spacing w:before="0" w:after="0" w:line="240" w:lineRule="atLeast"/>
              <w:rPr>
                <w:b w:val="0"/>
                <w:bCs/>
                <w:i w:val="0"/>
                <w:iCs/>
                <w:szCs w:val="22"/>
              </w:rPr>
            </w:pPr>
          </w:p>
        </w:tc>
        <w:tc>
          <w:tcPr>
            <w:tcW w:w="1260" w:type="dxa"/>
            <w:shd w:val="clear" w:color="auto" w:fill="auto"/>
          </w:tcPr>
          <w:p w14:paraId="7507F576" w14:textId="00D0E40A" w:rsidR="00F47527" w:rsidRPr="00206CA1" w:rsidRDefault="00F47527" w:rsidP="00F47527">
            <w:pPr>
              <w:pStyle w:val="acctmergecolhdg"/>
              <w:spacing w:line="240" w:lineRule="auto"/>
              <w:ind w:left="-79" w:right="-79"/>
              <w:rPr>
                <w:b w:val="0"/>
                <w:bCs/>
                <w:szCs w:val="22"/>
              </w:rPr>
            </w:pPr>
            <w:r w:rsidRPr="00206CA1">
              <w:rPr>
                <w:b w:val="0"/>
                <w:bCs/>
                <w:szCs w:val="22"/>
              </w:rPr>
              <w:t>202</w:t>
            </w:r>
            <w:r w:rsidR="003E435A">
              <w:rPr>
                <w:b w:val="0"/>
                <w:bCs/>
                <w:szCs w:val="22"/>
              </w:rPr>
              <w:t>4</w:t>
            </w:r>
          </w:p>
        </w:tc>
        <w:tc>
          <w:tcPr>
            <w:tcW w:w="180" w:type="dxa"/>
            <w:shd w:val="clear" w:color="auto" w:fill="auto"/>
          </w:tcPr>
          <w:p w14:paraId="4D60959F" w14:textId="77777777" w:rsidR="00F47527" w:rsidRPr="00206CA1" w:rsidRDefault="00F47527" w:rsidP="00F47527">
            <w:pPr>
              <w:pStyle w:val="acctmergecolhdg"/>
              <w:spacing w:line="240" w:lineRule="auto"/>
              <w:rPr>
                <w:b w:val="0"/>
                <w:bCs/>
                <w:szCs w:val="22"/>
              </w:rPr>
            </w:pPr>
          </w:p>
        </w:tc>
        <w:tc>
          <w:tcPr>
            <w:tcW w:w="1170" w:type="dxa"/>
            <w:shd w:val="clear" w:color="auto" w:fill="auto"/>
          </w:tcPr>
          <w:p w14:paraId="0D58C204" w14:textId="4B0D6BB2" w:rsidR="00F47527" w:rsidRPr="00206CA1" w:rsidRDefault="00F47527" w:rsidP="00F47527">
            <w:pPr>
              <w:pStyle w:val="acctmergecolhdg"/>
              <w:spacing w:line="240" w:lineRule="auto"/>
              <w:rPr>
                <w:b w:val="0"/>
                <w:bCs/>
                <w:szCs w:val="22"/>
              </w:rPr>
            </w:pPr>
            <w:r w:rsidRPr="00206CA1">
              <w:rPr>
                <w:b w:val="0"/>
                <w:bCs/>
                <w:szCs w:val="22"/>
              </w:rPr>
              <w:t>202</w:t>
            </w:r>
            <w:r w:rsidR="003E435A">
              <w:rPr>
                <w:b w:val="0"/>
                <w:bCs/>
                <w:szCs w:val="22"/>
              </w:rPr>
              <w:t>3</w:t>
            </w:r>
          </w:p>
        </w:tc>
        <w:tc>
          <w:tcPr>
            <w:tcW w:w="244" w:type="dxa"/>
            <w:shd w:val="clear" w:color="auto" w:fill="auto"/>
          </w:tcPr>
          <w:p w14:paraId="2117D159" w14:textId="77777777" w:rsidR="00F47527" w:rsidRPr="00206CA1" w:rsidRDefault="00F47527" w:rsidP="00F47527">
            <w:pPr>
              <w:pStyle w:val="acctmergecolhdg"/>
              <w:spacing w:line="240" w:lineRule="auto"/>
              <w:rPr>
                <w:b w:val="0"/>
                <w:bCs/>
                <w:szCs w:val="22"/>
              </w:rPr>
            </w:pPr>
          </w:p>
        </w:tc>
        <w:tc>
          <w:tcPr>
            <w:tcW w:w="1287" w:type="dxa"/>
            <w:shd w:val="clear" w:color="auto" w:fill="auto"/>
          </w:tcPr>
          <w:p w14:paraId="29C6F828" w14:textId="3326D6E8" w:rsidR="00F47527" w:rsidRPr="00206CA1" w:rsidRDefault="00F47527" w:rsidP="00F47527">
            <w:pPr>
              <w:pStyle w:val="acctmergecolhdg"/>
              <w:spacing w:line="240" w:lineRule="auto"/>
              <w:ind w:left="-79" w:right="-79"/>
              <w:rPr>
                <w:b w:val="0"/>
                <w:bCs/>
                <w:szCs w:val="22"/>
              </w:rPr>
            </w:pPr>
            <w:r w:rsidRPr="00206CA1">
              <w:rPr>
                <w:b w:val="0"/>
                <w:bCs/>
                <w:szCs w:val="22"/>
              </w:rPr>
              <w:t>202</w:t>
            </w:r>
            <w:r w:rsidR="003E435A">
              <w:rPr>
                <w:b w:val="0"/>
                <w:bCs/>
                <w:szCs w:val="22"/>
              </w:rPr>
              <w:t>4</w:t>
            </w:r>
          </w:p>
        </w:tc>
        <w:tc>
          <w:tcPr>
            <w:tcW w:w="284" w:type="dxa"/>
            <w:shd w:val="clear" w:color="auto" w:fill="auto"/>
          </w:tcPr>
          <w:p w14:paraId="512AF28B" w14:textId="77777777" w:rsidR="00F47527" w:rsidRPr="00206CA1" w:rsidRDefault="00F47527" w:rsidP="00F47527">
            <w:pPr>
              <w:pStyle w:val="acctmergecolhdg"/>
              <w:spacing w:line="240" w:lineRule="auto"/>
              <w:rPr>
                <w:b w:val="0"/>
                <w:bCs/>
                <w:szCs w:val="22"/>
              </w:rPr>
            </w:pPr>
          </w:p>
        </w:tc>
        <w:tc>
          <w:tcPr>
            <w:tcW w:w="1247" w:type="dxa"/>
            <w:shd w:val="clear" w:color="auto" w:fill="auto"/>
          </w:tcPr>
          <w:p w14:paraId="77A79A6E" w14:textId="0CAF9E8A" w:rsidR="00F47527" w:rsidRPr="00206CA1" w:rsidRDefault="00F47527" w:rsidP="00F47527">
            <w:pPr>
              <w:pStyle w:val="acctmergecolhdg"/>
              <w:spacing w:line="240" w:lineRule="auto"/>
              <w:rPr>
                <w:b w:val="0"/>
                <w:bCs/>
                <w:szCs w:val="22"/>
              </w:rPr>
            </w:pPr>
            <w:r w:rsidRPr="00206CA1">
              <w:rPr>
                <w:b w:val="0"/>
                <w:bCs/>
                <w:szCs w:val="22"/>
              </w:rPr>
              <w:t>202</w:t>
            </w:r>
            <w:r w:rsidR="003E435A">
              <w:rPr>
                <w:b w:val="0"/>
                <w:bCs/>
                <w:szCs w:val="22"/>
              </w:rPr>
              <w:t>3</w:t>
            </w:r>
          </w:p>
        </w:tc>
      </w:tr>
      <w:tr w:rsidR="00AA14DD" w:rsidRPr="00206CA1" w14:paraId="1A5988E5" w14:textId="77777777" w:rsidTr="00AA14DD">
        <w:trPr>
          <w:cantSplit/>
        </w:trPr>
        <w:tc>
          <w:tcPr>
            <w:tcW w:w="3610" w:type="dxa"/>
          </w:tcPr>
          <w:p w14:paraId="69C03B7C" w14:textId="77777777" w:rsidR="00AA14DD" w:rsidRPr="00206CA1" w:rsidRDefault="00AA14DD" w:rsidP="00AA14DD">
            <w:pPr>
              <w:pStyle w:val="Heading2"/>
              <w:keepNext w:val="0"/>
              <w:keepLines w:val="0"/>
              <w:numPr>
                <w:ilvl w:val="0"/>
                <w:numId w:val="0"/>
              </w:numPr>
              <w:spacing w:before="0" w:after="0" w:line="240" w:lineRule="atLeast"/>
              <w:rPr>
                <w:b w:val="0"/>
                <w:bCs/>
                <w:i w:val="0"/>
                <w:iCs/>
                <w:szCs w:val="22"/>
              </w:rPr>
            </w:pPr>
          </w:p>
        </w:tc>
        <w:tc>
          <w:tcPr>
            <w:tcW w:w="5672" w:type="dxa"/>
            <w:gridSpan w:val="7"/>
          </w:tcPr>
          <w:p w14:paraId="0EB6EAC7" w14:textId="6B86D4A2" w:rsidR="00AA14DD" w:rsidRPr="00206CA1" w:rsidRDefault="00AA14DD" w:rsidP="00AA14DD">
            <w:pPr>
              <w:pStyle w:val="Heading2"/>
              <w:keepNext w:val="0"/>
              <w:keepLines w:val="0"/>
              <w:numPr>
                <w:ilvl w:val="0"/>
                <w:numId w:val="0"/>
              </w:numPr>
              <w:spacing w:before="0" w:after="0" w:line="240" w:lineRule="atLeast"/>
              <w:jc w:val="center"/>
              <w:rPr>
                <w:b w:val="0"/>
                <w:bCs/>
                <w:i w:val="0"/>
                <w:iCs/>
                <w:szCs w:val="22"/>
              </w:rPr>
            </w:pPr>
            <w:r w:rsidRPr="00206CA1">
              <w:rPr>
                <w:b w:val="0"/>
                <w:bCs/>
                <w:szCs w:val="22"/>
              </w:rPr>
              <w:t>(in thousand Baht)</w:t>
            </w:r>
          </w:p>
        </w:tc>
      </w:tr>
      <w:tr w:rsidR="003E435A" w:rsidRPr="00206CA1" w14:paraId="548A9326" w14:textId="77777777" w:rsidTr="00D204FA">
        <w:trPr>
          <w:cantSplit/>
        </w:trPr>
        <w:tc>
          <w:tcPr>
            <w:tcW w:w="3610" w:type="dxa"/>
          </w:tcPr>
          <w:p w14:paraId="77E5804C" w14:textId="77777777" w:rsidR="003E435A" w:rsidRPr="00206CA1" w:rsidRDefault="003E435A" w:rsidP="003E435A">
            <w:pPr>
              <w:pStyle w:val="Heading2"/>
              <w:keepNext w:val="0"/>
              <w:keepLines w:val="0"/>
              <w:numPr>
                <w:ilvl w:val="0"/>
                <w:numId w:val="0"/>
              </w:numPr>
              <w:spacing w:before="0" w:after="0" w:line="240" w:lineRule="atLeast"/>
              <w:rPr>
                <w:b w:val="0"/>
                <w:bCs/>
                <w:i w:val="0"/>
                <w:iCs/>
                <w:szCs w:val="22"/>
              </w:rPr>
            </w:pPr>
            <w:r w:rsidRPr="00206CA1">
              <w:rPr>
                <w:b w:val="0"/>
                <w:bCs/>
                <w:i w:val="0"/>
                <w:iCs/>
                <w:szCs w:val="22"/>
              </w:rPr>
              <w:t>Total</w:t>
            </w:r>
          </w:p>
        </w:tc>
        <w:tc>
          <w:tcPr>
            <w:tcW w:w="1260" w:type="dxa"/>
          </w:tcPr>
          <w:p w14:paraId="3A77CBE9" w14:textId="43642FAA" w:rsidR="003E435A" w:rsidRPr="00206CA1" w:rsidRDefault="00C40D07" w:rsidP="003E435A">
            <w:pPr>
              <w:jc w:val="right"/>
              <w:rPr>
                <w:szCs w:val="22"/>
              </w:rPr>
            </w:pPr>
            <w:r>
              <w:rPr>
                <w:szCs w:val="22"/>
              </w:rPr>
              <w:t>838</w:t>
            </w:r>
          </w:p>
        </w:tc>
        <w:tc>
          <w:tcPr>
            <w:tcW w:w="180" w:type="dxa"/>
          </w:tcPr>
          <w:p w14:paraId="20D67D7E" w14:textId="77777777" w:rsidR="003E435A" w:rsidRPr="00206CA1" w:rsidRDefault="003E435A" w:rsidP="003E435A">
            <w:pPr>
              <w:jc w:val="right"/>
              <w:rPr>
                <w:szCs w:val="22"/>
              </w:rPr>
            </w:pPr>
          </w:p>
        </w:tc>
        <w:tc>
          <w:tcPr>
            <w:tcW w:w="1170" w:type="dxa"/>
          </w:tcPr>
          <w:p w14:paraId="5F990810" w14:textId="0FC3981C" w:rsidR="003E435A" w:rsidRPr="00206CA1" w:rsidRDefault="003E435A" w:rsidP="003E435A">
            <w:pPr>
              <w:jc w:val="right"/>
              <w:rPr>
                <w:szCs w:val="22"/>
              </w:rPr>
            </w:pPr>
            <w:r w:rsidRPr="00206CA1">
              <w:t>492</w:t>
            </w:r>
          </w:p>
        </w:tc>
        <w:tc>
          <w:tcPr>
            <w:tcW w:w="244" w:type="dxa"/>
          </w:tcPr>
          <w:p w14:paraId="0CD73DFC" w14:textId="77777777" w:rsidR="003E435A" w:rsidRPr="00206CA1" w:rsidRDefault="003E435A" w:rsidP="003E435A">
            <w:pPr>
              <w:jc w:val="right"/>
              <w:rPr>
                <w:szCs w:val="22"/>
              </w:rPr>
            </w:pPr>
          </w:p>
        </w:tc>
        <w:tc>
          <w:tcPr>
            <w:tcW w:w="1287" w:type="dxa"/>
          </w:tcPr>
          <w:p w14:paraId="38719CCD" w14:textId="1C4EB43D" w:rsidR="003E435A" w:rsidRPr="00206CA1" w:rsidRDefault="003156C1" w:rsidP="003E435A">
            <w:pPr>
              <w:ind w:right="-80"/>
              <w:jc w:val="right"/>
              <w:rPr>
                <w:bCs/>
                <w:iCs/>
                <w:szCs w:val="22"/>
                <w:lang w:val="en-US"/>
              </w:rPr>
            </w:pPr>
            <w:r>
              <w:rPr>
                <w:bCs/>
                <w:iCs/>
                <w:szCs w:val="22"/>
                <w:lang w:val="en-US"/>
              </w:rPr>
              <w:t>(5,907)</w:t>
            </w:r>
          </w:p>
        </w:tc>
        <w:tc>
          <w:tcPr>
            <w:tcW w:w="284" w:type="dxa"/>
          </w:tcPr>
          <w:p w14:paraId="79993D69" w14:textId="77777777" w:rsidR="003E435A" w:rsidRPr="00206CA1" w:rsidRDefault="003E435A" w:rsidP="003E435A">
            <w:pPr>
              <w:jc w:val="right"/>
              <w:rPr>
                <w:szCs w:val="22"/>
              </w:rPr>
            </w:pPr>
          </w:p>
        </w:tc>
        <w:tc>
          <w:tcPr>
            <w:tcW w:w="1247" w:type="dxa"/>
          </w:tcPr>
          <w:p w14:paraId="06D5D64A" w14:textId="7A9B34B7" w:rsidR="003E435A" w:rsidRPr="00206CA1" w:rsidRDefault="003E435A" w:rsidP="003E435A">
            <w:pPr>
              <w:tabs>
                <w:tab w:val="decimal" w:pos="990"/>
              </w:tabs>
              <w:rPr>
                <w:bCs/>
                <w:iCs/>
                <w:szCs w:val="22"/>
                <w:lang w:val="en-US"/>
              </w:rPr>
            </w:pPr>
            <w:r w:rsidRPr="00206CA1">
              <w:t>(399)</w:t>
            </w:r>
          </w:p>
        </w:tc>
      </w:tr>
      <w:tr w:rsidR="003E435A" w:rsidRPr="00206CA1" w14:paraId="05E92E77" w14:textId="77777777" w:rsidTr="00D204FA">
        <w:trPr>
          <w:cantSplit/>
        </w:trPr>
        <w:tc>
          <w:tcPr>
            <w:tcW w:w="3610" w:type="dxa"/>
          </w:tcPr>
          <w:p w14:paraId="633BF078" w14:textId="77777777" w:rsidR="003E435A" w:rsidRPr="00206CA1" w:rsidRDefault="003E435A" w:rsidP="003E435A">
            <w:pPr>
              <w:pStyle w:val="Heading2"/>
              <w:keepNext w:val="0"/>
              <w:keepLines w:val="0"/>
              <w:numPr>
                <w:ilvl w:val="0"/>
                <w:numId w:val="0"/>
              </w:numPr>
              <w:spacing w:before="0" w:after="0" w:line="240" w:lineRule="atLeast"/>
              <w:rPr>
                <w:b w:val="0"/>
                <w:bCs/>
                <w:i w:val="0"/>
                <w:iCs/>
                <w:szCs w:val="22"/>
              </w:rPr>
            </w:pPr>
            <w:r w:rsidRPr="00206CA1">
              <w:rPr>
                <w:b w:val="0"/>
                <w:bCs/>
                <w:i w:val="0"/>
                <w:iCs/>
                <w:szCs w:val="22"/>
              </w:rPr>
              <w:t xml:space="preserve">Set </w:t>
            </w:r>
            <w:proofErr w:type="gramStart"/>
            <w:r w:rsidRPr="00206CA1">
              <w:rPr>
                <w:b w:val="0"/>
                <w:bCs/>
                <w:i w:val="0"/>
                <w:iCs/>
                <w:szCs w:val="22"/>
              </w:rPr>
              <w:t>off of</w:t>
            </w:r>
            <w:proofErr w:type="gramEnd"/>
            <w:r w:rsidRPr="00206CA1">
              <w:rPr>
                <w:b w:val="0"/>
                <w:bCs/>
                <w:i w:val="0"/>
                <w:iCs/>
                <w:szCs w:val="22"/>
              </w:rPr>
              <w:t xml:space="preserve"> tax</w:t>
            </w:r>
          </w:p>
        </w:tc>
        <w:tc>
          <w:tcPr>
            <w:tcW w:w="1260" w:type="dxa"/>
            <w:tcBorders>
              <w:bottom w:val="single" w:sz="4" w:space="0" w:color="auto"/>
            </w:tcBorders>
          </w:tcPr>
          <w:p w14:paraId="0D85195E" w14:textId="3A076332" w:rsidR="003E435A" w:rsidRPr="00206CA1" w:rsidRDefault="003E1609" w:rsidP="003E435A">
            <w:pPr>
              <w:pStyle w:val="Heading2"/>
              <w:keepNext w:val="0"/>
              <w:keepLines w:val="0"/>
              <w:numPr>
                <w:ilvl w:val="0"/>
                <w:numId w:val="0"/>
              </w:numPr>
              <w:spacing w:before="0" w:after="0" w:line="240" w:lineRule="atLeast"/>
              <w:ind w:right="-76"/>
              <w:jc w:val="right"/>
              <w:rPr>
                <w:b w:val="0"/>
                <w:i w:val="0"/>
                <w:szCs w:val="22"/>
              </w:rPr>
            </w:pPr>
            <w:r>
              <w:rPr>
                <w:b w:val="0"/>
                <w:i w:val="0"/>
                <w:szCs w:val="22"/>
              </w:rPr>
              <w:t>(838)</w:t>
            </w:r>
          </w:p>
        </w:tc>
        <w:tc>
          <w:tcPr>
            <w:tcW w:w="180" w:type="dxa"/>
          </w:tcPr>
          <w:p w14:paraId="462AE298" w14:textId="77777777" w:rsidR="003E435A" w:rsidRPr="00206CA1" w:rsidRDefault="003E435A" w:rsidP="003E435A">
            <w:pPr>
              <w:jc w:val="right"/>
              <w:rPr>
                <w:iCs/>
                <w:szCs w:val="22"/>
              </w:rPr>
            </w:pPr>
          </w:p>
        </w:tc>
        <w:tc>
          <w:tcPr>
            <w:tcW w:w="1170" w:type="dxa"/>
            <w:tcBorders>
              <w:bottom w:val="single" w:sz="4" w:space="0" w:color="auto"/>
            </w:tcBorders>
          </w:tcPr>
          <w:p w14:paraId="7643CAF1" w14:textId="24729F90" w:rsidR="003E435A" w:rsidRPr="00206CA1" w:rsidRDefault="003E435A" w:rsidP="003E435A">
            <w:pPr>
              <w:pStyle w:val="Heading2"/>
              <w:keepNext w:val="0"/>
              <w:keepLines w:val="0"/>
              <w:numPr>
                <w:ilvl w:val="0"/>
                <w:numId w:val="0"/>
              </w:numPr>
              <w:spacing w:before="0" w:after="0" w:line="240" w:lineRule="atLeast"/>
              <w:ind w:right="-76"/>
              <w:jc w:val="right"/>
              <w:rPr>
                <w:b w:val="0"/>
                <w:bCs/>
                <w:i w:val="0"/>
                <w:iCs/>
                <w:szCs w:val="22"/>
              </w:rPr>
            </w:pPr>
            <w:r w:rsidRPr="00206CA1">
              <w:rPr>
                <w:b w:val="0"/>
                <w:i w:val="0"/>
              </w:rPr>
              <w:t>(399)</w:t>
            </w:r>
          </w:p>
        </w:tc>
        <w:tc>
          <w:tcPr>
            <w:tcW w:w="244" w:type="dxa"/>
          </w:tcPr>
          <w:p w14:paraId="21CD64B5" w14:textId="77777777" w:rsidR="003E435A" w:rsidRPr="00206CA1" w:rsidRDefault="003E435A" w:rsidP="003E435A">
            <w:pPr>
              <w:jc w:val="right"/>
              <w:rPr>
                <w:bCs/>
                <w:iCs/>
                <w:szCs w:val="22"/>
              </w:rPr>
            </w:pPr>
          </w:p>
        </w:tc>
        <w:tc>
          <w:tcPr>
            <w:tcW w:w="1287" w:type="dxa"/>
            <w:tcBorders>
              <w:bottom w:val="single" w:sz="4" w:space="0" w:color="auto"/>
            </w:tcBorders>
          </w:tcPr>
          <w:p w14:paraId="5F9D2F9F" w14:textId="2C86A3BD" w:rsidR="003E435A" w:rsidRPr="00206CA1" w:rsidRDefault="00156495" w:rsidP="003E435A">
            <w:pPr>
              <w:ind w:right="9"/>
              <w:jc w:val="right"/>
              <w:rPr>
                <w:bCs/>
                <w:iCs/>
                <w:szCs w:val="22"/>
                <w:lang w:val="en-US"/>
              </w:rPr>
            </w:pPr>
            <w:r>
              <w:rPr>
                <w:bCs/>
                <w:iCs/>
                <w:szCs w:val="22"/>
                <w:lang w:val="en-US"/>
              </w:rPr>
              <w:t>838</w:t>
            </w:r>
          </w:p>
        </w:tc>
        <w:tc>
          <w:tcPr>
            <w:tcW w:w="284" w:type="dxa"/>
          </w:tcPr>
          <w:p w14:paraId="2C38C59F" w14:textId="77777777" w:rsidR="003E435A" w:rsidRPr="00206CA1" w:rsidRDefault="003E435A" w:rsidP="003E435A">
            <w:pPr>
              <w:jc w:val="right"/>
              <w:rPr>
                <w:szCs w:val="22"/>
              </w:rPr>
            </w:pPr>
          </w:p>
        </w:tc>
        <w:tc>
          <w:tcPr>
            <w:tcW w:w="1247" w:type="dxa"/>
            <w:tcBorders>
              <w:bottom w:val="single" w:sz="4" w:space="0" w:color="auto"/>
            </w:tcBorders>
          </w:tcPr>
          <w:p w14:paraId="19023CF4" w14:textId="1EA53552" w:rsidR="003E435A" w:rsidRPr="00206CA1" w:rsidRDefault="003E435A" w:rsidP="003E435A">
            <w:pPr>
              <w:tabs>
                <w:tab w:val="decimal" w:pos="990"/>
              </w:tabs>
              <w:rPr>
                <w:bCs/>
                <w:iCs/>
                <w:szCs w:val="22"/>
                <w:lang w:val="en-US"/>
              </w:rPr>
            </w:pPr>
            <w:r w:rsidRPr="00206CA1">
              <w:t>399</w:t>
            </w:r>
          </w:p>
        </w:tc>
      </w:tr>
      <w:tr w:rsidR="003E435A" w:rsidRPr="00206CA1" w14:paraId="23017FDE" w14:textId="77777777" w:rsidTr="00D204FA">
        <w:trPr>
          <w:cantSplit/>
        </w:trPr>
        <w:tc>
          <w:tcPr>
            <w:tcW w:w="3610" w:type="dxa"/>
          </w:tcPr>
          <w:p w14:paraId="5DA84C31" w14:textId="78009D7A" w:rsidR="003E435A" w:rsidRPr="00206CA1" w:rsidRDefault="003E435A" w:rsidP="003E435A">
            <w:pPr>
              <w:pStyle w:val="Heading2"/>
              <w:keepNext w:val="0"/>
              <w:keepLines w:val="0"/>
              <w:numPr>
                <w:ilvl w:val="0"/>
                <w:numId w:val="0"/>
              </w:numPr>
              <w:spacing w:before="0" w:after="0" w:line="240" w:lineRule="atLeast"/>
              <w:rPr>
                <w:i w:val="0"/>
                <w:iCs/>
                <w:szCs w:val="22"/>
              </w:rPr>
            </w:pPr>
            <w:r w:rsidRPr="00206CA1">
              <w:rPr>
                <w:i w:val="0"/>
                <w:iCs/>
                <w:szCs w:val="22"/>
              </w:rPr>
              <w:t>Net deferred tax assets (liabilities)</w:t>
            </w:r>
          </w:p>
        </w:tc>
        <w:tc>
          <w:tcPr>
            <w:tcW w:w="1260" w:type="dxa"/>
            <w:tcBorders>
              <w:top w:val="single" w:sz="4" w:space="0" w:color="auto"/>
              <w:bottom w:val="double" w:sz="4" w:space="0" w:color="auto"/>
            </w:tcBorders>
          </w:tcPr>
          <w:p w14:paraId="1C7FE026" w14:textId="7C5C1A4A" w:rsidR="003E435A" w:rsidRPr="00206CA1" w:rsidRDefault="00DC654D" w:rsidP="003E435A">
            <w:pPr>
              <w:ind w:right="9"/>
              <w:jc w:val="right"/>
              <w:rPr>
                <w:b/>
                <w:bCs/>
                <w:szCs w:val="22"/>
              </w:rPr>
            </w:pPr>
            <w:r>
              <w:rPr>
                <w:b/>
                <w:bCs/>
                <w:szCs w:val="22"/>
              </w:rPr>
              <w:t>-</w:t>
            </w:r>
          </w:p>
        </w:tc>
        <w:tc>
          <w:tcPr>
            <w:tcW w:w="180" w:type="dxa"/>
          </w:tcPr>
          <w:p w14:paraId="70C6DE4E" w14:textId="77777777" w:rsidR="003E435A" w:rsidRPr="00206CA1" w:rsidRDefault="003E435A" w:rsidP="003E435A">
            <w:pPr>
              <w:jc w:val="right"/>
              <w:rPr>
                <w:b/>
                <w:bCs/>
                <w:iCs/>
                <w:szCs w:val="22"/>
              </w:rPr>
            </w:pPr>
          </w:p>
        </w:tc>
        <w:tc>
          <w:tcPr>
            <w:tcW w:w="1170" w:type="dxa"/>
            <w:tcBorders>
              <w:top w:val="single" w:sz="4" w:space="0" w:color="auto"/>
              <w:bottom w:val="double" w:sz="4" w:space="0" w:color="auto"/>
            </w:tcBorders>
          </w:tcPr>
          <w:p w14:paraId="184B41A3" w14:textId="6CC6EAD4" w:rsidR="003E435A" w:rsidRPr="00206CA1" w:rsidRDefault="003E435A" w:rsidP="003E435A">
            <w:pPr>
              <w:ind w:right="9"/>
              <w:jc w:val="right"/>
              <w:rPr>
                <w:b/>
                <w:bCs/>
                <w:szCs w:val="22"/>
              </w:rPr>
            </w:pPr>
            <w:r w:rsidRPr="00206CA1">
              <w:rPr>
                <w:b/>
                <w:bCs/>
              </w:rPr>
              <w:t>93</w:t>
            </w:r>
          </w:p>
        </w:tc>
        <w:tc>
          <w:tcPr>
            <w:tcW w:w="244" w:type="dxa"/>
          </w:tcPr>
          <w:p w14:paraId="1A21C1E4" w14:textId="77777777" w:rsidR="003E435A" w:rsidRPr="00206CA1" w:rsidRDefault="003E435A" w:rsidP="003E435A">
            <w:pPr>
              <w:jc w:val="right"/>
              <w:rPr>
                <w:b/>
                <w:bCs/>
                <w:szCs w:val="22"/>
              </w:rPr>
            </w:pPr>
          </w:p>
        </w:tc>
        <w:tc>
          <w:tcPr>
            <w:tcW w:w="1287" w:type="dxa"/>
            <w:tcBorders>
              <w:top w:val="single" w:sz="4" w:space="0" w:color="auto"/>
              <w:bottom w:val="double" w:sz="4" w:space="0" w:color="auto"/>
            </w:tcBorders>
          </w:tcPr>
          <w:p w14:paraId="1C17F9BC" w14:textId="06E4A9FF" w:rsidR="003E435A" w:rsidRPr="00206CA1" w:rsidRDefault="00B94384" w:rsidP="003E435A">
            <w:pPr>
              <w:ind w:right="-80"/>
              <w:jc w:val="right"/>
              <w:rPr>
                <w:b/>
                <w:bCs/>
                <w:iCs/>
                <w:szCs w:val="22"/>
                <w:lang w:val="en-US"/>
              </w:rPr>
            </w:pPr>
            <w:r>
              <w:rPr>
                <w:b/>
                <w:bCs/>
                <w:iCs/>
                <w:szCs w:val="22"/>
                <w:lang w:val="en-US"/>
              </w:rPr>
              <w:t>(5,069)</w:t>
            </w:r>
          </w:p>
        </w:tc>
        <w:tc>
          <w:tcPr>
            <w:tcW w:w="284" w:type="dxa"/>
          </w:tcPr>
          <w:p w14:paraId="5ED453B9" w14:textId="77777777" w:rsidR="003E435A" w:rsidRPr="00206CA1" w:rsidRDefault="003E435A" w:rsidP="003E435A">
            <w:pPr>
              <w:jc w:val="right"/>
              <w:rPr>
                <w:b/>
                <w:bCs/>
                <w:szCs w:val="22"/>
              </w:rPr>
            </w:pPr>
          </w:p>
        </w:tc>
        <w:tc>
          <w:tcPr>
            <w:tcW w:w="1247" w:type="dxa"/>
            <w:tcBorders>
              <w:top w:val="single" w:sz="4" w:space="0" w:color="auto"/>
              <w:bottom w:val="double" w:sz="4" w:space="0" w:color="auto"/>
            </w:tcBorders>
          </w:tcPr>
          <w:p w14:paraId="129CC36A" w14:textId="3D4E1454" w:rsidR="003E435A" w:rsidRPr="00206CA1" w:rsidRDefault="003E435A" w:rsidP="003E435A">
            <w:pPr>
              <w:tabs>
                <w:tab w:val="decimal" w:pos="990"/>
              </w:tabs>
              <w:rPr>
                <w:b/>
                <w:iCs/>
                <w:szCs w:val="22"/>
              </w:rPr>
            </w:pPr>
            <w:r w:rsidRPr="00206CA1">
              <w:rPr>
                <w:b/>
                <w:bCs/>
              </w:rPr>
              <w:t>-</w:t>
            </w:r>
          </w:p>
        </w:tc>
      </w:tr>
    </w:tbl>
    <w:p w14:paraId="227A2052" w14:textId="77777777" w:rsidR="007834B7" w:rsidRPr="00206CA1" w:rsidRDefault="007834B7" w:rsidP="00C107EF">
      <w:pPr>
        <w:spacing w:line="240" w:lineRule="atLeast"/>
        <w:ind w:firstLine="540"/>
        <w:jc w:val="both"/>
        <w:rPr>
          <w:i/>
          <w:iCs/>
          <w:szCs w:val="22"/>
        </w:rPr>
      </w:pPr>
    </w:p>
    <w:tbl>
      <w:tblPr>
        <w:tblW w:w="9314" w:type="dxa"/>
        <w:tblInd w:w="529" w:type="dxa"/>
        <w:tblLayout w:type="fixed"/>
        <w:tblCellMar>
          <w:left w:w="79" w:type="dxa"/>
          <w:right w:w="79" w:type="dxa"/>
        </w:tblCellMar>
        <w:tblLook w:val="0000" w:firstRow="0" w:lastRow="0" w:firstColumn="0" w:lastColumn="0" w:noHBand="0" w:noVBand="0"/>
      </w:tblPr>
      <w:tblGrid>
        <w:gridCol w:w="3582"/>
        <w:gridCol w:w="1276"/>
        <w:gridCol w:w="185"/>
        <w:gridCol w:w="1232"/>
        <w:gridCol w:w="284"/>
        <w:gridCol w:w="1192"/>
        <w:gridCol w:w="287"/>
        <w:gridCol w:w="1276"/>
      </w:tblGrid>
      <w:tr w:rsidR="00D5759D" w:rsidRPr="00206CA1" w14:paraId="0B2BAD6C" w14:textId="77777777" w:rsidTr="144E5215">
        <w:trPr>
          <w:trHeight w:val="269"/>
          <w:tblHeader/>
        </w:trPr>
        <w:tc>
          <w:tcPr>
            <w:tcW w:w="3582" w:type="dxa"/>
            <w:vMerge w:val="restart"/>
          </w:tcPr>
          <w:p w14:paraId="28BD672F" w14:textId="437A9B83" w:rsidR="00D5759D" w:rsidRPr="00206CA1" w:rsidRDefault="00D5759D" w:rsidP="001346F9">
            <w:pPr>
              <w:spacing w:line="240" w:lineRule="atLeast"/>
              <w:rPr>
                <w:b/>
                <w:bCs/>
                <w:i/>
                <w:iCs/>
                <w:color w:val="0000FF"/>
                <w:szCs w:val="22"/>
              </w:rPr>
            </w:pPr>
          </w:p>
        </w:tc>
        <w:tc>
          <w:tcPr>
            <w:tcW w:w="5732" w:type="dxa"/>
            <w:gridSpan w:val="7"/>
          </w:tcPr>
          <w:p w14:paraId="052C2FA0" w14:textId="77777777" w:rsidR="00D5759D" w:rsidRPr="00206CA1" w:rsidRDefault="00D5759D" w:rsidP="001346F9">
            <w:pPr>
              <w:pStyle w:val="acctfourfigures"/>
              <w:tabs>
                <w:tab w:val="clear" w:pos="765"/>
                <w:tab w:val="decimal" w:pos="731"/>
              </w:tabs>
              <w:spacing w:line="240" w:lineRule="atLeast"/>
              <w:jc w:val="center"/>
              <w:rPr>
                <w:b/>
                <w:bCs/>
                <w:szCs w:val="22"/>
              </w:rPr>
            </w:pPr>
            <w:r w:rsidRPr="00206CA1">
              <w:rPr>
                <w:b/>
                <w:bCs/>
                <w:szCs w:val="22"/>
              </w:rPr>
              <w:t>Consolidated financial statements</w:t>
            </w:r>
          </w:p>
        </w:tc>
      </w:tr>
      <w:tr w:rsidR="00D5759D" w:rsidRPr="00206CA1" w14:paraId="72B77386" w14:textId="77777777" w:rsidTr="144E5215">
        <w:tblPrEx>
          <w:tblCellMar>
            <w:left w:w="108" w:type="dxa"/>
            <w:right w:w="108" w:type="dxa"/>
          </w:tblCellMar>
        </w:tblPrEx>
        <w:trPr>
          <w:trHeight w:val="269"/>
        </w:trPr>
        <w:tc>
          <w:tcPr>
            <w:tcW w:w="3582" w:type="dxa"/>
            <w:vMerge/>
          </w:tcPr>
          <w:p w14:paraId="25A8C6BA" w14:textId="77777777" w:rsidR="00D5759D" w:rsidRPr="00206CA1" w:rsidRDefault="00D5759D" w:rsidP="001346F9">
            <w:pPr>
              <w:spacing w:line="240" w:lineRule="atLeast"/>
              <w:ind w:left="180"/>
              <w:rPr>
                <w:szCs w:val="22"/>
              </w:rPr>
            </w:pPr>
          </w:p>
        </w:tc>
        <w:tc>
          <w:tcPr>
            <w:tcW w:w="1276" w:type="dxa"/>
          </w:tcPr>
          <w:p w14:paraId="56DC93C7" w14:textId="77777777" w:rsidR="00D5759D" w:rsidRPr="00206CA1" w:rsidRDefault="00D5759D" w:rsidP="001346F9">
            <w:pPr>
              <w:pStyle w:val="acctfourfigures"/>
              <w:tabs>
                <w:tab w:val="clear" w:pos="765"/>
                <w:tab w:val="decimal" w:pos="731"/>
              </w:tabs>
              <w:spacing w:line="240" w:lineRule="atLeast"/>
              <w:rPr>
                <w:szCs w:val="22"/>
              </w:rPr>
            </w:pPr>
          </w:p>
        </w:tc>
        <w:tc>
          <w:tcPr>
            <w:tcW w:w="3180" w:type="dxa"/>
            <w:gridSpan w:val="5"/>
            <w:tcBorders>
              <w:bottom w:val="single" w:sz="4" w:space="0" w:color="auto"/>
            </w:tcBorders>
          </w:tcPr>
          <w:p w14:paraId="671E1AB3" w14:textId="77777777" w:rsidR="00D5759D" w:rsidRPr="00206CA1" w:rsidRDefault="00D5759D" w:rsidP="001346F9">
            <w:pPr>
              <w:pStyle w:val="acctfourfigures"/>
              <w:tabs>
                <w:tab w:val="clear" w:pos="765"/>
                <w:tab w:val="decimal" w:pos="1872"/>
              </w:tabs>
              <w:spacing w:line="240" w:lineRule="atLeast"/>
              <w:jc w:val="center"/>
              <w:rPr>
                <w:szCs w:val="22"/>
              </w:rPr>
            </w:pPr>
            <w:r w:rsidRPr="00206CA1">
              <w:rPr>
                <w:szCs w:val="22"/>
              </w:rPr>
              <w:t>(Charged) / Credited to:</w:t>
            </w:r>
          </w:p>
        </w:tc>
        <w:tc>
          <w:tcPr>
            <w:tcW w:w="1276" w:type="dxa"/>
          </w:tcPr>
          <w:p w14:paraId="08F323F7" w14:textId="77777777" w:rsidR="00D5759D" w:rsidRPr="00206CA1" w:rsidRDefault="00D5759D" w:rsidP="001346F9">
            <w:pPr>
              <w:pStyle w:val="acctfourfigures"/>
              <w:tabs>
                <w:tab w:val="clear" w:pos="765"/>
                <w:tab w:val="decimal" w:pos="731"/>
              </w:tabs>
              <w:spacing w:line="240" w:lineRule="atLeast"/>
              <w:rPr>
                <w:szCs w:val="22"/>
              </w:rPr>
            </w:pPr>
          </w:p>
        </w:tc>
      </w:tr>
      <w:tr w:rsidR="00D5759D" w:rsidRPr="00206CA1" w14:paraId="623DD967" w14:textId="77777777" w:rsidTr="144E5215">
        <w:trPr>
          <w:trHeight w:val="532"/>
          <w:tblHeader/>
        </w:trPr>
        <w:tc>
          <w:tcPr>
            <w:tcW w:w="3582" w:type="dxa"/>
            <w:vAlign w:val="bottom"/>
          </w:tcPr>
          <w:p w14:paraId="02D7CFBF" w14:textId="6C8296BF" w:rsidR="00D5759D" w:rsidRPr="00206CA1" w:rsidRDefault="00C76B26" w:rsidP="001346F9">
            <w:pPr>
              <w:pStyle w:val="acctfourfigures"/>
              <w:tabs>
                <w:tab w:val="clear" w:pos="765"/>
              </w:tabs>
              <w:spacing w:line="240" w:lineRule="atLeast"/>
              <w:rPr>
                <w:b/>
                <w:bCs/>
                <w:i/>
                <w:iCs/>
                <w:color w:val="0000FF"/>
                <w:szCs w:val="22"/>
              </w:rPr>
            </w:pPr>
            <w:r w:rsidRPr="00206CA1">
              <w:rPr>
                <w:b/>
                <w:bCs/>
                <w:i/>
                <w:iCs/>
                <w:szCs w:val="22"/>
              </w:rPr>
              <w:t>Deferred tax</w:t>
            </w:r>
          </w:p>
        </w:tc>
        <w:tc>
          <w:tcPr>
            <w:tcW w:w="1276" w:type="dxa"/>
            <w:vAlign w:val="bottom"/>
          </w:tcPr>
          <w:p w14:paraId="2C4993CD" w14:textId="3A2AB473" w:rsidR="00D5759D" w:rsidRPr="00206CA1" w:rsidRDefault="00D5759D" w:rsidP="001346F9">
            <w:pPr>
              <w:pStyle w:val="acctfourfigures"/>
              <w:tabs>
                <w:tab w:val="clear" w:pos="765"/>
              </w:tabs>
              <w:spacing w:line="240" w:lineRule="atLeast"/>
              <w:jc w:val="center"/>
              <w:rPr>
                <w:b/>
                <w:bCs/>
                <w:szCs w:val="22"/>
              </w:rPr>
            </w:pPr>
            <w:r w:rsidRPr="00206CA1">
              <w:rPr>
                <w:b/>
                <w:bCs/>
                <w:szCs w:val="22"/>
              </w:rPr>
              <w:t xml:space="preserve">At </w:t>
            </w:r>
            <w:r w:rsidR="00215F1F" w:rsidRPr="00206CA1">
              <w:rPr>
                <w:b/>
                <w:bCs/>
                <w:szCs w:val="22"/>
                <w:lang w:val="en-US"/>
              </w:rPr>
              <w:t>1</w:t>
            </w:r>
          </w:p>
          <w:p w14:paraId="336ED710" w14:textId="0B29F500" w:rsidR="00D26B51" w:rsidRPr="00206CA1" w:rsidRDefault="00D5759D" w:rsidP="00D92F0D">
            <w:pPr>
              <w:pStyle w:val="acctfourfigures"/>
              <w:tabs>
                <w:tab w:val="clear" w:pos="765"/>
              </w:tabs>
              <w:spacing w:line="240" w:lineRule="atLeast"/>
              <w:jc w:val="center"/>
              <w:rPr>
                <w:b/>
                <w:bCs/>
                <w:szCs w:val="22"/>
              </w:rPr>
            </w:pPr>
            <w:r w:rsidRPr="00206CA1">
              <w:rPr>
                <w:b/>
                <w:bCs/>
                <w:szCs w:val="22"/>
              </w:rPr>
              <w:t>January</w:t>
            </w:r>
          </w:p>
        </w:tc>
        <w:tc>
          <w:tcPr>
            <w:tcW w:w="185" w:type="dxa"/>
            <w:vAlign w:val="bottom"/>
          </w:tcPr>
          <w:p w14:paraId="3E3D3EEE" w14:textId="77777777" w:rsidR="00D5759D" w:rsidRPr="00206CA1" w:rsidRDefault="00D5759D" w:rsidP="001346F9">
            <w:pPr>
              <w:pStyle w:val="acctfourfigures"/>
              <w:tabs>
                <w:tab w:val="clear" w:pos="765"/>
              </w:tabs>
              <w:spacing w:line="240" w:lineRule="atLeast"/>
              <w:ind w:left="-79"/>
              <w:jc w:val="center"/>
              <w:rPr>
                <w:szCs w:val="22"/>
              </w:rPr>
            </w:pPr>
          </w:p>
        </w:tc>
        <w:tc>
          <w:tcPr>
            <w:tcW w:w="1232" w:type="dxa"/>
            <w:vAlign w:val="bottom"/>
          </w:tcPr>
          <w:p w14:paraId="4EA3FA31" w14:textId="77777777" w:rsidR="00D5759D" w:rsidRPr="00206CA1" w:rsidRDefault="00D5759D" w:rsidP="001346F9">
            <w:pPr>
              <w:pStyle w:val="acctfourfigures"/>
              <w:tabs>
                <w:tab w:val="clear" w:pos="765"/>
              </w:tabs>
              <w:spacing w:line="240" w:lineRule="atLeast"/>
              <w:jc w:val="center"/>
              <w:rPr>
                <w:szCs w:val="22"/>
                <w:lang w:bidi="th-TH"/>
              </w:rPr>
            </w:pPr>
            <w:r w:rsidRPr="00206CA1">
              <w:rPr>
                <w:szCs w:val="22"/>
              </w:rPr>
              <w:t>Profit or loss</w:t>
            </w:r>
          </w:p>
        </w:tc>
        <w:tc>
          <w:tcPr>
            <w:tcW w:w="1763" w:type="dxa"/>
            <w:gridSpan w:val="3"/>
            <w:vAlign w:val="bottom"/>
          </w:tcPr>
          <w:p w14:paraId="03C1F974" w14:textId="7085FE44" w:rsidR="00D5759D" w:rsidRPr="00206CA1" w:rsidRDefault="00C76B26" w:rsidP="001346F9">
            <w:pPr>
              <w:pStyle w:val="acctfourfigures"/>
              <w:tabs>
                <w:tab w:val="clear" w:pos="765"/>
              </w:tabs>
              <w:spacing w:line="240" w:lineRule="atLeast"/>
              <w:ind w:left="-79"/>
              <w:jc w:val="center"/>
              <w:rPr>
                <w:szCs w:val="22"/>
              </w:rPr>
            </w:pPr>
            <w:r w:rsidRPr="00206CA1">
              <w:rPr>
                <w:szCs w:val="22"/>
              </w:rPr>
              <w:t>Other comprehensive income</w:t>
            </w:r>
          </w:p>
        </w:tc>
        <w:tc>
          <w:tcPr>
            <w:tcW w:w="1276" w:type="dxa"/>
          </w:tcPr>
          <w:p w14:paraId="5FE24590" w14:textId="77777777" w:rsidR="00D92F0D" w:rsidRPr="00206CA1" w:rsidRDefault="00D92F0D" w:rsidP="001346F9">
            <w:pPr>
              <w:pStyle w:val="acctfourfigures"/>
              <w:tabs>
                <w:tab w:val="clear" w:pos="765"/>
              </w:tabs>
              <w:spacing w:line="240" w:lineRule="atLeast"/>
              <w:ind w:left="-79" w:right="-73"/>
              <w:jc w:val="center"/>
              <w:rPr>
                <w:b/>
                <w:bCs/>
                <w:szCs w:val="22"/>
              </w:rPr>
            </w:pPr>
          </w:p>
          <w:p w14:paraId="438B8DD7" w14:textId="313BD835" w:rsidR="00D5759D" w:rsidRPr="00206CA1" w:rsidRDefault="00D5759D" w:rsidP="001346F9">
            <w:pPr>
              <w:pStyle w:val="acctfourfigures"/>
              <w:tabs>
                <w:tab w:val="clear" w:pos="765"/>
              </w:tabs>
              <w:spacing w:line="240" w:lineRule="atLeast"/>
              <w:ind w:left="-79" w:right="-73"/>
              <w:jc w:val="center"/>
              <w:rPr>
                <w:b/>
                <w:bCs/>
                <w:szCs w:val="22"/>
              </w:rPr>
            </w:pPr>
            <w:r w:rsidRPr="00206CA1">
              <w:rPr>
                <w:b/>
                <w:bCs/>
                <w:szCs w:val="22"/>
              </w:rPr>
              <w:t xml:space="preserve">At </w:t>
            </w:r>
            <w:r w:rsidR="00215F1F" w:rsidRPr="00206CA1">
              <w:rPr>
                <w:b/>
                <w:bCs/>
                <w:szCs w:val="22"/>
                <w:lang w:val="en-US"/>
              </w:rPr>
              <w:t>31</w:t>
            </w:r>
          </w:p>
          <w:p w14:paraId="6B70D23A" w14:textId="58723A85" w:rsidR="00D26B51" w:rsidRPr="00206CA1" w:rsidRDefault="00D5759D" w:rsidP="00D92F0D">
            <w:pPr>
              <w:pStyle w:val="acctfourfigures"/>
              <w:tabs>
                <w:tab w:val="clear" w:pos="765"/>
              </w:tabs>
              <w:spacing w:line="240" w:lineRule="atLeast"/>
              <w:ind w:left="-79" w:right="-73"/>
              <w:jc w:val="center"/>
              <w:rPr>
                <w:b/>
                <w:bCs/>
                <w:szCs w:val="22"/>
              </w:rPr>
            </w:pPr>
            <w:r w:rsidRPr="00206CA1">
              <w:rPr>
                <w:b/>
                <w:bCs/>
                <w:szCs w:val="22"/>
              </w:rPr>
              <w:t>Decembe</w:t>
            </w:r>
            <w:r w:rsidR="00D92F0D" w:rsidRPr="00206CA1">
              <w:rPr>
                <w:b/>
                <w:bCs/>
                <w:szCs w:val="22"/>
              </w:rPr>
              <w:t>r</w:t>
            </w:r>
          </w:p>
        </w:tc>
      </w:tr>
      <w:tr w:rsidR="00D5759D" w:rsidRPr="00206CA1" w14:paraId="2BECA25C" w14:textId="77777777" w:rsidTr="144E5215">
        <w:trPr>
          <w:trHeight w:val="251"/>
        </w:trPr>
        <w:tc>
          <w:tcPr>
            <w:tcW w:w="3582" w:type="dxa"/>
          </w:tcPr>
          <w:p w14:paraId="79CA38A1" w14:textId="77777777" w:rsidR="00D5759D" w:rsidRPr="00206CA1" w:rsidRDefault="00D5759D" w:rsidP="001346F9">
            <w:pPr>
              <w:spacing w:line="240" w:lineRule="atLeast"/>
              <w:rPr>
                <w:b/>
                <w:bCs/>
                <w:i/>
                <w:iCs/>
                <w:szCs w:val="22"/>
              </w:rPr>
            </w:pPr>
          </w:p>
        </w:tc>
        <w:tc>
          <w:tcPr>
            <w:tcW w:w="5732" w:type="dxa"/>
            <w:gridSpan w:val="7"/>
          </w:tcPr>
          <w:p w14:paraId="5DEB6E20" w14:textId="77777777" w:rsidR="00D5759D" w:rsidRPr="00206CA1" w:rsidRDefault="00D5759D" w:rsidP="001346F9">
            <w:pPr>
              <w:pStyle w:val="acctfourfigures"/>
              <w:spacing w:line="240" w:lineRule="atLeast"/>
              <w:jc w:val="center"/>
              <w:rPr>
                <w:i/>
                <w:iCs/>
                <w:szCs w:val="22"/>
              </w:rPr>
            </w:pPr>
            <w:r w:rsidRPr="00206CA1">
              <w:rPr>
                <w:i/>
                <w:iCs/>
                <w:szCs w:val="22"/>
              </w:rPr>
              <w:t xml:space="preserve">(in </w:t>
            </w:r>
            <w:r w:rsidRPr="00206CA1">
              <w:rPr>
                <w:i/>
                <w:iCs/>
                <w:szCs w:val="22"/>
                <w:lang w:val="en-US" w:bidi="th-TH"/>
              </w:rPr>
              <w:t>thousand</w:t>
            </w:r>
            <w:r w:rsidRPr="00206CA1">
              <w:rPr>
                <w:i/>
                <w:iCs/>
                <w:szCs w:val="22"/>
              </w:rPr>
              <w:t xml:space="preserve"> Baht)</w:t>
            </w:r>
          </w:p>
        </w:tc>
      </w:tr>
      <w:tr w:rsidR="00D5759D" w:rsidRPr="00206CA1" w14:paraId="4CF038E3" w14:textId="77777777" w:rsidTr="144E5215">
        <w:trPr>
          <w:trHeight w:val="281"/>
        </w:trPr>
        <w:tc>
          <w:tcPr>
            <w:tcW w:w="3582" w:type="dxa"/>
          </w:tcPr>
          <w:p w14:paraId="301D6A01" w14:textId="40C27727" w:rsidR="00D5759D" w:rsidRPr="00206CA1" w:rsidRDefault="00C76B26" w:rsidP="001346F9">
            <w:pPr>
              <w:spacing w:line="240" w:lineRule="atLeast"/>
              <w:rPr>
                <w:szCs w:val="22"/>
              </w:rPr>
            </w:pPr>
            <w:r w:rsidRPr="00206CA1">
              <w:rPr>
                <w:b/>
                <w:bCs/>
                <w:i/>
                <w:iCs/>
                <w:szCs w:val="22"/>
              </w:rPr>
              <w:t>202</w:t>
            </w:r>
            <w:r w:rsidR="003E435A">
              <w:rPr>
                <w:b/>
                <w:bCs/>
                <w:i/>
                <w:iCs/>
                <w:szCs w:val="22"/>
              </w:rPr>
              <w:t>4</w:t>
            </w:r>
          </w:p>
        </w:tc>
        <w:tc>
          <w:tcPr>
            <w:tcW w:w="1276" w:type="dxa"/>
          </w:tcPr>
          <w:p w14:paraId="7378863F" w14:textId="77777777" w:rsidR="00D5759D" w:rsidRPr="00206CA1" w:rsidRDefault="00D5759D" w:rsidP="001346F9">
            <w:pPr>
              <w:pStyle w:val="acctfourfigures"/>
              <w:tabs>
                <w:tab w:val="clear" w:pos="765"/>
                <w:tab w:val="decimal" w:pos="742"/>
              </w:tabs>
              <w:spacing w:line="240" w:lineRule="atLeast"/>
              <w:rPr>
                <w:szCs w:val="22"/>
              </w:rPr>
            </w:pPr>
          </w:p>
        </w:tc>
        <w:tc>
          <w:tcPr>
            <w:tcW w:w="185" w:type="dxa"/>
          </w:tcPr>
          <w:p w14:paraId="71C30F93" w14:textId="77777777" w:rsidR="00D5759D" w:rsidRPr="00206CA1" w:rsidRDefault="00D5759D" w:rsidP="001346F9">
            <w:pPr>
              <w:pStyle w:val="acctfourfigures"/>
              <w:spacing w:line="240" w:lineRule="atLeast"/>
              <w:rPr>
                <w:szCs w:val="22"/>
              </w:rPr>
            </w:pPr>
          </w:p>
        </w:tc>
        <w:tc>
          <w:tcPr>
            <w:tcW w:w="1232" w:type="dxa"/>
          </w:tcPr>
          <w:p w14:paraId="633981CC" w14:textId="77777777" w:rsidR="00D5759D" w:rsidRPr="00206CA1" w:rsidRDefault="00D5759D" w:rsidP="001346F9">
            <w:pPr>
              <w:pStyle w:val="acctfourfigures"/>
              <w:tabs>
                <w:tab w:val="clear" w:pos="765"/>
                <w:tab w:val="decimal" w:pos="823"/>
              </w:tabs>
              <w:spacing w:line="240" w:lineRule="atLeast"/>
              <w:rPr>
                <w:szCs w:val="22"/>
              </w:rPr>
            </w:pPr>
          </w:p>
        </w:tc>
        <w:tc>
          <w:tcPr>
            <w:tcW w:w="284" w:type="dxa"/>
          </w:tcPr>
          <w:p w14:paraId="303551A4" w14:textId="77777777" w:rsidR="00D5759D" w:rsidRPr="00206CA1" w:rsidRDefault="00D5759D" w:rsidP="001346F9">
            <w:pPr>
              <w:pStyle w:val="acctfourfigures"/>
              <w:spacing w:line="240" w:lineRule="atLeast"/>
              <w:rPr>
                <w:szCs w:val="22"/>
              </w:rPr>
            </w:pPr>
          </w:p>
        </w:tc>
        <w:tc>
          <w:tcPr>
            <w:tcW w:w="1192" w:type="dxa"/>
          </w:tcPr>
          <w:p w14:paraId="0889D4F3" w14:textId="77777777" w:rsidR="00D5759D" w:rsidRPr="00206CA1" w:rsidRDefault="00D5759D" w:rsidP="001346F9">
            <w:pPr>
              <w:pStyle w:val="acctfourfigures"/>
              <w:tabs>
                <w:tab w:val="clear" w:pos="765"/>
                <w:tab w:val="decimal" w:pos="562"/>
              </w:tabs>
              <w:spacing w:line="240" w:lineRule="atLeast"/>
              <w:jc w:val="center"/>
              <w:rPr>
                <w:szCs w:val="22"/>
              </w:rPr>
            </w:pPr>
          </w:p>
        </w:tc>
        <w:tc>
          <w:tcPr>
            <w:tcW w:w="287" w:type="dxa"/>
          </w:tcPr>
          <w:p w14:paraId="2ABB35FC" w14:textId="77777777" w:rsidR="00D5759D" w:rsidRPr="00206CA1" w:rsidRDefault="00D5759D" w:rsidP="001346F9">
            <w:pPr>
              <w:pStyle w:val="acctfourfigures"/>
              <w:spacing w:line="240" w:lineRule="atLeast"/>
              <w:rPr>
                <w:szCs w:val="22"/>
              </w:rPr>
            </w:pPr>
          </w:p>
        </w:tc>
        <w:tc>
          <w:tcPr>
            <w:tcW w:w="1276" w:type="dxa"/>
          </w:tcPr>
          <w:p w14:paraId="6B12D7DD" w14:textId="77777777" w:rsidR="00D5759D" w:rsidRPr="00206CA1" w:rsidRDefault="00D5759D" w:rsidP="001346F9">
            <w:pPr>
              <w:pStyle w:val="acctfourfigures"/>
              <w:tabs>
                <w:tab w:val="clear" w:pos="765"/>
                <w:tab w:val="decimal" w:pos="731"/>
              </w:tabs>
              <w:spacing w:line="240" w:lineRule="atLeast"/>
              <w:rPr>
                <w:szCs w:val="22"/>
              </w:rPr>
            </w:pPr>
          </w:p>
        </w:tc>
      </w:tr>
      <w:tr w:rsidR="00C76B26" w:rsidRPr="00206CA1" w14:paraId="7D11C811" w14:textId="77777777" w:rsidTr="144E5215">
        <w:trPr>
          <w:trHeight w:val="281"/>
        </w:trPr>
        <w:tc>
          <w:tcPr>
            <w:tcW w:w="3582" w:type="dxa"/>
          </w:tcPr>
          <w:p w14:paraId="6A25A8DF" w14:textId="50C1C987" w:rsidR="00C76B26" w:rsidRPr="00206CA1" w:rsidRDefault="00C76B26" w:rsidP="001346F9">
            <w:pPr>
              <w:spacing w:line="240" w:lineRule="atLeast"/>
              <w:rPr>
                <w:b/>
                <w:bCs/>
                <w:i/>
                <w:iCs/>
                <w:szCs w:val="22"/>
              </w:rPr>
            </w:pPr>
            <w:r w:rsidRPr="00206CA1">
              <w:rPr>
                <w:b/>
                <w:bCs/>
                <w:i/>
                <w:iCs/>
                <w:szCs w:val="22"/>
              </w:rPr>
              <w:t>Deferred tax assets</w:t>
            </w:r>
          </w:p>
        </w:tc>
        <w:tc>
          <w:tcPr>
            <w:tcW w:w="1276" w:type="dxa"/>
          </w:tcPr>
          <w:p w14:paraId="41CC6C3F" w14:textId="77777777" w:rsidR="00C76B26" w:rsidRPr="00206CA1" w:rsidRDefault="00C76B26" w:rsidP="001346F9">
            <w:pPr>
              <w:pStyle w:val="acctfourfigures"/>
              <w:tabs>
                <w:tab w:val="clear" w:pos="765"/>
                <w:tab w:val="decimal" w:pos="742"/>
              </w:tabs>
              <w:spacing w:line="240" w:lineRule="atLeast"/>
              <w:rPr>
                <w:szCs w:val="22"/>
              </w:rPr>
            </w:pPr>
          </w:p>
        </w:tc>
        <w:tc>
          <w:tcPr>
            <w:tcW w:w="185" w:type="dxa"/>
          </w:tcPr>
          <w:p w14:paraId="5A6182AE" w14:textId="77777777" w:rsidR="00C76B26" w:rsidRPr="00206CA1" w:rsidRDefault="00C76B26" w:rsidP="001346F9">
            <w:pPr>
              <w:pStyle w:val="acctfourfigures"/>
              <w:spacing w:line="240" w:lineRule="atLeast"/>
              <w:rPr>
                <w:szCs w:val="22"/>
              </w:rPr>
            </w:pPr>
          </w:p>
        </w:tc>
        <w:tc>
          <w:tcPr>
            <w:tcW w:w="1232" w:type="dxa"/>
          </w:tcPr>
          <w:p w14:paraId="69DF2639" w14:textId="77777777" w:rsidR="00C76B26" w:rsidRPr="00206CA1" w:rsidRDefault="00C76B26" w:rsidP="001346F9">
            <w:pPr>
              <w:pStyle w:val="acctfourfigures"/>
              <w:tabs>
                <w:tab w:val="clear" w:pos="765"/>
                <w:tab w:val="decimal" w:pos="823"/>
              </w:tabs>
              <w:spacing w:line="240" w:lineRule="atLeast"/>
              <w:rPr>
                <w:szCs w:val="22"/>
              </w:rPr>
            </w:pPr>
          </w:p>
        </w:tc>
        <w:tc>
          <w:tcPr>
            <w:tcW w:w="284" w:type="dxa"/>
          </w:tcPr>
          <w:p w14:paraId="30CA50D1" w14:textId="77777777" w:rsidR="00C76B26" w:rsidRPr="00206CA1" w:rsidRDefault="00C76B26" w:rsidP="001346F9">
            <w:pPr>
              <w:pStyle w:val="acctfourfigures"/>
              <w:spacing w:line="240" w:lineRule="atLeast"/>
              <w:rPr>
                <w:szCs w:val="22"/>
              </w:rPr>
            </w:pPr>
          </w:p>
        </w:tc>
        <w:tc>
          <w:tcPr>
            <w:tcW w:w="1192" w:type="dxa"/>
          </w:tcPr>
          <w:p w14:paraId="5C8B4248" w14:textId="77777777" w:rsidR="00C76B26" w:rsidRPr="00206CA1" w:rsidRDefault="00C76B26" w:rsidP="001346F9">
            <w:pPr>
              <w:pStyle w:val="acctfourfigures"/>
              <w:tabs>
                <w:tab w:val="clear" w:pos="765"/>
                <w:tab w:val="decimal" w:pos="562"/>
              </w:tabs>
              <w:spacing w:line="240" w:lineRule="atLeast"/>
              <w:jc w:val="center"/>
              <w:rPr>
                <w:szCs w:val="22"/>
              </w:rPr>
            </w:pPr>
          </w:p>
        </w:tc>
        <w:tc>
          <w:tcPr>
            <w:tcW w:w="287" w:type="dxa"/>
          </w:tcPr>
          <w:p w14:paraId="657AB49F" w14:textId="77777777" w:rsidR="00C76B26" w:rsidRPr="00206CA1" w:rsidRDefault="00C76B26" w:rsidP="001346F9">
            <w:pPr>
              <w:pStyle w:val="acctfourfigures"/>
              <w:spacing w:line="240" w:lineRule="atLeast"/>
              <w:rPr>
                <w:szCs w:val="22"/>
              </w:rPr>
            </w:pPr>
          </w:p>
        </w:tc>
        <w:tc>
          <w:tcPr>
            <w:tcW w:w="1276" w:type="dxa"/>
          </w:tcPr>
          <w:p w14:paraId="2F702A41" w14:textId="77777777" w:rsidR="00C76B26" w:rsidRPr="00206CA1" w:rsidRDefault="00C76B26" w:rsidP="001346F9">
            <w:pPr>
              <w:pStyle w:val="acctfourfigures"/>
              <w:tabs>
                <w:tab w:val="clear" w:pos="765"/>
                <w:tab w:val="decimal" w:pos="731"/>
              </w:tabs>
              <w:spacing w:line="240" w:lineRule="atLeast"/>
              <w:rPr>
                <w:szCs w:val="22"/>
              </w:rPr>
            </w:pPr>
          </w:p>
        </w:tc>
      </w:tr>
      <w:tr w:rsidR="003E435A" w:rsidRPr="00206CA1" w14:paraId="0E90639E" w14:textId="77777777" w:rsidTr="144E5215">
        <w:trPr>
          <w:trHeight w:val="263"/>
        </w:trPr>
        <w:tc>
          <w:tcPr>
            <w:tcW w:w="3582" w:type="dxa"/>
          </w:tcPr>
          <w:p w14:paraId="36C34331" w14:textId="77777777" w:rsidR="003E435A" w:rsidRPr="00206CA1" w:rsidRDefault="003E435A" w:rsidP="003E435A">
            <w:pPr>
              <w:spacing w:line="240" w:lineRule="atLeast"/>
              <w:rPr>
                <w:szCs w:val="22"/>
              </w:rPr>
            </w:pPr>
            <w:r w:rsidRPr="00206CA1">
              <w:rPr>
                <w:szCs w:val="22"/>
              </w:rPr>
              <w:t>Property, plant and equipment</w:t>
            </w:r>
          </w:p>
        </w:tc>
        <w:tc>
          <w:tcPr>
            <w:tcW w:w="1276" w:type="dxa"/>
          </w:tcPr>
          <w:p w14:paraId="7BF589C3" w14:textId="0FFC6067" w:rsidR="003E435A" w:rsidRPr="00206CA1" w:rsidRDefault="003E435A" w:rsidP="003E435A">
            <w:pPr>
              <w:jc w:val="right"/>
              <w:rPr>
                <w:szCs w:val="22"/>
              </w:rPr>
            </w:pPr>
            <w:r w:rsidRPr="00206CA1">
              <w:rPr>
                <w:bCs/>
                <w:iCs/>
              </w:rPr>
              <w:t>143,199</w:t>
            </w:r>
          </w:p>
        </w:tc>
        <w:tc>
          <w:tcPr>
            <w:tcW w:w="185" w:type="dxa"/>
          </w:tcPr>
          <w:p w14:paraId="15B2EB50" w14:textId="77777777" w:rsidR="003E435A" w:rsidRPr="00206CA1" w:rsidRDefault="003E435A" w:rsidP="003E435A">
            <w:pPr>
              <w:jc w:val="right"/>
              <w:rPr>
                <w:szCs w:val="22"/>
              </w:rPr>
            </w:pPr>
          </w:p>
        </w:tc>
        <w:tc>
          <w:tcPr>
            <w:tcW w:w="1232" w:type="dxa"/>
          </w:tcPr>
          <w:p w14:paraId="0BFA1E14" w14:textId="37D94B73" w:rsidR="003E435A" w:rsidRPr="00EA5EA8" w:rsidRDefault="0067572C" w:rsidP="003E435A">
            <w:pPr>
              <w:pStyle w:val="Heading2"/>
              <w:keepNext w:val="0"/>
              <w:keepLines w:val="0"/>
              <w:numPr>
                <w:ilvl w:val="0"/>
                <w:numId w:val="0"/>
              </w:numPr>
              <w:spacing w:before="0" w:after="0" w:line="240" w:lineRule="atLeast"/>
              <w:ind w:right="-76"/>
              <w:jc w:val="right"/>
              <w:rPr>
                <w:b w:val="0"/>
                <w:bCs/>
                <w:i w:val="0"/>
                <w:iCs/>
              </w:rPr>
            </w:pPr>
            <w:r>
              <w:rPr>
                <w:b w:val="0"/>
                <w:bCs/>
                <w:i w:val="0"/>
                <w:iCs/>
              </w:rPr>
              <w:t>(4,400)</w:t>
            </w:r>
          </w:p>
        </w:tc>
        <w:tc>
          <w:tcPr>
            <w:tcW w:w="284" w:type="dxa"/>
          </w:tcPr>
          <w:p w14:paraId="156099B8" w14:textId="77777777" w:rsidR="003E435A" w:rsidRPr="00206CA1" w:rsidRDefault="003E435A" w:rsidP="003E435A">
            <w:pPr>
              <w:jc w:val="right"/>
              <w:rPr>
                <w:bCs/>
                <w:iCs/>
                <w:szCs w:val="22"/>
              </w:rPr>
            </w:pPr>
          </w:p>
        </w:tc>
        <w:tc>
          <w:tcPr>
            <w:tcW w:w="1192" w:type="dxa"/>
          </w:tcPr>
          <w:p w14:paraId="35F5E104" w14:textId="6E372B59" w:rsidR="003E435A" w:rsidRPr="00206CA1" w:rsidRDefault="00817397" w:rsidP="003E435A">
            <w:pPr>
              <w:jc w:val="right"/>
              <w:rPr>
                <w:bCs/>
                <w:iCs/>
                <w:szCs w:val="22"/>
              </w:rPr>
            </w:pPr>
            <w:r w:rsidRPr="00D6319A">
              <w:t>-</w:t>
            </w:r>
          </w:p>
        </w:tc>
        <w:tc>
          <w:tcPr>
            <w:tcW w:w="287" w:type="dxa"/>
          </w:tcPr>
          <w:p w14:paraId="34C620A2" w14:textId="77777777" w:rsidR="003E435A" w:rsidRPr="00206CA1" w:rsidRDefault="003E435A" w:rsidP="003E435A">
            <w:pPr>
              <w:jc w:val="right"/>
              <w:rPr>
                <w:bCs/>
                <w:iCs/>
                <w:szCs w:val="22"/>
              </w:rPr>
            </w:pPr>
          </w:p>
        </w:tc>
        <w:tc>
          <w:tcPr>
            <w:tcW w:w="1276" w:type="dxa"/>
          </w:tcPr>
          <w:p w14:paraId="2FDEB9F3" w14:textId="2C40CE46" w:rsidR="003E435A" w:rsidRPr="00206CA1" w:rsidRDefault="00590790" w:rsidP="003E435A">
            <w:pPr>
              <w:jc w:val="right"/>
              <w:rPr>
                <w:bCs/>
                <w:iCs/>
                <w:szCs w:val="22"/>
              </w:rPr>
            </w:pPr>
            <w:r w:rsidRPr="00624FFD">
              <w:t>138,799</w:t>
            </w:r>
          </w:p>
        </w:tc>
      </w:tr>
      <w:tr w:rsidR="003E435A" w:rsidRPr="00206CA1" w14:paraId="17F30BE2" w14:textId="77777777" w:rsidTr="144E5215">
        <w:trPr>
          <w:trHeight w:val="263"/>
        </w:trPr>
        <w:tc>
          <w:tcPr>
            <w:tcW w:w="3582" w:type="dxa"/>
          </w:tcPr>
          <w:p w14:paraId="544A4AB0" w14:textId="77777777" w:rsidR="003E435A" w:rsidRPr="00206CA1" w:rsidRDefault="003E435A" w:rsidP="003E435A">
            <w:pPr>
              <w:spacing w:line="240" w:lineRule="atLeast"/>
              <w:rPr>
                <w:szCs w:val="22"/>
              </w:rPr>
            </w:pPr>
            <w:r w:rsidRPr="00206CA1">
              <w:rPr>
                <w:szCs w:val="22"/>
              </w:rPr>
              <w:t>Provisions for employee benefits</w:t>
            </w:r>
          </w:p>
        </w:tc>
        <w:tc>
          <w:tcPr>
            <w:tcW w:w="1276" w:type="dxa"/>
          </w:tcPr>
          <w:p w14:paraId="412014CF" w14:textId="211EE101" w:rsidR="003E435A" w:rsidRPr="00206CA1" w:rsidRDefault="003E435A" w:rsidP="003E435A">
            <w:pPr>
              <w:jc w:val="right"/>
              <w:rPr>
                <w:szCs w:val="22"/>
              </w:rPr>
            </w:pPr>
            <w:r w:rsidRPr="00206CA1">
              <w:rPr>
                <w:bCs/>
                <w:iCs/>
              </w:rPr>
              <w:t>720</w:t>
            </w:r>
          </w:p>
        </w:tc>
        <w:tc>
          <w:tcPr>
            <w:tcW w:w="185" w:type="dxa"/>
          </w:tcPr>
          <w:p w14:paraId="06CB1EFF" w14:textId="77777777" w:rsidR="003E435A" w:rsidRPr="00206CA1" w:rsidRDefault="003E435A" w:rsidP="003E435A">
            <w:pPr>
              <w:jc w:val="right"/>
              <w:rPr>
                <w:szCs w:val="22"/>
              </w:rPr>
            </w:pPr>
          </w:p>
        </w:tc>
        <w:tc>
          <w:tcPr>
            <w:tcW w:w="1232" w:type="dxa"/>
          </w:tcPr>
          <w:p w14:paraId="3970CF4A" w14:textId="0DFDF20B" w:rsidR="003E435A" w:rsidRPr="00EA5EA8" w:rsidRDefault="00817397" w:rsidP="003E435A">
            <w:pPr>
              <w:pStyle w:val="Heading2"/>
              <w:keepNext w:val="0"/>
              <w:keepLines w:val="0"/>
              <w:numPr>
                <w:ilvl w:val="0"/>
                <w:numId w:val="0"/>
              </w:numPr>
              <w:spacing w:before="0" w:after="0" w:line="240" w:lineRule="atLeast"/>
              <w:ind w:right="-76"/>
              <w:jc w:val="right"/>
              <w:rPr>
                <w:b w:val="0"/>
                <w:bCs/>
                <w:i w:val="0"/>
                <w:iCs/>
              </w:rPr>
            </w:pPr>
            <w:r>
              <w:rPr>
                <w:b w:val="0"/>
                <w:bCs/>
                <w:i w:val="0"/>
                <w:iCs/>
              </w:rPr>
              <w:t>(287)</w:t>
            </w:r>
          </w:p>
        </w:tc>
        <w:tc>
          <w:tcPr>
            <w:tcW w:w="284" w:type="dxa"/>
          </w:tcPr>
          <w:p w14:paraId="37CD1BA1" w14:textId="77777777" w:rsidR="003E435A" w:rsidRPr="00206CA1" w:rsidRDefault="003E435A" w:rsidP="003E435A">
            <w:pPr>
              <w:jc w:val="right"/>
              <w:rPr>
                <w:bCs/>
                <w:iCs/>
                <w:szCs w:val="22"/>
              </w:rPr>
            </w:pPr>
          </w:p>
        </w:tc>
        <w:tc>
          <w:tcPr>
            <w:tcW w:w="1192" w:type="dxa"/>
          </w:tcPr>
          <w:p w14:paraId="52A9CFD8" w14:textId="5586E08E" w:rsidR="003E435A" w:rsidRPr="00206CA1" w:rsidRDefault="00817397" w:rsidP="003E435A">
            <w:pPr>
              <w:jc w:val="right"/>
              <w:rPr>
                <w:bCs/>
                <w:iCs/>
                <w:szCs w:val="22"/>
              </w:rPr>
            </w:pPr>
            <w:r w:rsidRPr="00D6319A">
              <w:t>222</w:t>
            </w:r>
          </w:p>
        </w:tc>
        <w:tc>
          <w:tcPr>
            <w:tcW w:w="287" w:type="dxa"/>
          </w:tcPr>
          <w:p w14:paraId="579781EF" w14:textId="77777777" w:rsidR="003E435A" w:rsidRPr="00206CA1" w:rsidRDefault="003E435A" w:rsidP="003E435A">
            <w:pPr>
              <w:jc w:val="right"/>
              <w:rPr>
                <w:bCs/>
                <w:iCs/>
                <w:szCs w:val="22"/>
              </w:rPr>
            </w:pPr>
          </w:p>
        </w:tc>
        <w:tc>
          <w:tcPr>
            <w:tcW w:w="1276" w:type="dxa"/>
          </w:tcPr>
          <w:p w14:paraId="6A60A050" w14:textId="4D36143E" w:rsidR="003E435A" w:rsidRPr="00206CA1" w:rsidRDefault="00590790" w:rsidP="003E435A">
            <w:pPr>
              <w:jc w:val="right"/>
              <w:rPr>
                <w:bCs/>
                <w:iCs/>
                <w:szCs w:val="22"/>
              </w:rPr>
            </w:pPr>
            <w:r w:rsidRPr="00624FFD">
              <w:t>655</w:t>
            </w:r>
          </w:p>
        </w:tc>
      </w:tr>
      <w:tr w:rsidR="003E435A" w:rsidRPr="00206CA1" w14:paraId="12EEB096" w14:textId="77777777" w:rsidTr="144E5215">
        <w:trPr>
          <w:trHeight w:val="263"/>
        </w:trPr>
        <w:tc>
          <w:tcPr>
            <w:tcW w:w="3582" w:type="dxa"/>
          </w:tcPr>
          <w:p w14:paraId="621BA960" w14:textId="576DF2D6" w:rsidR="003E435A" w:rsidRPr="00206CA1" w:rsidRDefault="003E435A" w:rsidP="003E435A">
            <w:pPr>
              <w:spacing w:line="240" w:lineRule="atLeast"/>
              <w:rPr>
                <w:szCs w:val="22"/>
              </w:rPr>
            </w:pPr>
            <w:r w:rsidRPr="00206CA1">
              <w:rPr>
                <w:szCs w:val="22"/>
              </w:rPr>
              <w:t>Trade accounts receivables</w:t>
            </w:r>
          </w:p>
        </w:tc>
        <w:tc>
          <w:tcPr>
            <w:tcW w:w="1276" w:type="dxa"/>
          </w:tcPr>
          <w:p w14:paraId="5A3DC4A1" w14:textId="05DC2B97" w:rsidR="003E435A" w:rsidRPr="00206CA1" w:rsidRDefault="003E435A" w:rsidP="003E435A">
            <w:pPr>
              <w:jc w:val="right"/>
              <w:rPr>
                <w:szCs w:val="22"/>
              </w:rPr>
            </w:pPr>
            <w:r w:rsidRPr="00206CA1">
              <w:rPr>
                <w:bCs/>
                <w:iCs/>
              </w:rPr>
              <w:t>5,442</w:t>
            </w:r>
          </w:p>
        </w:tc>
        <w:tc>
          <w:tcPr>
            <w:tcW w:w="185" w:type="dxa"/>
          </w:tcPr>
          <w:p w14:paraId="0EAD3EE4" w14:textId="77777777" w:rsidR="003E435A" w:rsidRPr="00206CA1" w:rsidRDefault="003E435A" w:rsidP="003E435A">
            <w:pPr>
              <w:jc w:val="right"/>
              <w:rPr>
                <w:szCs w:val="22"/>
              </w:rPr>
            </w:pPr>
          </w:p>
        </w:tc>
        <w:tc>
          <w:tcPr>
            <w:tcW w:w="1232" w:type="dxa"/>
          </w:tcPr>
          <w:p w14:paraId="2752619C" w14:textId="55AF0E22" w:rsidR="003E435A" w:rsidRPr="00EA5EA8" w:rsidRDefault="00817397" w:rsidP="003E435A">
            <w:pPr>
              <w:pStyle w:val="Heading2"/>
              <w:keepNext w:val="0"/>
              <w:keepLines w:val="0"/>
              <w:numPr>
                <w:ilvl w:val="0"/>
                <w:numId w:val="0"/>
              </w:numPr>
              <w:spacing w:before="0" w:after="0" w:line="240" w:lineRule="atLeast"/>
              <w:jc w:val="right"/>
              <w:rPr>
                <w:b w:val="0"/>
                <w:bCs/>
                <w:i w:val="0"/>
                <w:iCs/>
              </w:rPr>
            </w:pPr>
            <w:r>
              <w:rPr>
                <w:b w:val="0"/>
                <w:bCs/>
                <w:i w:val="0"/>
                <w:iCs/>
              </w:rPr>
              <w:t>274</w:t>
            </w:r>
          </w:p>
        </w:tc>
        <w:tc>
          <w:tcPr>
            <w:tcW w:w="284" w:type="dxa"/>
          </w:tcPr>
          <w:p w14:paraId="1E775AAA" w14:textId="77777777" w:rsidR="003E435A" w:rsidRPr="00206CA1" w:rsidRDefault="003E435A" w:rsidP="003E435A">
            <w:pPr>
              <w:jc w:val="right"/>
              <w:rPr>
                <w:bCs/>
                <w:iCs/>
                <w:szCs w:val="22"/>
              </w:rPr>
            </w:pPr>
          </w:p>
        </w:tc>
        <w:tc>
          <w:tcPr>
            <w:tcW w:w="1192" w:type="dxa"/>
          </w:tcPr>
          <w:p w14:paraId="63DE000D" w14:textId="32617EBB" w:rsidR="003E435A" w:rsidRPr="00206CA1" w:rsidRDefault="00817397" w:rsidP="003E435A">
            <w:pPr>
              <w:jc w:val="right"/>
              <w:rPr>
                <w:bCs/>
                <w:iCs/>
                <w:szCs w:val="22"/>
              </w:rPr>
            </w:pPr>
            <w:r w:rsidRPr="00D6319A">
              <w:t>-</w:t>
            </w:r>
          </w:p>
        </w:tc>
        <w:tc>
          <w:tcPr>
            <w:tcW w:w="287" w:type="dxa"/>
          </w:tcPr>
          <w:p w14:paraId="56B4D9D3" w14:textId="77777777" w:rsidR="003E435A" w:rsidRPr="00206CA1" w:rsidRDefault="003E435A" w:rsidP="003E435A">
            <w:pPr>
              <w:jc w:val="right"/>
              <w:rPr>
                <w:bCs/>
                <w:iCs/>
                <w:szCs w:val="22"/>
              </w:rPr>
            </w:pPr>
          </w:p>
        </w:tc>
        <w:tc>
          <w:tcPr>
            <w:tcW w:w="1276" w:type="dxa"/>
          </w:tcPr>
          <w:p w14:paraId="73154B17" w14:textId="2EB36CEF" w:rsidR="003E435A" w:rsidRPr="00206CA1" w:rsidRDefault="00590790" w:rsidP="003E435A">
            <w:pPr>
              <w:jc w:val="right"/>
              <w:rPr>
                <w:bCs/>
                <w:iCs/>
                <w:szCs w:val="22"/>
              </w:rPr>
            </w:pPr>
            <w:r w:rsidRPr="00624FFD">
              <w:t>5,716</w:t>
            </w:r>
          </w:p>
        </w:tc>
      </w:tr>
      <w:tr w:rsidR="003E435A" w:rsidRPr="00206CA1" w14:paraId="281038CA" w14:textId="77777777" w:rsidTr="144E5215">
        <w:trPr>
          <w:trHeight w:val="263"/>
        </w:trPr>
        <w:tc>
          <w:tcPr>
            <w:tcW w:w="3582" w:type="dxa"/>
          </w:tcPr>
          <w:p w14:paraId="69F92E73" w14:textId="77777777" w:rsidR="003E435A" w:rsidRPr="00206CA1" w:rsidRDefault="003E435A" w:rsidP="003E435A">
            <w:pPr>
              <w:spacing w:line="240" w:lineRule="atLeast"/>
              <w:rPr>
                <w:szCs w:val="22"/>
              </w:rPr>
            </w:pPr>
            <w:r w:rsidRPr="00206CA1">
              <w:rPr>
                <w:szCs w:val="22"/>
              </w:rPr>
              <w:t>Derivatives</w:t>
            </w:r>
          </w:p>
        </w:tc>
        <w:tc>
          <w:tcPr>
            <w:tcW w:w="1276" w:type="dxa"/>
          </w:tcPr>
          <w:p w14:paraId="1777E851" w14:textId="6D8B7200" w:rsidR="003E435A" w:rsidRPr="00206CA1" w:rsidRDefault="003E435A" w:rsidP="003E435A">
            <w:pPr>
              <w:jc w:val="right"/>
              <w:rPr>
                <w:szCs w:val="22"/>
              </w:rPr>
            </w:pPr>
            <w:r w:rsidRPr="00206CA1">
              <w:rPr>
                <w:bCs/>
                <w:iCs/>
              </w:rPr>
              <w:t>498</w:t>
            </w:r>
          </w:p>
        </w:tc>
        <w:tc>
          <w:tcPr>
            <w:tcW w:w="185" w:type="dxa"/>
          </w:tcPr>
          <w:p w14:paraId="6E182C89" w14:textId="77777777" w:rsidR="003E435A" w:rsidRPr="00206CA1" w:rsidRDefault="003E435A" w:rsidP="003E435A">
            <w:pPr>
              <w:jc w:val="right"/>
              <w:rPr>
                <w:szCs w:val="22"/>
              </w:rPr>
            </w:pPr>
          </w:p>
        </w:tc>
        <w:tc>
          <w:tcPr>
            <w:tcW w:w="1232" w:type="dxa"/>
          </w:tcPr>
          <w:p w14:paraId="30717E0E" w14:textId="75531827" w:rsidR="003E435A" w:rsidRPr="00EA5EA8" w:rsidRDefault="00817397" w:rsidP="003E435A">
            <w:pPr>
              <w:pStyle w:val="Heading2"/>
              <w:keepNext w:val="0"/>
              <w:keepLines w:val="0"/>
              <w:numPr>
                <w:ilvl w:val="0"/>
                <w:numId w:val="0"/>
              </w:numPr>
              <w:spacing w:before="0" w:after="0" w:line="240" w:lineRule="atLeast"/>
              <w:ind w:right="-76"/>
              <w:jc w:val="right"/>
              <w:rPr>
                <w:b w:val="0"/>
                <w:bCs/>
                <w:i w:val="0"/>
                <w:iCs/>
              </w:rPr>
            </w:pPr>
            <w:r>
              <w:rPr>
                <w:b w:val="0"/>
                <w:bCs/>
                <w:i w:val="0"/>
                <w:iCs/>
              </w:rPr>
              <w:t>(423)</w:t>
            </w:r>
          </w:p>
        </w:tc>
        <w:tc>
          <w:tcPr>
            <w:tcW w:w="284" w:type="dxa"/>
          </w:tcPr>
          <w:p w14:paraId="0CFDA359" w14:textId="77777777" w:rsidR="003E435A" w:rsidRPr="00206CA1" w:rsidRDefault="003E435A" w:rsidP="003E435A">
            <w:pPr>
              <w:jc w:val="right"/>
              <w:rPr>
                <w:bCs/>
                <w:iCs/>
                <w:szCs w:val="22"/>
              </w:rPr>
            </w:pPr>
          </w:p>
        </w:tc>
        <w:tc>
          <w:tcPr>
            <w:tcW w:w="1192" w:type="dxa"/>
          </w:tcPr>
          <w:p w14:paraId="79705303" w14:textId="614788EC" w:rsidR="003E435A" w:rsidRPr="00206CA1" w:rsidRDefault="00817397" w:rsidP="00544C5B">
            <w:pPr>
              <w:ind w:right="-84"/>
              <w:jc w:val="right"/>
              <w:rPr>
                <w:bCs/>
                <w:iCs/>
                <w:szCs w:val="22"/>
              </w:rPr>
            </w:pPr>
            <w:r w:rsidRPr="00D6319A">
              <w:t>(73)</w:t>
            </w:r>
          </w:p>
        </w:tc>
        <w:tc>
          <w:tcPr>
            <w:tcW w:w="287" w:type="dxa"/>
          </w:tcPr>
          <w:p w14:paraId="652D9771" w14:textId="77777777" w:rsidR="003E435A" w:rsidRPr="00206CA1" w:rsidRDefault="003E435A" w:rsidP="003E435A">
            <w:pPr>
              <w:jc w:val="right"/>
              <w:rPr>
                <w:bCs/>
                <w:iCs/>
                <w:szCs w:val="22"/>
              </w:rPr>
            </w:pPr>
          </w:p>
        </w:tc>
        <w:tc>
          <w:tcPr>
            <w:tcW w:w="1276" w:type="dxa"/>
          </w:tcPr>
          <w:p w14:paraId="2117C5E9" w14:textId="3466E192" w:rsidR="003E435A" w:rsidRPr="00206CA1" w:rsidRDefault="00590790" w:rsidP="003E435A">
            <w:pPr>
              <w:jc w:val="right"/>
              <w:rPr>
                <w:bCs/>
                <w:iCs/>
                <w:szCs w:val="22"/>
              </w:rPr>
            </w:pPr>
            <w:r w:rsidRPr="00624FFD">
              <w:t>2</w:t>
            </w:r>
          </w:p>
        </w:tc>
      </w:tr>
      <w:tr w:rsidR="003E435A" w:rsidRPr="00206CA1" w14:paraId="6F9ADD9C" w14:textId="77777777" w:rsidTr="144E5215">
        <w:trPr>
          <w:trHeight w:val="263"/>
        </w:trPr>
        <w:tc>
          <w:tcPr>
            <w:tcW w:w="3582" w:type="dxa"/>
          </w:tcPr>
          <w:p w14:paraId="29388DBD" w14:textId="2056F25A" w:rsidR="003E435A" w:rsidRPr="00206CA1" w:rsidRDefault="003E435A" w:rsidP="003E435A">
            <w:pPr>
              <w:spacing w:line="240" w:lineRule="atLeast"/>
              <w:rPr>
                <w:szCs w:val="22"/>
              </w:rPr>
            </w:pPr>
            <w:r w:rsidRPr="00206CA1">
              <w:rPr>
                <w:szCs w:val="22"/>
              </w:rPr>
              <w:t>Inventories</w:t>
            </w:r>
          </w:p>
        </w:tc>
        <w:tc>
          <w:tcPr>
            <w:tcW w:w="1276" w:type="dxa"/>
          </w:tcPr>
          <w:p w14:paraId="79A253AA" w14:textId="5E4677BA" w:rsidR="003E435A" w:rsidRPr="00206CA1" w:rsidRDefault="003E435A" w:rsidP="003E435A">
            <w:pPr>
              <w:jc w:val="right"/>
              <w:rPr>
                <w:szCs w:val="22"/>
              </w:rPr>
            </w:pPr>
            <w:r w:rsidRPr="00206CA1">
              <w:rPr>
                <w:bCs/>
                <w:iCs/>
              </w:rPr>
              <w:t>161</w:t>
            </w:r>
          </w:p>
        </w:tc>
        <w:tc>
          <w:tcPr>
            <w:tcW w:w="185" w:type="dxa"/>
          </w:tcPr>
          <w:p w14:paraId="63708FF3" w14:textId="77777777" w:rsidR="003E435A" w:rsidRPr="00206CA1" w:rsidRDefault="003E435A" w:rsidP="003E435A">
            <w:pPr>
              <w:jc w:val="right"/>
              <w:rPr>
                <w:szCs w:val="22"/>
              </w:rPr>
            </w:pPr>
          </w:p>
        </w:tc>
        <w:tc>
          <w:tcPr>
            <w:tcW w:w="1232" w:type="dxa"/>
          </w:tcPr>
          <w:p w14:paraId="704F4C65" w14:textId="3586EA6C" w:rsidR="003E435A" w:rsidRPr="00EA5EA8" w:rsidRDefault="00817397" w:rsidP="003E435A">
            <w:pPr>
              <w:pStyle w:val="Heading2"/>
              <w:keepNext w:val="0"/>
              <w:keepLines w:val="0"/>
              <w:numPr>
                <w:ilvl w:val="0"/>
                <w:numId w:val="0"/>
              </w:numPr>
              <w:spacing w:before="0" w:after="0" w:line="240" w:lineRule="atLeast"/>
              <w:ind w:right="-76"/>
              <w:jc w:val="right"/>
              <w:rPr>
                <w:b w:val="0"/>
                <w:bCs/>
                <w:i w:val="0"/>
                <w:iCs/>
              </w:rPr>
            </w:pPr>
            <w:r>
              <w:rPr>
                <w:b w:val="0"/>
                <w:bCs/>
                <w:i w:val="0"/>
                <w:iCs/>
              </w:rPr>
              <w:t>(161)</w:t>
            </w:r>
          </w:p>
        </w:tc>
        <w:tc>
          <w:tcPr>
            <w:tcW w:w="284" w:type="dxa"/>
          </w:tcPr>
          <w:p w14:paraId="2D32A6D8" w14:textId="77777777" w:rsidR="003E435A" w:rsidRPr="00206CA1" w:rsidRDefault="003E435A" w:rsidP="003E435A">
            <w:pPr>
              <w:jc w:val="right"/>
              <w:rPr>
                <w:bCs/>
                <w:iCs/>
                <w:szCs w:val="22"/>
              </w:rPr>
            </w:pPr>
          </w:p>
        </w:tc>
        <w:tc>
          <w:tcPr>
            <w:tcW w:w="1192" w:type="dxa"/>
          </w:tcPr>
          <w:p w14:paraId="0B377288" w14:textId="105CC065" w:rsidR="003E435A" w:rsidRPr="00206CA1" w:rsidRDefault="00817397" w:rsidP="003E435A">
            <w:pPr>
              <w:jc w:val="right"/>
              <w:rPr>
                <w:bCs/>
                <w:iCs/>
                <w:szCs w:val="22"/>
              </w:rPr>
            </w:pPr>
            <w:r w:rsidRPr="00D6319A">
              <w:t>-</w:t>
            </w:r>
          </w:p>
        </w:tc>
        <w:tc>
          <w:tcPr>
            <w:tcW w:w="287" w:type="dxa"/>
          </w:tcPr>
          <w:p w14:paraId="69317883" w14:textId="77777777" w:rsidR="003E435A" w:rsidRPr="00206CA1" w:rsidRDefault="003E435A" w:rsidP="003E435A">
            <w:pPr>
              <w:jc w:val="right"/>
              <w:rPr>
                <w:bCs/>
                <w:iCs/>
                <w:szCs w:val="22"/>
              </w:rPr>
            </w:pPr>
          </w:p>
        </w:tc>
        <w:tc>
          <w:tcPr>
            <w:tcW w:w="1276" w:type="dxa"/>
          </w:tcPr>
          <w:p w14:paraId="29E920C5" w14:textId="69E86239" w:rsidR="003E435A" w:rsidRPr="00206CA1" w:rsidRDefault="00590790" w:rsidP="003E435A">
            <w:pPr>
              <w:jc w:val="right"/>
              <w:rPr>
                <w:bCs/>
                <w:iCs/>
                <w:szCs w:val="22"/>
              </w:rPr>
            </w:pPr>
            <w:r w:rsidRPr="00624FFD">
              <w:t>-</w:t>
            </w:r>
          </w:p>
        </w:tc>
      </w:tr>
      <w:tr w:rsidR="003E435A" w:rsidRPr="00206CA1" w14:paraId="3059A816" w14:textId="77777777" w:rsidTr="144E5215">
        <w:trPr>
          <w:trHeight w:val="263"/>
        </w:trPr>
        <w:tc>
          <w:tcPr>
            <w:tcW w:w="3582" w:type="dxa"/>
          </w:tcPr>
          <w:p w14:paraId="115F5941" w14:textId="77777777" w:rsidR="003E435A" w:rsidRPr="00206CA1" w:rsidRDefault="003E435A" w:rsidP="003E435A">
            <w:pPr>
              <w:spacing w:line="240" w:lineRule="atLeast"/>
              <w:rPr>
                <w:szCs w:val="22"/>
                <w:lang w:val="en-US"/>
              </w:rPr>
            </w:pPr>
            <w:r w:rsidRPr="00206CA1">
              <w:rPr>
                <w:szCs w:val="22"/>
                <w:lang w:val="en-US"/>
              </w:rPr>
              <w:t>Right-of-use assets</w:t>
            </w:r>
          </w:p>
        </w:tc>
        <w:tc>
          <w:tcPr>
            <w:tcW w:w="1276" w:type="dxa"/>
          </w:tcPr>
          <w:p w14:paraId="11EFCB1D" w14:textId="589A912B" w:rsidR="003E435A" w:rsidRPr="00206CA1" w:rsidRDefault="003E435A" w:rsidP="003E435A">
            <w:pPr>
              <w:jc w:val="right"/>
              <w:rPr>
                <w:szCs w:val="22"/>
              </w:rPr>
            </w:pPr>
            <w:r w:rsidRPr="00206CA1">
              <w:rPr>
                <w:bCs/>
                <w:iCs/>
              </w:rPr>
              <w:t>332</w:t>
            </w:r>
          </w:p>
        </w:tc>
        <w:tc>
          <w:tcPr>
            <w:tcW w:w="185" w:type="dxa"/>
          </w:tcPr>
          <w:p w14:paraId="374FC95D" w14:textId="77777777" w:rsidR="003E435A" w:rsidRPr="00206CA1" w:rsidRDefault="003E435A" w:rsidP="003E435A">
            <w:pPr>
              <w:jc w:val="right"/>
              <w:rPr>
                <w:szCs w:val="22"/>
              </w:rPr>
            </w:pPr>
          </w:p>
        </w:tc>
        <w:tc>
          <w:tcPr>
            <w:tcW w:w="1232" w:type="dxa"/>
          </w:tcPr>
          <w:p w14:paraId="0AECC69C" w14:textId="4A0C9B38" w:rsidR="003E435A" w:rsidRPr="00EA5EA8" w:rsidRDefault="00817397" w:rsidP="003E435A">
            <w:pPr>
              <w:pStyle w:val="Heading2"/>
              <w:keepNext w:val="0"/>
              <w:keepLines w:val="0"/>
              <w:numPr>
                <w:ilvl w:val="0"/>
                <w:numId w:val="0"/>
              </w:numPr>
              <w:spacing w:before="0" w:after="0" w:line="240" w:lineRule="atLeast"/>
              <w:jc w:val="right"/>
              <w:rPr>
                <w:b w:val="0"/>
                <w:bCs/>
                <w:i w:val="0"/>
                <w:iCs/>
              </w:rPr>
            </w:pPr>
            <w:r>
              <w:rPr>
                <w:b w:val="0"/>
                <w:bCs/>
                <w:i w:val="0"/>
                <w:iCs/>
              </w:rPr>
              <w:t>111</w:t>
            </w:r>
          </w:p>
        </w:tc>
        <w:tc>
          <w:tcPr>
            <w:tcW w:w="284" w:type="dxa"/>
          </w:tcPr>
          <w:p w14:paraId="388C0FA3" w14:textId="77777777" w:rsidR="003E435A" w:rsidRPr="00206CA1" w:rsidRDefault="003E435A" w:rsidP="003E435A">
            <w:pPr>
              <w:jc w:val="right"/>
              <w:rPr>
                <w:bCs/>
                <w:iCs/>
                <w:szCs w:val="22"/>
              </w:rPr>
            </w:pPr>
          </w:p>
        </w:tc>
        <w:tc>
          <w:tcPr>
            <w:tcW w:w="1192" w:type="dxa"/>
          </w:tcPr>
          <w:p w14:paraId="7040A632" w14:textId="514DA36E" w:rsidR="003E435A" w:rsidRPr="00206CA1" w:rsidRDefault="00817397" w:rsidP="003E435A">
            <w:pPr>
              <w:jc w:val="right"/>
              <w:rPr>
                <w:bCs/>
                <w:iCs/>
                <w:szCs w:val="22"/>
              </w:rPr>
            </w:pPr>
            <w:r w:rsidRPr="00D6319A">
              <w:t>-</w:t>
            </w:r>
          </w:p>
        </w:tc>
        <w:tc>
          <w:tcPr>
            <w:tcW w:w="287" w:type="dxa"/>
          </w:tcPr>
          <w:p w14:paraId="7B34BF07" w14:textId="77777777" w:rsidR="003E435A" w:rsidRPr="00206CA1" w:rsidRDefault="003E435A" w:rsidP="003E435A">
            <w:pPr>
              <w:jc w:val="right"/>
              <w:rPr>
                <w:bCs/>
                <w:iCs/>
                <w:szCs w:val="22"/>
              </w:rPr>
            </w:pPr>
          </w:p>
        </w:tc>
        <w:tc>
          <w:tcPr>
            <w:tcW w:w="1276" w:type="dxa"/>
          </w:tcPr>
          <w:p w14:paraId="31915AEB" w14:textId="130D09CA" w:rsidR="003E435A" w:rsidRPr="00206CA1" w:rsidRDefault="00590790" w:rsidP="003E435A">
            <w:pPr>
              <w:jc w:val="right"/>
              <w:rPr>
                <w:bCs/>
                <w:iCs/>
                <w:lang w:val="en-US" w:bidi="th-TH"/>
              </w:rPr>
            </w:pPr>
            <w:r w:rsidRPr="00624FFD">
              <w:t>443</w:t>
            </w:r>
          </w:p>
        </w:tc>
      </w:tr>
      <w:tr w:rsidR="003E435A" w:rsidRPr="00206CA1" w14:paraId="2DF2521A" w14:textId="77777777" w:rsidTr="144E5215">
        <w:trPr>
          <w:trHeight w:val="271"/>
        </w:trPr>
        <w:tc>
          <w:tcPr>
            <w:tcW w:w="3582" w:type="dxa"/>
          </w:tcPr>
          <w:p w14:paraId="7A922F1A" w14:textId="77777777" w:rsidR="003E435A" w:rsidRPr="00206CA1" w:rsidRDefault="003E435A" w:rsidP="003E435A">
            <w:pPr>
              <w:spacing w:line="240" w:lineRule="atLeast"/>
              <w:rPr>
                <w:b/>
                <w:bCs/>
                <w:szCs w:val="22"/>
              </w:rPr>
            </w:pPr>
            <w:r w:rsidRPr="00206CA1">
              <w:rPr>
                <w:b/>
                <w:bCs/>
                <w:szCs w:val="22"/>
              </w:rPr>
              <w:t>Total</w:t>
            </w:r>
          </w:p>
        </w:tc>
        <w:tc>
          <w:tcPr>
            <w:tcW w:w="1276" w:type="dxa"/>
            <w:tcBorders>
              <w:top w:val="single" w:sz="4" w:space="0" w:color="auto"/>
              <w:bottom w:val="single" w:sz="4" w:space="0" w:color="auto"/>
            </w:tcBorders>
          </w:tcPr>
          <w:p w14:paraId="5525F3DA" w14:textId="2E439AAB" w:rsidR="003E435A" w:rsidRPr="00206CA1" w:rsidRDefault="003E435A" w:rsidP="003E435A">
            <w:pPr>
              <w:jc w:val="right"/>
              <w:rPr>
                <w:b/>
                <w:bCs/>
                <w:szCs w:val="22"/>
              </w:rPr>
            </w:pPr>
            <w:r w:rsidRPr="00206CA1">
              <w:rPr>
                <w:b/>
                <w:iCs/>
              </w:rPr>
              <w:t>150,352</w:t>
            </w:r>
          </w:p>
        </w:tc>
        <w:tc>
          <w:tcPr>
            <w:tcW w:w="185" w:type="dxa"/>
          </w:tcPr>
          <w:p w14:paraId="2C08D254" w14:textId="77777777" w:rsidR="003E435A" w:rsidRPr="00206CA1" w:rsidRDefault="003E435A" w:rsidP="003E435A">
            <w:pPr>
              <w:jc w:val="right"/>
              <w:rPr>
                <w:b/>
                <w:bCs/>
                <w:szCs w:val="22"/>
              </w:rPr>
            </w:pPr>
          </w:p>
        </w:tc>
        <w:tc>
          <w:tcPr>
            <w:tcW w:w="1232" w:type="dxa"/>
            <w:tcBorders>
              <w:top w:val="single" w:sz="4" w:space="0" w:color="auto"/>
              <w:bottom w:val="single" w:sz="4" w:space="0" w:color="auto"/>
            </w:tcBorders>
          </w:tcPr>
          <w:p w14:paraId="6979BC13" w14:textId="63CDB151" w:rsidR="003E435A" w:rsidRPr="008C1E24" w:rsidRDefault="00817397" w:rsidP="003E435A">
            <w:pPr>
              <w:pStyle w:val="Heading2"/>
              <w:keepNext w:val="0"/>
              <w:keepLines w:val="0"/>
              <w:numPr>
                <w:ilvl w:val="0"/>
                <w:numId w:val="0"/>
              </w:numPr>
              <w:spacing w:before="0" w:after="0" w:line="240" w:lineRule="atLeast"/>
              <w:ind w:right="-76"/>
              <w:jc w:val="right"/>
              <w:rPr>
                <w:i w:val="0"/>
                <w:iCs/>
              </w:rPr>
            </w:pPr>
            <w:r w:rsidRPr="008C1E24">
              <w:rPr>
                <w:i w:val="0"/>
                <w:iCs/>
              </w:rPr>
              <w:t>(4,886)</w:t>
            </w:r>
          </w:p>
        </w:tc>
        <w:tc>
          <w:tcPr>
            <w:tcW w:w="284" w:type="dxa"/>
          </w:tcPr>
          <w:p w14:paraId="7E3123C1" w14:textId="77777777" w:rsidR="003E435A" w:rsidRPr="00206CA1" w:rsidRDefault="003E435A" w:rsidP="003E435A">
            <w:pPr>
              <w:jc w:val="right"/>
              <w:rPr>
                <w:b/>
                <w:iCs/>
                <w:szCs w:val="22"/>
              </w:rPr>
            </w:pPr>
          </w:p>
        </w:tc>
        <w:tc>
          <w:tcPr>
            <w:tcW w:w="1192" w:type="dxa"/>
            <w:tcBorders>
              <w:top w:val="single" w:sz="4" w:space="0" w:color="auto"/>
              <w:bottom w:val="single" w:sz="4" w:space="0" w:color="auto"/>
            </w:tcBorders>
          </w:tcPr>
          <w:p w14:paraId="3E3590CF" w14:textId="2A838A67" w:rsidR="003E435A" w:rsidRPr="00206CA1" w:rsidRDefault="00817397" w:rsidP="003E435A">
            <w:pPr>
              <w:jc w:val="right"/>
              <w:rPr>
                <w:b/>
                <w:iCs/>
                <w:szCs w:val="22"/>
              </w:rPr>
            </w:pPr>
            <w:r w:rsidRPr="008C1E24">
              <w:rPr>
                <w:b/>
              </w:rPr>
              <w:t>149</w:t>
            </w:r>
          </w:p>
        </w:tc>
        <w:tc>
          <w:tcPr>
            <w:tcW w:w="287" w:type="dxa"/>
          </w:tcPr>
          <w:p w14:paraId="28012C0B" w14:textId="77777777" w:rsidR="003E435A" w:rsidRPr="00206CA1" w:rsidRDefault="003E435A" w:rsidP="003E435A">
            <w:pPr>
              <w:jc w:val="right"/>
              <w:rPr>
                <w:b/>
                <w:iCs/>
                <w:szCs w:val="22"/>
              </w:rPr>
            </w:pPr>
          </w:p>
        </w:tc>
        <w:tc>
          <w:tcPr>
            <w:tcW w:w="1276" w:type="dxa"/>
            <w:tcBorders>
              <w:top w:val="single" w:sz="4" w:space="0" w:color="auto"/>
              <w:bottom w:val="single" w:sz="4" w:space="0" w:color="auto"/>
            </w:tcBorders>
          </w:tcPr>
          <w:p w14:paraId="5003697A" w14:textId="763D3F21" w:rsidR="003E435A" w:rsidRPr="00206CA1" w:rsidRDefault="00590790" w:rsidP="003E435A">
            <w:pPr>
              <w:jc w:val="right"/>
              <w:rPr>
                <w:b/>
                <w:iCs/>
              </w:rPr>
            </w:pPr>
            <w:r w:rsidRPr="005834B3">
              <w:rPr>
                <w:b/>
                <w:bCs/>
              </w:rPr>
              <w:t>145,615</w:t>
            </w:r>
          </w:p>
        </w:tc>
      </w:tr>
      <w:tr w:rsidR="003E435A" w:rsidRPr="00206CA1" w14:paraId="0029E07A" w14:textId="77777777" w:rsidTr="144E5215">
        <w:trPr>
          <w:trHeight w:val="236"/>
        </w:trPr>
        <w:tc>
          <w:tcPr>
            <w:tcW w:w="3582" w:type="dxa"/>
          </w:tcPr>
          <w:p w14:paraId="44446EAF" w14:textId="77777777" w:rsidR="003E435A" w:rsidRPr="00206CA1" w:rsidRDefault="003E435A" w:rsidP="003E435A">
            <w:pPr>
              <w:spacing w:line="240" w:lineRule="atLeast"/>
              <w:rPr>
                <w:b/>
                <w:bCs/>
                <w:szCs w:val="22"/>
              </w:rPr>
            </w:pPr>
          </w:p>
        </w:tc>
        <w:tc>
          <w:tcPr>
            <w:tcW w:w="1276" w:type="dxa"/>
            <w:tcBorders>
              <w:top w:val="single" w:sz="4" w:space="0" w:color="auto"/>
            </w:tcBorders>
          </w:tcPr>
          <w:p w14:paraId="1057151B" w14:textId="77777777" w:rsidR="003E435A" w:rsidRPr="00206CA1" w:rsidRDefault="003E435A" w:rsidP="003E435A">
            <w:pPr>
              <w:tabs>
                <w:tab w:val="decimal" w:pos="1059"/>
              </w:tabs>
              <w:jc w:val="center"/>
              <w:rPr>
                <w:szCs w:val="22"/>
              </w:rPr>
            </w:pPr>
          </w:p>
        </w:tc>
        <w:tc>
          <w:tcPr>
            <w:tcW w:w="185" w:type="dxa"/>
          </w:tcPr>
          <w:p w14:paraId="77D16500" w14:textId="77777777" w:rsidR="003E435A" w:rsidRPr="00206CA1" w:rsidRDefault="003E435A" w:rsidP="003E435A">
            <w:pPr>
              <w:tabs>
                <w:tab w:val="decimal" w:pos="821"/>
              </w:tabs>
              <w:jc w:val="center"/>
              <w:rPr>
                <w:szCs w:val="22"/>
              </w:rPr>
            </w:pPr>
          </w:p>
        </w:tc>
        <w:tc>
          <w:tcPr>
            <w:tcW w:w="1232" w:type="dxa"/>
            <w:tcBorders>
              <w:top w:val="single" w:sz="4" w:space="0" w:color="auto"/>
            </w:tcBorders>
          </w:tcPr>
          <w:p w14:paraId="371CBA0B" w14:textId="77777777" w:rsidR="003E435A" w:rsidRPr="00206CA1" w:rsidRDefault="003E435A" w:rsidP="003E435A">
            <w:pPr>
              <w:tabs>
                <w:tab w:val="decimal" w:pos="1012"/>
              </w:tabs>
              <w:jc w:val="center"/>
              <w:rPr>
                <w:szCs w:val="22"/>
              </w:rPr>
            </w:pPr>
          </w:p>
        </w:tc>
        <w:tc>
          <w:tcPr>
            <w:tcW w:w="284" w:type="dxa"/>
          </w:tcPr>
          <w:p w14:paraId="641A1A60" w14:textId="77777777" w:rsidR="003E435A" w:rsidRPr="00206CA1" w:rsidRDefault="003E435A" w:rsidP="003E435A">
            <w:pPr>
              <w:tabs>
                <w:tab w:val="decimal" w:pos="821"/>
              </w:tabs>
              <w:jc w:val="center"/>
              <w:rPr>
                <w:szCs w:val="22"/>
              </w:rPr>
            </w:pPr>
          </w:p>
        </w:tc>
        <w:tc>
          <w:tcPr>
            <w:tcW w:w="1192" w:type="dxa"/>
            <w:tcBorders>
              <w:top w:val="single" w:sz="4" w:space="0" w:color="auto"/>
            </w:tcBorders>
          </w:tcPr>
          <w:p w14:paraId="5872C1AB" w14:textId="77777777" w:rsidR="003E435A" w:rsidRPr="00206CA1" w:rsidRDefault="003E435A" w:rsidP="003E435A">
            <w:pPr>
              <w:tabs>
                <w:tab w:val="decimal" w:pos="1058"/>
              </w:tabs>
              <w:jc w:val="center"/>
              <w:rPr>
                <w:szCs w:val="22"/>
              </w:rPr>
            </w:pPr>
          </w:p>
        </w:tc>
        <w:tc>
          <w:tcPr>
            <w:tcW w:w="287" w:type="dxa"/>
          </w:tcPr>
          <w:p w14:paraId="457CB36F" w14:textId="77777777" w:rsidR="003E435A" w:rsidRPr="00206CA1" w:rsidRDefault="003E435A" w:rsidP="003E435A">
            <w:pPr>
              <w:tabs>
                <w:tab w:val="decimal" w:pos="821"/>
              </w:tabs>
              <w:jc w:val="center"/>
              <w:rPr>
                <w:szCs w:val="22"/>
              </w:rPr>
            </w:pPr>
          </w:p>
        </w:tc>
        <w:tc>
          <w:tcPr>
            <w:tcW w:w="1276" w:type="dxa"/>
            <w:tcBorders>
              <w:top w:val="single" w:sz="4" w:space="0" w:color="auto"/>
            </w:tcBorders>
          </w:tcPr>
          <w:p w14:paraId="5BFC7BE5" w14:textId="77777777" w:rsidR="003E435A" w:rsidRPr="00206CA1" w:rsidRDefault="003E435A" w:rsidP="003E435A">
            <w:pPr>
              <w:tabs>
                <w:tab w:val="decimal" w:pos="1059"/>
              </w:tabs>
              <w:jc w:val="center"/>
              <w:rPr>
                <w:szCs w:val="22"/>
              </w:rPr>
            </w:pPr>
          </w:p>
        </w:tc>
      </w:tr>
      <w:tr w:rsidR="003E435A" w:rsidRPr="00206CA1" w14:paraId="257A9550" w14:textId="77777777" w:rsidTr="144E5215">
        <w:trPr>
          <w:trHeight w:val="236"/>
        </w:trPr>
        <w:tc>
          <w:tcPr>
            <w:tcW w:w="3582" w:type="dxa"/>
          </w:tcPr>
          <w:p w14:paraId="61956B74" w14:textId="77777777" w:rsidR="003E435A" w:rsidRPr="00206CA1" w:rsidRDefault="003E435A" w:rsidP="003E435A">
            <w:pPr>
              <w:spacing w:line="240" w:lineRule="atLeast"/>
              <w:rPr>
                <w:b/>
                <w:bCs/>
                <w:i/>
                <w:iCs/>
                <w:szCs w:val="22"/>
              </w:rPr>
            </w:pPr>
            <w:r w:rsidRPr="00206CA1">
              <w:rPr>
                <w:b/>
                <w:bCs/>
                <w:i/>
                <w:iCs/>
                <w:szCs w:val="22"/>
              </w:rPr>
              <w:t>Deferred tax liabilities</w:t>
            </w:r>
          </w:p>
        </w:tc>
        <w:tc>
          <w:tcPr>
            <w:tcW w:w="1276" w:type="dxa"/>
          </w:tcPr>
          <w:p w14:paraId="3C4837C1" w14:textId="77777777" w:rsidR="003E435A" w:rsidRPr="00206CA1" w:rsidRDefault="003E435A" w:rsidP="003E435A">
            <w:pPr>
              <w:tabs>
                <w:tab w:val="decimal" w:pos="1059"/>
              </w:tabs>
              <w:jc w:val="center"/>
              <w:rPr>
                <w:szCs w:val="22"/>
              </w:rPr>
            </w:pPr>
          </w:p>
        </w:tc>
        <w:tc>
          <w:tcPr>
            <w:tcW w:w="185" w:type="dxa"/>
          </w:tcPr>
          <w:p w14:paraId="398FBD95" w14:textId="77777777" w:rsidR="003E435A" w:rsidRPr="00206CA1" w:rsidRDefault="003E435A" w:rsidP="003E435A">
            <w:pPr>
              <w:tabs>
                <w:tab w:val="decimal" w:pos="821"/>
              </w:tabs>
              <w:jc w:val="center"/>
              <w:rPr>
                <w:szCs w:val="22"/>
              </w:rPr>
            </w:pPr>
          </w:p>
        </w:tc>
        <w:tc>
          <w:tcPr>
            <w:tcW w:w="1232" w:type="dxa"/>
          </w:tcPr>
          <w:p w14:paraId="5A68C821" w14:textId="77777777" w:rsidR="003E435A" w:rsidRPr="00206CA1" w:rsidRDefault="003E435A" w:rsidP="003E435A">
            <w:pPr>
              <w:tabs>
                <w:tab w:val="decimal" w:pos="1012"/>
              </w:tabs>
              <w:jc w:val="center"/>
              <w:rPr>
                <w:szCs w:val="22"/>
              </w:rPr>
            </w:pPr>
          </w:p>
        </w:tc>
        <w:tc>
          <w:tcPr>
            <w:tcW w:w="284" w:type="dxa"/>
          </w:tcPr>
          <w:p w14:paraId="00D29360" w14:textId="77777777" w:rsidR="003E435A" w:rsidRPr="00206CA1" w:rsidRDefault="003E435A" w:rsidP="003E435A">
            <w:pPr>
              <w:tabs>
                <w:tab w:val="decimal" w:pos="821"/>
              </w:tabs>
              <w:jc w:val="center"/>
              <w:rPr>
                <w:szCs w:val="22"/>
              </w:rPr>
            </w:pPr>
          </w:p>
        </w:tc>
        <w:tc>
          <w:tcPr>
            <w:tcW w:w="1192" w:type="dxa"/>
          </w:tcPr>
          <w:p w14:paraId="296C873E" w14:textId="77777777" w:rsidR="003E435A" w:rsidRPr="00206CA1" w:rsidRDefault="003E435A" w:rsidP="003E435A">
            <w:pPr>
              <w:tabs>
                <w:tab w:val="decimal" w:pos="1058"/>
              </w:tabs>
              <w:jc w:val="center"/>
              <w:rPr>
                <w:szCs w:val="22"/>
              </w:rPr>
            </w:pPr>
          </w:p>
        </w:tc>
        <w:tc>
          <w:tcPr>
            <w:tcW w:w="287" w:type="dxa"/>
          </w:tcPr>
          <w:p w14:paraId="438D264C" w14:textId="77777777" w:rsidR="003E435A" w:rsidRPr="00206CA1" w:rsidRDefault="003E435A" w:rsidP="003E435A">
            <w:pPr>
              <w:tabs>
                <w:tab w:val="decimal" w:pos="821"/>
              </w:tabs>
              <w:jc w:val="center"/>
              <w:rPr>
                <w:szCs w:val="22"/>
              </w:rPr>
            </w:pPr>
          </w:p>
        </w:tc>
        <w:tc>
          <w:tcPr>
            <w:tcW w:w="1276" w:type="dxa"/>
          </w:tcPr>
          <w:p w14:paraId="19030F9C" w14:textId="77777777" w:rsidR="003E435A" w:rsidRPr="00206CA1" w:rsidRDefault="003E435A" w:rsidP="003E435A">
            <w:pPr>
              <w:tabs>
                <w:tab w:val="decimal" w:pos="1059"/>
              </w:tabs>
              <w:jc w:val="center"/>
              <w:rPr>
                <w:szCs w:val="22"/>
              </w:rPr>
            </w:pPr>
          </w:p>
        </w:tc>
      </w:tr>
      <w:tr w:rsidR="003E435A" w:rsidRPr="00206CA1" w14:paraId="5B0D0F74" w14:textId="77777777" w:rsidTr="144E5215">
        <w:trPr>
          <w:trHeight w:val="272"/>
        </w:trPr>
        <w:tc>
          <w:tcPr>
            <w:tcW w:w="3582" w:type="dxa"/>
          </w:tcPr>
          <w:p w14:paraId="6ABED608" w14:textId="77777777" w:rsidR="003E435A" w:rsidRPr="00206CA1" w:rsidRDefault="003E435A" w:rsidP="003E435A">
            <w:pPr>
              <w:spacing w:line="240" w:lineRule="atLeast"/>
              <w:rPr>
                <w:szCs w:val="22"/>
              </w:rPr>
            </w:pPr>
            <w:r w:rsidRPr="00206CA1">
              <w:rPr>
                <w:szCs w:val="22"/>
              </w:rPr>
              <w:t>Other financial assets</w:t>
            </w:r>
          </w:p>
        </w:tc>
        <w:tc>
          <w:tcPr>
            <w:tcW w:w="1276" w:type="dxa"/>
          </w:tcPr>
          <w:p w14:paraId="3625E50C" w14:textId="4B27A4BE" w:rsidR="003E435A" w:rsidRPr="00206CA1" w:rsidRDefault="003E435A" w:rsidP="003E435A">
            <w:pPr>
              <w:jc w:val="right"/>
              <w:rPr>
                <w:szCs w:val="22"/>
              </w:rPr>
            </w:pPr>
            <w:r w:rsidRPr="00206CA1">
              <w:t>249</w:t>
            </w:r>
          </w:p>
        </w:tc>
        <w:tc>
          <w:tcPr>
            <w:tcW w:w="185" w:type="dxa"/>
          </w:tcPr>
          <w:p w14:paraId="66D0C5AA" w14:textId="77777777" w:rsidR="003E435A" w:rsidRPr="00206CA1" w:rsidRDefault="003E435A" w:rsidP="003E435A">
            <w:pPr>
              <w:jc w:val="right"/>
              <w:rPr>
                <w:szCs w:val="22"/>
              </w:rPr>
            </w:pPr>
          </w:p>
        </w:tc>
        <w:tc>
          <w:tcPr>
            <w:tcW w:w="1232" w:type="dxa"/>
          </w:tcPr>
          <w:p w14:paraId="723BEF75" w14:textId="13CC1F5A" w:rsidR="003E435A" w:rsidRPr="00106E97" w:rsidRDefault="0005144F" w:rsidP="00106E97">
            <w:pPr>
              <w:jc w:val="right"/>
            </w:pPr>
            <w:r w:rsidRPr="00A44FC8">
              <w:t>5,923</w:t>
            </w:r>
          </w:p>
        </w:tc>
        <w:tc>
          <w:tcPr>
            <w:tcW w:w="284" w:type="dxa"/>
          </w:tcPr>
          <w:p w14:paraId="005E6081" w14:textId="77777777" w:rsidR="003E435A" w:rsidRPr="00206CA1" w:rsidRDefault="003E435A" w:rsidP="003E435A">
            <w:pPr>
              <w:jc w:val="right"/>
              <w:rPr>
                <w:szCs w:val="22"/>
              </w:rPr>
            </w:pPr>
          </w:p>
        </w:tc>
        <w:tc>
          <w:tcPr>
            <w:tcW w:w="1192" w:type="dxa"/>
          </w:tcPr>
          <w:p w14:paraId="3FA8F839" w14:textId="3C6ACA2B" w:rsidR="003E435A" w:rsidRPr="00206CA1" w:rsidRDefault="00874A4E" w:rsidP="00544C5B">
            <w:pPr>
              <w:ind w:right="-84"/>
              <w:jc w:val="right"/>
              <w:rPr>
                <w:szCs w:val="22"/>
              </w:rPr>
            </w:pPr>
            <w:r w:rsidRPr="00A231FC">
              <w:t>(249)</w:t>
            </w:r>
          </w:p>
        </w:tc>
        <w:tc>
          <w:tcPr>
            <w:tcW w:w="287" w:type="dxa"/>
          </w:tcPr>
          <w:p w14:paraId="504787DC" w14:textId="77777777" w:rsidR="003E435A" w:rsidRPr="00206CA1" w:rsidRDefault="003E435A" w:rsidP="003E435A">
            <w:pPr>
              <w:jc w:val="right"/>
              <w:rPr>
                <w:szCs w:val="22"/>
              </w:rPr>
            </w:pPr>
          </w:p>
        </w:tc>
        <w:tc>
          <w:tcPr>
            <w:tcW w:w="1276" w:type="dxa"/>
          </w:tcPr>
          <w:p w14:paraId="6333F363" w14:textId="67DA9EB2" w:rsidR="003E435A" w:rsidRPr="00206CA1" w:rsidRDefault="00874A4E" w:rsidP="003E435A">
            <w:pPr>
              <w:jc w:val="right"/>
              <w:rPr>
                <w:szCs w:val="22"/>
              </w:rPr>
            </w:pPr>
            <w:r w:rsidRPr="00A231FC">
              <w:t>5,923</w:t>
            </w:r>
          </w:p>
        </w:tc>
      </w:tr>
      <w:tr w:rsidR="003E435A" w:rsidRPr="00206CA1" w14:paraId="7ED0EFAB" w14:textId="77777777" w:rsidTr="144E5215">
        <w:trPr>
          <w:trHeight w:val="272"/>
        </w:trPr>
        <w:tc>
          <w:tcPr>
            <w:tcW w:w="3582" w:type="dxa"/>
          </w:tcPr>
          <w:p w14:paraId="1F16C3F6" w14:textId="77777777" w:rsidR="003E435A" w:rsidRPr="00206CA1" w:rsidRDefault="003E435A" w:rsidP="003E435A">
            <w:pPr>
              <w:spacing w:line="240" w:lineRule="atLeast"/>
              <w:rPr>
                <w:szCs w:val="22"/>
              </w:rPr>
            </w:pPr>
            <w:r w:rsidRPr="00206CA1">
              <w:rPr>
                <w:szCs w:val="22"/>
              </w:rPr>
              <w:t>Debentures</w:t>
            </w:r>
          </w:p>
        </w:tc>
        <w:tc>
          <w:tcPr>
            <w:tcW w:w="1276" w:type="dxa"/>
          </w:tcPr>
          <w:p w14:paraId="476880A5" w14:textId="4008E181" w:rsidR="003E435A" w:rsidRPr="00206CA1" w:rsidRDefault="003E435A" w:rsidP="003E435A">
            <w:pPr>
              <w:jc w:val="right"/>
              <w:rPr>
                <w:szCs w:val="22"/>
              </w:rPr>
            </w:pPr>
            <w:r w:rsidRPr="00206CA1">
              <w:t>150</w:t>
            </w:r>
          </w:p>
        </w:tc>
        <w:tc>
          <w:tcPr>
            <w:tcW w:w="185" w:type="dxa"/>
          </w:tcPr>
          <w:p w14:paraId="0F1C1056" w14:textId="77777777" w:rsidR="003E435A" w:rsidRPr="00206CA1" w:rsidRDefault="003E435A" w:rsidP="003E435A">
            <w:pPr>
              <w:jc w:val="right"/>
              <w:rPr>
                <w:szCs w:val="22"/>
              </w:rPr>
            </w:pPr>
          </w:p>
        </w:tc>
        <w:tc>
          <w:tcPr>
            <w:tcW w:w="1232" w:type="dxa"/>
          </w:tcPr>
          <w:p w14:paraId="42AB7747" w14:textId="56BC23FE" w:rsidR="003E435A" w:rsidRPr="00EC0734" w:rsidRDefault="0005144F" w:rsidP="00EC0734">
            <w:pPr>
              <w:pStyle w:val="Heading2"/>
              <w:keepNext w:val="0"/>
              <w:keepLines w:val="0"/>
              <w:numPr>
                <w:ilvl w:val="0"/>
                <w:numId w:val="0"/>
              </w:numPr>
              <w:spacing w:before="0" w:after="0" w:line="240" w:lineRule="atLeast"/>
              <w:ind w:right="-76"/>
              <w:jc w:val="right"/>
              <w:rPr>
                <w:b w:val="0"/>
                <w:bCs/>
                <w:i w:val="0"/>
                <w:iCs/>
              </w:rPr>
            </w:pPr>
            <w:r w:rsidRPr="00EC0734">
              <w:rPr>
                <w:b w:val="0"/>
                <w:bCs/>
                <w:i w:val="0"/>
                <w:iCs/>
              </w:rPr>
              <w:t>(150)</w:t>
            </w:r>
          </w:p>
        </w:tc>
        <w:tc>
          <w:tcPr>
            <w:tcW w:w="284" w:type="dxa"/>
          </w:tcPr>
          <w:p w14:paraId="470BB5EF" w14:textId="77777777" w:rsidR="003E435A" w:rsidRPr="00206CA1" w:rsidRDefault="003E435A" w:rsidP="003E435A">
            <w:pPr>
              <w:rPr>
                <w:szCs w:val="22"/>
              </w:rPr>
            </w:pPr>
          </w:p>
        </w:tc>
        <w:tc>
          <w:tcPr>
            <w:tcW w:w="1192" w:type="dxa"/>
          </w:tcPr>
          <w:p w14:paraId="274F752E" w14:textId="49071304" w:rsidR="003E435A" w:rsidRPr="00206CA1" w:rsidRDefault="00874A4E" w:rsidP="003E435A">
            <w:pPr>
              <w:jc w:val="right"/>
              <w:rPr>
                <w:szCs w:val="22"/>
              </w:rPr>
            </w:pPr>
            <w:r w:rsidRPr="00A231FC">
              <w:t>-</w:t>
            </w:r>
          </w:p>
        </w:tc>
        <w:tc>
          <w:tcPr>
            <w:tcW w:w="287" w:type="dxa"/>
          </w:tcPr>
          <w:p w14:paraId="2E4F3A02" w14:textId="77777777" w:rsidR="003E435A" w:rsidRPr="00206CA1" w:rsidRDefault="003E435A" w:rsidP="003E435A">
            <w:pPr>
              <w:jc w:val="right"/>
              <w:rPr>
                <w:szCs w:val="22"/>
              </w:rPr>
            </w:pPr>
          </w:p>
        </w:tc>
        <w:tc>
          <w:tcPr>
            <w:tcW w:w="1276" w:type="dxa"/>
          </w:tcPr>
          <w:p w14:paraId="30711F77" w14:textId="2F716010" w:rsidR="003E435A" w:rsidRPr="00206CA1" w:rsidRDefault="00874A4E" w:rsidP="003E435A">
            <w:pPr>
              <w:jc w:val="right"/>
              <w:rPr>
                <w:szCs w:val="22"/>
              </w:rPr>
            </w:pPr>
            <w:r w:rsidRPr="00A231FC">
              <w:t>-</w:t>
            </w:r>
          </w:p>
        </w:tc>
      </w:tr>
      <w:tr w:rsidR="003E435A" w:rsidRPr="00206CA1" w14:paraId="6E77FE2D" w14:textId="77777777" w:rsidTr="144E5215">
        <w:trPr>
          <w:trHeight w:val="208"/>
        </w:trPr>
        <w:tc>
          <w:tcPr>
            <w:tcW w:w="3582" w:type="dxa"/>
          </w:tcPr>
          <w:p w14:paraId="0F3D0D14" w14:textId="77777777" w:rsidR="003E435A" w:rsidRPr="00206CA1" w:rsidRDefault="003E435A" w:rsidP="003E435A">
            <w:pPr>
              <w:spacing w:line="240" w:lineRule="atLeast"/>
              <w:rPr>
                <w:b/>
                <w:bCs/>
                <w:szCs w:val="22"/>
              </w:rPr>
            </w:pPr>
            <w:r w:rsidRPr="00206CA1">
              <w:rPr>
                <w:b/>
                <w:bCs/>
                <w:szCs w:val="22"/>
              </w:rPr>
              <w:t>Total</w:t>
            </w:r>
          </w:p>
        </w:tc>
        <w:tc>
          <w:tcPr>
            <w:tcW w:w="1276" w:type="dxa"/>
            <w:tcBorders>
              <w:top w:val="single" w:sz="4" w:space="0" w:color="auto"/>
              <w:bottom w:val="single" w:sz="4" w:space="0" w:color="auto"/>
            </w:tcBorders>
          </w:tcPr>
          <w:p w14:paraId="342B7170" w14:textId="42AE7B18" w:rsidR="003E435A" w:rsidRPr="00206CA1" w:rsidRDefault="003E435A" w:rsidP="003E435A">
            <w:pPr>
              <w:jc w:val="right"/>
              <w:rPr>
                <w:b/>
                <w:bCs/>
                <w:szCs w:val="22"/>
              </w:rPr>
            </w:pPr>
            <w:r w:rsidRPr="00206CA1">
              <w:rPr>
                <w:b/>
              </w:rPr>
              <w:t>399</w:t>
            </w:r>
          </w:p>
        </w:tc>
        <w:tc>
          <w:tcPr>
            <w:tcW w:w="185" w:type="dxa"/>
          </w:tcPr>
          <w:p w14:paraId="01AB9FDF" w14:textId="77777777" w:rsidR="003E435A" w:rsidRPr="00206CA1" w:rsidRDefault="003E435A" w:rsidP="003E435A">
            <w:pPr>
              <w:jc w:val="right"/>
              <w:rPr>
                <w:b/>
                <w:bCs/>
                <w:szCs w:val="22"/>
              </w:rPr>
            </w:pPr>
          </w:p>
        </w:tc>
        <w:tc>
          <w:tcPr>
            <w:tcW w:w="1232" w:type="dxa"/>
            <w:tcBorders>
              <w:top w:val="single" w:sz="4" w:space="0" w:color="auto"/>
              <w:bottom w:val="single" w:sz="4" w:space="0" w:color="auto"/>
            </w:tcBorders>
          </w:tcPr>
          <w:p w14:paraId="3020DABF" w14:textId="05267906" w:rsidR="003E435A" w:rsidRPr="003603AA" w:rsidRDefault="00AC1278" w:rsidP="00106E97">
            <w:pPr>
              <w:jc w:val="right"/>
              <w:rPr>
                <w:b/>
                <w:bCs/>
              </w:rPr>
            </w:pPr>
            <w:r w:rsidRPr="003603AA">
              <w:rPr>
                <w:b/>
                <w:bCs/>
              </w:rPr>
              <w:t>5,773</w:t>
            </w:r>
          </w:p>
        </w:tc>
        <w:tc>
          <w:tcPr>
            <w:tcW w:w="284" w:type="dxa"/>
          </w:tcPr>
          <w:p w14:paraId="777495B8" w14:textId="77777777" w:rsidR="003E435A" w:rsidRPr="00206CA1" w:rsidRDefault="003E435A" w:rsidP="003E435A">
            <w:pPr>
              <w:jc w:val="right"/>
              <w:rPr>
                <w:b/>
                <w:szCs w:val="22"/>
              </w:rPr>
            </w:pPr>
          </w:p>
        </w:tc>
        <w:tc>
          <w:tcPr>
            <w:tcW w:w="1192" w:type="dxa"/>
            <w:tcBorders>
              <w:top w:val="single" w:sz="4" w:space="0" w:color="auto"/>
              <w:bottom w:val="single" w:sz="4" w:space="0" w:color="auto"/>
            </w:tcBorders>
          </w:tcPr>
          <w:p w14:paraId="4EA0BDDC" w14:textId="2B7F16F6" w:rsidR="003E435A" w:rsidRPr="00206CA1" w:rsidRDefault="00874A4E" w:rsidP="00544C5B">
            <w:pPr>
              <w:ind w:right="-84"/>
              <w:jc w:val="right"/>
              <w:rPr>
                <w:b/>
                <w:szCs w:val="22"/>
              </w:rPr>
            </w:pPr>
            <w:r w:rsidRPr="00874A4E">
              <w:rPr>
                <w:b/>
                <w:bCs/>
              </w:rPr>
              <w:t>(249)</w:t>
            </w:r>
          </w:p>
        </w:tc>
        <w:tc>
          <w:tcPr>
            <w:tcW w:w="287" w:type="dxa"/>
          </w:tcPr>
          <w:p w14:paraId="07A0913E" w14:textId="77777777" w:rsidR="003E435A" w:rsidRPr="00206CA1" w:rsidRDefault="003E435A" w:rsidP="003E435A">
            <w:pPr>
              <w:jc w:val="right"/>
              <w:rPr>
                <w:b/>
                <w:szCs w:val="22"/>
              </w:rPr>
            </w:pPr>
          </w:p>
        </w:tc>
        <w:tc>
          <w:tcPr>
            <w:tcW w:w="1276" w:type="dxa"/>
            <w:tcBorders>
              <w:top w:val="single" w:sz="4" w:space="0" w:color="auto"/>
              <w:bottom w:val="single" w:sz="4" w:space="0" w:color="auto"/>
            </w:tcBorders>
          </w:tcPr>
          <w:p w14:paraId="35F0B5B7" w14:textId="45A0AA57" w:rsidR="003E435A" w:rsidRPr="00206CA1" w:rsidRDefault="00874A4E" w:rsidP="003E435A">
            <w:pPr>
              <w:jc w:val="right"/>
              <w:rPr>
                <w:b/>
                <w:szCs w:val="22"/>
              </w:rPr>
            </w:pPr>
            <w:r w:rsidRPr="00874A4E">
              <w:rPr>
                <w:b/>
                <w:bCs/>
              </w:rPr>
              <w:t>5,923</w:t>
            </w:r>
          </w:p>
        </w:tc>
      </w:tr>
      <w:tr w:rsidR="003E435A" w:rsidRPr="00206CA1" w14:paraId="5C5EE588" w14:textId="77777777" w:rsidTr="144E5215">
        <w:trPr>
          <w:trHeight w:val="100"/>
        </w:trPr>
        <w:tc>
          <w:tcPr>
            <w:tcW w:w="3582" w:type="dxa"/>
          </w:tcPr>
          <w:p w14:paraId="0C5EF63E" w14:textId="77777777" w:rsidR="003E435A" w:rsidRPr="00206CA1" w:rsidRDefault="003E435A" w:rsidP="003E435A">
            <w:pPr>
              <w:spacing w:line="240" w:lineRule="atLeast"/>
              <w:rPr>
                <w:b/>
                <w:bCs/>
                <w:szCs w:val="22"/>
              </w:rPr>
            </w:pPr>
          </w:p>
        </w:tc>
        <w:tc>
          <w:tcPr>
            <w:tcW w:w="1276" w:type="dxa"/>
            <w:tcBorders>
              <w:top w:val="single" w:sz="4" w:space="0" w:color="auto"/>
            </w:tcBorders>
          </w:tcPr>
          <w:p w14:paraId="32195F99" w14:textId="77777777" w:rsidR="003E435A" w:rsidRPr="00206CA1" w:rsidRDefault="003E435A" w:rsidP="003E435A">
            <w:pPr>
              <w:tabs>
                <w:tab w:val="decimal" w:pos="1059"/>
              </w:tabs>
              <w:jc w:val="center"/>
              <w:rPr>
                <w:b/>
                <w:bCs/>
                <w:szCs w:val="22"/>
              </w:rPr>
            </w:pPr>
          </w:p>
        </w:tc>
        <w:tc>
          <w:tcPr>
            <w:tcW w:w="185" w:type="dxa"/>
          </w:tcPr>
          <w:p w14:paraId="12753778" w14:textId="77777777" w:rsidR="003E435A" w:rsidRPr="00206CA1" w:rsidRDefault="003E435A" w:rsidP="003E435A">
            <w:pPr>
              <w:tabs>
                <w:tab w:val="decimal" w:pos="821"/>
              </w:tabs>
              <w:jc w:val="center"/>
              <w:rPr>
                <w:b/>
                <w:bCs/>
                <w:szCs w:val="22"/>
              </w:rPr>
            </w:pPr>
          </w:p>
        </w:tc>
        <w:tc>
          <w:tcPr>
            <w:tcW w:w="1232" w:type="dxa"/>
            <w:tcBorders>
              <w:top w:val="single" w:sz="4" w:space="0" w:color="auto"/>
            </w:tcBorders>
          </w:tcPr>
          <w:p w14:paraId="35DDA3A0" w14:textId="4214845F" w:rsidR="003E435A" w:rsidRPr="00106E97" w:rsidRDefault="003E435A" w:rsidP="00106E97">
            <w:pPr>
              <w:jc w:val="right"/>
            </w:pPr>
          </w:p>
        </w:tc>
        <w:tc>
          <w:tcPr>
            <w:tcW w:w="284" w:type="dxa"/>
          </w:tcPr>
          <w:p w14:paraId="12DB1156" w14:textId="77777777" w:rsidR="003E435A" w:rsidRPr="00206CA1" w:rsidRDefault="003E435A" w:rsidP="003E435A">
            <w:pPr>
              <w:tabs>
                <w:tab w:val="decimal" w:pos="821"/>
              </w:tabs>
              <w:jc w:val="center"/>
              <w:rPr>
                <w:b/>
                <w:bCs/>
                <w:szCs w:val="22"/>
              </w:rPr>
            </w:pPr>
          </w:p>
        </w:tc>
        <w:tc>
          <w:tcPr>
            <w:tcW w:w="1192" w:type="dxa"/>
            <w:tcBorders>
              <w:top w:val="single" w:sz="4" w:space="0" w:color="auto"/>
            </w:tcBorders>
          </w:tcPr>
          <w:p w14:paraId="7934CC68" w14:textId="77777777" w:rsidR="003E435A" w:rsidRPr="00206CA1" w:rsidRDefault="003E435A" w:rsidP="003E435A">
            <w:pPr>
              <w:jc w:val="right"/>
              <w:rPr>
                <w:b/>
                <w:bCs/>
                <w:szCs w:val="22"/>
              </w:rPr>
            </w:pPr>
          </w:p>
        </w:tc>
        <w:tc>
          <w:tcPr>
            <w:tcW w:w="287" w:type="dxa"/>
          </w:tcPr>
          <w:p w14:paraId="7992AC83" w14:textId="77777777" w:rsidR="003E435A" w:rsidRPr="00206CA1" w:rsidRDefault="003E435A" w:rsidP="003E435A">
            <w:pPr>
              <w:tabs>
                <w:tab w:val="decimal" w:pos="821"/>
              </w:tabs>
              <w:jc w:val="center"/>
              <w:rPr>
                <w:b/>
                <w:bCs/>
                <w:szCs w:val="22"/>
              </w:rPr>
            </w:pPr>
          </w:p>
        </w:tc>
        <w:tc>
          <w:tcPr>
            <w:tcW w:w="1276" w:type="dxa"/>
            <w:tcBorders>
              <w:top w:val="single" w:sz="4" w:space="0" w:color="auto"/>
            </w:tcBorders>
          </w:tcPr>
          <w:p w14:paraId="0AF10BD0" w14:textId="77777777" w:rsidR="003E435A" w:rsidRPr="00206CA1" w:rsidRDefault="003E435A" w:rsidP="003E435A">
            <w:pPr>
              <w:jc w:val="right"/>
              <w:rPr>
                <w:b/>
                <w:bCs/>
                <w:szCs w:val="22"/>
              </w:rPr>
            </w:pPr>
          </w:p>
        </w:tc>
      </w:tr>
      <w:tr w:rsidR="003E435A" w:rsidRPr="00206CA1" w14:paraId="28818B89" w14:textId="77777777" w:rsidTr="144E5215">
        <w:trPr>
          <w:trHeight w:val="272"/>
        </w:trPr>
        <w:tc>
          <w:tcPr>
            <w:tcW w:w="3582" w:type="dxa"/>
          </w:tcPr>
          <w:p w14:paraId="3F986A5F" w14:textId="77777777" w:rsidR="003E435A" w:rsidRPr="00206CA1" w:rsidRDefault="003E435A" w:rsidP="003E435A">
            <w:pPr>
              <w:spacing w:line="240" w:lineRule="atLeast"/>
              <w:rPr>
                <w:b/>
                <w:bCs/>
                <w:szCs w:val="22"/>
              </w:rPr>
            </w:pPr>
            <w:r w:rsidRPr="00206CA1">
              <w:rPr>
                <w:b/>
                <w:bCs/>
                <w:szCs w:val="22"/>
              </w:rPr>
              <w:t>Net</w:t>
            </w:r>
          </w:p>
        </w:tc>
        <w:tc>
          <w:tcPr>
            <w:tcW w:w="1276" w:type="dxa"/>
            <w:tcBorders>
              <w:bottom w:val="double" w:sz="4" w:space="0" w:color="auto"/>
            </w:tcBorders>
          </w:tcPr>
          <w:p w14:paraId="5535A1CA" w14:textId="52735582" w:rsidR="003E435A" w:rsidRPr="00206CA1" w:rsidRDefault="003E435A" w:rsidP="003E435A">
            <w:pPr>
              <w:tabs>
                <w:tab w:val="decimal" w:pos="1059"/>
              </w:tabs>
              <w:jc w:val="center"/>
              <w:rPr>
                <w:b/>
                <w:bCs/>
                <w:szCs w:val="22"/>
              </w:rPr>
            </w:pPr>
            <w:r w:rsidRPr="00206CA1">
              <w:rPr>
                <w:b/>
              </w:rPr>
              <w:t>149,953</w:t>
            </w:r>
          </w:p>
        </w:tc>
        <w:tc>
          <w:tcPr>
            <w:tcW w:w="185" w:type="dxa"/>
          </w:tcPr>
          <w:p w14:paraId="058CB613" w14:textId="77777777" w:rsidR="003E435A" w:rsidRPr="00206CA1" w:rsidRDefault="003E435A" w:rsidP="003E435A">
            <w:pPr>
              <w:tabs>
                <w:tab w:val="decimal" w:pos="821"/>
              </w:tabs>
              <w:jc w:val="center"/>
              <w:rPr>
                <w:b/>
                <w:bCs/>
                <w:szCs w:val="22"/>
              </w:rPr>
            </w:pPr>
          </w:p>
        </w:tc>
        <w:tc>
          <w:tcPr>
            <w:tcW w:w="1232" w:type="dxa"/>
            <w:tcBorders>
              <w:bottom w:val="double" w:sz="4" w:space="0" w:color="auto"/>
            </w:tcBorders>
          </w:tcPr>
          <w:p w14:paraId="0231BBC4" w14:textId="0AB90E67" w:rsidR="003E435A" w:rsidRPr="00EC0734" w:rsidRDefault="00A60E67" w:rsidP="00EC0734">
            <w:pPr>
              <w:pStyle w:val="Heading2"/>
              <w:keepNext w:val="0"/>
              <w:keepLines w:val="0"/>
              <w:numPr>
                <w:ilvl w:val="0"/>
                <w:numId w:val="0"/>
              </w:numPr>
              <w:spacing w:before="0" w:after="0" w:line="240" w:lineRule="atLeast"/>
              <w:ind w:right="-76"/>
              <w:jc w:val="right"/>
              <w:rPr>
                <w:i w:val="0"/>
                <w:iCs/>
              </w:rPr>
            </w:pPr>
            <w:r w:rsidRPr="00EC0734">
              <w:rPr>
                <w:i w:val="0"/>
                <w:iCs/>
              </w:rPr>
              <w:t>(10,659)</w:t>
            </w:r>
          </w:p>
        </w:tc>
        <w:tc>
          <w:tcPr>
            <w:tcW w:w="284" w:type="dxa"/>
          </w:tcPr>
          <w:p w14:paraId="48FCFEE8" w14:textId="77777777" w:rsidR="003E435A" w:rsidRPr="00206CA1" w:rsidRDefault="003E435A" w:rsidP="003E435A">
            <w:pPr>
              <w:jc w:val="right"/>
              <w:rPr>
                <w:b/>
                <w:szCs w:val="22"/>
              </w:rPr>
            </w:pPr>
          </w:p>
        </w:tc>
        <w:tc>
          <w:tcPr>
            <w:tcW w:w="1192" w:type="dxa"/>
            <w:tcBorders>
              <w:bottom w:val="double" w:sz="4" w:space="0" w:color="auto"/>
            </w:tcBorders>
          </w:tcPr>
          <w:p w14:paraId="2CCBE6AC" w14:textId="3FB3B6AE" w:rsidR="003E435A" w:rsidRPr="00206CA1" w:rsidRDefault="00874A4E" w:rsidP="003E435A">
            <w:pPr>
              <w:jc w:val="right"/>
              <w:rPr>
                <w:b/>
                <w:szCs w:val="22"/>
              </w:rPr>
            </w:pPr>
            <w:r w:rsidRPr="00874A4E">
              <w:rPr>
                <w:b/>
                <w:bCs/>
              </w:rPr>
              <w:t>471</w:t>
            </w:r>
          </w:p>
        </w:tc>
        <w:tc>
          <w:tcPr>
            <w:tcW w:w="287" w:type="dxa"/>
          </w:tcPr>
          <w:p w14:paraId="255D1D8B" w14:textId="77777777" w:rsidR="003E435A" w:rsidRPr="00206CA1" w:rsidRDefault="003E435A" w:rsidP="003E435A">
            <w:pPr>
              <w:jc w:val="right"/>
              <w:rPr>
                <w:b/>
                <w:szCs w:val="22"/>
              </w:rPr>
            </w:pPr>
          </w:p>
        </w:tc>
        <w:tc>
          <w:tcPr>
            <w:tcW w:w="1276" w:type="dxa"/>
            <w:tcBorders>
              <w:bottom w:val="double" w:sz="4" w:space="0" w:color="auto"/>
            </w:tcBorders>
          </w:tcPr>
          <w:p w14:paraId="004314CC" w14:textId="6C73FA57" w:rsidR="003E435A" w:rsidRPr="00206CA1" w:rsidRDefault="00874A4E" w:rsidP="003E435A">
            <w:pPr>
              <w:jc w:val="right"/>
              <w:rPr>
                <w:b/>
                <w:szCs w:val="22"/>
              </w:rPr>
            </w:pPr>
            <w:r w:rsidRPr="00874A4E">
              <w:rPr>
                <w:b/>
                <w:bCs/>
              </w:rPr>
              <w:t>139,692</w:t>
            </w:r>
          </w:p>
        </w:tc>
      </w:tr>
    </w:tbl>
    <w:p w14:paraId="5973389C" w14:textId="29A3BBF1" w:rsidR="00033AE2" w:rsidRDefault="00033AE2">
      <w:pPr>
        <w:rPr>
          <w:szCs w:val="22"/>
        </w:rPr>
      </w:pPr>
    </w:p>
    <w:p w14:paraId="096DCCFE" w14:textId="77777777" w:rsidR="00033AE2" w:rsidRDefault="00033AE2">
      <w:pPr>
        <w:spacing w:line="240" w:lineRule="auto"/>
        <w:rPr>
          <w:szCs w:val="22"/>
        </w:rPr>
      </w:pPr>
      <w:r>
        <w:rPr>
          <w:szCs w:val="22"/>
        </w:rPr>
        <w:br w:type="page"/>
      </w:r>
    </w:p>
    <w:tbl>
      <w:tblPr>
        <w:tblW w:w="9450" w:type="dxa"/>
        <w:tblInd w:w="450" w:type="dxa"/>
        <w:tblLayout w:type="fixed"/>
        <w:tblCellMar>
          <w:left w:w="79" w:type="dxa"/>
          <w:right w:w="79" w:type="dxa"/>
        </w:tblCellMar>
        <w:tblLook w:val="0000" w:firstRow="0" w:lastRow="0" w:firstColumn="0" w:lastColumn="0" w:noHBand="0" w:noVBand="0"/>
      </w:tblPr>
      <w:tblGrid>
        <w:gridCol w:w="79"/>
        <w:gridCol w:w="3582"/>
        <w:gridCol w:w="29"/>
        <w:gridCol w:w="1247"/>
        <w:gridCol w:w="13"/>
        <w:gridCol w:w="172"/>
        <w:gridCol w:w="11"/>
        <w:gridCol w:w="1221"/>
        <w:gridCol w:w="36"/>
        <w:gridCol w:w="248"/>
        <w:gridCol w:w="22"/>
        <w:gridCol w:w="1170"/>
        <w:gridCol w:w="90"/>
        <w:gridCol w:w="197"/>
        <w:gridCol w:w="73"/>
        <w:gridCol w:w="1203"/>
        <w:gridCol w:w="57"/>
      </w:tblGrid>
      <w:tr w:rsidR="003E435A" w:rsidRPr="00206CA1" w14:paraId="726997CA" w14:textId="77777777" w:rsidTr="003E435A">
        <w:trPr>
          <w:trHeight w:val="269"/>
          <w:tblHeader/>
        </w:trPr>
        <w:tc>
          <w:tcPr>
            <w:tcW w:w="3690" w:type="dxa"/>
            <w:gridSpan w:val="3"/>
          </w:tcPr>
          <w:p w14:paraId="7D8B965B" w14:textId="77777777" w:rsidR="003E435A" w:rsidRPr="003E435A" w:rsidRDefault="003E435A">
            <w:pPr>
              <w:spacing w:line="240" w:lineRule="atLeast"/>
              <w:rPr>
                <w:b/>
                <w:bCs/>
                <w:szCs w:val="22"/>
              </w:rPr>
            </w:pPr>
          </w:p>
        </w:tc>
        <w:tc>
          <w:tcPr>
            <w:tcW w:w="5760" w:type="dxa"/>
            <w:gridSpan w:val="14"/>
          </w:tcPr>
          <w:p w14:paraId="6F142202" w14:textId="77777777" w:rsidR="003E435A" w:rsidRPr="00206CA1" w:rsidRDefault="003E435A">
            <w:pPr>
              <w:pStyle w:val="acctfourfigures"/>
              <w:tabs>
                <w:tab w:val="clear" w:pos="765"/>
                <w:tab w:val="decimal" w:pos="731"/>
              </w:tabs>
              <w:spacing w:line="240" w:lineRule="atLeast"/>
              <w:jc w:val="center"/>
              <w:rPr>
                <w:b/>
                <w:bCs/>
                <w:szCs w:val="22"/>
              </w:rPr>
            </w:pPr>
            <w:r w:rsidRPr="00206CA1">
              <w:rPr>
                <w:b/>
                <w:bCs/>
                <w:szCs w:val="22"/>
              </w:rPr>
              <w:t>Consolidated financial statements</w:t>
            </w:r>
          </w:p>
        </w:tc>
      </w:tr>
      <w:tr w:rsidR="003E435A" w:rsidRPr="00206CA1" w14:paraId="2CC2A3D0" w14:textId="77777777" w:rsidTr="003E435A">
        <w:tblPrEx>
          <w:tblCellMar>
            <w:left w:w="108" w:type="dxa"/>
            <w:right w:w="108" w:type="dxa"/>
          </w:tblCellMar>
        </w:tblPrEx>
        <w:trPr>
          <w:gridBefore w:val="1"/>
          <w:gridAfter w:val="1"/>
          <w:wBefore w:w="79" w:type="dxa"/>
          <w:wAfter w:w="57" w:type="dxa"/>
          <w:trHeight w:val="269"/>
        </w:trPr>
        <w:tc>
          <w:tcPr>
            <w:tcW w:w="3582" w:type="dxa"/>
          </w:tcPr>
          <w:p w14:paraId="57F12455" w14:textId="77777777" w:rsidR="003E435A" w:rsidRPr="00206CA1" w:rsidRDefault="003E435A">
            <w:pPr>
              <w:spacing w:line="240" w:lineRule="atLeast"/>
              <w:ind w:left="180"/>
              <w:rPr>
                <w:szCs w:val="22"/>
              </w:rPr>
            </w:pPr>
          </w:p>
        </w:tc>
        <w:tc>
          <w:tcPr>
            <w:tcW w:w="1276" w:type="dxa"/>
            <w:gridSpan w:val="2"/>
          </w:tcPr>
          <w:p w14:paraId="590BA5C5" w14:textId="77777777" w:rsidR="003E435A" w:rsidRPr="00206CA1" w:rsidRDefault="003E435A">
            <w:pPr>
              <w:pStyle w:val="acctfourfigures"/>
              <w:tabs>
                <w:tab w:val="clear" w:pos="765"/>
                <w:tab w:val="decimal" w:pos="731"/>
              </w:tabs>
              <w:spacing w:line="240" w:lineRule="atLeast"/>
              <w:rPr>
                <w:szCs w:val="22"/>
              </w:rPr>
            </w:pPr>
          </w:p>
        </w:tc>
        <w:tc>
          <w:tcPr>
            <w:tcW w:w="3180" w:type="dxa"/>
            <w:gridSpan w:val="10"/>
            <w:tcBorders>
              <w:bottom w:val="single" w:sz="4" w:space="0" w:color="auto"/>
            </w:tcBorders>
          </w:tcPr>
          <w:p w14:paraId="2EE36F0D" w14:textId="77777777" w:rsidR="003E435A" w:rsidRPr="00206CA1" w:rsidRDefault="003E435A">
            <w:pPr>
              <w:pStyle w:val="acctfourfigures"/>
              <w:tabs>
                <w:tab w:val="clear" w:pos="765"/>
                <w:tab w:val="decimal" w:pos="1872"/>
              </w:tabs>
              <w:spacing w:line="240" w:lineRule="atLeast"/>
              <w:jc w:val="center"/>
              <w:rPr>
                <w:szCs w:val="22"/>
              </w:rPr>
            </w:pPr>
            <w:r w:rsidRPr="00206CA1">
              <w:rPr>
                <w:szCs w:val="22"/>
              </w:rPr>
              <w:t>(Charged) / Credited to:</w:t>
            </w:r>
          </w:p>
        </w:tc>
        <w:tc>
          <w:tcPr>
            <w:tcW w:w="1276" w:type="dxa"/>
            <w:gridSpan w:val="2"/>
          </w:tcPr>
          <w:p w14:paraId="6628228F" w14:textId="77777777" w:rsidR="003E435A" w:rsidRPr="00206CA1" w:rsidRDefault="003E435A">
            <w:pPr>
              <w:pStyle w:val="acctfourfigures"/>
              <w:tabs>
                <w:tab w:val="clear" w:pos="765"/>
                <w:tab w:val="decimal" w:pos="731"/>
              </w:tabs>
              <w:spacing w:line="240" w:lineRule="atLeast"/>
              <w:rPr>
                <w:szCs w:val="22"/>
              </w:rPr>
            </w:pPr>
          </w:p>
        </w:tc>
      </w:tr>
      <w:tr w:rsidR="003E435A" w:rsidRPr="00206CA1" w14:paraId="53DFCAEA" w14:textId="77777777" w:rsidTr="003E435A">
        <w:trPr>
          <w:gridBefore w:val="1"/>
          <w:gridAfter w:val="1"/>
          <w:wBefore w:w="79" w:type="dxa"/>
          <w:wAfter w:w="57" w:type="dxa"/>
          <w:trHeight w:val="532"/>
          <w:tblHeader/>
        </w:trPr>
        <w:tc>
          <w:tcPr>
            <w:tcW w:w="3582" w:type="dxa"/>
            <w:vAlign w:val="bottom"/>
          </w:tcPr>
          <w:p w14:paraId="42133090" w14:textId="77777777" w:rsidR="003E435A" w:rsidRPr="00206CA1" w:rsidRDefault="003E435A">
            <w:pPr>
              <w:pStyle w:val="acctfourfigures"/>
              <w:tabs>
                <w:tab w:val="clear" w:pos="765"/>
              </w:tabs>
              <w:spacing w:line="240" w:lineRule="atLeast"/>
              <w:rPr>
                <w:b/>
                <w:bCs/>
                <w:i/>
                <w:iCs/>
                <w:color w:val="0000FF"/>
                <w:szCs w:val="22"/>
              </w:rPr>
            </w:pPr>
            <w:r w:rsidRPr="00206CA1">
              <w:rPr>
                <w:b/>
                <w:bCs/>
                <w:i/>
                <w:iCs/>
                <w:szCs w:val="22"/>
              </w:rPr>
              <w:t>Deferred tax</w:t>
            </w:r>
          </w:p>
        </w:tc>
        <w:tc>
          <w:tcPr>
            <w:tcW w:w="1276" w:type="dxa"/>
            <w:gridSpan w:val="2"/>
            <w:vAlign w:val="bottom"/>
          </w:tcPr>
          <w:p w14:paraId="753AE185" w14:textId="77777777" w:rsidR="003E435A" w:rsidRPr="00206CA1" w:rsidRDefault="003E435A">
            <w:pPr>
              <w:pStyle w:val="acctfourfigures"/>
              <w:tabs>
                <w:tab w:val="clear" w:pos="765"/>
              </w:tabs>
              <w:spacing w:line="240" w:lineRule="atLeast"/>
              <w:jc w:val="center"/>
              <w:rPr>
                <w:b/>
                <w:bCs/>
                <w:szCs w:val="22"/>
              </w:rPr>
            </w:pPr>
            <w:r w:rsidRPr="00206CA1">
              <w:rPr>
                <w:b/>
                <w:bCs/>
                <w:szCs w:val="22"/>
              </w:rPr>
              <w:t xml:space="preserve">At </w:t>
            </w:r>
            <w:r w:rsidRPr="00206CA1">
              <w:rPr>
                <w:b/>
                <w:bCs/>
                <w:szCs w:val="22"/>
                <w:lang w:val="en-US"/>
              </w:rPr>
              <w:t>1</w:t>
            </w:r>
          </w:p>
          <w:p w14:paraId="6EEAAA05" w14:textId="77777777" w:rsidR="003E435A" w:rsidRPr="00206CA1" w:rsidRDefault="003E435A">
            <w:pPr>
              <w:pStyle w:val="acctfourfigures"/>
              <w:tabs>
                <w:tab w:val="clear" w:pos="765"/>
              </w:tabs>
              <w:spacing w:line="240" w:lineRule="atLeast"/>
              <w:jc w:val="center"/>
              <w:rPr>
                <w:b/>
                <w:bCs/>
                <w:szCs w:val="22"/>
              </w:rPr>
            </w:pPr>
            <w:r w:rsidRPr="00206CA1">
              <w:rPr>
                <w:b/>
                <w:bCs/>
                <w:szCs w:val="22"/>
              </w:rPr>
              <w:t>January</w:t>
            </w:r>
          </w:p>
        </w:tc>
        <w:tc>
          <w:tcPr>
            <w:tcW w:w="185" w:type="dxa"/>
            <w:gridSpan w:val="2"/>
            <w:vAlign w:val="bottom"/>
          </w:tcPr>
          <w:p w14:paraId="3B8961A6" w14:textId="77777777" w:rsidR="003E435A" w:rsidRPr="00206CA1" w:rsidRDefault="003E435A">
            <w:pPr>
              <w:pStyle w:val="acctfourfigures"/>
              <w:tabs>
                <w:tab w:val="clear" w:pos="765"/>
              </w:tabs>
              <w:spacing w:line="240" w:lineRule="atLeast"/>
              <w:ind w:left="-79"/>
              <w:jc w:val="center"/>
              <w:rPr>
                <w:szCs w:val="22"/>
              </w:rPr>
            </w:pPr>
          </w:p>
        </w:tc>
        <w:tc>
          <w:tcPr>
            <w:tcW w:w="1232" w:type="dxa"/>
            <w:gridSpan w:val="2"/>
            <w:vAlign w:val="bottom"/>
          </w:tcPr>
          <w:p w14:paraId="2074036F" w14:textId="77777777" w:rsidR="003E435A" w:rsidRPr="00206CA1" w:rsidRDefault="003E435A">
            <w:pPr>
              <w:pStyle w:val="acctfourfigures"/>
              <w:tabs>
                <w:tab w:val="clear" w:pos="765"/>
              </w:tabs>
              <w:spacing w:line="240" w:lineRule="atLeast"/>
              <w:jc w:val="center"/>
              <w:rPr>
                <w:szCs w:val="22"/>
                <w:lang w:bidi="th-TH"/>
              </w:rPr>
            </w:pPr>
            <w:r w:rsidRPr="00206CA1">
              <w:rPr>
                <w:szCs w:val="22"/>
              </w:rPr>
              <w:t>Profit or loss</w:t>
            </w:r>
          </w:p>
        </w:tc>
        <w:tc>
          <w:tcPr>
            <w:tcW w:w="1763" w:type="dxa"/>
            <w:gridSpan w:val="6"/>
            <w:vAlign w:val="bottom"/>
          </w:tcPr>
          <w:p w14:paraId="1DB482E8" w14:textId="77777777" w:rsidR="003E435A" w:rsidRPr="00206CA1" w:rsidRDefault="003E435A">
            <w:pPr>
              <w:pStyle w:val="acctfourfigures"/>
              <w:tabs>
                <w:tab w:val="clear" w:pos="765"/>
              </w:tabs>
              <w:spacing w:line="240" w:lineRule="atLeast"/>
              <w:ind w:left="-79"/>
              <w:jc w:val="center"/>
              <w:rPr>
                <w:szCs w:val="22"/>
              </w:rPr>
            </w:pPr>
            <w:r w:rsidRPr="00206CA1">
              <w:rPr>
                <w:szCs w:val="22"/>
              </w:rPr>
              <w:t>Other comprehensive income</w:t>
            </w:r>
          </w:p>
        </w:tc>
        <w:tc>
          <w:tcPr>
            <w:tcW w:w="1276" w:type="dxa"/>
            <w:gridSpan w:val="2"/>
          </w:tcPr>
          <w:p w14:paraId="310EBFFF" w14:textId="77777777" w:rsidR="003E435A" w:rsidRPr="00206CA1" w:rsidRDefault="003E435A">
            <w:pPr>
              <w:pStyle w:val="acctfourfigures"/>
              <w:tabs>
                <w:tab w:val="clear" w:pos="765"/>
              </w:tabs>
              <w:spacing w:line="240" w:lineRule="atLeast"/>
              <w:ind w:left="-79" w:right="-73"/>
              <w:jc w:val="center"/>
              <w:rPr>
                <w:b/>
                <w:bCs/>
                <w:szCs w:val="22"/>
              </w:rPr>
            </w:pPr>
          </w:p>
          <w:p w14:paraId="1DE85894" w14:textId="77777777" w:rsidR="003E435A" w:rsidRPr="00206CA1" w:rsidRDefault="003E435A">
            <w:pPr>
              <w:pStyle w:val="acctfourfigures"/>
              <w:tabs>
                <w:tab w:val="clear" w:pos="765"/>
              </w:tabs>
              <w:spacing w:line="240" w:lineRule="atLeast"/>
              <w:ind w:left="-79" w:right="-73"/>
              <w:jc w:val="center"/>
              <w:rPr>
                <w:b/>
                <w:bCs/>
                <w:szCs w:val="22"/>
              </w:rPr>
            </w:pPr>
            <w:r w:rsidRPr="00206CA1">
              <w:rPr>
                <w:b/>
                <w:bCs/>
                <w:szCs w:val="22"/>
              </w:rPr>
              <w:t xml:space="preserve">At </w:t>
            </w:r>
            <w:r w:rsidRPr="00206CA1">
              <w:rPr>
                <w:b/>
                <w:bCs/>
                <w:szCs w:val="22"/>
                <w:lang w:val="en-US"/>
              </w:rPr>
              <w:t>31</w:t>
            </w:r>
          </w:p>
          <w:p w14:paraId="759AEF6B" w14:textId="77777777" w:rsidR="003E435A" w:rsidRPr="00206CA1" w:rsidRDefault="003E435A">
            <w:pPr>
              <w:pStyle w:val="acctfourfigures"/>
              <w:tabs>
                <w:tab w:val="clear" w:pos="765"/>
              </w:tabs>
              <w:spacing w:line="240" w:lineRule="atLeast"/>
              <w:ind w:left="-79" w:right="-73"/>
              <w:jc w:val="center"/>
              <w:rPr>
                <w:b/>
                <w:bCs/>
                <w:szCs w:val="22"/>
              </w:rPr>
            </w:pPr>
            <w:r w:rsidRPr="00206CA1">
              <w:rPr>
                <w:b/>
                <w:bCs/>
                <w:szCs w:val="22"/>
              </w:rPr>
              <w:t>December</w:t>
            </w:r>
          </w:p>
        </w:tc>
      </w:tr>
      <w:tr w:rsidR="003E435A" w:rsidRPr="00206CA1" w14:paraId="0E6D7553" w14:textId="77777777" w:rsidTr="003E435A">
        <w:trPr>
          <w:gridBefore w:val="1"/>
          <w:gridAfter w:val="1"/>
          <w:wBefore w:w="79" w:type="dxa"/>
          <w:wAfter w:w="57" w:type="dxa"/>
          <w:trHeight w:val="251"/>
        </w:trPr>
        <w:tc>
          <w:tcPr>
            <w:tcW w:w="3582" w:type="dxa"/>
          </w:tcPr>
          <w:p w14:paraId="4B785457" w14:textId="77777777" w:rsidR="003E435A" w:rsidRPr="00206CA1" w:rsidRDefault="003E435A">
            <w:pPr>
              <w:spacing w:line="240" w:lineRule="atLeast"/>
              <w:rPr>
                <w:b/>
                <w:bCs/>
                <w:i/>
                <w:iCs/>
                <w:szCs w:val="22"/>
              </w:rPr>
            </w:pPr>
          </w:p>
        </w:tc>
        <w:tc>
          <w:tcPr>
            <w:tcW w:w="5732" w:type="dxa"/>
            <w:gridSpan w:val="14"/>
          </w:tcPr>
          <w:p w14:paraId="62486592" w14:textId="77777777" w:rsidR="003E435A" w:rsidRPr="00206CA1" w:rsidRDefault="003E435A">
            <w:pPr>
              <w:pStyle w:val="acctfourfigures"/>
              <w:spacing w:line="240" w:lineRule="atLeast"/>
              <w:jc w:val="center"/>
              <w:rPr>
                <w:i/>
                <w:iCs/>
                <w:szCs w:val="22"/>
              </w:rPr>
            </w:pPr>
            <w:r w:rsidRPr="00206CA1">
              <w:rPr>
                <w:i/>
                <w:iCs/>
                <w:szCs w:val="22"/>
              </w:rPr>
              <w:t xml:space="preserve">(in </w:t>
            </w:r>
            <w:r w:rsidRPr="00206CA1">
              <w:rPr>
                <w:i/>
                <w:iCs/>
                <w:szCs w:val="22"/>
                <w:lang w:val="en-US" w:bidi="th-TH"/>
              </w:rPr>
              <w:t>thousand</w:t>
            </w:r>
            <w:r w:rsidRPr="00206CA1">
              <w:rPr>
                <w:i/>
                <w:iCs/>
                <w:szCs w:val="22"/>
              </w:rPr>
              <w:t xml:space="preserve"> Baht)</w:t>
            </w:r>
          </w:p>
        </w:tc>
      </w:tr>
      <w:tr w:rsidR="003E435A" w:rsidRPr="00206CA1" w14:paraId="7C333D70" w14:textId="77777777" w:rsidTr="003E435A">
        <w:trPr>
          <w:gridBefore w:val="1"/>
          <w:gridAfter w:val="1"/>
          <w:wBefore w:w="79" w:type="dxa"/>
          <w:wAfter w:w="57" w:type="dxa"/>
          <w:trHeight w:val="281"/>
        </w:trPr>
        <w:tc>
          <w:tcPr>
            <w:tcW w:w="3582" w:type="dxa"/>
          </w:tcPr>
          <w:p w14:paraId="183A981E" w14:textId="77777777" w:rsidR="003E435A" w:rsidRPr="00206CA1" w:rsidRDefault="003E435A">
            <w:pPr>
              <w:spacing w:line="240" w:lineRule="atLeast"/>
              <w:rPr>
                <w:szCs w:val="22"/>
              </w:rPr>
            </w:pPr>
            <w:r w:rsidRPr="00206CA1">
              <w:rPr>
                <w:b/>
                <w:bCs/>
                <w:i/>
                <w:iCs/>
                <w:szCs w:val="22"/>
              </w:rPr>
              <w:t>2023</w:t>
            </w:r>
          </w:p>
        </w:tc>
        <w:tc>
          <w:tcPr>
            <w:tcW w:w="1276" w:type="dxa"/>
            <w:gridSpan w:val="2"/>
          </w:tcPr>
          <w:p w14:paraId="1AEA7BC3" w14:textId="77777777" w:rsidR="003E435A" w:rsidRPr="00206CA1" w:rsidRDefault="003E435A">
            <w:pPr>
              <w:pStyle w:val="acctfourfigures"/>
              <w:tabs>
                <w:tab w:val="clear" w:pos="765"/>
                <w:tab w:val="decimal" w:pos="742"/>
              </w:tabs>
              <w:spacing w:line="240" w:lineRule="atLeast"/>
              <w:rPr>
                <w:szCs w:val="22"/>
              </w:rPr>
            </w:pPr>
          </w:p>
        </w:tc>
        <w:tc>
          <w:tcPr>
            <w:tcW w:w="185" w:type="dxa"/>
            <w:gridSpan w:val="2"/>
          </w:tcPr>
          <w:p w14:paraId="309A988B" w14:textId="77777777" w:rsidR="003E435A" w:rsidRPr="00206CA1" w:rsidRDefault="003E435A">
            <w:pPr>
              <w:pStyle w:val="acctfourfigures"/>
              <w:spacing w:line="240" w:lineRule="atLeast"/>
              <w:rPr>
                <w:szCs w:val="22"/>
              </w:rPr>
            </w:pPr>
          </w:p>
        </w:tc>
        <w:tc>
          <w:tcPr>
            <w:tcW w:w="1232" w:type="dxa"/>
            <w:gridSpan w:val="2"/>
          </w:tcPr>
          <w:p w14:paraId="35DAE8E2" w14:textId="77777777" w:rsidR="003E435A" w:rsidRPr="00206CA1" w:rsidRDefault="003E435A">
            <w:pPr>
              <w:pStyle w:val="acctfourfigures"/>
              <w:tabs>
                <w:tab w:val="clear" w:pos="765"/>
                <w:tab w:val="decimal" w:pos="823"/>
              </w:tabs>
              <w:spacing w:line="240" w:lineRule="atLeast"/>
              <w:rPr>
                <w:szCs w:val="22"/>
              </w:rPr>
            </w:pPr>
          </w:p>
        </w:tc>
        <w:tc>
          <w:tcPr>
            <w:tcW w:w="284" w:type="dxa"/>
            <w:gridSpan w:val="2"/>
          </w:tcPr>
          <w:p w14:paraId="2A24FE85" w14:textId="77777777" w:rsidR="003E435A" w:rsidRPr="00206CA1" w:rsidRDefault="003E435A">
            <w:pPr>
              <w:pStyle w:val="acctfourfigures"/>
              <w:spacing w:line="240" w:lineRule="atLeast"/>
              <w:rPr>
                <w:szCs w:val="22"/>
              </w:rPr>
            </w:pPr>
          </w:p>
        </w:tc>
        <w:tc>
          <w:tcPr>
            <w:tcW w:w="1192" w:type="dxa"/>
            <w:gridSpan w:val="2"/>
          </w:tcPr>
          <w:p w14:paraId="6844F4AD" w14:textId="77777777" w:rsidR="003E435A" w:rsidRPr="00206CA1" w:rsidRDefault="003E435A">
            <w:pPr>
              <w:pStyle w:val="acctfourfigures"/>
              <w:tabs>
                <w:tab w:val="clear" w:pos="765"/>
                <w:tab w:val="decimal" w:pos="562"/>
              </w:tabs>
              <w:spacing w:line="240" w:lineRule="atLeast"/>
              <w:jc w:val="center"/>
              <w:rPr>
                <w:szCs w:val="22"/>
              </w:rPr>
            </w:pPr>
          </w:p>
        </w:tc>
        <w:tc>
          <w:tcPr>
            <w:tcW w:w="287" w:type="dxa"/>
            <w:gridSpan w:val="2"/>
          </w:tcPr>
          <w:p w14:paraId="386B922D" w14:textId="77777777" w:rsidR="003E435A" w:rsidRPr="00206CA1" w:rsidRDefault="003E435A">
            <w:pPr>
              <w:pStyle w:val="acctfourfigures"/>
              <w:spacing w:line="240" w:lineRule="atLeast"/>
              <w:rPr>
                <w:szCs w:val="22"/>
              </w:rPr>
            </w:pPr>
          </w:p>
        </w:tc>
        <w:tc>
          <w:tcPr>
            <w:tcW w:w="1276" w:type="dxa"/>
            <w:gridSpan w:val="2"/>
          </w:tcPr>
          <w:p w14:paraId="11D38F75" w14:textId="77777777" w:rsidR="003E435A" w:rsidRPr="00206CA1" w:rsidRDefault="003E435A">
            <w:pPr>
              <w:pStyle w:val="acctfourfigures"/>
              <w:tabs>
                <w:tab w:val="clear" w:pos="765"/>
                <w:tab w:val="decimal" w:pos="731"/>
              </w:tabs>
              <w:spacing w:line="240" w:lineRule="atLeast"/>
              <w:rPr>
                <w:szCs w:val="22"/>
              </w:rPr>
            </w:pPr>
          </w:p>
        </w:tc>
      </w:tr>
      <w:tr w:rsidR="003E435A" w:rsidRPr="00206CA1" w14:paraId="2ECF21EA" w14:textId="77777777" w:rsidTr="003E435A">
        <w:trPr>
          <w:gridBefore w:val="1"/>
          <w:gridAfter w:val="1"/>
          <w:wBefore w:w="79" w:type="dxa"/>
          <w:wAfter w:w="57" w:type="dxa"/>
          <w:trHeight w:val="281"/>
        </w:trPr>
        <w:tc>
          <w:tcPr>
            <w:tcW w:w="3582" w:type="dxa"/>
          </w:tcPr>
          <w:p w14:paraId="54C8EBE5" w14:textId="77777777" w:rsidR="003E435A" w:rsidRPr="00206CA1" w:rsidRDefault="003E435A">
            <w:pPr>
              <w:spacing w:line="240" w:lineRule="atLeast"/>
              <w:rPr>
                <w:b/>
                <w:bCs/>
                <w:i/>
                <w:iCs/>
                <w:szCs w:val="22"/>
              </w:rPr>
            </w:pPr>
            <w:r w:rsidRPr="00206CA1">
              <w:rPr>
                <w:b/>
                <w:bCs/>
                <w:i/>
                <w:iCs/>
                <w:szCs w:val="22"/>
              </w:rPr>
              <w:t>Deferred tax assets</w:t>
            </w:r>
          </w:p>
        </w:tc>
        <w:tc>
          <w:tcPr>
            <w:tcW w:w="1276" w:type="dxa"/>
            <w:gridSpan w:val="2"/>
          </w:tcPr>
          <w:p w14:paraId="3B0E93EC" w14:textId="77777777" w:rsidR="003E435A" w:rsidRPr="00206CA1" w:rsidRDefault="003E435A">
            <w:pPr>
              <w:pStyle w:val="acctfourfigures"/>
              <w:tabs>
                <w:tab w:val="clear" w:pos="765"/>
                <w:tab w:val="decimal" w:pos="742"/>
              </w:tabs>
              <w:spacing w:line="240" w:lineRule="atLeast"/>
              <w:rPr>
                <w:szCs w:val="22"/>
              </w:rPr>
            </w:pPr>
          </w:p>
        </w:tc>
        <w:tc>
          <w:tcPr>
            <w:tcW w:w="185" w:type="dxa"/>
            <w:gridSpan w:val="2"/>
          </w:tcPr>
          <w:p w14:paraId="394D9582" w14:textId="77777777" w:rsidR="003E435A" w:rsidRPr="00206CA1" w:rsidRDefault="003E435A">
            <w:pPr>
              <w:pStyle w:val="acctfourfigures"/>
              <w:spacing w:line="240" w:lineRule="atLeast"/>
              <w:rPr>
                <w:szCs w:val="22"/>
              </w:rPr>
            </w:pPr>
          </w:p>
        </w:tc>
        <w:tc>
          <w:tcPr>
            <w:tcW w:w="1232" w:type="dxa"/>
            <w:gridSpan w:val="2"/>
          </w:tcPr>
          <w:p w14:paraId="706D6EB8" w14:textId="77777777" w:rsidR="003E435A" w:rsidRPr="00206CA1" w:rsidRDefault="003E435A">
            <w:pPr>
              <w:pStyle w:val="acctfourfigures"/>
              <w:tabs>
                <w:tab w:val="clear" w:pos="765"/>
                <w:tab w:val="decimal" w:pos="823"/>
              </w:tabs>
              <w:spacing w:line="240" w:lineRule="atLeast"/>
              <w:rPr>
                <w:szCs w:val="22"/>
              </w:rPr>
            </w:pPr>
          </w:p>
        </w:tc>
        <w:tc>
          <w:tcPr>
            <w:tcW w:w="284" w:type="dxa"/>
            <w:gridSpan w:val="2"/>
          </w:tcPr>
          <w:p w14:paraId="313D8886" w14:textId="77777777" w:rsidR="003E435A" w:rsidRPr="00206CA1" w:rsidRDefault="003E435A">
            <w:pPr>
              <w:pStyle w:val="acctfourfigures"/>
              <w:spacing w:line="240" w:lineRule="atLeast"/>
              <w:rPr>
                <w:szCs w:val="22"/>
              </w:rPr>
            </w:pPr>
          </w:p>
        </w:tc>
        <w:tc>
          <w:tcPr>
            <w:tcW w:w="1192" w:type="dxa"/>
            <w:gridSpan w:val="2"/>
          </w:tcPr>
          <w:p w14:paraId="20AB43F0" w14:textId="77777777" w:rsidR="003E435A" w:rsidRPr="00206CA1" w:rsidRDefault="003E435A">
            <w:pPr>
              <w:pStyle w:val="acctfourfigures"/>
              <w:tabs>
                <w:tab w:val="clear" w:pos="765"/>
                <w:tab w:val="decimal" w:pos="562"/>
              </w:tabs>
              <w:spacing w:line="240" w:lineRule="atLeast"/>
              <w:jc w:val="center"/>
              <w:rPr>
                <w:szCs w:val="22"/>
              </w:rPr>
            </w:pPr>
          </w:p>
        </w:tc>
        <w:tc>
          <w:tcPr>
            <w:tcW w:w="287" w:type="dxa"/>
            <w:gridSpan w:val="2"/>
          </w:tcPr>
          <w:p w14:paraId="655A1E0F" w14:textId="77777777" w:rsidR="003E435A" w:rsidRPr="00206CA1" w:rsidRDefault="003E435A">
            <w:pPr>
              <w:pStyle w:val="acctfourfigures"/>
              <w:spacing w:line="240" w:lineRule="atLeast"/>
              <w:rPr>
                <w:szCs w:val="22"/>
              </w:rPr>
            </w:pPr>
          </w:p>
        </w:tc>
        <w:tc>
          <w:tcPr>
            <w:tcW w:w="1276" w:type="dxa"/>
            <w:gridSpan w:val="2"/>
          </w:tcPr>
          <w:p w14:paraId="4D40176A" w14:textId="77777777" w:rsidR="003E435A" w:rsidRPr="00206CA1" w:rsidRDefault="003E435A">
            <w:pPr>
              <w:pStyle w:val="acctfourfigures"/>
              <w:tabs>
                <w:tab w:val="clear" w:pos="765"/>
                <w:tab w:val="decimal" w:pos="731"/>
              </w:tabs>
              <w:spacing w:line="240" w:lineRule="atLeast"/>
              <w:rPr>
                <w:szCs w:val="22"/>
              </w:rPr>
            </w:pPr>
          </w:p>
        </w:tc>
      </w:tr>
      <w:tr w:rsidR="003E435A" w:rsidRPr="00206CA1" w14:paraId="13BC322B" w14:textId="77777777" w:rsidTr="003E435A">
        <w:trPr>
          <w:gridBefore w:val="1"/>
          <w:gridAfter w:val="1"/>
          <w:wBefore w:w="79" w:type="dxa"/>
          <w:wAfter w:w="57" w:type="dxa"/>
          <w:trHeight w:val="263"/>
        </w:trPr>
        <w:tc>
          <w:tcPr>
            <w:tcW w:w="3582" w:type="dxa"/>
          </w:tcPr>
          <w:p w14:paraId="5B54D0C5" w14:textId="77777777" w:rsidR="003E435A" w:rsidRPr="00206CA1" w:rsidRDefault="003E435A">
            <w:pPr>
              <w:spacing w:line="240" w:lineRule="atLeast"/>
              <w:rPr>
                <w:szCs w:val="22"/>
              </w:rPr>
            </w:pPr>
            <w:r w:rsidRPr="00206CA1">
              <w:rPr>
                <w:szCs w:val="22"/>
              </w:rPr>
              <w:t>Property, plant and equipment</w:t>
            </w:r>
          </w:p>
        </w:tc>
        <w:tc>
          <w:tcPr>
            <w:tcW w:w="1276" w:type="dxa"/>
            <w:gridSpan w:val="2"/>
          </w:tcPr>
          <w:p w14:paraId="5FD9E956" w14:textId="77777777" w:rsidR="003E435A" w:rsidRPr="00206CA1" w:rsidRDefault="003E435A">
            <w:pPr>
              <w:jc w:val="right"/>
              <w:rPr>
                <w:szCs w:val="22"/>
              </w:rPr>
            </w:pPr>
            <w:r w:rsidRPr="00206CA1">
              <w:rPr>
                <w:bCs/>
                <w:iCs/>
                <w:szCs w:val="22"/>
                <w:lang w:val="en-US" w:bidi="th-TH"/>
              </w:rPr>
              <w:t>147</w:t>
            </w:r>
            <w:r w:rsidRPr="00206CA1">
              <w:rPr>
                <w:bCs/>
                <w:iCs/>
                <w:szCs w:val="22"/>
                <w:lang w:bidi="th-TH"/>
              </w:rPr>
              <w:t>,</w:t>
            </w:r>
            <w:r w:rsidRPr="00206CA1">
              <w:rPr>
                <w:bCs/>
                <w:iCs/>
                <w:szCs w:val="22"/>
                <w:lang w:val="en-US" w:bidi="th-TH"/>
              </w:rPr>
              <w:t>604</w:t>
            </w:r>
          </w:p>
        </w:tc>
        <w:tc>
          <w:tcPr>
            <w:tcW w:w="185" w:type="dxa"/>
            <w:gridSpan w:val="2"/>
          </w:tcPr>
          <w:p w14:paraId="45D964EE" w14:textId="77777777" w:rsidR="003E435A" w:rsidRPr="00206CA1" w:rsidRDefault="003E435A">
            <w:pPr>
              <w:jc w:val="right"/>
              <w:rPr>
                <w:szCs w:val="22"/>
              </w:rPr>
            </w:pPr>
          </w:p>
        </w:tc>
        <w:tc>
          <w:tcPr>
            <w:tcW w:w="1232" w:type="dxa"/>
            <w:gridSpan w:val="2"/>
          </w:tcPr>
          <w:p w14:paraId="4001CC63" w14:textId="77777777" w:rsidR="003E435A" w:rsidRPr="00EA5EA8" w:rsidRDefault="003E435A">
            <w:pPr>
              <w:pStyle w:val="Heading2"/>
              <w:keepNext w:val="0"/>
              <w:keepLines w:val="0"/>
              <w:numPr>
                <w:ilvl w:val="0"/>
                <w:numId w:val="0"/>
              </w:numPr>
              <w:spacing w:before="0" w:after="0" w:line="240" w:lineRule="atLeast"/>
              <w:ind w:right="-76"/>
              <w:jc w:val="right"/>
              <w:rPr>
                <w:b w:val="0"/>
                <w:bCs/>
                <w:i w:val="0"/>
                <w:iCs/>
              </w:rPr>
            </w:pPr>
            <w:r w:rsidRPr="00EA5EA8">
              <w:rPr>
                <w:b w:val="0"/>
                <w:bCs/>
                <w:i w:val="0"/>
                <w:iCs/>
              </w:rPr>
              <w:t xml:space="preserve">       (4,405)</w:t>
            </w:r>
          </w:p>
        </w:tc>
        <w:tc>
          <w:tcPr>
            <w:tcW w:w="284" w:type="dxa"/>
            <w:gridSpan w:val="2"/>
          </w:tcPr>
          <w:p w14:paraId="200AC836" w14:textId="77777777" w:rsidR="003E435A" w:rsidRPr="00206CA1" w:rsidRDefault="003E435A">
            <w:pPr>
              <w:jc w:val="right"/>
              <w:rPr>
                <w:bCs/>
                <w:iCs/>
                <w:szCs w:val="22"/>
              </w:rPr>
            </w:pPr>
          </w:p>
        </w:tc>
        <w:tc>
          <w:tcPr>
            <w:tcW w:w="1192" w:type="dxa"/>
            <w:gridSpan w:val="2"/>
          </w:tcPr>
          <w:p w14:paraId="58AF75B7" w14:textId="77777777" w:rsidR="003E435A" w:rsidRPr="00206CA1" w:rsidRDefault="003E435A">
            <w:pPr>
              <w:jc w:val="right"/>
              <w:rPr>
                <w:bCs/>
                <w:iCs/>
                <w:szCs w:val="22"/>
              </w:rPr>
            </w:pPr>
            <w:r w:rsidRPr="00206CA1">
              <w:rPr>
                <w:bCs/>
                <w:iCs/>
              </w:rPr>
              <w:t>-</w:t>
            </w:r>
          </w:p>
        </w:tc>
        <w:tc>
          <w:tcPr>
            <w:tcW w:w="287" w:type="dxa"/>
            <w:gridSpan w:val="2"/>
          </w:tcPr>
          <w:p w14:paraId="5E43CCDD" w14:textId="77777777" w:rsidR="003E435A" w:rsidRPr="00206CA1" w:rsidRDefault="003E435A">
            <w:pPr>
              <w:jc w:val="right"/>
              <w:rPr>
                <w:bCs/>
                <w:iCs/>
                <w:szCs w:val="22"/>
              </w:rPr>
            </w:pPr>
          </w:p>
        </w:tc>
        <w:tc>
          <w:tcPr>
            <w:tcW w:w="1276" w:type="dxa"/>
            <w:gridSpan w:val="2"/>
          </w:tcPr>
          <w:p w14:paraId="6A171CE3" w14:textId="77777777" w:rsidR="003E435A" w:rsidRPr="00206CA1" w:rsidRDefault="003E435A">
            <w:pPr>
              <w:jc w:val="right"/>
              <w:rPr>
                <w:bCs/>
                <w:iCs/>
                <w:szCs w:val="22"/>
              </w:rPr>
            </w:pPr>
            <w:r w:rsidRPr="00206CA1">
              <w:rPr>
                <w:bCs/>
                <w:iCs/>
              </w:rPr>
              <w:t>143,199</w:t>
            </w:r>
          </w:p>
        </w:tc>
      </w:tr>
      <w:tr w:rsidR="003E435A" w:rsidRPr="00206CA1" w14:paraId="7A8BA3F9" w14:textId="77777777" w:rsidTr="003E435A">
        <w:trPr>
          <w:gridBefore w:val="1"/>
          <w:gridAfter w:val="1"/>
          <w:wBefore w:w="79" w:type="dxa"/>
          <w:wAfter w:w="57" w:type="dxa"/>
          <w:trHeight w:val="263"/>
        </w:trPr>
        <w:tc>
          <w:tcPr>
            <w:tcW w:w="3582" w:type="dxa"/>
          </w:tcPr>
          <w:p w14:paraId="35DD5F35" w14:textId="77777777" w:rsidR="003E435A" w:rsidRPr="00206CA1" w:rsidRDefault="003E435A">
            <w:pPr>
              <w:spacing w:line="240" w:lineRule="atLeast"/>
              <w:rPr>
                <w:szCs w:val="22"/>
              </w:rPr>
            </w:pPr>
            <w:r w:rsidRPr="00206CA1">
              <w:rPr>
                <w:szCs w:val="22"/>
              </w:rPr>
              <w:t>Provisions for employee benefits</w:t>
            </w:r>
          </w:p>
        </w:tc>
        <w:tc>
          <w:tcPr>
            <w:tcW w:w="1276" w:type="dxa"/>
            <w:gridSpan w:val="2"/>
          </w:tcPr>
          <w:p w14:paraId="089A47F4" w14:textId="77777777" w:rsidR="003E435A" w:rsidRPr="00206CA1" w:rsidRDefault="003E435A">
            <w:pPr>
              <w:jc w:val="right"/>
              <w:rPr>
                <w:szCs w:val="22"/>
              </w:rPr>
            </w:pPr>
            <w:r w:rsidRPr="00206CA1">
              <w:rPr>
                <w:bCs/>
                <w:iCs/>
                <w:szCs w:val="22"/>
                <w:lang w:val="en-US" w:bidi="th-TH"/>
              </w:rPr>
              <w:t>852</w:t>
            </w:r>
          </w:p>
        </w:tc>
        <w:tc>
          <w:tcPr>
            <w:tcW w:w="185" w:type="dxa"/>
            <w:gridSpan w:val="2"/>
          </w:tcPr>
          <w:p w14:paraId="21C70AFF" w14:textId="77777777" w:rsidR="003E435A" w:rsidRPr="00206CA1" w:rsidRDefault="003E435A">
            <w:pPr>
              <w:jc w:val="right"/>
              <w:rPr>
                <w:szCs w:val="22"/>
              </w:rPr>
            </w:pPr>
          </w:p>
        </w:tc>
        <w:tc>
          <w:tcPr>
            <w:tcW w:w="1232" w:type="dxa"/>
            <w:gridSpan w:val="2"/>
          </w:tcPr>
          <w:p w14:paraId="6BFDAAAE" w14:textId="77777777" w:rsidR="003E435A" w:rsidRPr="00EA5EA8" w:rsidRDefault="003E435A">
            <w:pPr>
              <w:pStyle w:val="Heading2"/>
              <w:keepNext w:val="0"/>
              <w:keepLines w:val="0"/>
              <w:numPr>
                <w:ilvl w:val="0"/>
                <w:numId w:val="0"/>
              </w:numPr>
              <w:spacing w:before="0" w:after="0" w:line="240" w:lineRule="atLeast"/>
              <w:ind w:right="-76"/>
              <w:jc w:val="right"/>
              <w:rPr>
                <w:b w:val="0"/>
                <w:bCs/>
                <w:i w:val="0"/>
                <w:iCs/>
              </w:rPr>
            </w:pPr>
            <w:r w:rsidRPr="00EA5EA8">
              <w:rPr>
                <w:b w:val="0"/>
                <w:bCs/>
                <w:i w:val="0"/>
                <w:iCs/>
              </w:rPr>
              <w:t xml:space="preserve">  (132)</w:t>
            </w:r>
          </w:p>
        </w:tc>
        <w:tc>
          <w:tcPr>
            <w:tcW w:w="284" w:type="dxa"/>
            <w:gridSpan w:val="2"/>
          </w:tcPr>
          <w:p w14:paraId="7D89D170" w14:textId="77777777" w:rsidR="003E435A" w:rsidRPr="00206CA1" w:rsidRDefault="003E435A">
            <w:pPr>
              <w:jc w:val="right"/>
              <w:rPr>
                <w:bCs/>
                <w:iCs/>
                <w:szCs w:val="22"/>
              </w:rPr>
            </w:pPr>
          </w:p>
        </w:tc>
        <w:tc>
          <w:tcPr>
            <w:tcW w:w="1192" w:type="dxa"/>
            <w:gridSpan w:val="2"/>
          </w:tcPr>
          <w:p w14:paraId="2B34BC2F" w14:textId="77777777" w:rsidR="003E435A" w:rsidRPr="00206CA1" w:rsidRDefault="003E435A">
            <w:pPr>
              <w:jc w:val="right"/>
              <w:rPr>
                <w:bCs/>
                <w:iCs/>
                <w:szCs w:val="22"/>
              </w:rPr>
            </w:pPr>
            <w:r w:rsidRPr="00206CA1">
              <w:rPr>
                <w:bCs/>
                <w:iCs/>
              </w:rPr>
              <w:t>-</w:t>
            </w:r>
          </w:p>
        </w:tc>
        <w:tc>
          <w:tcPr>
            <w:tcW w:w="287" w:type="dxa"/>
            <w:gridSpan w:val="2"/>
          </w:tcPr>
          <w:p w14:paraId="212432B7" w14:textId="77777777" w:rsidR="003E435A" w:rsidRPr="00206CA1" w:rsidRDefault="003E435A">
            <w:pPr>
              <w:jc w:val="right"/>
              <w:rPr>
                <w:bCs/>
                <w:iCs/>
                <w:szCs w:val="22"/>
              </w:rPr>
            </w:pPr>
          </w:p>
        </w:tc>
        <w:tc>
          <w:tcPr>
            <w:tcW w:w="1276" w:type="dxa"/>
            <w:gridSpan w:val="2"/>
          </w:tcPr>
          <w:p w14:paraId="04BA4F94" w14:textId="77777777" w:rsidR="003E435A" w:rsidRPr="00206CA1" w:rsidRDefault="003E435A">
            <w:pPr>
              <w:jc w:val="right"/>
              <w:rPr>
                <w:bCs/>
                <w:iCs/>
                <w:szCs w:val="22"/>
              </w:rPr>
            </w:pPr>
            <w:r w:rsidRPr="00206CA1">
              <w:rPr>
                <w:bCs/>
                <w:iCs/>
              </w:rPr>
              <w:t>720</w:t>
            </w:r>
          </w:p>
        </w:tc>
      </w:tr>
      <w:tr w:rsidR="003E435A" w:rsidRPr="00206CA1" w14:paraId="29C80287" w14:textId="77777777" w:rsidTr="003E435A">
        <w:trPr>
          <w:gridBefore w:val="1"/>
          <w:gridAfter w:val="1"/>
          <w:wBefore w:w="79" w:type="dxa"/>
          <w:wAfter w:w="57" w:type="dxa"/>
          <w:trHeight w:val="263"/>
        </w:trPr>
        <w:tc>
          <w:tcPr>
            <w:tcW w:w="3582" w:type="dxa"/>
          </w:tcPr>
          <w:p w14:paraId="5A1E8509" w14:textId="77777777" w:rsidR="003E435A" w:rsidRPr="00206CA1" w:rsidRDefault="003E435A">
            <w:pPr>
              <w:spacing w:line="240" w:lineRule="atLeast"/>
              <w:rPr>
                <w:szCs w:val="22"/>
              </w:rPr>
            </w:pPr>
            <w:r w:rsidRPr="00206CA1">
              <w:rPr>
                <w:szCs w:val="22"/>
              </w:rPr>
              <w:t>Trade accounts receivables</w:t>
            </w:r>
          </w:p>
        </w:tc>
        <w:tc>
          <w:tcPr>
            <w:tcW w:w="1276" w:type="dxa"/>
            <w:gridSpan w:val="2"/>
          </w:tcPr>
          <w:p w14:paraId="5FE29497" w14:textId="77777777" w:rsidR="003E435A" w:rsidRPr="00206CA1" w:rsidRDefault="003E435A">
            <w:pPr>
              <w:jc w:val="right"/>
              <w:rPr>
                <w:szCs w:val="22"/>
              </w:rPr>
            </w:pPr>
            <w:r w:rsidRPr="00206CA1">
              <w:rPr>
                <w:bCs/>
                <w:iCs/>
                <w:szCs w:val="22"/>
                <w:lang w:val="en-US" w:bidi="th-TH"/>
              </w:rPr>
              <w:t>5,355</w:t>
            </w:r>
          </w:p>
        </w:tc>
        <w:tc>
          <w:tcPr>
            <w:tcW w:w="185" w:type="dxa"/>
            <w:gridSpan w:val="2"/>
          </w:tcPr>
          <w:p w14:paraId="126B5B65" w14:textId="77777777" w:rsidR="003E435A" w:rsidRPr="00206CA1" w:rsidRDefault="003E435A">
            <w:pPr>
              <w:jc w:val="right"/>
              <w:rPr>
                <w:szCs w:val="22"/>
              </w:rPr>
            </w:pPr>
          </w:p>
        </w:tc>
        <w:tc>
          <w:tcPr>
            <w:tcW w:w="1232" w:type="dxa"/>
            <w:gridSpan w:val="2"/>
          </w:tcPr>
          <w:p w14:paraId="3B9DF2CE" w14:textId="77777777" w:rsidR="003E435A" w:rsidRPr="00EA5EA8" w:rsidRDefault="003E435A">
            <w:pPr>
              <w:pStyle w:val="Heading2"/>
              <w:keepNext w:val="0"/>
              <w:keepLines w:val="0"/>
              <w:numPr>
                <w:ilvl w:val="0"/>
                <w:numId w:val="0"/>
              </w:numPr>
              <w:spacing w:before="0" w:after="0" w:line="240" w:lineRule="atLeast"/>
              <w:jc w:val="right"/>
              <w:rPr>
                <w:b w:val="0"/>
                <w:bCs/>
                <w:i w:val="0"/>
                <w:iCs/>
              </w:rPr>
            </w:pPr>
            <w:r w:rsidRPr="00EA5EA8">
              <w:rPr>
                <w:b w:val="0"/>
                <w:bCs/>
                <w:i w:val="0"/>
                <w:iCs/>
              </w:rPr>
              <w:t xml:space="preserve">             87</w:t>
            </w:r>
          </w:p>
        </w:tc>
        <w:tc>
          <w:tcPr>
            <w:tcW w:w="284" w:type="dxa"/>
            <w:gridSpan w:val="2"/>
          </w:tcPr>
          <w:p w14:paraId="35789CC2" w14:textId="77777777" w:rsidR="003E435A" w:rsidRPr="00206CA1" w:rsidRDefault="003E435A">
            <w:pPr>
              <w:jc w:val="right"/>
              <w:rPr>
                <w:bCs/>
                <w:iCs/>
                <w:szCs w:val="22"/>
              </w:rPr>
            </w:pPr>
          </w:p>
        </w:tc>
        <w:tc>
          <w:tcPr>
            <w:tcW w:w="1192" w:type="dxa"/>
            <w:gridSpan w:val="2"/>
          </w:tcPr>
          <w:p w14:paraId="6F2282BC" w14:textId="77777777" w:rsidR="003E435A" w:rsidRPr="00206CA1" w:rsidRDefault="003E435A">
            <w:pPr>
              <w:jc w:val="right"/>
              <w:rPr>
                <w:bCs/>
                <w:iCs/>
                <w:szCs w:val="22"/>
              </w:rPr>
            </w:pPr>
            <w:r w:rsidRPr="00206CA1">
              <w:rPr>
                <w:bCs/>
                <w:iCs/>
              </w:rPr>
              <w:t>-</w:t>
            </w:r>
          </w:p>
        </w:tc>
        <w:tc>
          <w:tcPr>
            <w:tcW w:w="287" w:type="dxa"/>
            <w:gridSpan w:val="2"/>
          </w:tcPr>
          <w:p w14:paraId="19FE5259" w14:textId="77777777" w:rsidR="003E435A" w:rsidRPr="00206CA1" w:rsidRDefault="003E435A">
            <w:pPr>
              <w:jc w:val="right"/>
              <w:rPr>
                <w:bCs/>
                <w:iCs/>
                <w:szCs w:val="22"/>
              </w:rPr>
            </w:pPr>
          </w:p>
        </w:tc>
        <w:tc>
          <w:tcPr>
            <w:tcW w:w="1276" w:type="dxa"/>
            <w:gridSpan w:val="2"/>
          </w:tcPr>
          <w:p w14:paraId="4CA9D11C" w14:textId="77777777" w:rsidR="003E435A" w:rsidRPr="00206CA1" w:rsidRDefault="003E435A">
            <w:pPr>
              <w:jc w:val="right"/>
              <w:rPr>
                <w:bCs/>
                <w:iCs/>
                <w:szCs w:val="22"/>
              </w:rPr>
            </w:pPr>
            <w:r w:rsidRPr="00206CA1">
              <w:rPr>
                <w:bCs/>
                <w:iCs/>
              </w:rPr>
              <w:t>5,442</w:t>
            </w:r>
          </w:p>
        </w:tc>
      </w:tr>
      <w:tr w:rsidR="003E435A" w:rsidRPr="00206CA1" w14:paraId="3B082385" w14:textId="77777777" w:rsidTr="003E435A">
        <w:trPr>
          <w:gridBefore w:val="1"/>
          <w:gridAfter w:val="1"/>
          <w:wBefore w:w="79" w:type="dxa"/>
          <w:wAfter w:w="57" w:type="dxa"/>
          <w:trHeight w:val="263"/>
        </w:trPr>
        <w:tc>
          <w:tcPr>
            <w:tcW w:w="3582" w:type="dxa"/>
          </w:tcPr>
          <w:p w14:paraId="7915C956" w14:textId="77777777" w:rsidR="003E435A" w:rsidRPr="00206CA1" w:rsidRDefault="003E435A">
            <w:pPr>
              <w:spacing w:line="240" w:lineRule="atLeast"/>
              <w:rPr>
                <w:szCs w:val="22"/>
              </w:rPr>
            </w:pPr>
            <w:r w:rsidRPr="00206CA1">
              <w:rPr>
                <w:szCs w:val="22"/>
              </w:rPr>
              <w:t>Derivatives</w:t>
            </w:r>
          </w:p>
        </w:tc>
        <w:tc>
          <w:tcPr>
            <w:tcW w:w="1276" w:type="dxa"/>
            <w:gridSpan w:val="2"/>
          </w:tcPr>
          <w:p w14:paraId="53D9CF58" w14:textId="77777777" w:rsidR="003E435A" w:rsidRPr="00206CA1" w:rsidRDefault="003E435A">
            <w:pPr>
              <w:jc w:val="right"/>
              <w:rPr>
                <w:szCs w:val="22"/>
              </w:rPr>
            </w:pPr>
            <w:r w:rsidRPr="00206CA1">
              <w:rPr>
                <w:bCs/>
                <w:iCs/>
                <w:szCs w:val="22"/>
                <w:lang w:val="en-US" w:bidi="th-TH"/>
              </w:rPr>
              <w:t>1,988</w:t>
            </w:r>
          </w:p>
        </w:tc>
        <w:tc>
          <w:tcPr>
            <w:tcW w:w="185" w:type="dxa"/>
            <w:gridSpan w:val="2"/>
          </w:tcPr>
          <w:p w14:paraId="65F43A68" w14:textId="77777777" w:rsidR="003E435A" w:rsidRPr="00206CA1" w:rsidRDefault="003E435A">
            <w:pPr>
              <w:jc w:val="right"/>
              <w:rPr>
                <w:szCs w:val="22"/>
              </w:rPr>
            </w:pPr>
          </w:p>
        </w:tc>
        <w:tc>
          <w:tcPr>
            <w:tcW w:w="1232" w:type="dxa"/>
            <w:gridSpan w:val="2"/>
          </w:tcPr>
          <w:p w14:paraId="6571A702" w14:textId="77777777" w:rsidR="003E435A" w:rsidRPr="00EA5EA8" w:rsidRDefault="003E435A">
            <w:pPr>
              <w:pStyle w:val="Heading2"/>
              <w:keepNext w:val="0"/>
              <w:keepLines w:val="0"/>
              <w:numPr>
                <w:ilvl w:val="0"/>
                <w:numId w:val="0"/>
              </w:numPr>
              <w:spacing w:before="0" w:after="0" w:line="240" w:lineRule="atLeast"/>
              <w:ind w:right="-76"/>
              <w:jc w:val="right"/>
              <w:rPr>
                <w:b w:val="0"/>
                <w:bCs/>
                <w:i w:val="0"/>
                <w:iCs/>
              </w:rPr>
            </w:pPr>
            <w:r w:rsidRPr="00EA5EA8">
              <w:rPr>
                <w:b w:val="0"/>
                <w:bCs/>
                <w:i w:val="0"/>
                <w:iCs/>
              </w:rPr>
              <w:t xml:space="preserve">       (1,563)</w:t>
            </w:r>
          </w:p>
        </w:tc>
        <w:tc>
          <w:tcPr>
            <w:tcW w:w="284" w:type="dxa"/>
            <w:gridSpan w:val="2"/>
          </w:tcPr>
          <w:p w14:paraId="5420E1E6" w14:textId="77777777" w:rsidR="003E435A" w:rsidRPr="00206CA1" w:rsidRDefault="003E435A">
            <w:pPr>
              <w:jc w:val="right"/>
              <w:rPr>
                <w:bCs/>
                <w:iCs/>
                <w:szCs w:val="22"/>
              </w:rPr>
            </w:pPr>
          </w:p>
        </w:tc>
        <w:tc>
          <w:tcPr>
            <w:tcW w:w="1192" w:type="dxa"/>
            <w:gridSpan w:val="2"/>
          </w:tcPr>
          <w:p w14:paraId="0C871D28" w14:textId="77777777" w:rsidR="003E435A" w:rsidRPr="00206CA1" w:rsidRDefault="003E435A">
            <w:pPr>
              <w:jc w:val="right"/>
              <w:rPr>
                <w:bCs/>
                <w:iCs/>
                <w:szCs w:val="22"/>
              </w:rPr>
            </w:pPr>
            <w:r w:rsidRPr="00206CA1">
              <w:rPr>
                <w:bCs/>
                <w:iCs/>
              </w:rPr>
              <w:t>73</w:t>
            </w:r>
          </w:p>
        </w:tc>
        <w:tc>
          <w:tcPr>
            <w:tcW w:w="287" w:type="dxa"/>
            <w:gridSpan w:val="2"/>
          </w:tcPr>
          <w:p w14:paraId="367650E3" w14:textId="77777777" w:rsidR="003E435A" w:rsidRPr="00206CA1" w:rsidRDefault="003E435A">
            <w:pPr>
              <w:jc w:val="right"/>
              <w:rPr>
                <w:bCs/>
                <w:iCs/>
                <w:szCs w:val="22"/>
              </w:rPr>
            </w:pPr>
          </w:p>
        </w:tc>
        <w:tc>
          <w:tcPr>
            <w:tcW w:w="1276" w:type="dxa"/>
            <w:gridSpan w:val="2"/>
          </w:tcPr>
          <w:p w14:paraId="7409E7A2" w14:textId="77777777" w:rsidR="003E435A" w:rsidRPr="00206CA1" w:rsidRDefault="003E435A">
            <w:pPr>
              <w:jc w:val="right"/>
              <w:rPr>
                <w:bCs/>
                <w:iCs/>
                <w:szCs w:val="22"/>
              </w:rPr>
            </w:pPr>
            <w:r w:rsidRPr="00206CA1">
              <w:rPr>
                <w:bCs/>
                <w:iCs/>
              </w:rPr>
              <w:t>498</w:t>
            </w:r>
          </w:p>
        </w:tc>
      </w:tr>
      <w:tr w:rsidR="003E435A" w:rsidRPr="00206CA1" w14:paraId="19BD0715" w14:textId="77777777" w:rsidTr="003E435A">
        <w:trPr>
          <w:gridBefore w:val="1"/>
          <w:gridAfter w:val="1"/>
          <w:wBefore w:w="79" w:type="dxa"/>
          <w:wAfter w:w="57" w:type="dxa"/>
          <w:trHeight w:val="263"/>
        </w:trPr>
        <w:tc>
          <w:tcPr>
            <w:tcW w:w="3582" w:type="dxa"/>
          </w:tcPr>
          <w:p w14:paraId="42476DEC" w14:textId="77777777" w:rsidR="003E435A" w:rsidRPr="00206CA1" w:rsidRDefault="003E435A">
            <w:pPr>
              <w:spacing w:line="240" w:lineRule="atLeast"/>
              <w:rPr>
                <w:szCs w:val="22"/>
              </w:rPr>
            </w:pPr>
            <w:r w:rsidRPr="00206CA1">
              <w:rPr>
                <w:szCs w:val="22"/>
              </w:rPr>
              <w:t>Inventories</w:t>
            </w:r>
          </w:p>
        </w:tc>
        <w:tc>
          <w:tcPr>
            <w:tcW w:w="1276" w:type="dxa"/>
            <w:gridSpan w:val="2"/>
          </w:tcPr>
          <w:p w14:paraId="4950D0F3" w14:textId="77777777" w:rsidR="003E435A" w:rsidRPr="00206CA1" w:rsidRDefault="003E435A">
            <w:pPr>
              <w:jc w:val="right"/>
              <w:rPr>
                <w:szCs w:val="22"/>
              </w:rPr>
            </w:pPr>
            <w:r w:rsidRPr="00206CA1">
              <w:rPr>
                <w:bCs/>
                <w:iCs/>
                <w:szCs w:val="22"/>
                <w:lang w:val="en-US" w:bidi="th-TH"/>
              </w:rPr>
              <w:t>546</w:t>
            </w:r>
          </w:p>
        </w:tc>
        <w:tc>
          <w:tcPr>
            <w:tcW w:w="185" w:type="dxa"/>
            <w:gridSpan w:val="2"/>
          </w:tcPr>
          <w:p w14:paraId="3C6CC86E" w14:textId="77777777" w:rsidR="003E435A" w:rsidRPr="00206CA1" w:rsidRDefault="003E435A">
            <w:pPr>
              <w:jc w:val="right"/>
              <w:rPr>
                <w:szCs w:val="22"/>
              </w:rPr>
            </w:pPr>
          </w:p>
        </w:tc>
        <w:tc>
          <w:tcPr>
            <w:tcW w:w="1232" w:type="dxa"/>
            <w:gridSpan w:val="2"/>
          </w:tcPr>
          <w:p w14:paraId="3451E8BF" w14:textId="77777777" w:rsidR="003E435A" w:rsidRPr="00EA5EA8" w:rsidRDefault="003E435A">
            <w:pPr>
              <w:pStyle w:val="Heading2"/>
              <w:keepNext w:val="0"/>
              <w:keepLines w:val="0"/>
              <w:numPr>
                <w:ilvl w:val="0"/>
                <w:numId w:val="0"/>
              </w:numPr>
              <w:spacing w:before="0" w:after="0" w:line="240" w:lineRule="atLeast"/>
              <w:ind w:right="-76"/>
              <w:jc w:val="right"/>
              <w:rPr>
                <w:b w:val="0"/>
                <w:bCs/>
                <w:i w:val="0"/>
                <w:iCs/>
              </w:rPr>
            </w:pPr>
            <w:r w:rsidRPr="00EA5EA8">
              <w:rPr>
                <w:b w:val="0"/>
                <w:bCs/>
                <w:i w:val="0"/>
                <w:iCs/>
              </w:rPr>
              <w:t>(385)</w:t>
            </w:r>
          </w:p>
        </w:tc>
        <w:tc>
          <w:tcPr>
            <w:tcW w:w="284" w:type="dxa"/>
            <w:gridSpan w:val="2"/>
          </w:tcPr>
          <w:p w14:paraId="455AB77C" w14:textId="77777777" w:rsidR="003E435A" w:rsidRPr="00206CA1" w:rsidRDefault="003E435A">
            <w:pPr>
              <w:jc w:val="right"/>
              <w:rPr>
                <w:bCs/>
                <w:iCs/>
                <w:szCs w:val="22"/>
              </w:rPr>
            </w:pPr>
          </w:p>
        </w:tc>
        <w:tc>
          <w:tcPr>
            <w:tcW w:w="1192" w:type="dxa"/>
            <w:gridSpan w:val="2"/>
          </w:tcPr>
          <w:p w14:paraId="443DF08E" w14:textId="77777777" w:rsidR="003E435A" w:rsidRPr="00206CA1" w:rsidRDefault="003E435A">
            <w:pPr>
              <w:jc w:val="right"/>
              <w:rPr>
                <w:bCs/>
                <w:iCs/>
                <w:szCs w:val="22"/>
              </w:rPr>
            </w:pPr>
            <w:r w:rsidRPr="00206CA1">
              <w:rPr>
                <w:bCs/>
                <w:iCs/>
              </w:rPr>
              <w:t>-</w:t>
            </w:r>
          </w:p>
        </w:tc>
        <w:tc>
          <w:tcPr>
            <w:tcW w:w="287" w:type="dxa"/>
            <w:gridSpan w:val="2"/>
          </w:tcPr>
          <w:p w14:paraId="17424FA1" w14:textId="77777777" w:rsidR="003E435A" w:rsidRPr="00206CA1" w:rsidRDefault="003E435A">
            <w:pPr>
              <w:jc w:val="right"/>
              <w:rPr>
                <w:bCs/>
                <w:iCs/>
                <w:szCs w:val="22"/>
              </w:rPr>
            </w:pPr>
          </w:p>
        </w:tc>
        <w:tc>
          <w:tcPr>
            <w:tcW w:w="1276" w:type="dxa"/>
            <w:gridSpan w:val="2"/>
          </w:tcPr>
          <w:p w14:paraId="65F5975F" w14:textId="77777777" w:rsidR="003E435A" w:rsidRPr="00206CA1" w:rsidRDefault="003E435A">
            <w:pPr>
              <w:jc w:val="right"/>
              <w:rPr>
                <w:bCs/>
                <w:iCs/>
                <w:szCs w:val="22"/>
              </w:rPr>
            </w:pPr>
            <w:r w:rsidRPr="00206CA1">
              <w:rPr>
                <w:bCs/>
                <w:iCs/>
              </w:rPr>
              <w:t>161</w:t>
            </w:r>
          </w:p>
        </w:tc>
      </w:tr>
      <w:tr w:rsidR="003E435A" w:rsidRPr="00206CA1" w14:paraId="7A093F7D" w14:textId="77777777" w:rsidTr="003E435A">
        <w:trPr>
          <w:gridBefore w:val="1"/>
          <w:gridAfter w:val="1"/>
          <w:wBefore w:w="79" w:type="dxa"/>
          <w:wAfter w:w="57" w:type="dxa"/>
          <w:trHeight w:val="263"/>
        </w:trPr>
        <w:tc>
          <w:tcPr>
            <w:tcW w:w="3582" w:type="dxa"/>
          </w:tcPr>
          <w:p w14:paraId="03C575DE" w14:textId="77777777" w:rsidR="003E435A" w:rsidRPr="00206CA1" w:rsidRDefault="003E435A">
            <w:pPr>
              <w:spacing w:line="240" w:lineRule="atLeast"/>
              <w:rPr>
                <w:szCs w:val="22"/>
                <w:lang w:val="en-US"/>
              </w:rPr>
            </w:pPr>
            <w:r w:rsidRPr="00206CA1">
              <w:rPr>
                <w:szCs w:val="22"/>
                <w:lang w:val="en-US"/>
              </w:rPr>
              <w:t>Right-of-use assets</w:t>
            </w:r>
          </w:p>
        </w:tc>
        <w:tc>
          <w:tcPr>
            <w:tcW w:w="1276" w:type="dxa"/>
            <w:gridSpan w:val="2"/>
          </w:tcPr>
          <w:p w14:paraId="494772D4" w14:textId="77777777" w:rsidR="003E435A" w:rsidRPr="00206CA1" w:rsidRDefault="003E435A">
            <w:pPr>
              <w:jc w:val="right"/>
              <w:rPr>
                <w:szCs w:val="22"/>
              </w:rPr>
            </w:pPr>
            <w:r w:rsidRPr="00206CA1">
              <w:rPr>
                <w:lang w:val="en-US" w:bidi="th-TH"/>
              </w:rPr>
              <w:t>299</w:t>
            </w:r>
          </w:p>
        </w:tc>
        <w:tc>
          <w:tcPr>
            <w:tcW w:w="185" w:type="dxa"/>
            <w:gridSpan w:val="2"/>
          </w:tcPr>
          <w:p w14:paraId="550D1D29" w14:textId="77777777" w:rsidR="003E435A" w:rsidRPr="00206CA1" w:rsidRDefault="003E435A">
            <w:pPr>
              <w:jc w:val="right"/>
              <w:rPr>
                <w:szCs w:val="22"/>
              </w:rPr>
            </w:pPr>
          </w:p>
        </w:tc>
        <w:tc>
          <w:tcPr>
            <w:tcW w:w="1232" w:type="dxa"/>
            <w:gridSpan w:val="2"/>
          </w:tcPr>
          <w:p w14:paraId="7324882E" w14:textId="77777777" w:rsidR="003E435A" w:rsidRPr="00EA5EA8" w:rsidRDefault="003E435A">
            <w:pPr>
              <w:pStyle w:val="Heading2"/>
              <w:keepNext w:val="0"/>
              <w:keepLines w:val="0"/>
              <w:numPr>
                <w:ilvl w:val="0"/>
                <w:numId w:val="0"/>
              </w:numPr>
              <w:spacing w:before="0" w:after="0" w:line="240" w:lineRule="atLeast"/>
              <w:jc w:val="right"/>
              <w:rPr>
                <w:b w:val="0"/>
                <w:bCs/>
                <w:i w:val="0"/>
                <w:iCs/>
              </w:rPr>
            </w:pPr>
            <w:r w:rsidRPr="00EA5EA8">
              <w:rPr>
                <w:b w:val="0"/>
                <w:bCs/>
                <w:i w:val="0"/>
                <w:iCs/>
              </w:rPr>
              <w:t xml:space="preserve">              33</w:t>
            </w:r>
          </w:p>
        </w:tc>
        <w:tc>
          <w:tcPr>
            <w:tcW w:w="284" w:type="dxa"/>
            <w:gridSpan w:val="2"/>
          </w:tcPr>
          <w:p w14:paraId="5B894831" w14:textId="77777777" w:rsidR="003E435A" w:rsidRPr="00206CA1" w:rsidRDefault="003E435A">
            <w:pPr>
              <w:jc w:val="right"/>
              <w:rPr>
                <w:bCs/>
                <w:iCs/>
                <w:szCs w:val="22"/>
              </w:rPr>
            </w:pPr>
          </w:p>
        </w:tc>
        <w:tc>
          <w:tcPr>
            <w:tcW w:w="1192" w:type="dxa"/>
            <w:gridSpan w:val="2"/>
          </w:tcPr>
          <w:p w14:paraId="3CA366D4" w14:textId="77777777" w:rsidR="003E435A" w:rsidRPr="00206CA1" w:rsidRDefault="003E435A">
            <w:pPr>
              <w:jc w:val="right"/>
              <w:rPr>
                <w:bCs/>
                <w:iCs/>
                <w:szCs w:val="22"/>
              </w:rPr>
            </w:pPr>
            <w:r w:rsidRPr="00206CA1">
              <w:rPr>
                <w:bCs/>
                <w:iCs/>
              </w:rPr>
              <w:t>-</w:t>
            </w:r>
          </w:p>
        </w:tc>
        <w:tc>
          <w:tcPr>
            <w:tcW w:w="287" w:type="dxa"/>
            <w:gridSpan w:val="2"/>
          </w:tcPr>
          <w:p w14:paraId="63ACA37D" w14:textId="77777777" w:rsidR="003E435A" w:rsidRPr="00206CA1" w:rsidRDefault="003E435A">
            <w:pPr>
              <w:jc w:val="right"/>
              <w:rPr>
                <w:bCs/>
                <w:iCs/>
                <w:szCs w:val="22"/>
              </w:rPr>
            </w:pPr>
          </w:p>
        </w:tc>
        <w:tc>
          <w:tcPr>
            <w:tcW w:w="1276" w:type="dxa"/>
            <w:gridSpan w:val="2"/>
          </w:tcPr>
          <w:p w14:paraId="7108CF65" w14:textId="77777777" w:rsidR="003E435A" w:rsidRPr="00206CA1" w:rsidRDefault="003E435A">
            <w:pPr>
              <w:jc w:val="right"/>
              <w:rPr>
                <w:bCs/>
                <w:iCs/>
                <w:lang w:val="en-US" w:bidi="th-TH"/>
              </w:rPr>
            </w:pPr>
            <w:r w:rsidRPr="00206CA1">
              <w:rPr>
                <w:bCs/>
                <w:iCs/>
              </w:rPr>
              <w:t>332</w:t>
            </w:r>
          </w:p>
        </w:tc>
      </w:tr>
      <w:tr w:rsidR="003E435A" w:rsidRPr="00206CA1" w14:paraId="529C1857" w14:textId="77777777" w:rsidTr="003E435A">
        <w:trPr>
          <w:gridBefore w:val="1"/>
          <w:gridAfter w:val="1"/>
          <w:wBefore w:w="79" w:type="dxa"/>
          <w:wAfter w:w="57" w:type="dxa"/>
          <w:trHeight w:val="271"/>
        </w:trPr>
        <w:tc>
          <w:tcPr>
            <w:tcW w:w="3582" w:type="dxa"/>
          </w:tcPr>
          <w:p w14:paraId="4FD58A88" w14:textId="77777777" w:rsidR="003E435A" w:rsidRPr="00206CA1" w:rsidRDefault="003E435A">
            <w:pPr>
              <w:spacing w:line="240" w:lineRule="atLeast"/>
              <w:rPr>
                <w:b/>
                <w:bCs/>
                <w:szCs w:val="22"/>
              </w:rPr>
            </w:pPr>
            <w:r w:rsidRPr="00206CA1">
              <w:rPr>
                <w:b/>
                <w:bCs/>
                <w:szCs w:val="22"/>
              </w:rPr>
              <w:t>Total</w:t>
            </w:r>
          </w:p>
        </w:tc>
        <w:tc>
          <w:tcPr>
            <w:tcW w:w="1276" w:type="dxa"/>
            <w:gridSpan w:val="2"/>
            <w:tcBorders>
              <w:top w:val="single" w:sz="4" w:space="0" w:color="auto"/>
              <w:bottom w:val="single" w:sz="4" w:space="0" w:color="auto"/>
            </w:tcBorders>
          </w:tcPr>
          <w:p w14:paraId="4E306171" w14:textId="77777777" w:rsidR="003E435A" w:rsidRPr="00206CA1" w:rsidRDefault="003E435A">
            <w:pPr>
              <w:jc w:val="right"/>
              <w:rPr>
                <w:b/>
                <w:bCs/>
                <w:szCs w:val="22"/>
              </w:rPr>
            </w:pPr>
            <w:r w:rsidRPr="00206CA1">
              <w:rPr>
                <w:b/>
                <w:bCs/>
                <w:lang w:val="en-US"/>
              </w:rPr>
              <w:t>156</w:t>
            </w:r>
            <w:r w:rsidRPr="00206CA1">
              <w:rPr>
                <w:b/>
                <w:bCs/>
              </w:rPr>
              <w:t>,</w:t>
            </w:r>
            <w:r w:rsidRPr="00206CA1">
              <w:rPr>
                <w:b/>
                <w:bCs/>
                <w:lang w:val="en-US"/>
              </w:rPr>
              <w:t>644</w:t>
            </w:r>
          </w:p>
        </w:tc>
        <w:tc>
          <w:tcPr>
            <w:tcW w:w="185" w:type="dxa"/>
            <w:gridSpan w:val="2"/>
          </w:tcPr>
          <w:p w14:paraId="31170451" w14:textId="77777777" w:rsidR="003E435A" w:rsidRPr="00206CA1" w:rsidRDefault="003E435A">
            <w:pPr>
              <w:jc w:val="right"/>
              <w:rPr>
                <w:b/>
                <w:bCs/>
                <w:szCs w:val="22"/>
              </w:rPr>
            </w:pPr>
          </w:p>
        </w:tc>
        <w:tc>
          <w:tcPr>
            <w:tcW w:w="1232" w:type="dxa"/>
            <w:gridSpan w:val="2"/>
            <w:tcBorders>
              <w:top w:val="single" w:sz="4" w:space="0" w:color="auto"/>
              <w:bottom w:val="single" w:sz="4" w:space="0" w:color="auto"/>
            </w:tcBorders>
          </w:tcPr>
          <w:p w14:paraId="5B0D7037" w14:textId="77777777" w:rsidR="003E435A" w:rsidRPr="00EA5EA8" w:rsidRDefault="003E435A">
            <w:pPr>
              <w:pStyle w:val="Heading2"/>
              <w:keepNext w:val="0"/>
              <w:keepLines w:val="0"/>
              <w:numPr>
                <w:ilvl w:val="0"/>
                <w:numId w:val="0"/>
              </w:numPr>
              <w:spacing w:before="0" w:after="0" w:line="240" w:lineRule="atLeast"/>
              <w:ind w:right="-76"/>
              <w:jc w:val="right"/>
              <w:rPr>
                <w:b w:val="0"/>
                <w:bCs/>
                <w:i w:val="0"/>
                <w:iCs/>
              </w:rPr>
            </w:pPr>
            <w:r w:rsidRPr="00EA5EA8">
              <w:rPr>
                <w:b w:val="0"/>
                <w:bCs/>
                <w:i w:val="0"/>
                <w:iCs/>
              </w:rPr>
              <w:t xml:space="preserve">       </w:t>
            </w:r>
            <w:r w:rsidRPr="00EA5EA8">
              <w:rPr>
                <w:i w:val="0"/>
                <w:iCs/>
              </w:rPr>
              <w:t>(6,365</w:t>
            </w:r>
            <w:r w:rsidRPr="00EA5EA8">
              <w:rPr>
                <w:b w:val="0"/>
                <w:bCs/>
                <w:i w:val="0"/>
                <w:iCs/>
              </w:rPr>
              <w:t>)</w:t>
            </w:r>
          </w:p>
        </w:tc>
        <w:tc>
          <w:tcPr>
            <w:tcW w:w="284" w:type="dxa"/>
            <w:gridSpan w:val="2"/>
          </w:tcPr>
          <w:p w14:paraId="2D96D130" w14:textId="77777777" w:rsidR="003E435A" w:rsidRPr="00206CA1" w:rsidRDefault="003E435A">
            <w:pPr>
              <w:jc w:val="right"/>
              <w:rPr>
                <w:b/>
                <w:iCs/>
                <w:szCs w:val="22"/>
              </w:rPr>
            </w:pPr>
          </w:p>
        </w:tc>
        <w:tc>
          <w:tcPr>
            <w:tcW w:w="1192" w:type="dxa"/>
            <w:gridSpan w:val="2"/>
            <w:tcBorders>
              <w:top w:val="single" w:sz="4" w:space="0" w:color="auto"/>
              <w:bottom w:val="single" w:sz="4" w:space="0" w:color="auto"/>
            </w:tcBorders>
          </w:tcPr>
          <w:p w14:paraId="0DE3E4CC" w14:textId="77777777" w:rsidR="003E435A" w:rsidRPr="00206CA1" w:rsidRDefault="003E435A">
            <w:pPr>
              <w:jc w:val="right"/>
              <w:rPr>
                <w:b/>
                <w:iCs/>
                <w:szCs w:val="22"/>
              </w:rPr>
            </w:pPr>
            <w:r w:rsidRPr="00206CA1">
              <w:rPr>
                <w:b/>
                <w:iCs/>
              </w:rPr>
              <w:t>73</w:t>
            </w:r>
          </w:p>
        </w:tc>
        <w:tc>
          <w:tcPr>
            <w:tcW w:w="287" w:type="dxa"/>
            <w:gridSpan w:val="2"/>
          </w:tcPr>
          <w:p w14:paraId="7ACD2F16" w14:textId="77777777" w:rsidR="003E435A" w:rsidRPr="00206CA1" w:rsidRDefault="003E435A">
            <w:pPr>
              <w:jc w:val="right"/>
              <w:rPr>
                <w:b/>
                <w:iCs/>
                <w:szCs w:val="22"/>
              </w:rPr>
            </w:pPr>
          </w:p>
        </w:tc>
        <w:tc>
          <w:tcPr>
            <w:tcW w:w="1276" w:type="dxa"/>
            <w:gridSpan w:val="2"/>
            <w:tcBorders>
              <w:top w:val="single" w:sz="4" w:space="0" w:color="auto"/>
              <w:bottom w:val="single" w:sz="4" w:space="0" w:color="auto"/>
            </w:tcBorders>
          </w:tcPr>
          <w:p w14:paraId="2C945C0D" w14:textId="77777777" w:rsidR="003E435A" w:rsidRPr="00206CA1" w:rsidRDefault="003E435A">
            <w:pPr>
              <w:jc w:val="right"/>
              <w:rPr>
                <w:b/>
                <w:iCs/>
              </w:rPr>
            </w:pPr>
            <w:r w:rsidRPr="00206CA1">
              <w:rPr>
                <w:b/>
                <w:iCs/>
              </w:rPr>
              <w:t>150,352</w:t>
            </w:r>
          </w:p>
        </w:tc>
      </w:tr>
      <w:tr w:rsidR="003E435A" w:rsidRPr="00206CA1" w14:paraId="63406873" w14:textId="77777777" w:rsidTr="003E435A">
        <w:trPr>
          <w:gridBefore w:val="1"/>
          <w:gridAfter w:val="1"/>
          <w:wBefore w:w="79" w:type="dxa"/>
          <w:wAfter w:w="57" w:type="dxa"/>
          <w:trHeight w:val="236"/>
        </w:trPr>
        <w:tc>
          <w:tcPr>
            <w:tcW w:w="3582" w:type="dxa"/>
          </w:tcPr>
          <w:p w14:paraId="495EB598" w14:textId="77777777" w:rsidR="003E435A" w:rsidRPr="00206CA1" w:rsidRDefault="003E435A">
            <w:pPr>
              <w:spacing w:line="240" w:lineRule="atLeast"/>
              <w:rPr>
                <w:b/>
                <w:bCs/>
                <w:szCs w:val="22"/>
              </w:rPr>
            </w:pPr>
          </w:p>
        </w:tc>
        <w:tc>
          <w:tcPr>
            <w:tcW w:w="1276" w:type="dxa"/>
            <w:gridSpan w:val="2"/>
            <w:tcBorders>
              <w:top w:val="single" w:sz="4" w:space="0" w:color="auto"/>
            </w:tcBorders>
          </w:tcPr>
          <w:p w14:paraId="516968F3" w14:textId="77777777" w:rsidR="003E435A" w:rsidRPr="00206CA1" w:rsidRDefault="003E435A">
            <w:pPr>
              <w:tabs>
                <w:tab w:val="decimal" w:pos="1059"/>
              </w:tabs>
              <w:jc w:val="center"/>
              <w:rPr>
                <w:szCs w:val="22"/>
              </w:rPr>
            </w:pPr>
          </w:p>
        </w:tc>
        <w:tc>
          <w:tcPr>
            <w:tcW w:w="185" w:type="dxa"/>
            <w:gridSpan w:val="2"/>
          </w:tcPr>
          <w:p w14:paraId="53EC1F39" w14:textId="77777777" w:rsidR="003E435A" w:rsidRPr="00206CA1" w:rsidRDefault="003E435A">
            <w:pPr>
              <w:tabs>
                <w:tab w:val="decimal" w:pos="821"/>
              </w:tabs>
              <w:jc w:val="center"/>
              <w:rPr>
                <w:szCs w:val="22"/>
              </w:rPr>
            </w:pPr>
          </w:p>
        </w:tc>
        <w:tc>
          <w:tcPr>
            <w:tcW w:w="1232" w:type="dxa"/>
            <w:gridSpan w:val="2"/>
            <w:tcBorders>
              <w:top w:val="single" w:sz="4" w:space="0" w:color="auto"/>
            </w:tcBorders>
          </w:tcPr>
          <w:p w14:paraId="2476AB98" w14:textId="77777777" w:rsidR="003E435A" w:rsidRPr="00206CA1" w:rsidRDefault="003E435A">
            <w:pPr>
              <w:tabs>
                <w:tab w:val="decimal" w:pos="1012"/>
              </w:tabs>
              <w:jc w:val="center"/>
              <w:rPr>
                <w:szCs w:val="22"/>
              </w:rPr>
            </w:pPr>
          </w:p>
        </w:tc>
        <w:tc>
          <w:tcPr>
            <w:tcW w:w="284" w:type="dxa"/>
            <w:gridSpan w:val="2"/>
          </w:tcPr>
          <w:p w14:paraId="77A1B08B" w14:textId="77777777" w:rsidR="003E435A" w:rsidRPr="00206CA1" w:rsidRDefault="003E435A">
            <w:pPr>
              <w:tabs>
                <w:tab w:val="decimal" w:pos="821"/>
              </w:tabs>
              <w:jc w:val="center"/>
              <w:rPr>
                <w:szCs w:val="22"/>
              </w:rPr>
            </w:pPr>
          </w:p>
        </w:tc>
        <w:tc>
          <w:tcPr>
            <w:tcW w:w="1192" w:type="dxa"/>
            <w:gridSpan w:val="2"/>
            <w:tcBorders>
              <w:top w:val="single" w:sz="4" w:space="0" w:color="auto"/>
            </w:tcBorders>
          </w:tcPr>
          <w:p w14:paraId="10FECBE5" w14:textId="77777777" w:rsidR="003E435A" w:rsidRPr="00206CA1" w:rsidRDefault="003E435A">
            <w:pPr>
              <w:tabs>
                <w:tab w:val="decimal" w:pos="1058"/>
              </w:tabs>
              <w:jc w:val="center"/>
              <w:rPr>
                <w:szCs w:val="22"/>
              </w:rPr>
            </w:pPr>
          </w:p>
        </w:tc>
        <w:tc>
          <w:tcPr>
            <w:tcW w:w="287" w:type="dxa"/>
            <w:gridSpan w:val="2"/>
          </w:tcPr>
          <w:p w14:paraId="19E0CC5D" w14:textId="77777777" w:rsidR="003E435A" w:rsidRPr="00206CA1" w:rsidRDefault="003E435A">
            <w:pPr>
              <w:tabs>
                <w:tab w:val="decimal" w:pos="821"/>
              </w:tabs>
              <w:jc w:val="center"/>
              <w:rPr>
                <w:szCs w:val="22"/>
              </w:rPr>
            </w:pPr>
          </w:p>
        </w:tc>
        <w:tc>
          <w:tcPr>
            <w:tcW w:w="1276" w:type="dxa"/>
            <w:gridSpan w:val="2"/>
            <w:tcBorders>
              <w:top w:val="single" w:sz="4" w:space="0" w:color="auto"/>
            </w:tcBorders>
          </w:tcPr>
          <w:p w14:paraId="600CB9CA" w14:textId="77777777" w:rsidR="003E435A" w:rsidRPr="00206CA1" w:rsidRDefault="003E435A">
            <w:pPr>
              <w:tabs>
                <w:tab w:val="decimal" w:pos="1059"/>
              </w:tabs>
              <w:jc w:val="center"/>
              <w:rPr>
                <w:szCs w:val="22"/>
              </w:rPr>
            </w:pPr>
          </w:p>
        </w:tc>
      </w:tr>
      <w:tr w:rsidR="003E435A" w:rsidRPr="00206CA1" w14:paraId="53E137A8" w14:textId="77777777" w:rsidTr="003E435A">
        <w:trPr>
          <w:gridBefore w:val="1"/>
          <w:gridAfter w:val="1"/>
          <w:wBefore w:w="79" w:type="dxa"/>
          <w:wAfter w:w="57" w:type="dxa"/>
          <w:trHeight w:val="236"/>
        </w:trPr>
        <w:tc>
          <w:tcPr>
            <w:tcW w:w="3582" w:type="dxa"/>
          </w:tcPr>
          <w:p w14:paraId="38F3FD76" w14:textId="77777777" w:rsidR="003E435A" w:rsidRPr="00206CA1" w:rsidRDefault="003E435A">
            <w:pPr>
              <w:spacing w:line="240" w:lineRule="atLeast"/>
              <w:rPr>
                <w:b/>
                <w:bCs/>
                <w:i/>
                <w:iCs/>
                <w:szCs w:val="22"/>
              </w:rPr>
            </w:pPr>
            <w:r w:rsidRPr="00206CA1">
              <w:rPr>
                <w:b/>
                <w:bCs/>
                <w:i/>
                <w:iCs/>
                <w:szCs w:val="22"/>
              </w:rPr>
              <w:t>Deferred tax liabilities</w:t>
            </w:r>
          </w:p>
        </w:tc>
        <w:tc>
          <w:tcPr>
            <w:tcW w:w="1276" w:type="dxa"/>
            <w:gridSpan w:val="2"/>
          </w:tcPr>
          <w:p w14:paraId="034F711C" w14:textId="77777777" w:rsidR="003E435A" w:rsidRPr="00206CA1" w:rsidRDefault="003E435A">
            <w:pPr>
              <w:tabs>
                <w:tab w:val="decimal" w:pos="1059"/>
              </w:tabs>
              <w:jc w:val="center"/>
              <w:rPr>
                <w:szCs w:val="22"/>
              </w:rPr>
            </w:pPr>
          </w:p>
        </w:tc>
        <w:tc>
          <w:tcPr>
            <w:tcW w:w="185" w:type="dxa"/>
            <w:gridSpan w:val="2"/>
          </w:tcPr>
          <w:p w14:paraId="19B2FF77" w14:textId="77777777" w:rsidR="003E435A" w:rsidRPr="00206CA1" w:rsidRDefault="003E435A">
            <w:pPr>
              <w:tabs>
                <w:tab w:val="decimal" w:pos="821"/>
              </w:tabs>
              <w:jc w:val="center"/>
              <w:rPr>
                <w:szCs w:val="22"/>
              </w:rPr>
            </w:pPr>
          </w:p>
        </w:tc>
        <w:tc>
          <w:tcPr>
            <w:tcW w:w="1232" w:type="dxa"/>
            <w:gridSpan w:val="2"/>
          </w:tcPr>
          <w:p w14:paraId="02FF25DE" w14:textId="77777777" w:rsidR="003E435A" w:rsidRPr="00206CA1" w:rsidRDefault="003E435A">
            <w:pPr>
              <w:tabs>
                <w:tab w:val="decimal" w:pos="1012"/>
              </w:tabs>
              <w:jc w:val="center"/>
              <w:rPr>
                <w:szCs w:val="22"/>
              </w:rPr>
            </w:pPr>
          </w:p>
        </w:tc>
        <w:tc>
          <w:tcPr>
            <w:tcW w:w="284" w:type="dxa"/>
            <w:gridSpan w:val="2"/>
          </w:tcPr>
          <w:p w14:paraId="115C7185" w14:textId="77777777" w:rsidR="003E435A" w:rsidRPr="00206CA1" w:rsidRDefault="003E435A">
            <w:pPr>
              <w:tabs>
                <w:tab w:val="decimal" w:pos="821"/>
              </w:tabs>
              <w:jc w:val="center"/>
              <w:rPr>
                <w:szCs w:val="22"/>
              </w:rPr>
            </w:pPr>
          </w:p>
        </w:tc>
        <w:tc>
          <w:tcPr>
            <w:tcW w:w="1192" w:type="dxa"/>
            <w:gridSpan w:val="2"/>
          </w:tcPr>
          <w:p w14:paraId="227BB3D1" w14:textId="77777777" w:rsidR="003E435A" w:rsidRPr="00206CA1" w:rsidRDefault="003E435A">
            <w:pPr>
              <w:tabs>
                <w:tab w:val="decimal" w:pos="1058"/>
              </w:tabs>
              <w:jc w:val="center"/>
              <w:rPr>
                <w:szCs w:val="22"/>
              </w:rPr>
            </w:pPr>
          </w:p>
        </w:tc>
        <w:tc>
          <w:tcPr>
            <w:tcW w:w="287" w:type="dxa"/>
            <w:gridSpan w:val="2"/>
          </w:tcPr>
          <w:p w14:paraId="7EAE21C1" w14:textId="77777777" w:rsidR="003E435A" w:rsidRPr="00206CA1" w:rsidRDefault="003E435A">
            <w:pPr>
              <w:tabs>
                <w:tab w:val="decimal" w:pos="821"/>
              </w:tabs>
              <w:jc w:val="center"/>
              <w:rPr>
                <w:szCs w:val="22"/>
              </w:rPr>
            </w:pPr>
          </w:p>
        </w:tc>
        <w:tc>
          <w:tcPr>
            <w:tcW w:w="1276" w:type="dxa"/>
            <w:gridSpan w:val="2"/>
          </w:tcPr>
          <w:p w14:paraId="7951D83B" w14:textId="77777777" w:rsidR="003E435A" w:rsidRPr="00206CA1" w:rsidRDefault="003E435A">
            <w:pPr>
              <w:tabs>
                <w:tab w:val="decimal" w:pos="1059"/>
              </w:tabs>
              <w:jc w:val="center"/>
              <w:rPr>
                <w:szCs w:val="22"/>
              </w:rPr>
            </w:pPr>
          </w:p>
        </w:tc>
      </w:tr>
      <w:tr w:rsidR="003E435A" w:rsidRPr="00206CA1" w14:paraId="73EB8935" w14:textId="77777777" w:rsidTr="003E435A">
        <w:trPr>
          <w:gridBefore w:val="1"/>
          <w:gridAfter w:val="1"/>
          <w:wBefore w:w="79" w:type="dxa"/>
          <w:wAfter w:w="57" w:type="dxa"/>
          <w:trHeight w:val="272"/>
        </w:trPr>
        <w:tc>
          <w:tcPr>
            <w:tcW w:w="3582" w:type="dxa"/>
          </w:tcPr>
          <w:p w14:paraId="02211B5A" w14:textId="77777777" w:rsidR="003E435A" w:rsidRPr="00206CA1" w:rsidRDefault="003E435A">
            <w:pPr>
              <w:spacing w:line="240" w:lineRule="atLeast"/>
              <w:rPr>
                <w:szCs w:val="22"/>
              </w:rPr>
            </w:pPr>
            <w:r w:rsidRPr="00206CA1">
              <w:rPr>
                <w:szCs w:val="22"/>
              </w:rPr>
              <w:t>Other financial assets</w:t>
            </w:r>
          </w:p>
        </w:tc>
        <w:tc>
          <w:tcPr>
            <w:tcW w:w="1276" w:type="dxa"/>
            <w:gridSpan w:val="2"/>
          </w:tcPr>
          <w:p w14:paraId="4B22EDB6" w14:textId="77777777" w:rsidR="003E435A" w:rsidRPr="00206CA1" w:rsidRDefault="003E435A">
            <w:pPr>
              <w:jc w:val="right"/>
              <w:rPr>
                <w:szCs w:val="22"/>
              </w:rPr>
            </w:pPr>
            <w:r w:rsidRPr="00206CA1">
              <w:rPr>
                <w:szCs w:val="22"/>
                <w:lang w:bidi="th-TH"/>
              </w:rPr>
              <w:t>-</w:t>
            </w:r>
          </w:p>
        </w:tc>
        <w:tc>
          <w:tcPr>
            <w:tcW w:w="185" w:type="dxa"/>
            <w:gridSpan w:val="2"/>
          </w:tcPr>
          <w:p w14:paraId="16064ACB" w14:textId="77777777" w:rsidR="003E435A" w:rsidRPr="00206CA1" w:rsidRDefault="003E435A">
            <w:pPr>
              <w:jc w:val="right"/>
              <w:rPr>
                <w:szCs w:val="22"/>
              </w:rPr>
            </w:pPr>
          </w:p>
        </w:tc>
        <w:tc>
          <w:tcPr>
            <w:tcW w:w="1232" w:type="dxa"/>
            <w:gridSpan w:val="2"/>
          </w:tcPr>
          <w:p w14:paraId="0A7018E7" w14:textId="77777777" w:rsidR="003E435A" w:rsidRPr="00206CA1" w:rsidRDefault="003E435A">
            <w:pPr>
              <w:pStyle w:val="Heading2"/>
              <w:keepNext w:val="0"/>
              <w:keepLines w:val="0"/>
              <w:numPr>
                <w:ilvl w:val="0"/>
                <w:numId w:val="0"/>
              </w:numPr>
              <w:spacing w:before="0" w:after="0" w:line="240" w:lineRule="atLeast"/>
              <w:jc w:val="right"/>
              <w:rPr>
                <w:b w:val="0"/>
                <w:bCs/>
                <w:i w:val="0"/>
                <w:iCs/>
                <w:szCs w:val="22"/>
              </w:rPr>
            </w:pPr>
            <w:r w:rsidRPr="00206CA1">
              <w:rPr>
                <w:b w:val="0"/>
                <w:bCs/>
                <w:i w:val="0"/>
                <w:iCs/>
              </w:rPr>
              <w:t>-</w:t>
            </w:r>
          </w:p>
        </w:tc>
        <w:tc>
          <w:tcPr>
            <w:tcW w:w="284" w:type="dxa"/>
            <w:gridSpan w:val="2"/>
          </w:tcPr>
          <w:p w14:paraId="09781084" w14:textId="77777777" w:rsidR="003E435A" w:rsidRPr="00206CA1" w:rsidRDefault="003E435A">
            <w:pPr>
              <w:jc w:val="right"/>
              <w:rPr>
                <w:szCs w:val="22"/>
              </w:rPr>
            </w:pPr>
          </w:p>
        </w:tc>
        <w:tc>
          <w:tcPr>
            <w:tcW w:w="1192" w:type="dxa"/>
            <w:gridSpan w:val="2"/>
          </w:tcPr>
          <w:p w14:paraId="5E1E4D13" w14:textId="77777777" w:rsidR="003E435A" w:rsidRPr="00206CA1" w:rsidRDefault="003E435A">
            <w:pPr>
              <w:jc w:val="right"/>
              <w:rPr>
                <w:szCs w:val="22"/>
              </w:rPr>
            </w:pPr>
            <w:r w:rsidRPr="00206CA1">
              <w:t>249</w:t>
            </w:r>
          </w:p>
        </w:tc>
        <w:tc>
          <w:tcPr>
            <w:tcW w:w="287" w:type="dxa"/>
            <w:gridSpan w:val="2"/>
          </w:tcPr>
          <w:p w14:paraId="4B7FC9CA" w14:textId="77777777" w:rsidR="003E435A" w:rsidRPr="00206CA1" w:rsidRDefault="003E435A">
            <w:pPr>
              <w:jc w:val="right"/>
              <w:rPr>
                <w:szCs w:val="22"/>
              </w:rPr>
            </w:pPr>
          </w:p>
        </w:tc>
        <w:tc>
          <w:tcPr>
            <w:tcW w:w="1276" w:type="dxa"/>
            <w:gridSpan w:val="2"/>
          </w:tcPr>
          <w:p w14:paraId="006D15D7" w14:textId="77777777" w:rsidR="003E435A" w:rsidRPr="00206CA1" w:rsidRDefault="003E435A">
            <w:pPr>
              <w:jc w:val="right"/>
              <w:rPr>
                <w:szCs w:val="22"/>
              </w:rPr>
            </w:pPr>
            <w:r w:rsidRPr="00206CA1">
              <w:t>249</w:t>
            </w:r>
          </w:p>
        </w:tc>
      </w:tr>
      <w:tr w:rsidR="003E435A" w:rsidRPr="00206CA1" w14:paraId="6F9C331D" w14:textId="77777777" w:rsidTr="003E435A">
        <w:trPr>
          <w:gridBefore w:val="1"/>
          <w:gridAfter w:val="1"/>
          <w:wBefore w:w="79" w:type="dxa"/>
          <w:wAfter w:w="57" w:type="dxa"/>
          <w:trHeight w:val="272"/>
        </w:trPr>
        <w:tc>
          <w:tcPr>
            <w:tcW w:w="3582" w:type="dxa"/>
          </w:tcPr>
          <w:p w14:paraId="2DFBA79F" w14:textId="77777777" w:rsidR="003E435A" w:rsidRPr="00206CA1" w:rsidRDefault="003E435A">
            <w:pPr>
              <w:spacing w:line="240" w:lineRule="atLeast"/>
              <w:rPr>
                <w:szCs w:val="22"/>
              </w:rPr>
            </w:pPr>
            <w:r w:rsidRPr="00206CA1">
              <w:rPr>
                <w:szCs w:val="22"/>
              </w:rPr>
              <w:t>Debentures</w:t>
            </w:r>
          </w:p>
        </w:tc>
        <w:tc>
          <w:tcPr>
            <w:tcW w:w="1276" w:type="dxa"/>
            <w:gridSpan w:val="2"/>
          </w:tcPr>
          <w:p w14:paraId="2A5A5D66" w14:textId="77777777" w:rsidR="003E435A" w:rsidRPr="00206CA1" w:rsidRDefault="003E435A">
            <w:pPr>
              <w:jc w:val="right"/>
              <w:rPr>
                <w:szCs w:val="22"/>
              </w:rPr>
            </w:pPr>
            <w:r w:rsidRPr="00206CA1">
              <w:rPr>
                <w:szCs w:val="22"/>
                <w:lang w:val="en-US" w:bidi="th-TH"/>
              </w:rPr>
              <w:t>445</w:t>
            </w:r>
          </w:p>
        </w:tc>
        <w:tc>
          <w:tcPr>
            <w:tcW w:w="185" w:type="dxa"/>
            <w:gridSpan w:val="2"/>
          </w:tcPr>
          <w:p w14:paraId="67BDD557" w14:textId="77777777" w:rsidR="003E435A" w:rsidRPr="00206CA1" w:rsidRDefault="003E435A">
            <w:pPr>
              <w:jc w:val="right"/>
              <w:rPr>
                <w:szCs w:val="22"/>
              </w:rPr>
            </w:pPr>
          </w:p>
        </w:tc>
        <w:tc>
          <w:tcPr>
            <w:tcW w:w="1232" w:type="dxa"/>
            <w:gridSpan w:val="2"/>
          </w:tcPr>
          <w:p w14:paraId="78AE48CA" w14:textId="77777777" w:rsidR="003E435A" w:rsidRPr="00206CA1" w:rsidRDefault="003E435A">
            <w:pPr>
              <w:pStyle w:val="Heading2"/>
              <w:keepNext w:val="0"/>
              <w:keepLines w:val="0"/>
              <w:numPr>
                <w:ilvl w:val="0"/>
                <w:numId w:val="0"/>
              </w:numPr>
              <w:spacing w:before="0" w:after="0" w:line="240" w:lineRule="atLeast"/>
              <w:ind w:right="-76"/>
              <w:jc w:val="right"/>
              <w:rPr>
                <w:b w:val="0"/>
                <w:bCs/>
                <w:i w:val="0"/>
                <w:iCs/>
                <w:szCs w:val="22"/>
                <w:lang w:bidi="th-TH"/>
              </w:rPr>
            </w:pPr>
            <w:r w:rsidRPr="00206CA1">
              <w:rPr>
                <w:b w:val="0"/>
                <w:bCs/>
                <w:i w:val="0"/>
                <w:iCs/>
              </w:rPr>
              <w:t>(295)</w:t>
            </w:r>
          </w:p>
        </w:tc>
        <w:tc>
          <w:tcPr>
            <w:tcW w:w="284" w:type="dxa"/>
            <w:gridSpan w:val="2"/>
          </w:tcPr>
          <w:p w14:paraId="512B5396" w14:textId="77777777" w:rsidR="003E435A" w:rsidRPr="00206CA1" w:rsidRDefault="003E435A">
            <w:pPr>
              <w:rPr>
                <w:szCs w:val="22"/>
              </w:rPr>
            </w:pPr>
          </w:p>
        </w:tc>
        <w:tc>
          <w:tcPr>
            <w:tcW w:w="1192" w:type="dxa"/>
            <w:gridSpan w:val="2"/>
          </w:tcPr>
          <w:p w14:paraId="0632720B" w14:textId="77777777" w:rsidR="003E435A" w:rsidRPr="00206CA1" w:rsidRDefault="003E435A">
            <w:pPr>
              <w:jc w:val="right"/>
              <w:rPr>
                <w:szCs w:val="22"/>
              </w:rPr>
            </w:pPr>
            <w:r w:rsidRPr="00206CA1">
              <w:t>-</w:t>
            </w:r>
          </w:p>
        </w:tc>
        <w:tc>
          <w:tcPr>
            <w:tcW w:w="287" w:type="dxa"/>
            <w:gridSpan w:val="2"/>
          </w:tcPr>
          <w:p w14:paraId="584DCD96" w14:textId="77777777" w:rsidR="003E435A" w:rsidRPr="00206CA1" w:rsidRDefault="003E435A">
            <w:pPr>
              <w:jc w:val="right"/>
              <w:rPr>
                <w:szCs w:val="22"/>
              </w:rPr>
            </w:pPr>
          </w:p>
        </w:tc>
        <w:tc>
          <w:tcPr>
            <w:tcW w:w="1276" w:type="dxa"/>
            <w:gridSpan w:val="2"/>
          </w:tcPr>
          <w:p w14:paraId="3BD4D92C" w14:textId="77777777" w:rsidR="003E435A" w:rsidRPr="00206CA1" w:rsidRDefault="003E435A">
            <w:pPr>
              <w:jc w:val="right"/>
              <w:rPr>
                <w:szCs w:val="22"/>
              </w:rPr>
            </w:pPr>
            <w:r w:rsidRPr="00206CA1">
              <w:t>150</w:t>
            </w:r>
          </w:p>
        </w:tc>
      </w:tr>
      <w:tr w:rsidR="003E435A" w:rsidRPr="00206CA1" w14:paraId="16ACA4F7" w14:textId="77777777" w:rsidTr="003E435A">
        <w:trPr>
          <w:gridBefore w:val="1"/>
          <w:gridAfter w:val="1"/>
          <w:wBefore w:w="79" w:type="dxa"/>
          <w:wAfter w:w="57" w:type="dxa"/>
          <w:trHeight w:val="272"/>
        </w:trPr>
        <w:tc>
          <w:tcPr>
            <w:tcW w:w="3582" w:type="dxa"/>
          </w:tcPr>
          <w:p w14:paraId="5661E056" w14:textId="77777777" w:rsidR="003E435A" w:rsidRPr="00206CA1" w:rsidRDefault="003E435A">
            <w:pPr>
              <w:spacing w:line="240" w:lineRule="atLeast"/>
              <w:rPr>
                <w:szCs w:val="22"/>
              </w:rPr>
            </w:pPr>
            <w:r w:rsidRPr="00206CA1">
              <w:rPr>
                <w:szCs w:val="22"/>
              </w:rPr>
              <w:t>Derivatives</w:t>
            </w:r>
          </w:p>
        </w:tc>
        <w:tc>
          <w:tcPr>
            <w:tcW w:w="1276" w:type="dxa"/>
            <w:gridSpan w:val="2"/>
          </w:tcPr>
          <w:p w14:paraId="03E82660" w14:textId="77777777" w:rsidR="003E435A" w:rsidRPr="00206CA1" w:rsidRDefault="003E435A">
            <w:pPr>
              <w:jc w:val="right"/>
              <w:rPr>
                <w:szCs w:val="22"/>
              </w:rPr>
            </w:pPr>
            <w:r w:rsidRPr="00206CA1">
              <w:rPr>
                <w:szCs w:val="22"/>
                <w:lang w:val="en-US"/>
              </w:rPr>
              <w:t>113</w:t>
            </w:r>
          </w:p>
        </w:tc>
        <w:tc>
          <w:tcPr>
            <w:tcW w:w="185" w:type="dxa"/>
            <w:gridSpan w:val="2"/>
          </w:tcPr>
          <w:p w14:paraId="7C14F043" w14:textId="77777777" w:rsidR="003E435A" w:rsidRPr="00206CA1" w:rsidRDefault="003E435A">
            <w:pPr>
              <w:jc w:val="right"/>
              <w:rPr>
                <w:szCs w:val="22"/>
              </w:rPr>
            </w:pPr>
          </w:p>
        </w:tc>
        <w:tc>
          <w:tcPr>
            <w:tcW w:w="1232" w:type="dxa"/>
            <w:gridSpan w:val="2"/>
          </w:tcPr>
          <w:p w14:paraId="4A522DCE" w14:textId="77777777" w:rsidR="003E435A" w:rsidRPr="00206CA1" w:rsidRDefault="003E435A">
            <w:pPr>
              <w:pStyle w:val="Heading2"/>
              <w:keepNext w:val="0"/>
              <w:keepLines w:val="0"/>
              <w:numPr>
                <w:ilvl w:val="0"/>
                <w:numId w:val="0"/>
              </w:numPr>
              <w:spacing w:before="0" w:after="0" w:line="240" w:lineRule="atLeast"/>
              <w:ind w:right="-76"/>
              <w:jc w:val="right"/>
              <w:rPr>
                <w:b w:val="0"/>
                <w:bCs/>
                <w:i w:val="0"/>
                <w:iCs/>
                <w:szCs w:val="22"/>
              </w:rPr>
            </w:pPr>
            <w:r w:rsidRPr="00206CA1">
              <w:rPr>
                <w:b w:val="0"/>
                <w:bCs/>
                <w:i w:val="0"/>
                <w:iCs/>
              </w:rPr>
              <w:t>(113)</w:t>
            </w:r>
          </w:p>
        </w:tc>
        <w:tc>
          <w:tcPr>
            <w:tcW w:w="284" w:type="dxa"/>
            <w:gridSpan w:val="2"/>
          </w:tcPr>
          <w:p w14:paraId="4DB40E3A" w14:textId="77777777" w:rsidR="003E435A" w:rsidRPr="00206CA1" w:rsidRDefault="003E435A">
            <w:pPr>
              <w:jc w:val="right"/>
              <w:rPr>
                <w:szCs w:val="22"/>
              </w:rPr>
            </w:pPr>
          </w:p>
        </w:tc>
        <w:tc>
          <w:tcPr>
            <w:tcW w:w="1192" w:type="dxa"/>
            <w:gridSpan w:val="2"/>
          </w:tcPr>
          <w:p w14:paraId="0F92B179" w14:textId="77777777" w:rsidR="003E435A" w:rsidRPr="00206CA1" w:rsidRDefault="003E435A">
            <w:pPr>
              <w:jc w:val="right"/>
              <w:rPr>
                <w:szCs w:val="22"/>
              </w:rPr>
            </w:pPr>
            <w:r w:rsidRPr="00206CA1">
              <w:t>-</w:t>
            </w:r>
          </w:p>
        </w:tc>
        <w:tc>
          <w:tcPr>
            <w:tcW w:w="287" w:type="dxa"/>
            <w:gridSpan w:val="2"/>
          </w:tcPr>
          <w:p w14:paraId="09AF1FBD" w14:textId="77777777" w:rsidR="003E435A" w:rsidRPr="00206CA1" w:rsidRDefault="003E435A">
            <w:pPr>
              <w:jc w:val="right"/>
              <w:rPr>
                <w:szCs w:val="22"/>
              </w:rPr>
            </w:pPr>
          </w:p>
        </w:tc>
        <w:tc>
          <w:tcPr>
            <w:tcW w:w="1276" w:type="dxa"/>
            <w:gridSpan w:val="2"/>
          </w:tcPr>
          <w:p w14:paraId="1E6152A7" w14:textId="77777777" w:rsidR="003E435A" w:rsidRPr="00206CA1" w:rsidRDefault="003E435A">
            <w:pPr>
              <w:jc w:val="right"/>
              <w:rPr>
                <w:szCs w:val="22"/>
              </w:rPr>
            </w:pPr>
            <w:r w:rsidRPr="00206CA1">
              <w:t>-</w:t>
            </w:r>
          </w:p>
        </w:tc>
      </w:tr>
      <w:tr w:rsidR="003E435A" w:rsidRPr="00206CA1" w14:paraId="594B4E70" w14:textId="77777777" w:rsidTr="003E435A">
        <w:trPr>
          <w:gridBefore w:val="1"/>
          <w:gridAfter w:val="1"/>
          <w:wBefore w:w="79" w:type="dxa"/>
          <w:wAfter w:w="57" w:type="dxa"/>
          <w:trHeight w:val="208"/>
        </w:trPr>
        <w:tc>
          <w:tcPr>
            <w:tcW w:w="3582" w:type="dxa"/>
          </w:tcPr>
          <w:p w14:paraId="78415877" w14:textId="77777777" w:rsidR="003E435A" w:rsidRPr="00206CA1" w:rsidRDefault="003E435A">
            <w:pPr>
              <w:spacing w:line="240" w:lineRule="atLeast"/>
              <w:rPr>
                <w:b/>
                <w:bCs/>
                <w:szCs w:val="22"/>
              </w:rPr>
            </w:pPr>
            <w:r w:rsidRPr="00206CA1">
              <w:rPr>
                <w:b/>
                <w:bCs/>
                <w:szCs w:val="22"/>
              </w:rPr>
              <w:t>Total</w:t>
            </w:r>
          </w:p>
        </w:tc>
        <w:tc>
          <w:tcPr>
            <w:tcW w:w="1276" w:type="dxa"/>
            <w:gridSpan w:val="2"/>
            <w:tcBorders>
              <w:top w:val="single" w:sz="4" w:space="0" w:color="auto"/>
              <w:bottom w:val="single" w:sz="4" w:space="0" w:color="auto"/>
            </w:tcBorders>
          </w:tcPr>
          <w:p w14:paraId="7DEBCB08" w14:textId="77777777" w:rsidR="003E435A" w:rsidRPr="00206CA1" w:rsidRDefault="003E435A">
            <w:pPr>
              <w:jc w:val="right"/>
              <w:rPr>
                <w:b/>
                <w:bCs/>
                <w:szCs w:val="22"/>
              </w:rPr>
            </w:pPr>
            <w:r w:rsidRPr="00206CA1">
              <w:rPr>
                <w:b/>
                <w:bCs/>
                <w:szCs w:val="22"/>
                <w:lang w:val="en-US"/>
              </w:rPr>
              <w:t>558</w:t>
            </w:r>
          </w:p>
        </w:tc>
        <w:tc>
          <w:tcPr>
            <w:tcW w:w="185" w:type="dxa"/>
            <w:gridSpan w:val="2"/>
          </w:tcPr>
          <w:p w14:paraId="59D8F135" w14:textId="77777777" w:rsidR="003E435A" w:rsidRPr="00206CA1" w:rsidRDefault="003E435A">
            <w:pPr>
              <w:jc w:val="right"/>
              <w:rPr>
                <w:b/>
                <w:bCs/>
                <w:szCs w:val="22"/>
              </w:rPr>
            </w:pPr>
          </w:p>
        </w:tc>
        <w:tc>
          <w:tcPr>
            <w:tcW w:w="1232" w:type="dxa"/>
            <w:gridSpan w:val="2"/>
            <w:tcBorders>
              <w:top w:val="single" w:sz="4" w:space="0" w:color="auto"/>
              <w:bottom w:val="single" w:sz="4" w:space="0" w:color="auto"/>
            </w:tcBorders>
          </w:tcPr>
          <w:p w14:paraId="72AA6F78" w14:textId="77777777" w:rsidR="003E435A" w:rsidRPr="00206CA1" w:rsidRDefault="003E435A">
            <w:pPr>
              <w:pStyle w:val="Heading2"/>
              <w:keepNext w:val="0"/>
              <w:keepLines w:val="0"/>
              <w:numPr>
                <w:ilvl w:val="0"/>
                <w:numId w:val="0"/>
              </w:numPr>
              <w:spacing w:before="0" w:after="0" w:line="240" w:lineRule="atLeast"/>
              <w:ind w:right="-76"/>
              <w:jc w:val="right"/>
              <w:rPr>
                <w:i w:val="0"/>
                <w:iCs/>
                <w:szCs w:val="22"/>
              </w:rPr>
            </w:pPr>
            <w:r w:rsidRPr="00206CA1">
              <w:rPr>
                <w:i w:val="0"/>
                <w:iCs/>
              </w:rPr>
              <w:t>(408)</w:t>
            </w:r>
          </w:p>
        </w:tc>
        <w:tc>
          <w:tcPr>
            <w:tcW w:w="284" w:type="dxa"/>
            <w:gridSpan w:val="2"/>
          </w:tcPr>
          <w:p w14:paraId="0F833A0B" w14:textId="77777777" w:rsidR="003E435A" w:rsidRPr="00206CA1" w:rsidRDefault="003E435A">
            <w:pPr>
              <w:jc w:val="right"/>
              <w:rPr>
                <w:b/>
                <w:szCs w:val="22"/>
              </w:rPr>
            </w:pPr>
          </w:p>
        </w:tc>
        <w:tc>
          <w:tcPr>
            <w:tcW w:w="1192" w:type="dxa"/>
            <w:gridSpan w:val="2"/>
            <w:tcBorders>
              <w:top w:val="single" w:sz="4" w:space="0" w:color="auto"/>
              <w:bottom w:val="single" w:sz="4" w:space="0" w:color="auto"/>
            </w:tcBorders>
          </w:tcPr>
          <w:p w14:paraId="38567DC1" w14:textId="77777777" w:rsidR="003E435A" w:rsidRPr="00206CA1" w:rsidRDefault="003E435A">
            <w:pPr>
              <w:jc w:val="right"/>
              <w:rPr>
                <w:b/>
                <w:szCs w:val="22"/>
              </w:rPr>
            </w:pPr>
            <w:r w:rsidRPr="00206CA1">
              <w:rPr>
                <w:b/>
              </w:rPr>
              <w:t>249</w:t>
            </w:r>
          </w:p>
        </w:tc>
        <w:tc>
          <w:tcPr>
            <w:tcW w:w="287" w:type="dxa"/>
            <w:gridSpan w:val="2"/>
          </w:tcPr>
          <w:p w14:paraId="69233312" w14:textId="77777777" w:rsidR="003E435A" w:rsidRPr="00206CA1" w:rsidRDefault="003E435A">
            <w:pPr>
              <w:jc w:val="right"/>
              <w:rPr>
                <w:b/>
                <w:szCs w:val="22"/>
              </w:rPr>
            </w:pPr>
          </w:p>
        </w:tc>
        <w:tc>
          <w:tcPr>
            <w:tcW w:w="1276" w:type="dxa"/>
            <w:gridSpan w:val="2"/>
            <w:tcBorders>
              <w:top w:val="single" w:sz="4" w:space="0" w:color="auto"/>
              <w:bottom w:val="single" w:sz="4" w:space="0" w:color="auto"/>
            </w:tcBorders>
          </w:tcPr>
          <w:p w14:paraId="066B3134" w14:textId="77777777" w:rsidR="003E435A" w:rsidRPr="00206CA1" w:rsidRDefault="003E435A">
            <w:pPr>
              <w:jc w:val="right"/>
              <w:rPr>
                <w:b/>
                <w:szCs w:val="22"/>
              </w:rPr>
            </w:pPr>
            <w:r w:rsidRPr="00206CA1">
              <w:rPr>
                <w:b/>
              </w:rPr>
              <w:t>399</w:t>
            </w:r>
          </w:p>
        </w:tc>
      </w:tr>
      <w:tr w:rsidR="003E435A" w:rsidRPr="00206CA1" w14:paraId="6C5FB110" w14:textId="77777777" w:rsidTr="003E435A">
        <w:trPr>
          <w:gridBefore w:val="1"/>
          <w:gridAfter w:val="1"/>
          <w:wBefore w:w="79" w:type="dxa"/>
          <w:wAfter w:w="57" w:type="dxa"/>
          <w:trHeight w:val="100"/>
        </w:trPr>
        <w:tc>
          <w:tcPr>
            <w:tcW w:w="3582" w:type="dxa"/>
          </w:tcPr>
          <w:p w14:paraId="390D0185" w14:textId="77777777" w:rsidR="003E435A" w:rsidRPr="00206CA1" w:rsidRDefault="003E435A">
            <w:pPr>
              <w:spacing w:line="240" w:lineRule="atLeast"/>
              <w:rPr>
                <w:b/>
                <w:bCs/>
                <w:szCs w:val="22"/>
              </w:rPr>
            </w:pPr>
          </w:p>
        </w:tc>
        <w:tc>
          <w:tcPr>
            <w:tcW w:w="1276" w:type="dxa"/>
            <w:gridSpan w:val="2"/>
            <w:tcBorders>
              <w:top w:val="single" w:sz="4" w:space="0" w:color="auto"/>
            </w:tcBorders>
          </w:tcPr>
          <w:p w14:paraId="43001532" w14:textId="77777777" w:rsidR="003E435A" w:rsidRPr="00206CA1" w:rsidRDefault="003E435A">
            <w:pPr>
              <w:tabs>
                <w:tab w:val="decimal" w:pos="1059"/>
              </w:tabs>
              <w:jc w:val="center"/>
              <w:rPr>
                <w:b/>
                <w:bCs/>
                <w:szCs w:val="22"/>
              </w:rPr>
            </w:pPr>
          </w:p>
        </w:tc>
        <w:tc>
          <w:tcPr>
            <w:tcW w:w="185" w:type="dxa"/>
            <w:gridSpan w:val="2"/>
          </w:tcPr>
          <w:p w14:paraId="7539FCBF" w14:textId="77777777" w:rsidR="003E435A" w:rsidRPr="00206CA1" w:rsidRDefault="003E435A">
            <w:pPr>
              <w:tabs>
                <w:tab w:val="decimal" w:pos="821"/>
              </w:tabs>
              <w:jc w:val="center"/>
              <w:rPr>
                <w:b/>
                <w:bCs/>
                <w:szCs w:val="22"/>
              </w:rPr>
            </w:pPr>
          </w:p>
        </w:tc>
        <w:tc>
          <w:tcPr>
            <w:tcW w:w="1232" w:type="dxa"/>
            <w:gridSpan w:val="2"/>
            <w:tcBorders>
              <w:top w:val="single" w:sz="4" w:space="0" w:color="auto"/>
            </w:tcBorders>
          </w:tcPr>
          <w:p w14:paraId="4CA22692" w14:textId="77777777" w:rsidR="003E435A" w:rsidRPr="00206CA1" w:rsidRDefault="003E435A">
            <w:pPr>
              <w:ind w:right="-76"/>
              <w:jc w:val="right"/>
              <w:rPr>
                <w:bCs/>
                <w:iCs/>
                <w:szCs w:val="22"/>
              </w:rPr>
            </w:pPr>
          </w:p>
        </w:tc>
        <w:tc>
          <w:tcPr>
            <w:tcW w:w="284" w:type="dxa"/>
            <w:gridSpan w:val="2"/>
          </w:tcPr>
          <w:p w14:paraId="03AE7A32" w14:textId="77777777" w:rsidR="003E435A" w:rsidRPr="00206CA1" w:rsidRDefault="003E435A">
            <w:pPr>
              <w:tabs>
                <w:tab w:val="decimal" w:pos="821"/>
              </w:tabs>
              <w:jc w:val="center"/>
              <w:rPr>
                <w:b/>
                <w:bCs/>
                <w:szCs w:val="22"/>
              </w:rPr>
            </w:pPr>
          </w:p>
        </w:tc>
        <w:tc>
          <w:tcPr>
            <w:tcW w:w="1192" w:type="dxa"/>
            <w:gridSpan w:val="2"/>
            <w:tcBorders>
              <w:top w:val="single" w:sz="4" w:space="0" w:color="auto"/>
            </w:tcBorders>
          </w:tcPr>
          <w:p w14:paraId="57928AC2" w14:textId="77777777" w:rsidR="003E435A" w:rsidRPr="00206CA1" w:rsidRDefault="003E435A">
            <w:pPr>
              <w:jc w:val="right"/>
              <w:rPr>
                <w:b/>
                <w:bCs/>
                <w:szCs w:val="22"/>
              </w:rPr>
            </w:pPr>
          </w:p>
        </w:tc>
        <w:tc>
          <w:tcPr>
            <w:tcW w:w="287" w:type="dxa"/>
            <w:gridSpan w:val="2"/>
          </w:tcPr>
          <w:p w14:paraId="2BE20FF7" w14:textId="77777777" w:rsidR="003E435A" w:rsidRPr="00206CA1" w:rsidRDefault="003E435A">
            <w:pPr>
              <w:tabs>
                <w:tab w:val="decimal" w:pos="821"/>
              </w:tabs>
              <w:jc w:val="center"/>
              <w:rPr>
                <w:b/>
                <w:bCs/>
                <w:szCs w:val="22"/>
              </w:rPr>
            </w:pPr>
          </w:p>
        </w:tc>
        <w:tc>
          <w:tcPr>
            <w:tcW w:w="1276" w:type="dxa"/>
            <w:gridSpan w:val="2"/>
            <w:tcBorders>
              <w:top w:val="single" w:sz="4" w:space="0" w:color="auto"/>
            </w:tcBorders>
          </w:tcPr>
          <w:p w14:paraId="1A8B4841" w14:textId="77777777" w:rsidR="003E435A" w:rsidRPr="00206CA1" w:rsidRDefault="003E435A">
            <w:pPr>
              <w:jc w:val="right"/>
              <w:rPr>
                <w:b/>
                <w:bCs/>
                <w:szCs w:val="22"/>
              </w:rPr>
            </w:pPr>
          </w:p>
        </w:tc>
      </w:tr>
      <w:tr w:rsidR="003E435A" w:rsidRPr="00206CA1" w14:paraId="48CDAEE2" w14:textId="77777777" w:rsidTr="003E435A">
        <w:trPr>
          <w:gridBefore w:val="1"/>
          <w:gridAfter w:val="1"/>
          <w:wBefore w:w="79" w:type="dxa"/>
          <w:wAfter w:w="57" w:type="dxa"/>
          <w:trHeight w:val="272"/>
        </w:trPr>
        <w:tc>
          <w:tcPr>
            <w:tcW w:w="3582" w:type="dxa"/>
          </w:tcPr>
          <w:p w14:paraId="2E18AFA5" w14:textId="77777777" w:rsidR="003E435A" w:rsidRPr="00206CA1" w:rsidRDefault="003E435A">
            <w:pPr>
              <w:spacing w:line="240" w:lineRule="atLeast"/>
              <w:rPr>
                <w:b/>
                <w:bCs/>
                <w:szCs w:val="22"/>
              </w:rPr>
            </w:pPr>
            <w:r w:rsidRPr="00206CA1">
              <w:rPr>
                <w:b/>
                <w:bCs/>
                <w:szCs w:val="22"/>
              </w:rPr>
              <w:t>Net</w:t>
            </w:r>
          </w:p>
        </w:tc>
        <w:tc>
          <w:tcPr>
            <w:tcW w:w="1276" w:type="dxa"/>
            <w:gridSpan w:val="2"/>
            <w:tcBorders>
              <w:bottom w:val="double" w:sz="4" w:space="0" w:color="auto"/>
            </w:tcBorders>
          </w:tcPr>
          <w:p w14:paraId="04171819" w14:textId="77777777" w:rsidR="003E435A" w:rsidRPr="00206CA1" w:rsidRDefault="003E435A">
            <w:pPr>
              <w:tabs>
                <w:tab w:val="decimal" w:pos="1059"/>
              </w:tabs>
              <w:jc w:val="center"/>
              <w:rPr>
                <w:b/>
                <w:bCs/>
                <w:szCs w:val="22"/>
              </w:rPr>
            </w:pPr>
            <w:r w:rsidRPr="00206CA1">
              <w:rPr>
                <w:b/>
                <w:bCs/>
                <w:szCs w:val="22"/>
                <w:lang w:val="en-US"/>
              </w:rPr>
              <w:t>156</w:t>
            </w:r>
            <w:r w:rsidRPr="00206CA1">
              <w:rPr>
                <w:b/>
                <w:bCs/>
                <w:szCs w:val="22"/>
              </w:rPr>
              <w:t>,</w:t>
            </w:r>
            <w:r w:rsidRPr="00206CA1">
              <w:rPr>
                <w:b/>
                <w:bCs/>
                <w:szCs w:val="22"/>
                <w:lang w:val="en-US"/>
              </w:rPr>
              <w:t>086</w:t>
            </w:r>
          </w:p>
        </w:tc>
        <w:tc>
          <w:tcPr>
            <w:tcW w:w="185" w:type="dxa"/>
            <w:gridSpan w:val="2"/>
          </w:tcPr>
          <w:p w14:paraId="050431AE" w14:textId="77777777" w:rsidR="003E435A" w:rsidRPr="00206CA1" w:rsidRDefault="003E435A">
            <w:pPr>
              <w:tabs>
                <w:tab w:val="decimal" w:pos="821"/>
              </w:tabs>
              <w:jc w:val="center"/>
              <w:rPr>
                <w:b/>
                <w:bCs/>
                <w:szCs w:val="22"/>
              </w:rPr>
            </w:pPr>
          </w:p>
        </w:tc>
        <w:tc>
          <w:tcPr>
            <w:tcW w:w="1232" w:type="dxa"/>
            <w:gridSpan w:val="2"/>
            <w:tcBorders>
              <w:bottom w:val="double" w:sz="4" w:space="0" w:color="auto"/>
            </w:tcBorders>
          </w:tcPr>
          <w:p w14:paraId="0CF29557" w14:textId="77777777" w:rsidR="003E435A" w:rsidRPr="00206CA1" w:rsidRDefault="003E435A">
            <w:pPr>
              <w:pStyle w:val="Heading2"/>
              <w:keepNext w:val="0"/>
              <w:keepLines w:val="0"/>
              <w:numPr>
                <w:ilvl w:val="0"/>
                <w:numId w:val="0"/>
              </w:numPr>
              <w:spacing w:before="0" w:after="0" w:line="240" w:lineRule="atLeast"/>
              <w:ind w:right="-76"/>
              <w:jc w:val="right"/>
              <w:rPr>
                <w:i w:val="0"/>
                <w:iCs/>
                <w:szCs w:val="22"/>
              </w:rPr>
            </w:pPr>
            <w:r w:rsidRPr="00206CA1">
              <w:rPr>
                <w:i w:val="0"/>
                <w:iCs/>
              </w:rPr>
              <w:t>(5,957)</w:t>
            </w:r>
          </w:p>
        </w:tc>
        <w:tc>
          <w:tcPr>
            <w:tcW w:w="284" w:type="dxa"/>
            <w:gridSpan w:val="2"/>
          </w:tcPr>
          <w:p w14:paraId="5157D5C3" w14:textId="77777777" w:rsidR="003E435A" w:rsidRPr="00206CA1" w:rsidRDefault="003E435A">
            <w:pPr>
              <w:jc w:val="right"/>
              <w:rPr>
                <w:b/>
                <w:szCs w:val="22"/>
              </w:rPr>
            </w:pPr>
          </w:p>
        </w:tc>
        <w:tc>
          <w:tcPr>
            <w:tcW w:w="1192" w:type="dxa"/>
            <w:gridSpan w:val="2"/>
            <w:tcBorders>
              <w:bottom w:val="double" w:sz="4" w:space="0" w:color="auto"/>
            </w:tcBorders>
          </w:tcPr>
          <w:p w14:paraId="31B08BA8" w14:textId="77777777" w:rsidR="003E435A" w:rsidRPr="00206CA1" w:rsidRDefault="003E435A">
            <w:pPr>
              <w:jc w:val="right"/>
              <w:rPr>
                <w:b/>
                <w:szCs w:val="22"/>
              </w:rPr>
            </w:pPr>
            <w:r w:rsidRPr="00206CA1">
              <w:rPr>
                <w:b/>
              </w:rPr>
              <w:t>(176)</w:t>
            </w:r>
          </w:p>
        </w:tc>
        <w:tc>
          <w:tcPr>
            <w:tcW w:w="287" w:type="dxa"/>
            <w:gridSpan w:val="2"/>
          </w:tcPr>
          <w:p w14:paraId="5CEA827F" w14:textId="77777777" w:rsidR="003E435A" w:rsidRPr="00206CA1" w:rsidRDefault="003E435A">
            <w:pPr>
              <w:jc w:val="right"/>
              <w:rPr>
                <w:b/>
                <w:szCs w:val="22"/>
              </w:rPr>
            </w:pPr>
          </w:p>
        </w:tc>
        <w:tc>
          <w:tcPr>
            <w:tcW w:w="1276" w:type="dxa"/>
            <w:gridSpan w:val="2"/>
            <w:tcBorders>
              <w:bottom w:val="double" w:sz="4" w:space="0" w:color="auto"/>
            </w:tcBorders>
          </w:tcPr>
          <w:p w14:paraId="2B9D3381" w14:textId="77777777" w:rsidR="003E435A" w:rsidRPr="00206CA1" w:rsidRDefault="003E435A">
            <w:pPr>
              <w:jc w:val="right"/>
              <w:rPr>
                <w:b/>
                <w:szCs w:val="22"/>
              </w:rPr>
            </w:pPr>
            <w:r w:rsidRPr="00206CA1">
              <w:rPr>
                <w:b/>
              </w:rPr>
              <w:t>149,953</w:t>
            </w:r>
          </w:p>
        </w:tc>
      </w:tr>
      <w:tr w:rsidR="009C722C" w:rsidRPr="00206CA1" w14:paraId="445CEB43" w14:textId="77777777" w:rsidTr="009C722C">
        <w:trPr>
          <w:trHeight w:val="272"/>
        </w:trPr>
        <w:tc>
          <w:tcPr>
            <w:tcW w:w="3582" w:type="dxa"/>
            <w:gridSpan w:val="2"/>
          </w:tcPr>
          <w:p w14:paraId="2A56A8AC" w14:textId="77777777" w:rsidR="009C722C" w:rsidRPr="00206CA1" w:rsidRDefault="009C722C" w:rsidP="009C722C">
            <w:pPr>
              <w:spacing w:line="240" w:lineRule="atLeast"/>
              <w:rPr>
                <w:b/>
                <w:bCs/>
                <w:szCs w:val="22"/>
              </w:rPr>
            </w:pPr>
          </w:p>
        </w:tc>
        <w:tc>
          <w:tcPr>
            <w:tcW w:w="1276" w:type="dxa"/>
            <w:gridSpan w:val="2"/>
            <w:tcBorders>
              <w:top w:val="double" w:sz="4" w:space="0" w:color="auto"/>
            </w:tcBorders>
          </w:tcPr>
          <w:p w14:paraId="5991A58D" w14:textId="77777777" w:rsidR="009C722C" w:rsidRPr="00206CA1" w:rsidRDefault="009C722C" w:rsidP="009C722C">
            <w:pPr>
              <w:tabs>
                <w:tab w:val="decimal" w:pos="1059"/>
              </w:tabs>
              <w:jc w:val="center"/>
              <w:rPr>
                <w:b/>
                <w:bCs/>
                <w:szCs w:val="22"/>
                <w:lang w:val="en-US"/>
              </w:rPr>
            </w:pPr>
          </w:p>
        </w:tc>
        <w:tc>
          <w:tcPr>
            <w:tcW w:w="185" w:type="dxa"/>
            <w:gridSpan w:val="2"/>
          </w:tcPr>
          <w:p w14:paraId="4388EE9C" w14:textId="77777777" w:rsidR="009C722C" w:rsidRPr="00206CA1" w:rsidRDefault="009C722C" w:rsidP="009C722C">
            <w:pPr>
              <w:tabs>
                <w:tab w:val="decimal" w:pos="821"/>
              </w:tabs>
              <w:jc w:val="center"/>
              <w:rPr>
                <w:b/>
                <w:bCs/>
                <w:szCs w:val="22"/>
              </w:rPr>
            </w:pPr>
          </w:p>
        </w:tc>
        <w:tc>
          <w:tcPr>
            <w:tcW w:w="1232" w:type="dxa"/>
            <w:gridSpan w:val="2"/>
            <w:tcBorders>
              <w:top w:val="double" w:sz="4" w:space="0" w:color="auto"/>
            </w:tcBorders>
          </w:tcPr>
          <w:p w14:paraId="7736AF16" w14:textId="77777777" w:rsidR="009C722C" w:rsidRPr="00206CA1" w:rsidRDefault="009C722C" w:rsidP="009C722C">
            <w:pPr>
              <w:pStyle w:val="Heading2"/>
              <w:keepNext w:val="0"/>
              <w:keepLines w:val="0"/>
              <w:numPr>
                <w:ilvl w:val="0"/>
                <w:numId w:val="0"/>
              </w:numPr>
              <w:spacing w:before="0" w:after="0" w:line="240" w:lineRule="atLeast"/>
              <w:ind w:right="-76"/>
              <w:jc w:val="right"/>
              <w:rPr>
                <w:i w:val="0"/>
                <w:iCs/>
              </w:rPr>
            </w:pPr>
          </w:p>
        </w:tc>
        <w:tc>
          <w:tcPr>
            <w:tcW w:w="284" w:type="dxa"/>
            <w:gridSpan w:val="2"/>
          </w:tcPr>
          <w:p w14:paraId="07E7C5B9" w14:textId="77777777" w:rsidR="009C722C" w:rsidRPr="00206CA1" w:rsidRDefault="009C722C" w:rsidP="009C722C">
            <w:pPr>
              <w:jc w:val="right"/>
              <w:rPr>
                <w:b/>
                <w:szCs w:val="22"/>
              </w:rPr>
            </w:pPr>
          </w:p>
        </w:tc>
        <w:tc>
          <w:tcPr>
            <w:tcW w:w="1192" w:type="dxa"/>
            <w:gridSpan w:val="2"/>
            <w:tcBorders>
              <w:top w:val="double" w:sz="4" w:space="0" w:color="auto"/>
            </w:tcBorders>
          </w:tcPr>
          <w:p w14:paraId="6198FEE1" w14:textId="77777777" w:rsidR="009C722C" w:rsidRPr="00206CA1" w:rsidRDefault="009C722C" w:rsidP="009C722C">
            <w:pPr>
              <w:jc w:val="right"/>
              <w:rPr>
                <w:b/>
              </w:rPr>
            </w:pPr>
          </w:p>
        </w:tc>
        <w:tc>
          <w:tcPr>
            <w:tcW w:w="287" w:type="dxa"/>
            <w:gridSpan w:val="2"/>
          </w:tcPr>
          <w:p w14:paraId="4576F22D" w14:textId="77777777" w:rsidR="009C722C" w:rsidRPr="00206CA1" w:rsidRDefault="009C722C" w:rsidP="009C722C">
            <w:pPr>
              <w:jc w:val="right"/>
              <w:rPr>
                <w:b/>
                <w:szCs w:val="22"/>
              </w:rPr>
            </w:pPr>
          </w:p>
        </w:tc>
        <w:tc>
          <w:tcPr>
            <w:tcW w:w="1276" w:type="dxa"/>
            <w:gridSpan w:val="3"/>
            <w:tcBorders>
              <w:top w:val="double" w:sz="4" w:space="0" w:color="auto"/>
            </w:tcBorders>
          </w:tcPr>
          <w:p w14:paraId="7F358C86" w14:textId="77777777" w:rsidR="009C722C" w:rsidRPr="00206CA1" w:rsidRDefault="009C722C" w:rsidP="009C722C">
            <w:pPr>
              <w:jc w:val="right"/>
              <w:rPr>
                <w:b/>
              </w:rPr>
            </w:pPr>
          </w:p>
        </w:tc>
      </w:tr>
      <w:tr w:rsidR="003728CC" w:rsidRPr="00EA5EA8" w14:paraId="7F8D7C6F" w14:textId="77777777" w:rsidTr="003E435A">
        <w:trPr>
          <w:trHeight w:val="269"/>
          <w:tblHeader/>
        </w:trPr>
        <w:tc>
          <w:tcPr>
            <w:tcW w:w="3690" w:type="dxa"/>
            <w:gridSpan w:val="3"/>
            <w:vMerge w:val="restart"/>
          </w:tcPr>
          <w:p w14:paraId="7668BC5D" w14:textId="43CB1242" w:rsidR="003728CC" w:rsidRPr="00EA5EA8" w:rsidRDefault="007834B7" w:rsidP="003728CC">
            <w:pPr>
              <w:spacing w:line="240" w:lineRule="atLeast"/>
              <w:rPr>
                <w:i/>
                <w:iCs/>
                <w:color w:val="0000FF"/>
                <w:szCs w:val="22"/>
              </w:rPr>
            </w:pPr>
            <w:r w:rsidRPr="00EA5EA8">
              <w:rPr>
                <w:b/>
                <w:bCs/>
                <w:szCs w:val="22"/>
              </w:rPr>
              <w:br w:type="page"/>
            </w:r>
            <w:r w:rsidR="003728CC" w:rsidRPr="00EA5EA8">
              <w:rPr>
                <w:szCs w:val="22"/>
              </w:rPr>
              <w:br w:type="page"/>
            </w:r>
          </w:p>
        </w:tc>
        <w:tc>
          <w:tcPr>
            <w:tcW w:w="5760" w:type="dxa"/>
            <w:gridSpan w:val="14"/>
          </w:tcPr>
          <w:p w14:paraId="2B0F2865" w14:textId="77777777" w:rsidR="003728CC" w:rsidRPr="00EA5EA8" w:rsidRDefault="003728CC" w:rsidP="003728CC">
            <w:pPr>
              <w:pStyle w:val="acctfourfigures"/>
              <w:tabs>
                <w:tab w:val="clear" w:pos="765"/>
                <w:tab w:val="decimal" w:pos="731"/>
              </w:tabs>
              <w:spacing w:line="240" w:lineRule="atLeast"/>
              <w:jc w:val="center"/>
              <w:rPr>
                <w:b/>
                <w:bCs/>
                <w:szCs w:val="22"/>
              </w:rPr>
            </w:pPr>
            <w:r w:rsidRPr="00EA5EA8">
              <w:rPr>
                <w:b/>
                <w:bCs/>
                <w:szCs w:val="22"/>
              </w:rPr>
              <w:t>Separate financial statements</w:t>
            </w:r>
          </w:p>
        </w:tc>
      </w:tr>
      <w:tr w:rsidR="003728CC" w:rsidRPr="00EA5EA8" w14:paraId="66E1372E" w14:textId="77777777" w:rsidTr="003E435A">
        <w:tblPrEx>
          <w:tblCellMar>
            <w:left w:w="108" w:type="dxa"/>
            <w:right w:w="108" w:type="dxa"/>
          </w:tblCellMar>
        </w:tblPrEx>
        <w:trPr>
          <w:trHeight w:val="269"/>
        </w:trPr>
        <w:tc>
          <w:tcPr>
            <w:tcW w:w="3690" w:type="dxa"/>
            <w:gridSpan w:val="3"/>
            <w:vMerge/>
          </w:tcPr>
          <w:p w14:paraId="71EBB50B" w14:textId="77777777" w:rsidR="003728CC" w:rsidRPr="00EA5EA8" w:rsidRDefault="003728CC" w:rsidP="003728CC">
            <w:pPr>
              <w:spacing w:line="240" w:lineRule="atLeast"/>
              <w:ind w:left="180"/>
              <w:rPr>
                <w:szCs w:val="22"/>
              </w:rPr>
            </w:pPr>
          </w:p>
        </w:tc>
        <w:tc>
          <w:tcPr>
            <w:tcW w:w="1260" w:type="dxa"/>
            <w:gridSpan w:val="2"/>
          </w:tcPr>
          <w:p w14:paraId="7A8D579C" w14:textId="77777777" w:rsidR="003728CC" w:rsidRPr="00EA5EA8" w:rsidRDefault="003728CC" w:rsidP="003728CC">
            <w:pPr>
              <w:pStyle w:val="acctfourfigures"/>
              <w:tabs>
                <w:tab w:val="clear" w:pos="765"/>
                <w:tab w:val="decimal" w:pos="731"/>
              </w:tabs>
              <w:spacing w:line="240" w:lineRule="atLeast"/>
              <w:rPr>
                <w:szCs w:val="22"/>
              </w:rPr>
            </w:pPr>
          </w:p>
        </w:tc>
        <w:tc>
          <w:tcPr>
            <w:tcW w:w="2970" w:type="dxa"/>
            <w:gridSpan w:val="8"/>
            <w:tcBorders>
              <w:bottom w:val="single" w:sz="4" w:space="0" w:color="auto"/>
            </w:tcBorders>
          </w:tcPr>
          <w:p w14:paraId="1B66FC2D" w14:textId="77777777" w:rsidR="003728CC" w:rsidRPr="00EA5EA8" w:rsidRDefault="003728CC" w:rsidP="003728CC">
            <w:pPr>
              <w:pStyle w:val="acctfourfigures"/>
              <w:tabs>
                <w:tab w:val="clear" w:pos="765"/>
                <w:tab w:val="decimal" w:pos="1872"/>
              </w:tabs>
              <w:spacing w:line="240" w:lineRule="atLeast"/>
              <w:jc w:val="center"/>
              <w:rPr>
                <w:szCs w:val="22"/>
              </w:rPr>
            </w:pPr>
            <w:r w:rsidRPr="00EA5EA8">
              <w:rPr>
                <w:szCs w:val="22"/>
              </w:rPr>
              <w:t>(Charged) / Credited to:</w:t>
            </w:r>
          </w:p>
        </w:tc>
        <w:tc>
          <w:tcPr>
            <w:tcW w:w="1530" w:type="dxa"/>
            <w:gridSpan w:val="4"/>
          </w:tcPr>
          <w:p w14:paraId="58E5119A" w14:textId="77777777" w:rsidR="003728CC" w:rsidRPr="00EA5EA8" w:rsidRDefault="003728CC" w:rsidP="003728CC">
            <w:pPr>
              <w:pStyle w:val="acctfourfigures"/>
              <w:tabs>
                <w:tab w:val="clear" w:pos="765"/>
                <w:tab w:val="decimal" w:pos="731"/>
              </w:tabs>
              <w:spacing w:line="240" w:lineRule="atLeast"/>
              <w:rPr>
                <w:szCs w:val="22"/>
              </w:rPr>
            </w:pPr>
          </w:p>
        </w:tc>
      </w:tr>
      <w:tr w:rsidR="003728CC" w:rsidRPr="00EA5EA8" w14:paraId="773209A1" w14:textId="77777777" w:rsidTr="003E435A">
        <w:trPr>
          <w:trHeight w:val="595"/>
          <w:tblHeader/>
        </w:trPr>
        <w:tc>
          <w:tcPr>
            <w:tcW w:w="3690" w:type="dxa"/>
            <w:gridSpan w:val="3"/>
            <w:vAlign w:val="bottom"/>
          </w:tcPr>
          <w:p w14:paraId="690ED1AD" w14:textId="218318A1" w:rsidR="003728CC" w:rsidRPr="00EA5EA8" w:rsidRDefault="00431C49" w:rsidP="00431C49">
            <w:pPr>
              <w:spacing w:line="240" w:lineRule="atLeast"/>
              <w:rPr>
                <w:i/>
                <w:iCs/>
                <w:color w:val="0000FF"/>
                <w:szCs w:val="22"/>
              </w:rPr>
            </w:pPr>
            <w:r w:rsidRPr="00EA5EA8">
              <w:rPr>
                <w:b/>
                <w:bCs/>
                <w:i/>
                <w:iCs/>
                <w:szCs w:val="22"/>
              </w:rPr>
              <w:t>Deferred tax</w:t>
            </w:r>
          </w:p>
        </w:tc>
        <w:tc>
          <w:tcPr>
            <w:tcW w:w="1260" w:type="dxa"/>
            <w:gridSpan w:val="2"/>
            <w:vAlign w:val="bottom"/>
          </w:tcPr>
          <w:p w14:paraId="788EBE40" w14:textId="77777777" w:rsidR="003728CC" w:rsidRPr="00EA5EA8" w:rsidRDefault="003728CC" w:rsidP="003728CC">
            <w:pPr>
              <w:pStyle w:val="acctfourfigures"/>
              <w:tabs>
                <w:tab w:val="clear" w:pos="765"/>
                <w:tab w:val="decimal" w:pos="254"/>
              </w:tabs>
              <w:spacing w:line="240" w:lineRule="atLeast"/>
              <w:ind w:left="-79"/>
              <w:jc w:val="center"/>
              <w:rPr>
                <w:b/>
                <w:bCs/>
                <w:szCs w:val="22"/>
              </w:rPr>
            </w:pPr>
            <w:r w:rsidRPr="00EA5EA8">
              <w:rPr>
                <w:b/>
                <w:bCs/>
                <w:szCs w:val="22"/>
              </w:rPr>
              <w:t xml:space="preserve">At </w:t>
            </w:r>
            <w:r w:rsidR="00215F1F" w:rsidRPr="00EA5EA8">
              <w:rPr>
                <w:b/>
                <w:bCs/>
                <w:szCs w:val="22"/>
                <w:lang w:val="en-US"/>
              </w:rPr>
              <w:t>1</w:t>
            </w:r>
          </w:p>
          <w:p w14:paraId="15A0E4B9" w14:textId="6871589E" w:rsidR="00E05602" w:rsidRPr="00EA5EA8" w:rsidRDefault="003728CC" w:rsidP="00816003">
            <w:pPr>
              <w:pStyle w:val="acctfourfigures"/>
              <w:tabs>
                <w:tab w:val="clear" w:pos="765"/>
                <w:tab w:val="decimal" w:pos="254"/>
              </w:tabs>
              <w:spacing w:line="240" w:lineRule="atLeast"/>
              <w:ind w:left="-79"/>
              <w:jc w:val="center"/>
              <w:rPr>
                <w:b/>
                <w:bCs/>
                <w:szCs w:val="22"/>
              </w:rPr>
            </w:pPr>
            <w:r w:rsidRPr="00EA5EA8">
              <w:rPr>
                <w:b/>
                <w:bCs/>
                <w:szCs w:val="22"/>
              </w:rPr>
              <w:t xml:space="preserve"> January</w:t>
            </w:r>
          </w:p>
        </w:tc>
        <w:tc>
          <w:tcPr>
            <w:tcW w:w="183" w:type="dxa"/>
            <w:gridSpan w:val="2"/>
            <w:vAlign w:val="bottom"/>
          </w:tcPr>
          <w:p w14:paraId="58734A7F" w14:textId="77777777" w:rsidR="003728CC" w:rsidRPr="00EA5EA8" w:rsidRDefault="003728CC" w:rsidP="003728CC">
            <w:pPr>
              <w:pStyle w:val="acctfourfigures"/>
              <w:tabs>
                <w:tab w:val="clear" w:pos="765"/>
              </w:tabs>
              <w:spacing w:line="240" w:lineRule="atLeast"/>
              <w:ind w:left="-79"/>
              <w:jc w:val="center"/>
              <w:rPr>
                <w:szCs w:val="22"/>
              </w:rPr>
            </w:pPr>
          </w:p>
          <w:p w14:paraId="59FDDA4E" w14:textId="77777777" w:rsidR="003728CC" w:rsidRPr="00EA5EA8" w:rsidRDefault="003728CC" w:rsidP="003728CC">
            <w:pPr>
              <w:pStyle w:val="acctfourfigures"/>
              <w:tabs>
                <w:tab w:val="clear" w:pos="765"/>
              </w:tabs>
              <w:spacing w:line="240" w:lineRule="atLeast"/>
              <w:ind w:left="-79"/>
              <w:jc w:val="center"/>
              <w:rPr>
                <w:szCs w:val="22"/>
              </w:rPr>
            </w:pPr>
          </w:p>
        </w:tc>
        <w:tc>
          <w:tcPr>
            <w:tcW w:w="1257" w:type="dxa"/>
            <w:gridSpan w:val="2"/>
            <w:vAlign w:val="bottom"/>
          </w:tcPr>
          <w:p w14:paraId="7AACB8F3" w14:textId="77777777" w:rsidR="003728CC" w:rsidRPr="00EA5EA8" w:rsidRDefault="003728CC" w:rsidP="003728CC">
            <w:pPr>
              <w:pStyle w:val="acctfourfigures"/>
              <w:tabs>
                <w:tab w:val="clear" w:pos="765"/>
              </w:tabs>
              <w:spacing w:line="240" w:lineRule="atLeast"/>
              <w:jc w:val="center"/>
              <w:rPr>
                <w:szCs w:val="22"/>
                <w:lang w:bidi="th-TH"/>
              </w:rPr>
            </w:pPr>
            <w:r w:rsidRPr="00EA5EA8">
              <w:rPr>
                <w:szCs w:val="22"/>
              </w:rPr>
              <w:t>Profit or loss</w:t>
            </w:r>
          </w:p>
        </w:tc>
        <w:tc>
          <w:tcPr>
            <w:tcW w:w="1530" w:type="dxa"/>
            <w:gridSpan w:val="4"/>
            <w:vAlign w:val="bottom"/>
          </w:tcPr>
          <w:p w14:paraId="4F404194" w14:textId="2381ECF4" w:rsidR="003728CC" w:rsidRPr="00EA5EA8" w:rsidRDefault="00431C49" w:rsidP="003728CC">
            <w:pPr>
              <w:pStyle w:val="acctfourfigures"/>
              <w:tabs>
                <w:tab w:val="clear" w:pos="765"/>
                <w:tab w:val="decimal" w:pos="371"/>
              </w:tabs>
              <w:spacing w:line="240" w:lineRule="atLeast"/>
              <w:ind w:left="-79" w:right="-68"/>
              <w:jc w:val="center"/>
              <w:rPr>
                <w:szCs w:val="22"/>
              </w:rPr>
            </w:pPr>
            <w:r w:rsidRPr="00EA5EA8">
              <w:rPr>
                <w:szCs w:val="22"/>
              </w:rPr>
              <w:t>Other comprehensive income</w:t>
            </w:r>
          </w:p>
        </w:tc>
        <w:tc>
          <w:tcPr>
            <w:tcW w:w="1530" w:type="dxa"/>
            <w:gridSpan w:val="4"/>
            <w:vAlign w:val="bottom"/>
          </w:tcPr>
          <w:p w14:paraId="6F20BBFB" w14:textId="6843743E" w:rsidR="003728CC" w:rsidRPr="00EA5EA8" w:rsidRDefault="00E44E55" w:rsidP="003728CC">
            <w:pPr>
              <w:pStyle w:val="acctfourfigures"/>
              <w:tabs>
                <w:tab w:val="clear" w:pos="765"/>
              </w:tabs>
              <w:spacing w:line="240" w:lineRule="atLeast"/>
              <w:ind w:left="-79"/>
              <w:jc w:val="center"/>
              <w:rPr>
                <w:b/>
                <w:bCs/>
                <w:szCs w:val="22"/>
              </w:rPr>
            </w:pPr>
            <w:r w:rsidRPr="00EA5EA8">
              <w:rPr>
                <w:b/>
                <w:bCs/>
                <w:szCs w:val="22"/>
              </w:rPr>
              <w:t xml:space="preserve">       </w:t>
            </w:r>
            <w:r w:rsidR="003728CC" w:rsidRPr="00EA5EA8">
              <w:rPr>
                <w:b/>
                <w:bCs/>
                <w:szCs w:val="22"/>
              </w:rPr>
              <w:t xml:space="preserve">At </w:t>
            </w:r>
            <w:r w:rsidR="00215F1F" w:rsidRPr="00EA5EA8">
              <w:rPr>
                <w:b/>
                <w:bCs/>
                <w:szCs w:val="22"/>
                <w:lang w:val="en-US"/>
              </w:rPr>
              <w:t>31</w:t>
            </w:r>
          </w:p>
          <w:p w14:paraId="6C72479B" w14:textId="4623D8DD" w:rsidR="00E05602" w:rsidRPr="00EA5EA8" w:rsidRDefault="00E44E55" w:rsidP="00816003">
            <w:pPr>
              <w:pStyle w:val="acctfourfigures"/>
              <w:tabs>
                <w:tab w:val="clear" w:pos="765"/>
              </w:tabs>
              <w:spacing w:line="240" w:lineRule="atLeast"/>
              <w:ind w:left="-79" w:right="-79"/>
              <w:jc w:val="center"/>
              <w:rPr>
                <w:b/>
                <w:bCs/>
                <w:szCs w:val="22"/>
              </w:rPr>
            </w:pPr>
            <w:r w:rsidRPr="00EA5EA8">
              <w:rPr>
                <w:b/>
                <w:bCs/>
                <w:szCs w:val="22"/>
              </w:rPr>
              <w:t xml:space="preserve">      </w:t>
            </w:r>
            <w:r w:rsidR="003728CC" w:rsidRPr="00EA5EA8">
              <w:rPr>
                <w:b/>
                <w:bCs/>
                <w:szCs w:val="22"/>
              </w:rPr>
              <w:t>December</w:t>
            </w:r>
          </w:p>
        </w:tc>
      </w:tr>
      <w:tr w:rsidR="003728CC" w:rsidRPr="00EA5EA8" w14:paraId="7F639DF6" w14:textId="77777777" w:rsidTr="003E435A">
        <w:trPr>
          <w:trHeight w:val="251"/>
        </w:trPr>
        <w:tc>
          <w:tcPr>
            <w:tcW w:w="3690" w:type="dxa"/>
            <w:gridSpan w:val="3"/>
          </w:tcPr>
          <w:p w14:paraId="55A85D4C" w14:textId="77777777" w:rsidR="003728CC" w:rsidRPr="00EA5EA8" w:rsidRDefault="003728CC" w:rsidP="003728CC">
            <w:pPr>
              <w:spacing w:line="240" w:lineRule="atLeast"/>
              <w:rPr>
                <w:b/>
                <w:bCs/>
                <w:i/>
                <w:iCs/>
                <w:szCs w:val="22"/>
              </w:rPr>
            </w:pPr>
          </w:p>
        </w:tc>
        <w:tc>
          <w:tcPr>
            <w:tcW w:w="5760" w:type="dxa"/>
            <w:gridSpan w:val="14"/>
          </w:tcPr>
          <w:p w14:paraId="37101788" w14:textId="77777777" w:rsidR="003728CC" w:rsidRPr="00EA5EA8" w:rsidRDefault="003728CC" w:rsidP="003728CC">
            <w:pPr>
              <w:pStyle w:val="acctfourfigures"/>
              <w:spacing w:line="240" w:lineRule="atLeast"/>
              <w:jc w:val="center"/>
              <w:rPr>
                <w:i/>
                <w:iCs/>
                <w:szCs w:val="22"/>
              </w:rPr>
            </w:pPr>
            <w:r w:rsidRPr="00EA5EA8">
              <w:rPr>
                <w:i/>
                <w:iCs/>
                <w:szCs w:val="22"/>
              </w:rPr>
              <w:t xml:space="preserve">(in </w:t>
            </w:r>
            <w:r w:rsidRPr="00EA5EA8">
              <w:rPr>
                <w:i/>
                <w:iCs/>
                <w:szCs w:val="22"/>
                <w:lang w:val="en-US" w:bidi="th-TH"/>
              </w:rPr>
              <w:t>thousand</w:t>
            </w:r>
            <w:r w:rsidRPr="00EA5EA8">
              <w:rPr>
                <w:i/>
                <w:iCs/>
                <w:szCs w:val="22"/>
              </w:rPr>
              <w:t xml:space="preserve"> Baht)</w:t>
            </w:r>
          </w:p>
        </w:tc>
      </w:tr>
      <w:tr w:rsidR="003728CC" w:rsidRPr="00EA5EA8" w14:paraId="66680B53" w14:textId="77777777" w:rsidTr="003E435A">
        <w:trPr>
          <w:trHeight w:val="281"/>
        </w:trPr>
        <w:tc>
          <w:tcPr>
            <w:tcW w:w="3690" w:type="dxa"/>
            <w:gridSpan w:val="3"/>
          </w:tcPr>
          <w:p w14:paraId="2BAFD33D" w14:textId="1F393BE8" w:rsidR="003728CC" w:rsidRPr="00EA5EA8" w:rsidRDefault="00431C49" w:rsidP="003728CC">
            <w:pPr>
              <w:spacing w:line="240" w:lineRule="atLeast"/>
              <w:rPr>
                <w:szCs w:val="22"/>
              </w:rPr>
            </w:pPr>
            <w:r w:rsidRPr="00EA5EA8">
              <w:rPr>
                <w:b/>
                <w:bCs/>
                <w:i/>
                <w:iCs/>
                <w:szCs w:val="22"/>
              </w:rPr>
              <w:t>202</w:t>
            </w:r>
            <w:r w:rsidR="001941E0">
              <w:rPr>
                <w:b/>
                <w:bCs/>
                <w:i/>
                <w:iCs/>
                <w:szCs w:val="22"/>
              </w:rPr>
              <w:t>4</w:t>
            </w:r>
          </w:p>
        </w:tc>
        <w:tc>
          <w:tcPr>
            <w:tcW w:w="1260" w:type="dxa"/>
            <w:gridSpan w:val="2"/>
          </w:tcPr>
          <w:p w14:paraId="1347A228" w14:textId="77777777" w:rsidR="003728CC" w:rsidRPr="00EA5EA8" w:rsidRDefault="003728CC" w:rsidP="003728CC">
            <w:pPr>
              <w:pStyle w:val="acctfourfigures"/>
              <w:tabs>
                <w:tab w:val="clear" w:pos="765"/>
                <w:tab w:val="decimal" w:pos="911"/>
              </w:tabs>
              <w:spacing w:line="240" w:lineRule="atLeast"/>
              <w:rPr>
                <w:szCs w:val="22"/>
              </w:rPr>
            </w:pPr>
          </w:p>
        </w:tc>
        <w:tc>
          <w:tcPr>
            <w:tcW w:w="183" w:type="dxa"/>
            <w:gridSpan w:val="2"/>
          </w:tcPr>
          <w:p w14:paraId="3E248796" w14:textId="77777777" w:rsidR="003728CC" w:rsidRPr="00EA5EA8" w:rsidRDefault="003728CC" w:rsidP="003728CC">
            <w:pPr>
              <w:pStyle w:val="acctfourfigures"/>
              <w:tabs>
                <w:tab w:val="clear" w:pos="765"/>
                <w:tab w:val="decimal" w:pos="911"/>
              </w:tabs>
              <w:spacing w:line="240" w:lineRule="atLeast"/>
              <w:rPr>
                <w:szCs w:val="22"/>
              </w:rPr>
            </w:pPr>
          </w:p>
        </w:tc>
        <w:tc>
          <w:tcPr>
            <w:tcW w:w="1257" w:type="dxa"/>
            <w:gridSpan w:val="2"/>
          </w:tcPr>
          <w:p w14:paraId="1A726208" w14:textId="77777777" w:rsidR="003728CC" w:rsidRPr="00EA5EA8" w:rsidRDefault="003728CC" w:rsidP="003728CC">
            <w:pPr>
              <w:pStyle w:val="acctfourfigures"/>
              <w:tabs>
                <w:tab w:val="clear" w:pos="765"/>
                <w:tab w:val="decimal" w:pos="911"/>
              </w:tabs>
              <w:spacing w:line="240" w:lineRule="atLeast"/>
              <w:rPr>
                <w:szCs w:val="22"/>
              </w:rPr>
            </w:pPr>
          </w:p>
        </w:tc>
        <w:tc>
          <w:tcPr>
            <w:tcW w:w="270" w:type="dxa"/>
            <w:gridSpan w:val="2"/>
          </w:tcPr>
          <w:p w14:paraId="31278CE5" w14:textId="77777777" w:rsidR="003728CC" w:rsidRPr="00EA5EA8" w:rsidRDefault="003728CC" w:rsidP="003728CC">
            <w:pPr>
              <w:pStyle w:val="acctfourfigures"/>
              <w:tabs>
                <w:tab w:val="clear" w:pos="765"/>
                <w:tab w:val="decimal" w:pos="911"/>
              </w:tabs>
              <w:spacing w:line="240" w:lineRule="atLeast"/>
              <w:rPr>
                <w:szCs w:val="22"/>
              </w:rPr>
            </w:pPr>
          </w:p>
        </w:tc>
        <w:tc>
          <w:tcPr>
            <w:tcW w:w="1260" w:type="dxa"/>
            <w:gridSpan w:val="2"/>
          </w:tcPr>
          <w:p w14:paraId="55550BAD" w14:textId="77777777" w:rsidR="003728CC" w:rsidRPr="00EA5EA8" w:rsidRDefault="003728CC" w:rsidP="003728CC">
            <w:pPr>
              <w:pStyle w:val="acctfourfigures"/>
              <w:tabs>
                <w:tab w:val="clear" w:pos="765"/>
                <w:tab w:val="decimal" w:pos="911"/>
              </w:tabs>
              <w:spacing w:line="240" w:lineRule="atLeast"/>
              <w:rPr>
                <w:szCs w:val="22"/>
              </w:rPr>
            </w:pPr>
          </w:p>
        </w:tc>
        <w:tc>
          <w:tcPr>
            <w:tcW w:w="270" w:type="dxa"/>
            <w:gridSpan w:val="2"/>
          </w:tcPr>
          <w:p w14:paraId="3AADC78F" w14:textId="77777777" w:rsidR="003728CC" w:rsidRPr="00EA5EA8" w:rsidRDefault="003728CC" w:rsidP="003728CC">
            <w:pPr>
              <w:pStyle w:val="acctfourfigures"/>
              <w:tabs>
                <w:tab w:val="clear" w:pos="765"/>
                <w:tab w:val="decimal" w:pos="911"/>
              </w:tabs>
              <w:spacing w:line="240" w:lineRule="atLeast"/>
              <w:rPr>
                <w:szCs w:val="22"/>
              </w:rPr>
            </w:pPr>
          </w:p>
        </w:tc>
        <w:tc>
          <w:tcPr>
            <w:tcW w:w="1260" w:type="dxa"/>
            <w:gridSpan w:val="2"/>
          </w:tcPr>
          <w:p w14:paraId="37CD9F61" w14:textId="77777777" w:rsidR="003728CC" w:rsidRPr="00EA5EA8" w:rsidRDefault="003728CC" w:rsidP="003728CC">
            <w:pPr>
              <w:pStyle w:val="acctfourfigures"/>
              <w:tabs>
                <w:tab w:val="clear" w:pos="765"/>
                <w:tab w:val="decimal" w:pos="911"/>
              </w:tabs>
              <w:spacing w:line="240" w:lineRule="atLeast"/>
              <w:rPr>
                <w:szCs w:val="22"/>
              </w:rPr>
            </w:pPr>
          </w:p>
        </w:tc>
      </w:tr>
      <w:tr w:rsidR="00431C49" w:rsidRPr="00EA5EA8" w14:paraId="417B689B" w14:textId="77777777" w:rsidTr="003E435A">
        <w:trPr>
          <w:trHeight w:val="281"/>
        </w:trPr>
        <w:tc>
          <w:tcPr>
            <w:tcW w:w="3690" w:type="dxa"/>
            <w:gridSpan w:val="3"/>
          </w:tcPr>
          <w:p w14:paraId="7266BBF2" w14:textId="6A0A2708" w:rsidR="00431C49" w:rsidRPr="00EA5EA8" w:rsidRDefault="00431C49" w:rsidP="003728CC">
            <w:pPr>
              <w:spacing w:line="240" w:lineRule="atLeast"/>
              <w:rPr>
                <w:b/>
                <w:bCs/>
                <w:i/>
                <w:iCs/>
                <w:szCs w:val="22"/>
              </w:rPr>
            </w:pPr>
            <w:r w:rsidRPr="00EA5EA8">
              <w:rPr>
                <w:b/>
                <w:bCs/>
                <w:i/>
                <w:iCs/>
                <w:szCs w:val="22"/>
              </w:rPr>
              <w:t>Deferred tax assets</w:t>
            </w:r>
          </w:p>
        </w:tc>
        <w:tc>
          <w:tcPr>
            <w:tcW w:w="1260" w:type="dxa"/>
            <w:gridSpan w:val="2"/>
          </w:tcPr>
          <w:p w14:paraId="6A452DDE" w14:textId="77777777" w:rsidR="00431C49" w:rsidRPr="00EA5EA8" w:rsidRDefault="00431C49" w:rsidP="003728CC">
            <w:pPr>
              <w:pStyle w:val="acctfourfigures"/>
              <w:tabs>
                <w:tab w:val="clear" w:pos="765"/>
                <w:tab w:val="decimal" w:pos="911"/>
              </w:tabs>
              <w:spacing w:line="240" w:lineRule="atLeast"/>
              <w:rPr>
                <w:szCs w:val="22"/>
              </w:rPr>
            </w:pPr>
          </w:p>
        </w:tc>
        <w:tc>
          <w:tcPr>
            <w:tcW w:w="183" w:type="dxa"/>
            <w:gridSpan w:val="2"/>
          </w:tcPr>
          <w:p w14:paraId="7AFDA0B2" w14:textId="77777777" w:rsidR="00431C49" w:rsidRPr="00EA5EA8" w:rsidRDefault="00431C49" w:rsidP="003728CC">
            <w:pPr>
              <w:pStyle w:val="acctfourfigures"/>
              <w:tabs>
                <w:tab w:val="clear" w:pos="765"/>
                <w:tab w:val="decimal" w:pos="911"/>
              </w:tabs>
              <w:spacing w:line="240" w:lineRule="atLeast"/>
              <w:rPr>
                <w:szCs w:val="22"/>
              </w:rPr>
            </w:pPr>
          </w:p>
        </w:tc>
        <w:tc>
          <w:tcPr>
            <w:tcW w:w="1257" w:type="dxa"/>
            <w:gridSpan w:val="2"/>
          </w:tcPr>
          <w:p w14:paraId="6F0AC0F3" w14:textId="77777777" w:rsidR="00431C49" w:rsidRPr="00EA5EA8" w:rsidRDefault="00431C49" w:rsidP="003728CC">
            <w:pPr>
              <w:pStyle w:val="acctfourfigures"/>
              <w:tabs>
                <w:tab w:val="clear" w:pos="765"/>
                <w:tab w:val="decimal" w:pos="911"/>
              </w:tabs>
              <w:spacing w:line="240" w:lineRule="atLeast"/>
              <w:rPr>
                <w:szCs w:val="22"/>
              </w:rPr>
            </w:pPr>
          </w:p>
        </w:tc>
        <w:tc>
          <w:tcPr>
            <w:tcW w:w="270" w:type="dxa"/>
            <w:gridSpan w:val="2"/>
          </w:tcPr>
          <w:p w14:paraId="0A9926E3" w14:textId="77777777" w:rsidR="00431C49" w:rsidRPr="00EA5EA8" w:rsidRDefault="00431C49" w:rsidP="003728CC">
            <w:pPr>
              <w:pStyle w:val="acctfourfigures"/>
              <w:tabs>
                <w:tab w:val="clear" w:pos="765"/>
                <w:tab w:val="decimal" w:pos="911"/>
              </w:tabs>
              <w:spacing w:line="240" w:lineRule="atLeast"/>
              <w:rPr>
                <w:szCs w:val="22"/>
              </w:rPr>
            </w:pPr>
          </w:p>
        </w:tc>
        <w:tc>
          <w:tcPr>
            <w:tcW w:w="1260" w:type="dxa"/>
            <w:gridSpan w:val="2"/>
          </w:tcPr>
          <w:p w14:paraId="307588A4" w14:textId="77777777" w:rsidR="00431C49" w:rsidRPr="00EA5EA8" w:rsidRDefault="00431C49" w:rsidP="003728CC">
            <w:pPr>
              <w:pStyle w:val="acctfourfigures"/>
              <w:tabs>
                <w:tab w:val="clear" w:pos="765"/>
                <w:tab w:val="decimal" w:pos="911"/>
              </w:tabs>
              <w:spacing w:line="240" w:lineRule="atLeast"/>
              <w:rPr>
                <w:szCs w:val="22"/>
              </w:rPr>
            </w:pPr>
          </w:p>
        </w:tc>
        <w:tc>
          <w:tcPr>
            <w:tcW w:w="270" w:type="dxa"/>
            <w:gridSpan w:val="2"/>
          </w:tcPr>
          <w:p w14:paraId="2807BB92" w14:textId="77777777" w:rsidR="00431C49" w:rsidRPr="00EA5EA8" w:rsidRDefault="00431C49" w:rsidP="003728CC">
            <w:pPr>
              <w:pStyle w:val="acctfourfigures"/>
              <w:tabs>
                <w:tab w:val="clear" w:pos="765"/>
                <w:tab w:val="decimal" w:pos="911"/>
              </w:tabs>
              <w:spacing w:line="240" w:lineRule="atLeast"/>
              <w:rPr>
                <w:szCs w:val="22"/>
              </w:rPr>
            </w:pPr>
          </w:p>
        </w:tc>
        <w:tc>
          <w:tcPr>
            <w:tcW w:w="1260" w:type="dxa"/>
            <w:gridSpan w:val="2"/>
          </w:tcPr>
          <w:p w14:paraId="4BB38829" w14:textId="77777777" w:rsidR="00431C49" w:rsidRPr="00EA5EA8" w:rsidRDefault="00431C49" w:rsidP="003728CC">
            <w:pPr>
              <w:pStyle w:val="acctfourfigures"/>
              <w:tabs>
                <w:tab w:val="clear" w:pos="765"/>
                <w:tab w:val="decimal" w:pos="911"/>
              </w:tabs>
              <w:spacing w:line="240" w:lineRule="atLeast"/>
              <w:rPr>
                <w:szCs w:val="22"/>
              </w:rPr>
            </w:pPr>
          </w:p>
        </w:tc>
      </w:tr>
      <w:tr w:rsidR="001941E0" w:rsidRPr="00EA5EA8" w14:paraId="372E5575" w14:textId="77777777" w:rsidTr="003E435A">
        <w:trPr>
          <w:trHeight w:val="263"/>
        </w:trPr>
        <w:tc>
          <w:tcPr>
            <w:tcW w:w="3690" w:type="dxa"/>
            <w:gridSpan w:val="3"/>
          </w:tcPr>
          <w:p w14:paraId="40876D1B" w14:textId="77777777" w:rsidR="001941E0" w:rsidRPr="00EA5EA8" w:rsidRDefault="001941E0" w:rsidP="001941E0">
            <w:pPr>
              <w:spacing w:line="240" w:lineRule="atLeast"/>
              <w:rPr>
                <w:szCs w:val="22"/>
              </w:rPr>
            </w:pPr>
            <w:r w:rsidRPr="00EA5EA8">
              <w:rPr>
                <w:szCs w:val="22"/>
              </w:rPr>
              <w:t>Right-of-use assets</w:t>
            </w:r>
          </w:p>
        </w:tc>
        <w:tc>
          <w:tcPr>
            <w:tcW w:w="1260" w:type="dxa"/>
            <w:gridSpan w:val="2"/>
          </w:tcPr>
          <w:p w14:paraId="26718B9D" w14:textId="2C5C8DA8" w:rsidR="001941E0" w:rsidRPr="00EA5EA8" w:rsidRDefault="001941E0" w:rsidP="001941E0">
            <w:pPr>
              <w:tabs>
                <w:tab w:val="decimal" w:pos="1099"/>
              </w:tabs>
              <w:rPr>
                <w:szCs w:val="22"/>
              </w:rPr>
            </w:pPr>
            <w:r w:rsidRPr="00EA5EA8">
              <w:t>127</w:t>
            </w:r>
          </w:p>
        </w:tc>
        <w:tc>
          <w:tcPr>
            <w:tcW w:w="183" w:type="dxa"/>
            <w:gridSpan w:val="2"/>
          </w:tcPr>
          <w:p w14:paraId="6D05C19A" w14:textId="77777777" w:rsidR="001941E0" w:rsidRPr="00EA5EA8" w:rsidRDefault="001941E0" w:rsidP="001941E0">
            <w:pPr>
              <w:tabs>
                <w:tab w:val="decimal" w:pos="911"/>
              </w:tabs>
              <w:rPr>
                <w:szCs w:val="22"/>
              </w:rPr>
            </w:pPr>
          </w:p>
        </w:tc>
        <w:tc>
          <w:tcPr>
            <w:tcW w:w="1257" w:type="dxa"/>
            <w:gridSpan w:val="2"/>
          </w:tcPr>
          <w:p w14:paraId="10E11A4C" w14:textId="7FB9CC33" w:rsidR="001941E0" w:rsidRPr="007C3E1B" w:rsidRDefault="007C3E1B" w:rsidP="003C5D40">
            <w:pPr>
              <w:tabs>
                <w:tab w:val="decimal" w:pos="996"/>
              </w:tabs>
            </w:pPr>
            <w:r w:rsidRPr="00FF5EC3">
              <w:t>76</w:t>
            </w:r>
          </w:p>
        </w:tc>
        <w:tc>
          <w:tcPr>
            <w:tcW w:w="270" w:type="dxa"/>
            <w:gridSpan w:val="2"/>
          </w:tcPr>
          <w:p w14:paraId="26BA9813" w14:textId="77777777" w:rsidR="001941E0" w:rsidRPr="007C3E1B" w:rsidRDefault="001941E0" w:rsidP="001941E0">
            <w:pPr>
              <w:jc w:val="right"/>
            </w:pPr>
          </w:p>
        </w:tc>
        <w:tc>
          <w:tcPr>
            <w:tcW w:w="1260" w:type="dxa"/>
            <w:gridSpan w:val="2"/>
          </w:tcPr>
          <w:p w14:paraId="5F68C8CC" w14:textId="15DBBD23" w:rsidR="001941E0" w:rsidRPr="007C3E1B" w:rsidRDefault="007C3E1B" w:rsidP="001941E0">
            <w:pPr>
              <w:jc w:val="right"/>
            </w:pPr>
            <w:r w:rsidRPr="00FF5EC3">
              <w:t>-</w:t>
            </w:r>
          </w:p>
        </w:tc>
        <w:tc>
          <w:tcPr>
            <w:tcW w:w="270" w:type="dxa"/>
            <w:gridSpan w:val="2"/>
          </w:tcPr>
          <w:p w14:paraId="51EC2747" w14:textId="77777777" w:rsidR="001941E0" w:rsidRPr="007C3E1B" w:rsidRDefault="001941E0" w:rsidP="001941E0">
            <w:pPr>
              <w:jc w:val="right"/>
            </w:pPr>
          </w:p>
        </w:tc>
        <w:tc>
          <w:tcPr>
            <w:tcW w:w="1260" w:type="dxa"/>
            <w:gridSpan w:val="2"/>
          </w:tcPr>
          <w:p w14:paraId="6BABC195" w14:textId="29F39DE4" w:rsidR="001941E0" w:rsidRPr="007C3E1B" w:rsidRDefault="007C3E1B" w:rsidP="001941E0">
            <w:pPr>
              <w:jc w:val="right"/>
            </w:pPr>
            <w:r w:rsidRPr="00FF5EC3">
              <w:t>203</w:t>
            </w:r>
          </w:p>
        </w:tc>
      </w:tr>
      <w:tr w:rsidR="001941E0" w:rsidRPr="00EA5EA8" w14:paraId="322194EC" w14:textId="77777777" w:rsidTr="003E435A">
        <w:trPr>
          <w:trHeight w:val="263"/>
        </w:trPr>
        <w:tc>
          <w:tcPr>
            <w:tcW w:w="3690" w:type="dxa"/>
            <w:gridSpan w:val="3"/>
          </w:tcPr>
          <w:p w14:paraId="07914BBD" w14:textId="77777777" w:rsidR="001941E0" w:rsidRPr="00EA5EA8" w:rsidRDefault="001941E0" w:rsidP="001941E0">
            <w:pPr>
              <w:spacing w:line="240" w:lineRule="atLeast"/>
              <w:rPr>
                <w:szCs w:val="22"/>
              </w:rPr>
            </w:pPr>
            <w:r w:rsidRPr="00EA5EA8">
              <w:rPr>
                <w:szCs w:val="22"/>
              </w:rPr>
              <w:t>Provisions for employee benefits</w:t>
            </w:r>
          </w:p>
        </w:tc>
        <w:tc>
          <w:tcPr>
            <w:tcW w:w="1260" w:type="dxa"/>
            <w:gridSpan w:val="2"/>
          </w:tcPr>
          <w:p w14:paraId="6C134A27" w14:textId="75B32C9C" w:rsidR="001941E0" w:rsidRPr="00EA5EA8" w:rsidRDefault="001941E0" w:rsidP="001941E0">
            <w:pPr>
              <w:tabs>
                <w:tab w:val="decimal" w:pos="1099"/>
              </w:tabs>
              <w:rPr>
                <w:szCs w:val="22"/>
              </w:rPr>
            </w:pPr>
            <w:r w:rsidRPr="00EA5EA8">
              <w:t>352</w:t>
            </w:r>
          </w:p>
        </w:tc>
        <w:tc>
          <w:tcPr>
            <w:tcW w:w="183" w:type="dxa"/>
            <w:gridSpan w:val="2"/>
          </w:tcPr>
          <w:p w14:paraId="3B10B8B9" w14:textId="77777777" w:rsidR="001941E0" w:rsidRPr="00EA5EA8" w:rsidRDefault="001941E0" w:rsidP="001941E0">
            <w:pPr>
              <w:tabs>
                <w:tab w:val="decimal" w:pos="911"/>
              </w:tabs>
              <w:rPr>
                <w:szCs w:val="22"/>
              </w:rPr>
            </w:pPr>
          </w:p>
        </w:tc>
        <w:tc>
          <w:tcPr>
            <w:tcW w:w="1257" w:type="dxa"/>
            <w:gridSpan w:val="2"/>
          </w:tcPr>
          <w:p w14:paraId="0B8B631B" w14:textId="01FCF3D2" w:rsidR="001941E0" w:rsidRPr="007C3E1B" w:rsidRDefault="007C3E1B" w:rsidP="003C5D40">
            <w:pPr>
              <w:tabs>
                <w:tab w:val="decimal" w:pos="996"/>
              </w:tabs>
            </w:pPr>
            <w:r w:rsidRPr="00FF5EC3">
              <w:t>52</w:t>
            </w:r>
          </w:p>
        </w:tc>
        <w:tc>
          <w:tcPr>
            <w:tcW w:w="270" w:type="dxa"/>
            <w:gridSpan w:val="2"/>
          </w:tcPr>
          <w:p w14:paraId="7D65CABD" w14:textId="77777777" w:rsidR="001941E0" w:rsidRPr="007C3E1B" w:rsidRDefault="001941E0" w:rsidP="001941E0">
            <w:pPr>
              <w:jc w:val="right"/>
            </w:pPr>
          </w:p>
        </w:tc>
        <w:tc>
          <w:tcPr>
            <w:tcW w:w="1260" w:type="dxa"/>
            <w:gridSpan w:val="2"/>
          </w:tcPr>
          <w:p w14:paraId="451F9CE3" w14:textId="60227769" w:rsidR="001941E0" w:rsidRPr="007C3E1B" w:rsidRDefault="007C3E1B" w:rsidP="001941E0">
            <w:pPr>
              <w:jc w:val="right"/>
            </w:pPr>
            <w:r w:rsidRPr="00FF5EC3">
              <w:t>229</w:t>
            </w:r>
          </w:p>
        </w:tc>
        <w:tc>
          <w:tcPr>
            <w:tcW w:w="270" w:type="dxa"/>
            <w:gridSpan w:val="2"/>
          </w:tcPr>
          <w:p w14:paraId="68D27D6A" w14:textId="77777777" w:rsidR="001941E0" w:rsidRPr="007C3E1B" w:rsidRDefault="001941E0" w:rsidP="001941E0">
            <w:pPr>
              <w:jc w:val="right"/>
            </w:pPr>
          </w:p>
        </w:tc>
        <w:tc>
          <w:tcPr>
            <w:tcW w:w="1260" w:type="dxa"/>
            <w:gridSpan w:val="2"/>
          </w:tcPr>
          <w:p w14:paraId="6E223A40" w14:textId="254BD2DC" w:rsidR="001941E0" w:rsidRPr="007C3E1B" w:rsidRDefault="007C3E1B" w:rsidP="001941E0">
            <w:pPr>
              <w:jc w:val="right"/>
            </w:pPr>
            <w:r w:rsidRPr="00FF5EC3">
              <w:t>633</w:t>
            </w:r>
          </w:p>
        </w:tc>
      </w:tr>
      <w:tr w:rsidR="001941E0" w:rsidRPr="00EA5EA8" w14:paraId="6E7280E2" w14:textId="77777777" w:rsidTr="003E435A">
        <w:trPr>
          <w:trHeight w:val="263"/>
        </w:trPr>
        <w:tc>
          <w:tcPr>
            <w:tcW w:w="3690" w:type="dxa"/>
            <w:gridSpan w:val="3"/>
          </w:tcPr>
          <w:p w14:paraId="453791BE" w14:textId="4732ACB1" w:rsidR="001941E0" w:rsidRPr="00EA5EA8" w:rsidRDefault="001941E0" w:rsidP="001941E0">
            <w:pPr>
              <w:spacing w:line="240" w:lineRule="atLeast"/>
              <w:rPr>
                <w:szCs w:val="22"/>
              </w:rPr>
            </w:pPr>
            <w:r w:rsidRPr="00EA5EA8">
              <w:rPr>
                <w:szCs w:val="22"/>
              </w:rPr>
              <w:t>Derivatives</w:t>
            </w:r>
          </w:p>
        </w:tc>
        <w:tc>
          <w:tcPr>
            <w:tcW w:w="1260" w:type="dxa"/>
            <w:gridSpan w:val="2"/>
          </w:tcPr>
          <w:p w14:paraId="7FDF0242" w14:textId="75C360EB" w:rsidR="001941E0" w:rsidRPr="00EA5EA8" w:rsidRDefault="001941E0" w:rsidP="001941E0">
            <w:pPr>
              <w:tabs>
                <w:tab w:val="decimal" w:pos="1099"/>
              </w:tabs>
              <w:rPr>
                <w:szCs w:val="22"/>
              </w:rPr>
            </w:pPr>
            <w:r w:rsidRPr="00EA5EA8">
              <w:t>13</w:t>
            </w:r>
          </w:p>
        </w:tc>
        <w:tc>
          <w:tcPr>
            <w:tcW w:w="183" w:type="dxa"/>
            <w:gridSpan w:val="2"/>
          </w:tcPr>
          <w:p w14:paraId="29668ED2" w14:textId="77777777" w:rsidR="001941E0" w:rsidRPr="00EA5EA8" w:rsidRDefault="001941E0" w:rsidP="001941E0">
            <w:pPr>
              <w:tabs>
                <w:tab w:val="decimal" w:pos="911"/>
              </w:tabs>
              <w:rPr>
                <w:szCs w:val="22"/>
              </w:rPr>
            </w:pPr>
          </w:p>
        </w:tc>
        <w:tc>
          <w:tcPr>
            <w:tcW w:w="1257" w:type="dxa"/>
            <w:gridSpan w:val="2"/>
          </w:tcPr>
          <w:p w14:paraId="5E81D70B" w14:textId="68E518FD" w:rsidR="001941E0" w:rsidRPr="007C3E1B" w:rsidRDefault="007C3E1B" w:rsidP="003C5D40">
            <w:pPr>
              <w:tabs>
                <w:tab w:val="decimal" w:pos="1086"/>
              </w:tabs>
              <w:ind w:left="272"/>
            </w:pPr>
            <w:r w:rsidRPr="00FF5EC3">
              <w:t>(11)</w:t>
            </w:r>
          </w:p>
        </w:tc>
        <w:tc>
          <w:tcPr>
            <w:tcW w:w="270" w:type="dxa"/>
            <w:gridSpan w:val="2"/>
          </w:tcPr>
          <w:p w14:paraId="3623A926" w14:textId="77777777" w:rsidR="001941E0" w:rsidRPr="007C3E1B" w:rsidRDefault="001941E0" w:rsidP="001941E0">
            <w:pPr>
              <w:jc w:val="right"/>
            </w:pPr>
          </w:p>
        </w:tc>
        <w:tc>
          <w:tcPr>
            <w:tcW w:w="1260" w:type="dxa"/>
            <w:gridSpan w:val="2"/>
          </w:tcPr>
          <w:p w14:paraId="111CDCB7" w14:textId="37FC7E4C" w:rsidR="001941E0" w:rsidRPr="007C3E1B" w:rsidRDefault="007C3E1B" w:rsidP="001941E0">
            <w:pPr>
              <w:jc w:val="right"/>
            </w:pPr>
            <w:r w:rsidRPr="00FF5EC3">
              <w:t>-</w:t>
            </w:r>
          </w:p>
        </w:tc>
        <w:tc>
          <w:tcPr>
            <w:tcW w:w="270" w:type="dxa"/>
            <w:gridSpan w:val="2"/>
          </w:tcPr>
          <w:p w14:paraId="1B4C1E04" w14:textId="77777777" w:rsidR="001941E0" w:rsidRPr="007C3E1B" w:rsidRDefault="001941E0" w:rsidP="001941E0">
            <w:pPr>
              <w:jc w:val="right"/>
            </w:pPr>
          </w:p>
        </w:tc>
        <w:tc>
          <w:tcPr>
            <w:tcW w:w="1260" w:type="dxa"/>
            <w:gridSpan w:val="2"/>
          </w:tcPr>
          <w:p w14:paraId="52284882" w14:textId="6C860206" w:rsidR="001941E0" w:rsidRPr="007C3E1B" w:rsidRDefault="007C3E1B" w:rsidP="001941E0">
            <w:pPr>
              <w:jc w:val="right"/>
            </w:pPr>
            <w:r w:rsidRPr="00FF5EC3">
              <w:t>2</w:t>
            </w:r>
          </w:p>
        </w:tc>
      </w:tr>
      <w:tr w:rsidR="001941E0" w:rsidRPr="00EA5EA8" w14:paraId="0F45DDBA" w14:textId="77777777" w:rsidTr="003E435A">
        <w:trPr>
          <w:trHeight w:val="271"/>
        </w:trPr>
        <w:tc>
          <w:tcPr>
            <w:tcW w:w="3690" w:type="dxa"/>
            <w:gridSpan w:val="3"/>
          </w:tcPr>
          <w:p w14:paraId="4D5AFC52" w14:textId="77777777" w:rsidR="001941E0" w:rsidRPr="00EA5EA8" w:rsidRDefault="001941E0" w:rsidP="001941E0">
            <w:pPr>
              <w:spacing w:line="240" w:lineRule="atLeast"/>
              <w:rPr>
                <w:b/>
                <w:bCs/>
                <w:szCs w:val="22"/>
              </w:rPr>
            </w:pPr>
            <w:r w:rsidRPr="00EA5EA8">
              <w:rPr>
                <w:b/>
                <w:bCs/>
                <w:szCs w:val="22"/>
              </w:rPr>
              <w:t>Total</w:t>
            </w:r>
          </w:p>
        </w:tc>
        <w:tc>
          <w:tcPr>
            <w:tcW w:w="1260" w:type="dxa"/>
            <w:gridSpan w:val="2"/>
            <w:tcBorders>
              <w:top w:val="single" w:sz="4" w:space="0" w:color="auto"/>
              <w:bottom w:val="single" w:sz="4" w:space="0" w:color="auto"/>
            </w:tcBorders>
          </w:tcPr>
          <w:p w14:paraId="368EC6C8" w14:textId="636A0823" w:rsidR="001941E0" w:rsidRPr="00EA5EA8" w:rsidRDefault="001941E0" w:rsidP="001941E0">
            <w:pPr>
              <w:tabs>
                <w:tab w:val="decimal" w:pos="1099"/>
              </w:tabs>
              <w:rPr>
                <w:b/>
                <w:bCs/>
                <w:szCs w:val="22"/>
              </w:rPr>
            </w:pPr>
            <w:r w:rsidRPr="00EA5EA8">
              <w:rPr>
                <w:b/>
                <w:bCs/>
              </w:rPr>
              <w:t>492</w:t>
            </w:r>
          </w:p>
        </w:tc>
        <w:tc>
          <w:tcPr>
            <w:tcW w:w="183" w:type="dxa"/>
            <w:gridSpan w:val="2"/>
          </w:tcPr>
          <w:p w14:paraId="1E6CBD33" w14:textId="77777777" w:rsidR="001941E0" w:rsidRPr="00EA5EA8" w:rsidRDefault="001941E0" w:rsidP="001941E0">
            <w:pPr>
              <w:tabs>
                <w:tab w:val="decimal" w:pos="911"/>
              </w:tabs>
              <w:rPr>
                <w:b/>
                <w:bCs/>
                <w:szCs w:val="22"/>
              </w:rPr>
            </w:pPr>
          </w:p>
        </w:tc>
        <w:tc>
          <w:tcPr>
            <w:tcW w:w="1257" w:type="dxa"/>
            <w:gridSpan w:val="2"/>
            <w:tcBorders>
              <w:top w:val="single" w:sz="4" w:space="0" w:color="auto"/>
              <w:bottom w:val="single" w:sz="4" w:space="0" w:color="auto"/>
            </w:tcBorders>
          </w:tcPr>
          <w:p w14:paraId="4CA31F80" w14:textId="6C0886E7" w:rsidR="001941E0" w:rsidRPr="007C3E1B" w:rsidRDefault="007C3E1B" w:rsidP="003C5D40">
            <w:pPr>
              <w:tabs>
                <w:tab w:val="decimal" w:pos="996"/>
              </w:tabs>
              <w:rPr>
                <w:b/>
                <w:bCs/>
              </w:rPr>
            </w:pPr>
            <w:r w:rsidRPr="007C3E1B">
              <w:rPr>
                <w:b/>
                <w:bCs/>
              </w:rPr>
              <w:t>117</w:t>
            </w:r>
          </w:p>
        </w:tc>
        <w:tc>
          <w:tcPr>
            <w:tcW w:w="270" w:type="dxa"/>
            <w:gridSpan w:val="2"/>
          </w:tcPr>
          <w:p w14:paraId="28FC4067" w14:textId="77777777" w:rsidR="001941E0" w:rsidRPr="007C3E1B" w:rsidRDefault="001941E0" w:rsidP="001941E0">
            <w:pPr>
              <w:jc w:val="right"/>
              <w:rPr>
                <w:b/>
                <w:bCs/>
              </w:rPr>
            </w:pPr>
          </w:p>
        </w:tc>
        <w:tc>
          <w:tcPr>
            <w:tcW w:w="1260" w:type="dxa"/>
            <w:gridSpan w:val="2"/>
            <w:tcBorders>
              <w:top w:val="single" w:sz="4" w:space="0" w:color="auto"/>
              <w:bottom w:val="single" w:sz="4" w:space="0" w:color="auto"/>
            </w:tcBorders>
          </w:tcPr>
          <w:p w14:paraId="703F6D28" w14:textId="1E2C4D52" w:rsidR="001941E0" w:rsidRPr="007C3E1B" w:rsidRDefault="007C3E1B" w:rsidP="001941E0">
            <w:pPr>
              <w:jc w:val="right"/>
              <w:rPr>
                <w:b/>
                <w:bCs/>
              </w:rPr>
            </w:pPr>
            <w:r w:rsidRPr="007C3E1B">
              <w:rPr>
                <w:b/>
                <w:bCs/>
              </w:rPr>
              <w:t>229</w:t>
            </w:r>
          </w:p>
        </w:tc>
        <w:tc>
          <w:tcPr>
            <w:tcW w:w="270" w:type="dxa"/>
            <w:gridSpan w:val="2"/>
          </w:tcPr>
          <w:p w14:paraId="4C4B8B25" w14:textId="77777777" w:rsidR="001941E0" w:rsidRPr="007C3E1B" w:rsidRDefault="001941E0" w:rsidP="001941E0">
            <w:pPr>
              <w:jc w:val="right"/>
              <w:rPr>
                <w:b/>
                <w:bCs/>
              </w:rPr>
            </w:pPr>
          </w:p>
        </w:tc>
        <w:tc>
          <w:tcPr>
            <w:tcW w:w="1260" w:type="dxa"/>
            <w:gridSpan w:val="2"/>
            <w:tcBorders>
              <w:top w:val="single" w:sz="4" w:space="0" w:color="auto"/>
              <w:bottom w:val="single" w:sz="4" w:space="0" w:color="auto"/>
            </w:tcBorders>
          </w:tcPr>
          <w:p w14:paraId="0925EEC6" w14:textId="249F10F1" w:rsidR="001941E0" w:rsidRPr="007C3E1B" w:rsidRDefault="007C3E1B" w:rsidP="001941E0">
            <w:pPr>
              <w:jc w:val="right"/>
              <w:rPr>
                <w:b/>
                <w:bCs/>
              </w:rPr>
            </w:pPr>
            <w:r w:rsidRPr="007C3E1B">
              <w:rPr>
                <w:b/>
                <w:bCs/>
              </w:rPr>
              <w:t>838</w:t>
            </w:r>
          </w:p>
        </w:tc>
      </w:tr>
      <w:tr w:rsidR="001941E0" w:rsidRPr="00EA5EA8" w14:paraId="50193422" w14:textId="77777777" w:rsidTr="003E435A">
        <w:trPr>
          <w:trHeight w:val="236"/>
        </w:trPr>
        <w:tc>
          <w:tcPr>
            <w:tcW w:w="3690" w:type="dxa"/>
            <w:gridSpan w:val="3"/>
          </w:tcPr>
          <w:p w14:paraId="0657DA1A" w14:textId="77777777" w:rsidR="001941E0" w:rsidRPr="00EA5EA8" w:rsidRDefault="001941E0" w:rsidP="001941E0">
            <w:pPr>
              <w:spacing w:line="240" w:lineRule="atLeast"/>
              <w:rPr>
                <w:b/>
                <w:bCs/>
                <w:szCs w:val="22"/>
              </w:rPr>
            </w:pPr>
          </w:p>
        </w:tc>
        <w:tc>
          <w:tcPr>
            <w:tcW w:w="1260" w:type="dxa"/>
            <w:gridSpan w:val="2"/>
            <w:tcBorders>
              <w:top w:val="single" w:sz="4" w:space="0" w:color="auto"/>
            </w:tcBorders>
          </w:tcPr>
          <w:p w14:paraId="7356CD64" w14:textId="77777777" w:rsidR="001941E0" w:rsidRPr="00EA5EA8" w:rsidRDefault="001941E0" w:rsidP="001941E0">
            <w:pPr>
              <w:tabs>
                <w:tab w:val="decimal" w:pos="911"/>
              </w:tabs>
              <w:ind w:left="-79" w:right="-79"/>
              <w:rPr>
                <w:szCs w:val="22"/>
              </w:rPr>
            </w:pPr>
          </w:p>
        </w:tc>
        <w:tc>
          <w:tcPr>
            <w:tcW w:w="183" w:type="dxa"/>
            <w:gridSpan w:val="2"/>
          </w:tcPr>
          <w:p w14:paraId="64126D23" w14:textId="77777777" w:rsidR="001941E0" w:rsidRPr="00EA5EA8" w:rsidRDefault="001941E0" w:rsidP="001941E0">
            <w:pPr>
              <w:tabs>
                <w:tab w:val="decimal" w:pos="911"/>
              </w:tabs>
              <w:ind w:left="-79" w:right="-79"/>
              <w:rPr>
                <w:szCs w:val="22"/>
              </w:rPr>
            </w:pPr>
          </w:p>
        </w:tc>
        <w:tc>
          <w:tcPr>
            <w:tcW w:w="1257" w:type="dxa"/>
            <w:gridSpan w:val="2"/>
            <w:tcBorders>
              <w:top w:val="single" w:sz="4" w:space="0" w:color="auto"/>
            </w:tcBorders>
          </w:tcPr>
          <w:p w14:paraId="31F1C2A4" w14:textId="77777777" w:rsidR="001941E0" w:rsidRPr="00EA5EA8" w:rsidRDefault="001941E0" w:rsidP="001941E0">
            <w:pPr>
              <w:tabs>
                <w:tab w:val="decimal" w:pos="911"/>
              </w:tabs>
              <w:ind w:left="-79" w:right="13"/>
              <w:rPr>
                <w:szCs w:val="22"/>
              </w:rPr>
            </w:pPr>
          </w:p>
        </w:tc>
        <w:tc>
          <w:tcPr>
            <w:tcW w:w="270" w:type="dxa"/>
            <w:gridSpan w:val="2"/>
          </w:tcPr>
          <w:p w14:paraId="22C4C8C6" w14:textId="77777777" w:rsidR="001941E0" w:rsidRPr="00EA5EA8" w:rsidRDefault="001941E0" w:rsidP="001941E0">
            <w:pPr>
              <w:tabs>
                <w:tab w:val="decimal" w:pos="911"/>
              </w:tabs>
              <w:ind w:left="-79" w:right="-79"/>
              <w:rPr>
                <w:szCs w:val="22"/>
              </w:rPr>
            </w:pPr>
          </w:p>
        </w:tc>
        <w:tc>
          <w:tcPr>
            <w:tcW w:w="1260" w:type="dxa"/>
            <w:gridSpan w:val="2"/>
            <w:tcBorders>
              <w:top w:val="single" w:sz="4" w:space="0" w:color="auto"/>
            </w:tcBorders>
          </w:tcPr>
          <w:p w14:paraId="72571A6F" w14:textId="77777777" w:rsidR="001941E0" w:rsidRPr="00EA5EA8" w:rsidRDefault="001941E0" w:rsidP="001941E0">
            <w:pPr>
              <w:tabs>
                <w:tab w:val="decimal" w:pos="911"/>
              </w:tabs>
              <w:ind w:left="-79" w:right="-79"/>
              <w:rPr>
                <w:szCs w:val="22"/>
              </w:rPr>
            </w:pPr>
          </w:p>
        </w:tc>
        <w:tc>
          <w:tcPr>
            <w:tcW w:w="270" w:type="dxa"/>
            <w:gridSpan w:val="2"/>
          </w:tcPr>
          <w:p w14:paraId="129E119B" w14:textId="77777777" w:rsidR="001941E0" w:rsidRPr="00EA5EA8" w:rsidRDefault="001941E0" w:rsidP="001941E0">
            <w:pPr>
              <w:tabs>
                <w:tab w:val="decimal" w:pos="911"/>
              </w:tabs>
              <w:ind w:left="-79" w:right="-79"/>
              <w:rPr>
                <w:szCs w:val="22"/>
              </w:rPr>
            </w:pPr>
          </w:p>
        </w:tc>
        <w:tc>
          <w:tcPr>
            <w:tcW w:w="1260" w:type="dxa"/>
            <w:gridSpan w:val="2"/>
            <w:tcBorders>
              <w:top w:val="single" w:sz="4" w:space="0" w:color="auto"/>
            </w:tcBorders>
          </w:tcPr>
          <w:p w14:paraId="551635C2" w14:textId="77777777" w:rsidR="001941E0" w:rsidRPr="00EA5EA8" w:rsidRDefault="001941E0" w:rsidP="001941E0">
            <w:pPr>
              <w:tabs>
                <w:tab w:val="decimal" w:pos="911"/>
              </w:tabs>
              <w:ind w:left="-79" w:right="-79"/>
              <w:rPr>
                <w:szCs w:val="22"/>
              </w:rPr>
            </w:pPr>
          </w:p>
        </w:tc>
      </w:tr>
      <w:tr w:rsidR="001941E0" w:rsidRPr="00EA5EA8" w14:paraId="77FA8CB1" w14:textId="77777777" w:rsidTr="003E435A">
        <w:trPr>
          <w:trHeight w:val="236"/>
        </w:trPr>
        <w:tc>
          <w:tcPr>
            <w:tcW w:w="3690" w:type="dxa"/>
            <w:gridSpan w:val="3"/>
          </w:tcPr>
          <w:p w14:paraId="71F1E254" w14:textId="77777777" w:rsidR="001941E0" w:rsidRPr="00EA5EA8" w:rsidRDefault="001941E0" w:rsidP="001941E0">
            <w:pPr>
              <w:spacing w:line="240" w:lineRule="atLeast"/>
              <w:rPr>
                <w:b/>
                <w:bCs/>
                <w:i/>
                <w:iCs/>
                <w:szCs w:val="22"/>
              </w:rPr>
            </w:pPr>
            <w:r w:rsidRPr="00EA5EA8">
              <w:rPr>
                <w:b/>
                <w:bCs/>
                <w:i/>
                <w:iCs/>
                <w:szCs w:val="22"/>
              </w:rPr>
              <w:t>Deferred tax liabilities</w:t>
            </w:r>
          </w:p>
        </w:tc>
        <w:tc>
          <w:tcPr>
            <w:tcW w:w="1260" w:type="dxa"/>
            <w:gridSpan w:val="2"/>
          </w:tcPr>
          <w:p w14:paraId="67849285" w14:textId="77777777" w:rsidR="001941E0" w:rsidRPr="00EA5EA8" w:rsidRDefault="001941E0" w:rsidP="001941E0">
            <w:pPr>
              <w:tabs>
                <w:tab w:val="decimal" w:pos="911"/>
              </w:tabs>
              <w:ind w:left="-79" w:right="-79"/>
              <w:rPr>
                <w:szCs w:val="22"/>
              </w:rPr>
            </w:pPr>
          </w:p>
        </w:tc>
        <w:tc>
          <w:tcPr>
            <w:tcW w:w="183" w:type="dxa"/>
            <w:gridSpan w:val="2"/>
          </w:tcPr>
          <w:p w14:paraId="63F5E8A2" w14:textId="77777777" w:rsidR="001941E0" w:rsidRPr="00EA5EA8" w:rsidRDefault="001941E0" w:rsidP="001941E0">
            <w:pPr>
              <w:tabs>
                <w:tab w:val="decimal" w:pos="911"/>
              </w:tabs>
              <w:ind w:left="-79" w:right="-79"/>
              <w:rPr>
                <w:szCs w:val="22"/>
              </w:rPr>
            </w:pPr>
          </w:p>
        </w:tc>
        <w:tc>
          <w:tcPr>
            <w:tcW w:w="1257" w:type="dxa"/>
            <w:gridSpan w:val="2"/>
          </w:tcPr>
          <w:p w14:paraId="6BEA7367" w14:textId="77777777" w:rsidR="001941E0" w:rsidRPr="00EA5EA8" w:rsidRDefault="001941E0" w:rsidP="001941E0">
            <w:pPr>
              <w:tabs>
                <w:tab w:val="decimal" w:pos="911"/>
              </w:tabs>
              <w:ind w:left="-79" w:right="13"/>
              <w:rPr>
                <w:szCs w:val="22"/>
              </w:rPr>
            </w:pPr>
          </w:p>
        </w:tc>
        <w:tc>
          <w:tcPr>
            <w:tcW w:w="270" w:type="dxa"/>
            <w:gridSpan w:val="2"/>
          </w:tcPr>
          <w:p w14:paraId="1C5A2D7B" w14:textId="77777777" w:rsidR="001941E0" w:rsidRPr="00EA5EA8" w:rsidRDefault="001941E0" w:rsidP="001941E0">
            <w:pPr>
              <w:tabs>
                <w:tab w:val="decimal" w:pos="911"/>
              </w:tabs>
              <w:ind w:left="-79" w:right="-79"/>
              <w:rPr>
                <w:szCs w:val="22"/>
              </w:rPr>
            </w:pPr>
          </w:p>
        </w:tc>
        <w:tc>
          <w:tcPr>
            <w:tcW w:w="1260" w:type="dxa"/>
            <w:gridSpan w:val="2"/>
          </w:tcPr>
          <w:p w14:paraId="4A8F9349" w14:textId="77777777" w:rsidR="001941E0" w:rsidRPr="00EA5EA8" w:rsidRDefault="001941E0" w:rsidP="001941E0">
            <w:pPr>
              <w:tabs>
                <w:tab w:val="decimal" w:pos="911"/>
              </w:tabs>
              <w:ind w:left="-79" w:right="-79"/>
              <w:rPr>
                <w:szCs w:val="22"/>
              </w:rPr>
            </w:pPr>
          </w:p>
        </w:tc>
        <w:tc>
          <w:tcPr>
            <w:tcW w:w="270" w:type="dxa"/>
            <w:gridSpan w:val="2"/>
          </w:tcPr>
          <w:p w14:paraId="01123BED" w14:textId="77777777" w:rsidR="001941E0" w:rsidRPr="00EA5EA8" w:rsidRDefault="001941E0" w:rsidP="001941E0">
            <w:pPr>
              <w:tabs>
                <w:tab w:val="decimal" w:pos="911"/>
              </w:tabs>
              <w:ind w:left="-79" w:right="-79"/>
              <w:rPr>
                <w:szCs w:val="22"/>
              </w:rPr>
            </w:pPr>
          </w:p>
        </w:tc>
        <w:tc>
          <w:tcPr>
            <w:tcW w:w="1260" w:type="dxa"/>
            <w:gridSpan w:val="2"/>
          </w:tcPr>
          <w:p w14:paraId="3391B5DC" w14:textId="77777777" w:rsidR="001941E0" w:rsidRPr="00EA5EA8" w:rsidRDefault="001941E0" w:rsidP="001941E0">
            <w:pPr>
              <w:tabs>
                <w:tab w:val="decimal" w:pos="911"/>
              </w:tabs>
              <w:ind w:left="-79" w:right="-79"/>
              <w:rPr>
                <w:szCs w:val="22"/>
              </w:rPr>
            </w:pPr>
          </w:p>
        </w:tc>
      </w:tr>
      <w:tr w:rsidR="001941E0" w:rsidRPr="00EA5EA8" w14:paraId="49FC60BC" w14:textId="77777777" w:rsidTr="003E435A">
        <w:trPr>
          <w:trHeight w:val="272"/>
        </w:trPr>
        <w:tc>
          <w:tcPr>
            <w:tcW w:w="3690" w:type="dxa"/>
            <w:gridSpan w:val="3"/>
          </w:tcPr>
          <w:p w14:paraId="61F44A7D" w14:textId="77777777" w:rsidR="001941E0" w:rsidRPr="00EA5EA8" w:rsidRDefault="001941E0" w:rsidP="001941E0">
            <w:pPr>
              <w:spacing w:line="240" w:lineRule="atLeast"/>
              <w:rPr>
                <w:szCs w:val="22"/>
              </w:rPr>
            </w:pPr>
            <w:r w:rsidRPr="00EA5EA8">
              <w:rPr>
                <w:szCs w:val="22"/>
                <w:lang w:val="en-US"/>
              </w:rPr>
              <w:t>Other financial assets</w:t>
            </w:r>
          </w:p>
        </w:tc>
        <w:tc>
          <w:tcPr>
            <w:tcW w:w="1260" w:type="dxa"/>
            <w:gridSpan w:val="2"/>
          </w:tcPr>
          <w:p w14:paraId="73DA7A18" w14:textId="75C70ECA" w:rsidR="001941E0" w:rsidRPr="00EA5EA8" w:rsidRDefault="001941E0" w:rsidP="001941E0">
            <w:pPr>
              <w:jc w:val="right"/>
              <w:rPr>
                <w:szCs w:val="22"/>
              </w:rPr>
            </w:pPr>
            <w:r w:rsidRPr="00EA5EA8">
              <w:t>249</w:t>
            </w:r>
          </w:p>
        </w:tc>
        <w:tc>
          <w:tcPr>
            <w:tcW w:w="183" w:type="dxa"/>
            <w:gridSpan w:val="2"/>
          </w:tcPr>
          <w:p w14:paraId="1F8ADF02" w14:textId="77777777" w:rsidR="001941E0" w:rsidRPr="00EA5EA8" w:rsidRDefault="001941E0" w:rsidP="001941E0">
            <w:pPr>
              <w:jc w:val="right"/>
              <w:rPr>
                <w:szCs w:val="22"/>
              </w:rPr>
            </w:pPr>
          </w:p>
        </w:tc>
        <w:tc>
          <w:tcPr>
            <w:tcW w:w="1257" w:type="dxa"/>
            <w:gridSpan w:val="2"/>
          </w:tcPr>
          <w:p w14:paraId="2D9A25F8" w14:textId="717ED72E" w:rsidR="001941E0" w:rsidRPr="005B6521" w:rsidRDefault="005B6521" w:rsidP="003C5D40">
            <w:pPr>
              <w:ind w:right="96"/>
              <w:jc w:val="right"/>
            </w:pPr>
            <w:r w:rsidRPr="00244A83">
              <w:t>5,907</w:t>
            </w:r>
          </w:p>
        </w:tc>
        <w:tc>
          <w:tcPr>
            <w:tcW w:w="270" w:type="dxa"/>
            <w:gridSpan w:val="2"/>
          </w:tcPr>
          <w:p w14:paraId="0DAF778F" w14:textId="77777777" w:rsidR="001941E0" w:rsidRPr="005B6521" w:rsidRDefault="001941E0" w:rsidP="001941E0">
            <w:pPr>
              <w:jc w:val="right"/>
            </w:pPr>
          </w:p>
        </w:tc>
        <w:tc>
          <w:tcPr>
            <w:tcW w:w="1260" w:type="dxa"/>
            <w:gridSpan w:val="2"/>
          </w:tcPr>
          <w:p w14:paraId="1F8A61F9" w14:textId="2A11EB29" w:rsidR="001941E0" w:rsidRPr="005B6521" w:rsidRDefault="005B6521" w:rsidP="00DF757A">
            <w:pPr>
              <w:ind w:right="-798"/>
              <w:jc w:val="center"/>
            </w:pPr>
            <w:r w:rsidRPr="00244A83">
              <w:t>(249)</w:t>
            </w:r>
          </w:p>
        </w:tc>
        <w:tc>
          <w:tcPr>
            <w:tcW w:w="270" w:type="dxa"/>
            <w:gridSpan w:val="2"/>
          </w:tcPr>
          <w:p w14:paraId="1ADD49B4" w14:textId="77777777" w:rsidR="001941E0" w:rsidRPr="005B6521" w:rsidRDefault="001941E0" w:rsidP="001941E0">
            <w:pPr>
              <w:jc w:val="right"/>
            </w:pPr>
          </w:p>
        </w:tc>
        <w:tc>
          <w:tcPr>
            <w:tcW w:w="1260" w:type="dxa"/>
            <w:gridSpan w:val="2"/>
          </w:tcPr>
          <w:p w14:paraId="3661335E" w14:textId="0C7749A8" w:rsidR="001941E0" w:rsidRPr="005B6521" w:rsidRDefault="005B6521" w:rsidP="001941E0">
            <w:pPr>
              <w:jc w:val="right"/>
            </w:pPr>
            <w:r w:rsidRPr="00244A83">
              <w:t>5,907</w:t>
            </w:r>
          </w:p>
        </w:tc>
      </w:tr>
      <w:tr w:rsidR="001941E0" w:rsidRPr="00EA5EA8" w14:paraId="32BEB649" w14:textId="77777777" w:rsidTr="003E435A">
        <w:trPr>
          <w:trHeight w:val="272"/>
        </w:trPr>
        <w:tc>
          <w:tcPr>
            <w:tcW w:w="3690" w:type="dxa"/>
            <w:gridSpan w:val="3"/>
          </w:tcPr>
          <w:p w14:paraId="7217DFFD" w14:textId="77777777" w:rsidR="001941E0" w:rsidRPr="00EA5EA8" w:rsidRDefault="001941E0" w:rsidP="001941E0">
            <w:pPr>
              <w:spacing w:line="240" w:lineRule="atLeast"/>
              <w:rPr>
                <w:szCs w:val="22"/>
              </w:rPr>
            </w:pPr>
            <w:r w:rsidRPr="00EA5EA8">
              <w:rPr>
                <w:szCs w:val="22"/>
              </w:rPr>
              <w:t>Debentures</w:t>
            </w:r>
          </w:p>
        </w:tc>
        <w:tc>
          <w:tcPr>
            <w:tcW w:w="1260" w:type="dxa"/>
            <w:gridSpan w:val="2"/>
          </w:tcPr>
          <w:p w14:paraId="18F8E8FE" w14:textId="708F40AF" w:rsidR="001941E0" w:rsidRPr="00EA5EA8" w:rsidRDefault="001941E0" w:rsidP="001941E0">
            <w:pPr>
              <w:jc w:val="right"/>
              <w:rPr>
                <w:szCs w:val="22"/>
              </w:rPr>
            </w:pPr>
            <w:r w:rsidRPr="00EA5EA8">
              <w:t>150</w:t>
            </w:r>
          </w:p>
        </w:tc>
        <w:tc>
          <w:tcPr>
            <w:tcW w:w="183" w:type="dxa"/>
            <w:gridSpan w:val="2"/>
          </w:tcPr>
          <w:p w14:paraId="200F2A52" w14:textId="77777777" w:rsidR="001941E0" w:rsidRPr="00EA5EA8" w:rsidRDefault="001941E0" w:rsidP="001941E0">
            <w:pPr>
              <w:jc w:val="right"/>
              <w:rPr>
                <w:szCs w:val="22"/>
              </w:rPr>
            </w:pPr>
          </w:p>
        </w:tc>
        <w:tc>
          <w:tcPr>
            <w:tcW w:w="1257" w:type="dxa"/>
            <w:gridSpan w:val="2"/>
          </w:tcPr>
          <w:p w14:paraId="00D761A9" w14:textId="575169A0" w:rsidR="001941E0" w:rsidRPr="005B6521" w:rsidRDefault="005B6521" w:rsidP="005B6521">
            <w:pPr>
              <w:jc w:val="right"/>
            </w:pPr>
            <w:r w:rsidRPr="00244A83">
              <w:t>(150)</w:t>
            </w:r>
          </w:p>
        </w:tc>
        <w:tc>
          <w:tcPr>
            <w:tcW w:w="270" w:type="dxa"/>
            <w:gridSpan w:val="2"/>
          </w:tcPr>
          <w:p w14:paraId="61CA4A03" w14:textId="77777777" w:rsidR="001941E0" w:rsidRPr="005B6521" w:rsidRDefault="001941E0" w:rsidP="001941E0">
            <w:pPr>
              <w:jc w:val="right"/>
            </w:pPr>
          </w:p>
        </w:tc>
        <w:tc>
          <w:tcPr>
            <w:tcW w:w="1260" w:type="dxa"/>
            <w:gridSpan w:val="2"/>
          </w:tcPr>
          <w:p w14:paraId="28864915" w14:textId="694E16C9" w:rsidR="001941E0" w:rsidRPr="005B6521" w:rsidRDefault="005B6521" w:rsidP="001941E0">
            <w:pPr>
              <w:jc w:val="right"/>
            </w:pPr>
            <w:r w:rsidRPr="00244A83">
              <w:t>-</w:t>
            </w:r>
          </w:p>
        </w:tc>
        <w:tc>
          <w:tcPr>
            <w:tcW w:w="270" w:type="dxa"/>
            <w:gridSpan w:val="2"/>
          </w:tcPr>
          <w:p w14:paraId="42AE7076" w14:textId="77777777" w:rsidR="001941E0" w:rsidRPr="005B6521" w:rsidRDefault="001941E0" w:rsidP="001941E0">
            <w:pPr>
              <w:jc w:val="right"/>
            </w:pPr>
          </w:p>
        </w:tc>
        <w:tc>
          <w:tcPr>
            <w:tcW w:w="1260" w:type="dxa"/>
            <w:gridSpan w:val="2"/>
          </w:tcPr>
          <w:p w14:paraId="391D43CC" w14:textId="73CCF9EE" w:rsidR="001941E0" w:rsidRPr="005B6521" w:rsidRDefault="005B6521" w:rsidP="001941E0">
            <w:pPr>
              <w:jc w:val="right"/>
            </w:pPr>
            <w:r w:rsidRPr="00244A83">
              <w:t>-</w:t>
            </w:r>
          </w:p>
        </w:tc>
      </w:tr>
      <w:tr w:rsidR="001941E0" w:rsidRPr="00EA5EA8" w14:paraId="6126A4F8" w14:textId="77777777" w:rsidTr="003E435A">
        <w:trPr>
          <w:trHeight w:val="208"/>
        </w:trPr>
        <w:tc>
          <w:tcPr>
            <w:tcW w:w="3690" w:type="dxa"/>
            <w:gridSpan w:val="3"/>
          </w:tcPr>
          <w:p w14:paraId="54502777" w14:textId="77777777" w:rsidR="001941E0" w:rsidRPr="00EA5EA8" w:rsidRDefault="001941E0" w:rsidP="001941E0">
            <w:pPr>
              <w:spacing w:line="240" w:lineRule="atLeast"/>
              <w:rPr>
                <w:b/>
                <w:bCs/>
                <w:szCs w:val="22"/>
              </w:rPr>
            </w:pPr>
            <w:r w:rsidRPr="00EA5EA8">
              <w:rPr>
                <w:b/>
                <w:bCs/>
                <w:szCs w:val="22"/>
              </w:rPr>
              <w:t>Total</w:t>
            </w:r>
          </w:p>
        </w:tc>
        <w:tc>
          <w:tcPr>
            <w:tcW w:w="1260" w:type="dxa"/>
            <w:gridSpan w:val="2"/>
            <w:tcBorders>
              <w:top w:val="single" w:sz="4" w:space="0" w:color="auto"/>
              <w:bottom w:val="single" w:sz="4" w:space="0" w:color="auto"/>
            </w:tcBorders>
          </w:tcPr>
          <w:p w14:paraId="2206EADB" w14:textId="2B2CB4FA" w:rsidR="001941E0" w:rsidRPr="00EA5EA8" w:rsidRDefault="001941E0" w:rsidP="001941E0">
            <w:pPr>
              <w:jc w:val="right"/>
              <w:rPr>
                <w:b/>
                <w:bCs/>
                <w:szCs w:val="22"/>
              </w:rPr>
            </w:pPr>
            <w:r w:rsidRPr="00EA5EA8">
              <w:rPr>
                <w:b/>
                <w:bCs/>
              </w:rPr>
              <w:t>399</w:t>
            </w:r>
          </w:p>
        </w:tc>
        <w:tc>
          <w:tcPr>
            <w:tcW w:w="183" w:type="dxa"/>
            <w:gridSpan w:val="2"/>
          </w:tcPr>
          <w:p w14:paraId="7E6C993D" w14:textId="77777777" w:rsidR="001941E0" w:rsidRPr="00EA5EA8" w:rsidRDefault="001941E0" w:rsidP="001941E0">
            <w:pPr>
              <w:jc w:val="right"/>
              <w:rPr>
                <w:b/>
                <w:bCs/>
                <w:szCs w:val="22"/>
              </w:rPr>
            </w:pPr>
          </w:p>
        </w:tc>
        <w:tc>
          <w:tcPr>
            <w:tcW w:w="1257" w:type="dxa"/>
            <w:gridSpan w:val="2"/>
            <w:tcBorders>
              <w:top w:val="single" w:sz="4" w:space="0" w:color="auto"/>
              <w:bottom w:val="single" w:sz="4" w:space="0" w:color="auto"/>
            </w:tcBorders>
          </w:tcPr>
          <w:p w14:paraId="273FB684" w14:textId="199D024B" w:rsidR="001941E0" w:rsidRPr="005B6521" w:rsidRDefault="005B6521" w:rsidP="003C5D40">
            <w:pPr>
              <w:ind w:right="96"/>
              <w:jc w:val="right"/>
              <w:rPr>
                <w:b/>
                <w:bCs/>
              </w:rPr>
            </w:pPr>
            <w:r w:rsidRPr="005B6521">
              <w:rPr>
                <w:b/>
                <w:bCs/>
              </w:rPr>
              <w:t>5,757</w:t>
            </w:r>
          </w:p>
        </w:tc>
        <w:tc>
          <w:tcPr>
            <w:tcW w:w="270" w:type="dxa"/>
            <w:gridSpan w:val="2"/>
          </w:tcPr>
          <w:p w14:paraId="5249BB72" w14:textId="77777777" w:rsidR="001941E0" w:rsidRPr="005B6521" w:rsidRDefault="001941E0" w:rsidP="001941E0">
            <w:pPr>
              <w:jc w:val="right"/>
              <w:rPr>
                <w:b/>
                <w:bCs/>
              </w:rPr>
            </w:pPr>
          </w:p>
        </w:tc>
        <w:tc>
          <w:tcPr>
            <w:tcW w:w="1260" w:type="dxa"/>
            <w:gridSpan w:val="2"/>
            <w:tcBorders>
              <w:top w:val="single" w:sz="4" w:space="0" w:color="auto"/>
              <w:bottom w:val="single" w:sz="4" w:space="0" w:color="auto"/>
            </w:tcBorders>
          </w:tcPr>
          <w:p w14:paraId="71A8E7EB" w14:textId="56D83283" w:rsidR="001941E0" w:rsidRPr="005B6521" w:rsidRDefault="006E5628" w:rsidP="006E5628">
            <w:pPr>
              <w:ind w:right="-708" w:firstLine="12"/>
              <w:jc w:val="center"/>
              <w:rPr>
                <w:b/>
                <w:bCs/>
              </w:rPr>
            </w:pPr>
            <w:r>
              <w:rPr>
                <w:b/>
                <w:bCs/>
              </w:rPr>
              <w:t xml:space="preserve"> </w:t>
            </w:r>
            <w:r w:rsidR="005B6521" w:rsidRPr="005B6521">
              <w:rPr>
                <w:b/>
                <w:bCs/>
              </w:rPr>
              <w:t>(249)</w:t>
            </w:r>
          </w:p>
        </w:tc>
        <w:tc>
          <w:tcPr>
            <w:tcW w:w="270" w:type="dxa"/>
            <w:gridSpan w:val="2"/>
          </w:tcPr>
          <w:p w14:paraId="77D60499" w14:textId="77777777" w:rsidR="001941E0" w:rsidRPr="005B6521" w:rsidRDefault="001941E0" w:rsidP="001941E0">
            <w:pPr>
              <w:jc w:val="right"/>
              <w:rPr>
                <w:b/>
                <w:bCs/>
              </w:rPr>
            </w:pPr>
          </w:p>
        </w:tc>
        <w:tc>
          <w:tcPr>
            <w:tcW w:w="1260" w:type="dxa"/>
            <w:gridSpan w:val="2"/>
            <w:tcBorders>
              <w:top w:val="single" w:sz="4" w:space="0" w:color="auto"/>
              <w:bottom w:val="single" w:sz="4" w:space="0" w:color="auto"/>
            </w:tcBorders>
          </w:tcPr>
          <w:p w14:paraId="687B66E1" w14:textId="0899A616" w:rsidR="001941E0" w:rsidRPr="005B6521" w:rsidRDefault="005B6521" w:rsidP="001941E0">
            <w:pPr>
              <w:jc w:val="right"/>
              <w:rPr>
                <w:b/>
                <w:bCs/>
              </w:rPr>
            </w:pPr>
            <w:r w:rsidRPr="005B6521">
              <w:rPr>
                <w:b/>
                <w:bCs/>
              </w:rPr>
              <w:t>5,907</w:t>
            </w:r>
          </w:p>
        </w:tc>
      </w:tr>
      <w:tr w:rsidR="001941E0" w:rsidRPr="00EA5EA8" w14:paraId="27860252" w14:textId="77777777" w:rsidTr="003E435A">
        <w:trPr>
          <w:trHeight w:val="100"/>
        </w:trPr>
        <w:tc>
          <w:tcPr>
            <w:tcW w:w="3690" w:type="dxa"/>
            <w:gridSpan w:val="3"/>
          </w:tcPr>
          <w:p w14:paraId="2293B921" w14:textId="77777777" w:rsidR="001941E0" w:rsidRPr="00EA5EA8" w:rsidRDefault="001941E0" w:rsidP="001941E0">
            <w:pPr>
              <w:spacing w:line="240" w:lineRule="atLeast"/>
              <w:rPr>
                <w:b/>
                <w:bCs/>
                <w:szCs w:val="22"/>
              </w:rPr>
            </w:pPr>
          </w:p>
        </w:tc>
        <w:tc>
          <w:tcPr>
            <w:tcW w:w="1260" w:type="dxa"/>
            <w:gridSpan w:val="2"/>
            <w:tcBorders>
              <w:top w:val="single" w:sz="4" w:space="0" w:color="auto"/>
            </w:tcBorders>
          </w:tcPr>
          <w:p w14:paraId="1831E435" w14:textId="77777777" w:rsidR="001941E0" w:rsidRPr="00EA5EA8" w:rsidRDefault="001941E0" w:rsidP="001941E0">
            <w:pPr>
              <w:tabs>
                <w:tab w:val="decimal" w:pos="911"/>
              </w:tabs>
              <w:ind w:left="-79" w:right="-79"/>
              <w:rPr>
                <w:b/>
                <w:bCs/>
                <w:szCs w:val="22"/>
              </w:rPr>
            </w:pPr>
          </w:p>
        </w:tc>
        <w:tc>
          <w:tcPr>
            <w:tcW w:w="183" w:type="dxa"/>
            <w:gridSpan w:val="2"/>
          </w:tcPr>
          <w:p w14:paraId="4D0C8817" w14:textId="77777777" w:rsidR="001941E0" w:rsidRPr="00EA5EA8" w:rsidRDefault="001941E0" w:rsidP="001941E0">
            <w:pPr>
              <w:tabs>
                <w:tab w:val="decimal" w:pos="911"/>
              </w:tabs>
              <w:ind w:left="-79" w:right="-79"/>
              <w:rPr>
                <w:b/>
                <w:bCs/>
                <w:szCs w:val="22"/>
              </w:rPr>
            </w:pPr>
          </w:p>
        </w:tc>
        <w:tc>
          <w:tcPr>
            <w:tcW w:w="1257" w:type="dxa"/>
            <w:gridSpan w:val="2"/>
            <w:tcBorders>
              <w:top w:val="single" w:sz="4" w:space="0" w:color="auto"/>
            </w:tcBorders>
          </w:tcPr>
          <w:p w14:paraId="74CDB517" w14:textId="77777777" w:rsidR="001941E0" w:rsidRPr="005B6521" w:rsidRDefault="001941E0" w:rsidP="005B6521">
            <w:pPr>
              <w:jc w:val="right"/>
            </w:pPr>
          </w:p>
        </w:tc>
        <w:tc>
          <w:tcPr>
            <w:tcW w:w="270" w:type="dxa"/>
            <w:gridSpan w:val="2"/>
          </w:tcPr>
          <w:p w14:paraId="12A93249" w14:textId="77777777" w:rsidR="001941E0" w:rsidRPr="005B6521" w:rsidRDefault="001941E0" w:rsidP="005B6521">
            <w:pPr>
              <w:tabs>
                <w:tab w:val="decimal" w:pos="911"/>
              </w:tabs>
              <w:ind w:left="-79"/>
            </w:pPr>
          </w:p>
        </w:tc>
        <w:tc>
          <w:tcPr>
            <w:tcW w:w="1260" w:type="dxa"/>
            <w:gridSpan w:val="2"/>
            <w:tcBorders>
              <w:top w:val="single" w:sz="4" w:space="0" w:color="auto"/>
            </w:tcBorders>
          </w:tcPr>
          <w:p w14:paraId="7FFAE8F7" w14:textId="77777777" w:rsidR="001941E0" w:rsidRPr="005B6521" w:rsidRDefault="001941E0" w:rsidP="005B6521">
            <w:pPr>
              <w:tabs>
                <w:tab w:val="decimal" w:pos="911"/>
              </w:tabs>
              <w:ind w:left="-79"/>
            </w:pPr>
          </w:p>
        </w:tc>
        <w:tc>
          <w:tcPr>
            <w:tcW w:w="270" w:type="dxa"/>
            <w:gridSpan w:val="2"/>
          </w:tcPr>
          <w:p w14:paraId="57C852C0" w14:textId="77777777" w:rsidR="001941E0" w:rsidRPr="005B6521" w:rsidRDefault="001941E0" w:rsidP="005B6521">
            <w:pPr>
              <w:tabs>
                <w:tab w:val="decimal" w:pos="911"/>
              </w:tabs>
              <w:ind w:left="-79"/>
            </w:pPr>
          </w:p>
        </w:tc>
        <w:tc>
          <w:tcPr>
            <w:tcW w:w="1260" w:type="dxa"/>
            <w:gridSpan w:val="2"/>
            <w:tcBorders>
              <w:top w:val="single" w:sz="4" w:space="0" w:color="auto"/>
            </w:tcBorders>
          </w:tcPr>
          <w:p w14:paraId="3B1B75E1" w14:textId="77777777" w:rsidR="001941E0" w:rsidRPr="005B6521" w:rsidRDefault="001941E0" w:rsidP="005B6521">
            <w:pPr>
              <w:tabs>
                <w:tab w:val="decimal" w:pos="911"/>
              </w:tabs>
              <w:ind w:left="-79"/>
            </w:pPr>
          </w:p>
        </w:tc>
      </w:tr>
      <w:tr w:rsidR="001941E0" w:rsidRPr="00206CA1" w14:paraId="5FA8F3C7" w14:textId="77777777" w:rsidTr="003E435A">
        <w:trPr>
          <w:trHeight w:val="272"/>
        </w:trPr>
        <w:tc>
          <w:tcPr>
            <w:tcW w:w="3690" w:type="dxa"/>
            <w:gridSpan w:val="3"/>
          </w:tcPr>
          <w:p w14:paraId="5B13C580" w14:textId="77777777" w:rsidR="001941E0" w:rsidRPr="00EA5EA8" w:rsidRDefault="001941E0" w:rsidP="001941E0">
            <w:pPr>
              <w:spacing w:line="240" w:lineRule="atLeast"/>
              <w:rPr>
                <w:b/>
                <w:bCs/>
                <w:szCs w:val="22"/>
              </w:rPr>
            </w:pPr>
            <w:r w:rsidRPr="00EA5EA8">
              <w:rPr>
                <w:b/>
                <w:bCs/>
                <w:szCs w:val="22"/>
              </w:rPr>
              <w:t>Net</w:t>
            </w:r>
          </w:p>
        </w:tc>
        <w:tc>
          <w:tcPr>
            <w:tcW w:w="1260" w:type="dxa"/>
            <w:gridSpan w:val="2"/>
            <w:tcBorders>
              <w:bottom w:val="double" w:sz="4" w:space="0" w:color="auto"/>
            </w:tcBorders>
          </w:tcPr>
          <w:p w14:paraId="208CA4CE" w14:textId="6D279C9B" w:rsidR="001941E0" w:rsidRPr="001941E0" w:rsidRDefault="001941E0" w:rsidP="001941E0">
            <w:pPr>
              <w:jc w:val="right"/>
              <w:rPr>
                <w:b/>
                <w:bCs/>
              </w:rPr>
            </w:pPr>
            <w:r w:rsidRPr="001941E0">
              <w:rPr>
                <w:b/>
                <w:bCs/>
              </w:rPr>
              <w:t>93</w:t>
            </w:r>
          </w:p>
        </w:tc>
        <w:tc>
          <w:tcPr>
            <w:tcW w:w="183" w:type="dxa"/>
            <w:gridSpan w:val="2"/>
          </w:tcPr>
          <w:p w14:paraId="4E9B3C7D" w14:textId="77777777" w:rsidR="001941E0" w:rsidRPr="001941E0" w:rsidRDefault="001941E0" w:rsidP="001941E0">
            <w:pPr>
              <w:tabs>
                <w:tab w:val="decimal" w:pos="911"/>
              </w:tabs>
            </w:pPr>
          </w:p>
        </w:tc>
        <w:tc>
          <w:tcPr>
            <w:tcW w:w="1257" w:type="dxa"/>
            <w:gridSpan w:val="2"/>
            <w:tcBorders>
              <w:bottom w:val="double" w:sz="4" w:space="0" w:color="auto"/>
            </w:tcBorders>
          </w:tcPr>
          <w:p w14:paraId="346C7674" w14:textId="09854455" w:rsidR="001941E0" w:rsidRPr="005B6521" w:rsidRDefault="005B6521" w:rsidP="005B6521">
            <w:pPr>
              <w:jc w:val="right"/>
              <w:rPr>
                <w:b/>
                <w:bCs/>
              </w:rPr>
            </w:pPr>
            <w:r w:rsidRPr="005B6521">
              <w:rPr>
                <w:b/>
                <w:bCs/>
              </w:rPr>
              <w:t>(5,640)</w:t>
            </w:r>
          </w:p>
        </w:tc>
        <w:tc>
          <w:tcPr>
            <w:tcW w:w="270" w:type="dxa"/>
            <w:gridSpan w:val="2"/>
          </w:tcPr>
          <w:p w14:paraId="40092153" w14:textId="77777777" w:rsidR="001941E0" w:rsidRPr="005B6521" w:rsidRDefault="001941E0" w:rsidP="005B6521">
            <w:pPr>
              <w:jc w:val="right"/>
              <w:rPr>
                <w:b/>
                <w:bCs/>
              </w:rPr>
            </w:pPr>
          </w:p>
        </w:tc>
        <w:tc>
          <w:tcPr>
            <w:tcW w:w="1260" w:type="dxa"/>
            <w:gridSpan w:val="2"/>
            <w:tcBorders>
              <w:bottom w:val="double" w:sz="4" w:space="0" w:color="auto"/>
            </w:tcBorders>
          </w:tcPr>
          <w:p w14:paraId="3950372F" w14:textId="589B160B" w:rsidR="001941E0" w:rsidRPr="005B6521" w:rsidRDefault="005B6521" w:rsidP="005B6521">
            <w:pPr>
              <w:jc w:val="right"/>
              <w:rPr>
                <w:b/>
                <w:bCs/>
              </w:rPr>
            </w:pPr>
            <w:r w:rsidRPr="005B6521">
              <w:rPr>
                <w:b/>
                <w:bCs/>
              </w:rPr>
              <w:t>478</w:t>
            </w:r>
          </w:p>
        </w:tc>
        <w:tc>
          <w:tcPr>
            <w:tcW w:w="270" w:type="dxa"/>
            <w:gridSpan w:val="2"/>
          </w:tcPr>
          <w:p w14:paraId="5561CB3B" w14:textId="77777777" w:rsidR="001941E0" w:rsidRPr="005B6521" w:rsidRDefault="001941E0" w:rsidP="005B6521">
            <w:pPr>
              <w:jc w:val="right"/>
              <w:rPr>
                <w:b/>
                <w:bCs/>
              </w:rPr>
            </w:pPr>
          </w:p>
        </w:tc>
        <w:tc>
          <w:tcPr>
            <w:tcW w:w="1260" w:type="dxa"/>
            <w:gridSpan w:val="2"/>
            <w:tcBorders>
              <w:bottom w:val="double" w:sz="4" w:space="0" w:color="auto"/>
            </w:tcBorders>
          </w:tcPr>
          <w:p w14:paraId="23BE8960" w14:textId="50A9816E" w:rsidR="001941E0" w:rsidRPr="005B6521" w:rsidRDefault="005B6521" w:rsidP="00A91153">
            <w:pPr>
              <w:ind w:right="-84"/>
              <w:jc w:val="right"/>
              <w:rPr>
                <w:b/>
                <w:bCs/>
              </w:rPr>
            </w:pPr>
            <w:r w:rsidRPr="005B6521">
              <w:rPr>
                <w:b/>
                <w:bCs/>
              </w:rPr>
              <w:t>(5,069)</w:t>
            </w:r>
          </w:p>
        </w:tc>
      </w:tr>
    </w:tbl>
    <w:p w14:paraId="75AAEA3C" w14:textId="7F226DD1" w:rsidR="008528C6" w:rsidRPr="00206CA1" w:rsidRDefault="008528C6" w:rsidP="007400AF">
      <w:pPr>
        <w:pStyle w:val="index"/>
        <w:numPr>
          <w:ilvl w:val="0"/>
          <w:numId w:val="0"/>
        </w:numPr>
        <w:tabs>
          <w:tab w:val="left" w:pos="540"/>
        </w:tabs>
        <w:ind w:left="-27"/>
        <w:rPr>
          <w:b/>
          <w:bCs/>
          <w:szCs w:val="22"/>
        </w:rPr>
      </w:pPr>
    </w:p>
    <w:p w14:paraId="66DBEAC0" w14:textId="1DC9C376" w:rsidR="00E44E55" w:rsidRPr="00206CA1" w:rsidRDefault="00E44E55" w:rsidP="007400AF">
      <w:pPr>
        <w:pStyle w:val="index"/>
        <w:numPr>
          <w:ilvl w:val="0"/>
          <w:numId w:val="0"/>
        </w:numPr>
        <w:tabs>
          <w:tab w:val="left" w:pos="540"/>
        </w:tabs>
        <w:ind w:left="-27"/>
        <w:rPr>
          <w:b/>
          <w:bCs/>
          <w:szCs w:val="22"/>
        </w:rPr>
      </w:pPr>
    </w:p>
    <w:p w14:paraId="605C3512" w14:textId="4C6CDE03" w:rsidR="00E44E55" w:rsidRPr="00206CA1" w:rsidRDefault="00E44E55" w:rsidP="007400AF">
      <w:pPr>
        <w:pStyle w:val="index"/>
        <w:numPr>
          <w:ilvl w:val="0"/>
          <w:numId w:val="0"/>
        </w:numPr>
        <w:tabs>
          <w:tab w:val="left" w:pos="540"/>
        </w:tabs>
        <w:ind w:left="-27"/>
        <w:rPr>
          <w:b/>
          <w:bCs/>
          <w:szCs w:val="22"/>
        </w:rPr>
      </w:pPr>
    </w:p>
    <w:p w14:paraId="078DF734" w14:textId="6C513EC2" w:rsidR="00E44E55" w:rsidRPr="00206CA1" w:rsidRDefault="00E44E55" w:rsidP="007400AF">
      <w:pPr>
        <w:pStyle w:val="index"/>
        <w:numPr>
          <w:ilvl w:val="0"/>
          <w:numId w:val="0"/>
        </w:numPr>
        <w:tabs>
          <w:tab w:val="left" w:pos="540"/>
        </w:tabs>
        <w:ind w:left="-27"/>
        <w:rPr>
          <w:b/>
          <w:bCs/>
          <w:szCs w:val="22"/>
        </w:rPr>
      </w:pPr>
    </w:p>
    <w:p w14:paraId="03E19383" w14:textId="7FE4C5F4" w:rsidR="00E44E55" w:rsidRPr="00206CA1" w:rsidRDefault="00E44E55" w:rsidP="007400AF">
      <w:pPr>
        <w:pStyle w:val="index"/>
        <w:numPr>
          <w:ilvl w:val="0"/>
          <w:numId w:val="0"/>
        </w:numPr>
        <w:tabs>
          <w:tab w:val="left" w:pos="540"/>
        </w:tabs>
        <w:ind w:left="-27"/>
        <w:rPr>
          <w:b/>
          <w:bCs/>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3690"/>
        <w:gridCol w:w="1260"/>
        <w:gridCol w:w="183"/>
        <w:gridCol w:w="1257"/>
        <w:gridCol w:w="270"/>
        <w:gridCol w:w="1260"/>
        <w:gridCol w:w="270"/>
        <w:gridCol w:w="1260"/>
      </w:tblGrid>
      <w:tr w:rsidR="006F4010" w:rsidRPr="00206CA1" w14:paraId="299D51E5" w14:textId="77777777">
        <w:trPr>
          <w:trHeight w:val="269"/>
          <w:tblHeader/>
        </w:trPr>
        <w:tc>
          <w:tcPr>
            <w:tcW w:w="3690" w:type="dxa"/>
            <w:vMerge w:val="restart"/>
          </w:tcPr>
          <w:p w14:paraId="79164203" w14:textId="77777777" w:rsidR="006F4010" w:rsidRPr="00206CA1" w:rsidRDefault="006F4010">
            <w:pPr>
              <w:spacing w:line="240" w:lineRule="atLeast"/>
              <w:rPr>
                <w:i/>
                <w:iCs/>
                <w:color w:val="0000FF"/>
                <w:szCs w:val="22"/>
              </w:rPr>
            </w:pPr>
            <w:r w:rsidRPr="00206CA1">
              <w:rPr>
                <w:b/>
                <w:bCs/>
                <w:szCs w:val="22"/>
              </w:rPr>
              <w:lastRenderedPageBreak/>
              <w:br w:type="page"/>
            </w:r>
            <w:r w:rsidRPr="00206CA1">
              <w:rPr>
                <w:szCs w:val="22"/>
              </w:rPr>
              <w:br w:type="page"/>
            </w:r>
          </w:p>
        </w:tc>
        <w:tc>
          <w:tcPr>
            <w:tcW w:w="5760" w:type="dxa"/>
            <w:gridSpan w:val="7"/>
          </w:tcPr>
          <w:p w14:paraId="65EF5503" w14:textId="77777777" w:rsidR="006F4010" w:rsidRPr="00206CA1" w:rsidRDefault="006F4010">
            <w:pPr>
              <w:pStyle w:val="acctfourfigures"/>
              <w:tabs>
                <w:tab w:val="clear" w:pos="765"/>
                <w:tab w:val="decimal" w:pos="731"/>
              </w:tabs>
              <w:spacing w:line="240" w:lineRule="atLeast"/>
              <w:jc w:val="center"/>
              <w:rPr>
                <w:b/>
                <w:bCs/>
                <w:szCs w:val="22"/>
              </w:rPr>
            </w:pPr>
            <w:r w:rsidRPr="00206CA1">
              <w:rPr>
                <w:b/>
                <w:bCs/>
                <w:szCs w:val="22"/>
              </w:rPr>
              <w:t>Separate financial statements</w:t>
            </w:r>
          </w:p>
        </w:tc>
      </w:tr>
      <w:tr w:rsidR="006F4010" w:rsidRPr="00206CA1" w14:paraId="371BB56F" w14:textId="77777777">
        <w:tblPrEx>
          <w:tblCellMar>
            <w:left w:w="108" w:type="dxa"/>
            <w:right w:w="108" w:type="dxa"/>
          </w:tblCellMar>
        </w:tblPrEx>
        <w:trPr>
          <w:trHeight w:val="269"/>
        </w:trPr>
        <w:tc>
          <w:tcPr>
            <w:tcW w:w="3690" w:type="dxa"/>
            <w:vMerge/>
          </w:tcPr>
          <w:p w14:paraId="135B970F" w14:textId="77777777" w:rsidR="006F4010" w:rsidRPr="00206CA1" w:rsidRDefault="006F4010">
            <w:pPr>
              <w:spacing w:line="240" w:lineRule="atLeast"/>
              <w:ind w:left="180"/>
              <w:rPr>
                <w:szCs w:val="22"/>
              </w:rPr>
            </w:pPr>
          </w:p>
        </w:tc>
        <w:tc>
          <w:tcPr>
            <w:tcW w:w="1260" w:type="dxa"/>
          </w:tcPr>
          <w:p w14:paraId="3BBEDE43" w14:textId="77777777" w:rsidR="006F4010" w:rsidRPr="00206CA1" w:rsidRDefault="006F4010">
            <w:pPr>
              <w:pStyle w:val="acctfourfigures"/>
              <w:tabs>
                <w:tab w:val="clear" w:pos="765"/>
                <w:tab w:val="decimal" w:pos="731"/>
              </w:tabs>
              <w:spacing w:line="240" w:lineRule="atLeast"/>
              <w:rPr>
                <w:szCs w:val="22"/>
              </w:rPr>
            </w:pPr>
          </w:p>
        </w:tc>
        <w:tc>
          <w:tcPr>
            <w:tcW w:w="2970" w:type="dxa"/>
            <w:gridSpan w:val="4"/>
            <w:tcBorders>
              <w:bottom w:val="single" w:sz="4" w:space="0" w:color="auto"/>
            </w:tcBorders>
          </w:tcPr>
          <w:p w14:paraId="24617294" w14:textId="77777777" w:rsidR="006F4010" w:rsidRPr="00206CA1" w:rsidRDefault="006F4010">
            <w:pPr>
              <w:pStyle w:val="acctfourfigures"/>
              <w:tabs>
                <w:tab w:val="clear" w:pos="765"/>
                <w:tab w:val="decimal" w:pos="1872"/>
              </w:tabs>
              <w:spacing w:line="240" w:lineRule="atLeast"/>
              <w:jc w:val="center"/>
              <w:rPr>
                <w:szCs w:val="22"/>
              </w:rPr>
            </w:pPr>
            <w:r w:rsidRPr="00206CA1">
              <w:rPr>
                <w:szCs w:val="22"/>
              </w:rPr>
              <w:t>(Charged) / Credited to:</w:t>
            </w:r>
          </w:p>
        </w:tc>
        <w:tc>
          <w:tcPr>
            <w:tcW w:w="1530" w:type="dxa"/>
            <w:gridSpan w:val="2"/>
          </w:tcPr>
          <w:p w14:paraId="4975611F" w14:textId="77777777" w:rsidR="006F4010" w:rsidRPr="00206CA1" w:rsidRDefault="006F4010">
            <w:pPr>
              <w:pStyle w:val="acctfourfigures"/>
              <w:tabs>
                <w:tab w:val="clear" w:pos="765"/>
                <w:tab w:val="decimal" w:pos="731"/>
              </w:tabs>
              <w:spacing w:line="240" w:lineRule="atLeast"/>
              <w:rPr>
                <w:szCs w:val="22"/>
              </w:rPr>
            </w:pPr>
          </w:p>
        </w:tc>
      </w:tr>
      <w:tr w:rsidR="006F4010" w:rsidRPr="00206CA1" w14:paraId="75C70578" w14:textId="77777777">
        <w:trPr>
          <w:trHeight w:val="595"/>
          <w:tblHeader/>
        </w:trPr>
        <w:tc>
          <w:tcPr>
            <w:tcW w:w="3690" w:type="dxa"/>
            <w:vAlign w:val="bottom"/>
          </w:tcPr>
          <w:p w14:paraId="3D0C2EA1" w14:textId="77777777" w:rsidR="006F4010" w:rsidRPr="00206CA1" w:rsidRDefault="006F4010">
            <w:pPr>
              <w:spacing w:line="240" w:lineRule="atLeast"/>
              <w:rPr>
                <w:i/>
                <w:iCs/>
                <w:color w:val="0000FF"/>
                <w:szCs w:val="22"/>
              </w:rPr>
            </w:pPr>
            <w:r w:rsidRPr="00206CA1">
              <w:rPr>
                <w:b/>
                <w:bCs/>
                <w:i/>
                <w:iCs/>
                <w:szCs w:val="22"/>
              </w:rPr>
              <w:t>Deferred tax</w:t>
            </w:r>
          </w:p>
        </w:tc>
        <w:tc>
          <w:tcPr>
            <w:tcW w:w="1260" w:type="dxa"/>
            <w:vAlign w:val="bottom"/>
          </w:tcPr>
          <w:p w14:paraId="17659F06" w14:textId="77777777" w:rsidR="006F4010" w:rsidRPr="00206CA1" w:rsidRDefault="006F4010">
            <w:pPr>
              <w:pStyle w:val="acctfourfigures"/>
              <w:tabs>
                <w:tab w:val="clear" w:pos="765"/>
                <w:tab w:val="decimal" w:pos="254"/>
              </w:tabs>
              <w:spacing w:line="240" w:lineRule="atLeast"/>
              <w:ind w:left="-79"/>
              <w:jc w:val="center"/>
              <w:rPr>
                <w:b/>
                <w:bCs/>
                <w:szCs w:val="22"/>
              </w:rPr>
            </w:pPr>
            <w:r w:rsidRPr="00206CA1">
              <w:rPr>
                <w:b/>
                <w:bCs/>
                <w:szCs w:val="22"/>
              </w:rPr>
              <w:t xml:space="preserve">At </w:t>
            </w:r>
            <w:r w:rsidRPr="00206CA1">
              <w:rPr>
                <w:b/>
                <w:bCs/>
                <w:szCs w:val="22"/>
                <w:lang w:val="en-US"/>
              </w:rPr>
              <w:t>1</w:t>
            </w:r>
          </w:p>
          <w:p w14:paraId="30925610" w14:textId="77777777" w:rsidR="006F4010" w:rsidRPr="00206CA1" w:rsidRDefault="006F4010">
            <w:pPr>
              <w:pStyle w:val="acctfourfigures"/>
              <w:tabs>
                <w:tab w:val="clear" w:pos="765"/>
                <w:tab w:val="decimal" w:pos="254"/>
              </w:tabs>
              <w:spacing w:line="240" w:lineRule="atLeast"/>
              <w:ind w:left="-79"/>
              <w:jc w:val="center"/>
              <w:rPr>
                <w:b/>
                <w:bCs/>
                <w:szCs w:val="22"/>
              </w:rPr>
            </w:pPr>
            <w:r w:rsidRPr="00206CA1">
              <w:rPr>
                <w:b/>
                <w:bCs/>
                <w:szCs w:val="22"/>
              </w:rPr>
              <w:t xml:space="preserve"> January</w:t>
            </w:r>
          </w:p>
        </w:tc>
        <w:tc>
          <w:tcPr>
            <w:tcW w:w="183" w:type="dxa"/>
            <w:vAlign w:val="bottom"/>
          </w:tcPr>
          <w:p w14:paraId="78FC7615" w14:textId="77777777" w:rsidR="006F4010" w:rsidRPr="00206CA1" w:rsidRDefault="006F4010">
            <w:pPr>
              <w:pStyle w:val="acctfourfigures"/>
              <w:tabs>
                <w:tab w:val="clear" w:pos="765"/>
              </w:tabs>
              <w:spacing w:line="240" w:lineRule="atLeast"/>
              <w:ind w:left="-79"/>
              <w:jc w:val="center"/>
              <w:rPr>
                <w:szCs w:val="22"/>
              </w:rPr>
            </w:pPr>
          </w:p>
          <w:p w14:paraId="084AEE68" w14:textId="77777777" w:rsidR="006F4010" w:rsidRPr="00206CA1" w:rsidRDefault="006F4010">
            <w:pPr>
              <w:pStyle w:val="acctfourfigures"/>
              <w:tabs>
                <w:tab w:val="clear" w:pos="765"/>
              </w:tabs>
              <w:spacing w:line="240" w:lineRule="atLeast"/>
              <w:ind w:left="-79"/>
              <w:jc w:val="center"/>
              <w:rPr>
                <w:szCs w:val="22"/>
              </w:rPr>
            </w:pPr>
          </w:p>
        </w:tc>
        <w:tc>
          <w:tcPr>
            <w:tcW w:w="1257" w:type="dxa"/>
            <w:vAlign w:val="bottom"/>
          </w:tcPr>
          <w:p w14:paraId="3DA8B91D" w14:textId="77777777" w:rsidR="006F4010" w:rsidRPr="00206CA1" w:rsidRDefault="006F4010">
            <w:pPr>
              <w:pStyle w:val="acctfourfigures"/>
              <w:tabs>
                <w:tab w:val="clear" w:pos="765"/>
              </w:tabs>
              <w:spacing w:line="240" w:lineRule="atLeast"/>
              <w:jc w:val="center"/>
              <w:rPr>
                <w:szCs w:val="22"/>
                <w:lang w:bidi="th-TH"/>
              </w:rPr>
            </w:pPr>
            <w:r w:rsidRPr="00206CA1">
              <w:rPr>
                <w:szCs w:val="22"/>
              </w:rPr>
              <w:t>Profit or loss</w:t>
            </w:r>
          </w:p>
        </w:tc>
        <w:tc>
          <w:tcPr>
            <w:tcW w:w="1530" w:type="dxa"/>
            <w:gridSpan w:val="2"/>
            <w:vAlign w:val="bottom"/>
          </w:tcPr>
          <w:p w14:paraId="0CD26342" w14:textId="77777777" w:rsidR="006F4010" w:rsidRPr="00206CA1" w:rsidRDefault="006F4010">
            <w:pPr>
              <w:pStyle w:val="acctfourfigures"/>
              <w:tabs>
                <w:tab w:val="clear" w:pos="765"/>
                <w:tab w:val="decimal" w:pos="371"/>
              </w:tabs>
              <w:spacing w:line="240" w:lineRule="atLeast"/>
              <w:ind w:left="-79" w:right="-68"/>
              <w:jc w:val="center"/>
              <w:rPr>
                <w:szCs w:val="22"/>
              </w:rPr>
            </w:pPr>
            <w:r w:rsidRPr="00206CA1">
              <w:rPr>
                <w:szCs w:val="22"/>
              </w:rPr>
              <w:t>Other comprehensive income</w:t>
            </w:r>
          </w:p>
        </w:tc>
        <w:tc>
          <w:tcPr>
            <w:tcW w:w="1530" w:type="dxa"/>
            <w:gridSpan w:val="2"/>
            <w:vAlign w:val="bottom"/>
          </w:tcPr>
          <w:p w14:paraId="7E3686A8" w14:textId="77777777" w:rsidR="006F4010" w:rsidRPr="00206CA1" w:rsidRDefault="006F4010">
            <w:pPr>
              <w:pStyle w:val="acctfourfigures"/>
              <w:tabs>
                <w:tab w:val="clear" w:pos="765"/>
              </w:tabs>
              <w:spacing w:line="240" w:lineRule="atLeast"/>
              <w:ind w:left="-79"/>
              <w:jc w:val="center"/>
              <w:rPr>
                <w:b/>
                <w:bCs/>
                <w:szCs w:val="22"/>
              </w:rPr>
            </w:pPr>
            <w:r w:rsidRPr="00206CA1">
              <w:rPr>
                <w:b/>
                <w:bCs/>
                <w:szCs w:val="22"/>
              </w:rPr>
              <w:t xml:space="preserve">       At </w:t>
            </w:r>
            <w:r w:rsidRPr="00206CA1">
              <w:rPr>
                <w:b/>
                <w:bCs/>
                <w:szCs w:val="22"/>
                <w:lang w:val="en-US"/>
              </w:rPr>
              <w:t>31</w:t>
            </w:r>
          </w:p>
          <w:p w14:paraId="0CD8D744" w14:textId="77777777" w:rsidR="006F4010" w:rsidRPr="00206CA1" w:rsidRDefault="006F4010">
            <w:pPr>
              <w:pStyle w:val="acctfourfigures"/>
              <w:tabs>
                <w:tab w:val="clear" w:pos="765"/>
              </w:tabs>
              <w:spacing w:line="240" w:lineRule="atLeast"/>
              <w:ind w:left="-79" w:right="-79"/>
              <w:jc w:val="center"/>
              <w:rPr>
                <w:b/>
                <w:bCs/>
                <w:szCs w:val="22"/>
              </w:rPr>
            </w:pPr>
            <w:r w:rsidRPr="00206CA1">
              <w:rPr>
                <w:b/>
                <w:bCs/>
                <w:szCs w:val="22"/>
              </w:rPr>
              <w:t xml:space="preserve">      December</w:t>
            </w:r>
          </w:p>
        </w:tc>
      </w:tr>
      <w:tr w:rsidR="006F4010" w:rsidRPr="00206CA1" w14:paraId="2A663859" w14:textId="77777777">
        <w:trPr>
          <w:trHeight w:val="251"/>
        </w:trPr>
        <w:tc>
          <w:tcPr>
            <w:tcW w:w="3690" w:type="dxa"/>
          </w:tcPr>
          <w:p w14:paraId="6F29CE84" w14:textId="77777777" w:rsidR="006F4010" w:rsidRPr="00206CA1" w:rsidRDefault="006F4010">
            <w:pPr>
              <w:spacing w:line="240" w:lineRule="atLeast"/>
              <w:rPr>
                <w:b/>
                <w:bCs/>
                <w:i/>
                <w:iCs/>
                <w:szCs w:val="22"/>
              </w:rPr>
            </w:pPr>
          </w:p>
        </w:tc>
        <w:tc>
          <w:tcPr>
            <w:tcW w:w="5760" w:type="dxa"/>
            <w:gridSpan w:val="7"/>
          </w:tcPr>
          <w:p w14:paraId="31E49CF5" w14:textId="77777777" w:rsidR="006F4010" w:rsidRPr="00206CA1" w:rsidRDefault="006F4010">
            <w:pPr>
              <w:pStyle w:val="acctfourfigures"/>
              <w:spacing w:line="240" w:lineRule="atLeast"/>
              <w:jc w:val="center"/>
              <w:rPr>
                <w:i/>
                <w:iCs/>
                <w:szCs w:val="22"/>
              </w:rPr>
            </w:pPr>
            <w:r w:rsidRPr="00206CA1">
              <w:rPr>
                <w:i/>
                <w:iCs/>
                <w:szCs w:val="22"/>
              </w:rPr>
              <w:t xml:space="preserve">(in </w:t>
            </w:r>
            <w:r w:rsidRPr="00206CA1">
              <w:rPr>
                <w:i/>
                <w:iCs/>
                <w:szCs w:val="22"/>
                <w:lang w:val="en-US" w:bidi="th-TH"/>
              </w:rPr>
              <w:t>thousand</w:t>
            </w:r>
            <w:r w:rsidRPr="00206CA1">
              <w:rPr>
                <w:i/>
                <w:iCs/>
                <w:szCs w:val="22"/>
              </w:rPr>
              <w:t xml:space="preserve"> Baht)</w:t>
            </w:r>
          </w:p>
        </w:tc>
      </w:tr>
      <w:tr w:rsidR="006F4010" w:rsidRPr="00206CA1" w14:paraId="7434C782" w14:textId="77777777">
        <w:trPr>
          <w:trHeight w:val="281"/>
        </w:trPr>
        <w:tc>
          <w:tcPr>
            <w:tcW w:w="3690" w:type="dxa"/>
          </w:tcPr>
          <w:p w14:paraId="2E8C83E7" w14:textId="0CA740B2" w:rsidR="006F4010" w:rsidRPr="00206CA1" w:rsidRDefault="006F4010">
            <w:pPr>
              <w:spacing w:line="240" w:lineRule="atLeast"/>
              <w:rPr>
                <w:szCs w:val="22"/>
              </w:rPr>
            </w:pPr>
            <w:r w:rsidRPr="00206CA1">
              <w:rPr>
                <w:b/>
                <w:bCs/>
                <w:i/>
                <w:iCs/>
                <w:szCs w:val="22"/>
              </w:rPr>
              <w:t>202</w:t>
            </w:r>
            <w:r w:rsidR="001941E0">
              <w:rPr>
                <w:b/>
                <w:bCs/>
                <w:i/>
                <w:iCs/>
                <w:szCs w:val="22"/>
              </w:rPr>
              <w:t>3</w:t>
            </w:r>
          </w:p>
        </w:tc>
        <w:tc>
          <w:tcPr>
            <w:tcW w:w="1260" w:type="dxa"/>
          </w:tcPr>
          <w:p w14:paraId="5FACF907" w14:textId="77777777" w:rsidR="006F4010" w:rsidRPr="00206CA1" w:rsidRDefault="006F4010">
            <w:pPr>
              <w:pStyle w:val="acctfourfigures"/>
              <w:tabs>
                <w:tab w:val="clear" w:pos="765"/>
                <w:tab w:val="decimal" w:pos="911"/>
              </w:tabs>
              <w:spacing w:line="240" w:lineRule="atLeast"/>
              <w:rPr>
                <w:szCs w:val="22"/>
              </w:rPr>
            </w:pPr>
          </w:p>
        </w:tc>
        <w:tc>
          <w:tcPr>
            <w:tcW w:w="183" w:type="dxa"/>
          </w:tcPr>
          <w:p w14:paraId="09DA5FA8" w14:textId="77777777" w:rsidR="006F4010" w:rsidRPr="00206CA1" w:rsidRDefault="006F4010">
            <w:pPr>
              <w:pStyle w:val="acctfourfigures"/>
              <w:tabs>
                <w:tab w:val="clear" w:pos="765"/>
                <w:tab w:val="decimal" w:pos="911"/>
              </w:tabs>
              <w:spacing w:line="240" w:lineRule="atLeast"/>
              <w:rPr>
                <w:szCs w:val="22"/>
              </w:rPr>
            </w:pPr>
          </w:p>
        </w:tc>
        <w:tc>
          <w:tcPr>
            <w:tcW w:w="1257" w:type="dxa"/>
          </w:tcPr>
          <w:p w14:paraId="199468E8" w14:textId="77777777" w:rsidR="006F4010" w:rsidRPr="00206CA1" w:rsidRDefault="006F4010">
            <w:pPr>
              <w:pStyle w:val="acctfourfigures"/>
              <w:tabs>
                <w:tab w:val="clear" w:pos="765"/>
                <w:tab w:val="decimal" w:pos="911"/>
              </w:tabs>
              <w:spacing w:line="240" w:lineRule="atLeast"/>
              <w:rPr>
                <w:szCs w:val="22"/>
              </w:rPr>
            </w:pPr>
          </w:p>
        </w:tc>
        <w:tc>
          <w:tcPr>
            <w:tcW w:w="270" w:type="dxa"/>
          </w:tcPr>
          <w:p w14:paraId="6D893A96" w14:textId="77777777" w:rsidR="006F4010" w:rsidRPr="00206CA1" w:rsidRDefault="006F4010">
            <w:pPr>
              <w:pStyle w:val="acctfourfigures"/>
              <w:tabs>
                <w:tab w:val="clear" w:pos="765"/>
                <w:tab w:val="decimal" w:pos="911"/>
              </w:tabs>
              <w:spacing w:line="240" w:lineRule="atLeast"/>
              <w:rPr>
                <w:szCs w:val="22"/>
              </w:rPr>
            </w:pPr>
          </w:p>
        </w:tc>
        <w:tc>
          <w:tcPr>
            <w:tcW w:w="1260" w:type="dxa"/>
          </w:tcPr>
          <w:p w14:paraId="44997012" w14:textId="77777777" w:rsidR="006F4010" w:rsidRPr="00206CA1" w:rsidRDefault="006F4010">
            <w:pPr>
              <w:pStyle w:val="acctfourfigures"/>
              <w:tabs>
                <w:tab w:val="clear" w:pos="765"/>
                <w:tab w:val="decimal" w:pos="911"/>
              </w:tabs>
              <w:spacing w:line="240" w:lineRule="atLeast"/>
              <w:rPr>
                <w:szCs w:val="22"/>
              </w:rPr>
            </w:pPr>
          </w:p>
        </w:tc>
        <w:tc>
          <w:tcPr>
            <w:tcW w:w="270" w:type="dxa"/>
          </w:tcPr>
          <w:p w14:paraId="4D6D4BD0" w14:textId="77777777" w:rsidR="006F4010" w:rsidRPr="00206CA1" w:rsidRDefault="006F4010">
            <w:pPr>
              <w:pStyle w:val="acctfourfigures"/>
              <w:tabs>
                <w:tab w:val="clear" w:pos="765"/>
                <w:tab w:val="decimal" w:pos="911"/>
              </w:tabs>
              <w:spacing w:line="240" w:lineRule="atLeast"/>
              <w:rPr>
                <w:szCs w:val="22"/>
              </w:rPr>
            </w:pPr>
          </w:p>
        </w:tc>
        <w:tc>
          <w:tcPr>
            <w:tcW w:w="1260" w:type="dxa"/>
          </w:tcPr>
          <w:p w14:paraId="75024C44" w14:textId="77777777" w:rsidR="006F4010" w:rsidRPr="00206CA1" w:rsidRDefault="006F4010">
            <w:pPr>
              <w:pStyle w:val="acctfourfigures"/>
              <w:tabs>
                <w:tab w:val="clear" w:pos="765"/>
                <w:tab w:val="decimal" w:pos="911"/>
              </w:tabs>
              <w:spacing w:line="240" w:lineRule="atLeast"/>
              <w:rPr>
                <w:szCs w:val="22"/>
              </w:rPr>
            </w:pPr>
          </w:p>
        </w:tc>
      </w:tr>
      <w:tr w:rsidR="006F4010" w:rsidRPr="00206CA1" w14:paraId="47EFB856" w14:textId="77777777">
        <w:trPr>
          <w:trHeight w:val="281"/>
        </w:trPr>
        <w:tc>
          <w:tcPr>
            <w:tcW w:w="3690" w:type="dxa"/>
          </w:tcPr>
          <w:p w14:paraId="27D6BB57" w14:textId="77777777" w:rsidR="006F4010" w:rsidRPr="00206CA1" w:rsidRDefault="006F4010">
            <w:pPr>
              <w:spacing w:line="240" w:lineRule="atLeast"/>
              <w:rPr>
                <w:b/>
                <w:bCs/>
                <w:i/>
                <w:iCs/>
                <w:szCs w:val="22"/>
              </w:rPr>
            </w:pPr>
            <w:r w:rsidRPr="00206CA1">
              <w:rPr>
                <w:b/>
                <w:bCs/>
                <w:i/>
                <w:iCs/>
                <w:szCs w:val="22"/>
              </w:rPr>
              <w:t>Deferred tax assets</w:t>
            </w:r>
          </w:p>
        </w:tc>
        <w:tc>
          <w:tcPr>
            <w:tcW w:w="1260" w:type="dxa"/>
          </w:tcPr>
          <w:p w14:paraId="73DDCED8" w14:textId="77777777" w:rsidR="006F4010" w:rsidRPr="00206CA1" w:rsidRDefault="006F4010">
            <w:pPr>
              <w:pStyle w:val="acctfourfigures"/>
              <w:tabs>
                <w:tab w:val="clear" w:pos="765"/>
                <w:tab w:val="decimal" w:pos="911"/>
              </w:tabs>
              <w:spacing w:line="240" w:lineRule="atLeast"/>
              <w:rPr>
                <w:szCs w:val="22"/>
              </w:rPr>
            </w:pPr>
          </w:p>
        </w:tc>
        <w:tc>
          <w:tcPr>
            <w:tcW w:w="183" w:type="dxa"/>
          </w:tcPr>
          <w:p w14:paraId="1F55374C" w14:textId="77777777" w:rsidR="006F4010" w:rsidRPr="00206CA1" w:rsidRDefault="006F4010">
            <w:pPr>
              <w:pStyle w:val="acctfourfigures"/>
              <w:tabs>
                <w:tab w:val="clear" w:pos="765"/>
                <w:tab w:val="decimal" w:pos="911"/>
              </w:tabs>
              <w:spacing w:line="240" w:lineRule="atLeast"/>
              <w:rPr>
                <w:szCs w:val="22"/>
              </w:rPr>
            </w:pPr>
          </w:p>
        </w:tc>
        <w:tc>
          <w:tcPr>
            <w:tcW w:w="1257" w:type="dxa"/>
          </w:tcPr>
          <w:p w14:paraId="233717C8" w14:textId="77777777" w:rsidR="006F4010" w:rsidRPr="00206CA1" w:rsidRDefault="006F4010">
            <w:pPr>
              <w:pStyle w:val="acctfourfigures"/>
              <w:tabs>
                <w:tab w:val="clear" w:pos="765"/>
                <w:tab w:val="decimal" w:pos="911"/>
              </w:tabs>
              <w:spacing w:line="240" w:lineRule="atLeast"/>
              <w:rPr>
                <w:szCs w:val="22"/>
              </w:rPr>
            </w:pPr>
          </w:p>
        </w:tc>
        <w:tc>
          <w:tcPr>
            <w:tcW w:w="270" w:type="dxa"/>
          </w:tcPr>
          <w:p w14:paraId="13981DD7" w14:textId="77777777" w:rsidR="006F4010" w:rsidRPr="00206CA1" w:rsidRDefault="006F4010">
            <w:pPr>
              <w:pStyle w:val="acctfourfigures"/>
              <w:tabs>
                <w:tab w:val="clear" w:pos="765"/>
                <w:tab w:val="decimal" w:pos="911"/>
              </w:tabs>
              <w:spacing w:line="240" w:lineRule="atLeast"/>
              <w:rPr>
                <w:szCs w:val="22"/>
              </w:rPr>
            </w:pPr>
          </w:p>
        </w:tc>
        <w:tc>
          <w:tcPr>
            <w:tcW w:w="1260" w:type="dxa"/>
          </w:tcPr>
          <w:p w14:paraId="4DBD6DD6" w14:textId="77777777" w:rsidR="006F4010" w:rsidRPr="00206CA1" w:rsidRDefault="006F4010">
            <w:pPr>
              <w:pStyle w:val="acctfourfigures"/>
              <w:tabs>
                <w:tab w:val="clear" w:pos="765"/>
                <w:tab w:val="decimal" w:pos="911"/>
              </w:tabs>
              <w:spacing w:line="240" w:lineRule="atLeast"/>
              <w:rPr>
                <w:szCs w:val="22"/>
              </w:rPr>
            </w:pPr>
          </w:p>
        </w:tc>
        <w:tc>
          <w:tcPr>
            <w:tcW w:w="270" w:type="dxa"/>
          </w:tcPr>
          <w:p w14:paraId="772B9570" w14:textId="77777777" w:rsidR="006F4010" w:rsidRPr="00206CA1" w:rsidRDefault="006F4010">
            <w:pPr>
              <w:pStyle w:val="acctfourfigures"/>
              <w:tabs>
                <w:tab w:val="clear" w:pos="765"/>
                <w:tab w:val="decimal" w:pos="911"/>
              </w:tabs>
              <w:spacing w:line="240" w:lineRule="atLeast"/>
              <w:rPr>
                <w:szCs w:val="22"/>
              </w:rPr>
            </w:pPr>
          </w:p>
        </w:tc>
        <w:tc>
          <w:tcPr>
            <w:tcW w:w="1260" w:type="dxa"/>
          </w:tcPr>
          <w:p w14:paraId="5E10DCB3" w14:textId="77777777" w:rsidR="006F4010" w:rsidRPr="00206CA1" w:rsidRDefault="006F4010">
            <w:pPr>
              <w:pStyle w:val="acctfourfigures"/>
              <w:tabs>
                <w:tab w:val="clear" w:pos="765"/>
                <w:tab w:val="decimal" w:pos="911"/>
              </w:tabs>
              <w:spacing w:line="240" w:lineRule="atLeast"/>
              <w:rPr>
                <w:szCs w:val="22"/>
              </w:rPr>
            </w:pPr>
          </w:p>
        </w:tc>
      </w:tr>
      <w:tr w:rsidR="001941E0" w:rsidRPr="00206CA1" w14:paraId="00644B0C" w14:textId="77777777">
        <w:trPr>
          <w:trHeight w:val="263"/>
        </w:trPr>
        <w:tc>
          <w:tcPr>
            <w:tcW w:w="3690" w:type="dxa"/>
          </w:tcPr>
          <w:p w14:paraId="527F9801" w14:textId="77777777" w:rsidR="001941E0" w:rsidRPr="00206CA1" w:rsidRDefault="001941E0" w:rsidP="001941E0">
            <w:pPr>
              <w:spacing w:line="240" w:lineRule="atLeast"/>
              <w:rPr>
                <w:szCs w:val="22"/>
              </w:rPr>
            </w:pPr>
            <w:r w:rsidRPr="00206CA1">
              <w:rPr>
                <w:szCs w:val="22"/>
              </w:rPr>
              <w:t>Right-of-use assets</w:t>
            </w:r>
          </w:p>
        </w:tc>
        <w:tc>
          <w:tcPr>
            <w:tcW w:w="1260" w:type="dxa"/>
          </w:tcPr>
          <w:p w14:paraId="03F73343" w14:textId="0CC53B4B" w:rsidR="001941E0" w:rsidRPr="00206CA1" w:rsidRDefault="001941E0" w:rsidP="001941E0">
            <w:pPr>
              <w:tabs>
                <w:tab w:val="decimal" w:pos="1099"/>
              </w:tabs>
              <w:rPr>
                <w:szCs w:val="22"/>
              </w:rPr>
            </w:pPr>
            <w:r w:rsidRPr="00EA5EA8">
              <w:rPr>
                <w:szCs w:val="22"/>
                <w:lang w:val="en-US" w:bidi="th-TH"/>
              </w:rPr>
              <w:t>94</w:t>
            </w:r>
          </w:p>
        </w:tc>
        <w:tc>
          <w:tcPr>
            <w:tcW w:w="183" w:type="dxa"/>
          </w:tcPr>
          <w:p w14:paraId="3D763D19" w14:textId="77777777" w:rsidR="001941E0" w:rsidRPr="00206CA1" w:rsidRDefault="001941E0" w:rsidP="001941E0">
            <w:pPr>
              <w:tabs>
                <w:tab w:val="decimal" w:pos="911"/>
              </w:tabs>
              <w:rPr>
                <w:szCs w:val="22"/>
              </w:rPr>
            </w:pPr>
          </w:p>
        </w:tc>
        <w:tc>
          <w:tcPr>
            <w:tcW w:w="1257" w:type="dxa"/>
          </w:tcPr>
          <w:p w14:paraId="7C12C4EA" w14:textId="2B0A152E" w:rsidR="001941E0" w:rsidRPr="00206CA1" w:rsidRDefault="001941E0" w:rsidP="0081278A">
            <w:pPr>
              <w:ind w:right="6"/>
              <w:jc w:val="right"/>
              <w:rPr>
                <w:szCs w:val="22"/>
              </w:rPr>
            </w:pPr>
            <w:r w:rsidRPr="00EA5EA8">
              <w:rPr>
                <w:szCs w:val="22"/>
                <w:lang w:val="en-US" w:bidi="th-TH"/>
              </w:rPr>
              <w:t>33</w:t>
            </w:r>
          </w:p>
        </w:tc>
        <w:tc>
          <w:tcPr>
            <w:tcW w:w="270" w:type="dxa"/>
          </w:tcPr>
          <w:p w14:paraId="7719473B" w14:textId="77777777" w:rsidR="001941E0" w:rsidRPr="00206CA1" w:rsidRDefault="001941E0" w:rsidP="001941E0">
            <w:pPr>
              <w:jc w:val="right"/>
              <w:rPr>
                <w:szCs w:val="22"/>
              </w:rPr>
            </w:pPr>
          </w:p>
        </w:tc>
        <w:tc>
          <w:tcPr>
            <w:tcW w:w="1260" w:type="dxa"/>
          </w:tcPr>
          <w:p w14:paraId="1FCE96F3" w14:textId="43E278F1" w:rsidR="001941E0" w:rsidRPr="00206CA1" w:rsidRDefault="001941E0" w:rsidP="001941E0">
            <w:pPr>
              <w:jc w:val="right"/>
              <w:rPr>
                <w:szCs w:val="22"/>
              </w:rPr>
            </w:pPr>
            <w:r w:rsidRPr="00EA5EA8">
              <w:t>-</w:t>
            </w:r>
          </w:p>
        </w:tc>
        <w:tc>
          <w:tcPr>
            <w:tcW w:w="270" w:type="dxa"/>
          </w:tcPr>
          <w:p w14:paraId="5381AD23" w14:textId="77777777" w:rsidR="001941E0" w:rsidRPr="00206CA1" w:rsidRDefault="001941E0" w:rsidP="001941E0">
            <w:pPr>
              <w:jc w:val="right"/>
              <w:rPr>
                <w:szCs w:val="22"/>
              </w:rPr>
            </w:pPr>
          </w:p>
        </w:tc>
        <w:tc>
          <w:tcPr>
            <w:tcW w:w="1260" w:type="dxa"/>
          </w:tcPr>
          <w:p w14:paraId="30DBEEC8" w14:textId="488A5A67" w:rsidR="001941E0" w:rsidRPr="00206CA1" w:rsidRDefault="001941E0" w:rsidP="001941E0">
            <w:pPr>
              <w:jc w:val="right"/>
              <w:rPr>
                <w:szCs w:val="22"/>
              </w:rPr>
            </w:pPr>
            <w:r w:rsidRPr="00EA5EA8">
              <w:t>127</w:t>
            </w:r>
          </w:p>
        </w:tc>
      </w:tr>
      <w:tr w:rsidR="001941E0" w:rsidRPr="00206CA1" w14:paraId="40976882" w14:textId="77777777">
        <w:trPr>
          <w:trHeight w:val="263"/>
        </w:trPr>
        <w:tc>
          <w:tcPr>
            <w:tcW w:w="3690" w:type="dxa"/>
          </w:tcPr>
          <w:p w14:paraId="229FBD6A" w14:textId="77777777" w:rsidR="001941E0" w:rsidRPr="00206CA1" w:rsidRDefault="001941E0" w:rsidP="001941E0">
            <w:pPr>
              <w:spacing w:line="240" w:lineRule="atLeast"/>
              <w:rPr>
                <w:szCs w:val="22"/>
              </w:rPr>
            </w:pPr>
            <w:r w:rsidRPr="00206CA1">
              <w:rPr>
                <w:szCs w:val="22"/>
              </w:rPr>
              <w:t>Provisions for employee benefits</w:t>
            </w:r>
          </w:p>
        </w:tc>
        <w:tc>
          <w:tcPr>
            <w:tcW w:w="1260" w:type="dxa"/>
          </w:tcPr>
          <w:p w14:paraId="65324BDF" w14:textId="693422E4" w:rsidR="001941E0" w:rsidRPr="00206CA1" w:rsidRDefault="001941E0" w:rsidP="001941E0">
            <w:pPr>
              <w:tabs>
                <w:tab w:val="decimal" w:pos="1099"/>
              </w:tabs>
              <w:rPr>
                <w:szCs w:val="22"/>
              </w:rPr>
            </w:pPr>
            <w:r w:rsidRPr="00EA5EA8">
              <w:rPr>
                <w:szCs w:val="22"/>
                <w:lang w:val="en-US" w:bidi="th-TH"/>
              </w:rPr>
              <w:t>303</w:t>
            </w:r>
          </w:p>
        </w:tc>
        <w:tc>
          <w:tcPr>
            <w:tcW w:w="183" w:type="dxa"/>
          </w:tcPr>
          <w:p w14:paraId="5595935C" w14:textId="77777777" w:rsidR="001941E0" w:rsidRPr="00206CA1" w:rsidRDefault="001941E0" w:rsidP="001941E0">
            <w:pPr>
              <w:tabs>
                <w:tab w:val="decimal" w:pos="911"/>
              </w:tabs>
              <w:rPr>
                <w:szCs w:val="22"/>
              </w:rPr>
            </w:pPr>
          </w:p>
        </w:tc>
        <w:tc>
          <w:tcPr>
            <w:tcW w:w="1257" w:type="dxa"/>
          </w:tcPr>
          <w:p w14:paraId="66431918" w14:textId="705658AE" w:rsidR="001941E0" w:rsidRPr="00206CA1" w:rsidRDefault="001941E0" w:rsidP="0081278A">
            <w:pPr>
              <w:ind w:right="6"/>
              <w:jc w:val="right"/>
              <w:rPr>
                <w:szCs w:val="22"/>
              </w:rPr>
            </w:pPr>
            <w:r w:rsidRPr="00EA5EA8">
              <w:rPr>
                <w:szCs w:val="22"/>
                <w:lang w:val="en-US" w:bidi="th-TH"/>
              </w:rPr>
              <w:t>49</w:t>
            </w:r>
          </w:p>
        </w:tc>
        <w:tc>
          <w:tcPr>
            <w:tcW w:w="270" w:type="dxa"/>
          </w:tcPr>
          <w:p w14:paraId="3726A468" w14:textId="77777777" w:rsidR="001941E0" w:rsidRPr="00206CA1" w:rsidRDefault="001941E0" w:rsidP="001941E0">
            <w:pPr>
              <w:jc w:val="right"/>
              <w:rPr>
                <w:szCs w:val="22"/>
              </w:rPr>
            </w:pPr>
          </w:p>
        </w:tc>
        <w:tc>
          <w:tcPr>
            <w:tcW w:w="1260" w:type="dxa"/>
          </w:tcPr>
          <w:p w14:paraId="607DF8D4" w14:textId="5D658FF7" w:rsidR="001941E0" w:rsidRPr="00206CA1" w:rsidRDefault="001941E0" w:rsidP="001941E0">
            <w:pPr>
              <w:jc w:val="right"/>
              <w:rPr>
                <w:szCs w:val="22"/>
              </w:rPr>
            </w:pPr>
            <w:r w:rsidRPr="00EA5EA8">
              <w:t>-</w:t>
            </w:r>
          </w:p>
        </w:tc>
        <w:tc>
          <w:tcPr>
            <w:tcW w:w="270" w:type="dxa"/>
          </w:tcPr>
          <w:p w14:paraId="5BBFCF0E" w14:textId="77777777" w:rsidR="001941E0" w:rsidRPr="00206CA1" w:rsidRDefault="001941E0" w:rsidP="001941E0">
            <w:pPr>
              <w:jc w:val="right"/>
              <w:rPr>
                <w:szCs w:val="22"/>
              </w:rPr>
            </w:pPr>
          </w:p>
        </w:tc>
        <w:tc>
          <w:tcPr>
            <w:tcW w:w="1260" w:type="dxa"/>
          </w:tcPr>
          <w:p w14:paraId="68773775" w14:textId="6378218C" w:rsidR="001941E0" w:rsidRPr="00206CA1" w:rsidRDefault="001941E0" w:rsidP="001941E0">
            <w:pPr>
              <w:jc w:val="right"/>
              <w:rPr>
                <w:szCs w:val="22"/>
              </w:rPr>
            </w:pPr>
            <w:r w:rsidRPr="00EA5EA8">
              <w:t>352</w:t>
            </w:r>
          </w:p>
        </w:tc>
      </w:tr>
      <w:tr w:rsidR="001941E0" w:rsidRPr="00206CA1" w14:paraId="13292B7C" w14:textId="77777777">
        <w:trPr>
          <w:trHeight w:val="263"/>
        </w:trPr>
        <w:tc>
          <w:tcPr>
            <w:tcW w:w="3690" w:type="dxa"/>
          </w:tcPr>
          <w:p w14:paraId="0B911760" w14:textId="77777777" w:rsidR="001941E0" w:rsidRPr="00206CA1" w:rsidRDefault="001941E0" w:rsidP="001941E0">
            <w:pPr>
              <w:spacing w:line="240" w:lineRule="atLeast"/>
              <w:rPr>
                <w:szCs w:val="22"/>
              </w:rPr>
            </w:pPr>
            <w:r w:rsidRPr="00206CA1">
              <w:rPr>
                <w:szCs w:val="22"/>
              </w:rPr>
              <w:t>Derivatives</w:t>
            </w:r>
          </w:p>
        </w:tc>
        <w:tc>
          <w:tcPr>
            <w:tcW w:w="1260" w:type="dxa"/>
          </w:tcPr>
          <w:p w14:paraId="583A70AD" w14:textId="64B83046" w:rsidR="001941E0" w:rsidRPr="00206CA1" w:rsidRDefault="001941E0" w:rsidP="001941E0">
            <w:pPr>
              <w:tabs>
                <w:tab w:val="decimal" w:pos="1099"/>
              </w:tabs>
              <w:rPr>
                <w:szCs w:val="22"/>
              </w:rPr>
            </w:pPr>
            <w:r w:rsidRPr="00EA5EA8">
              <w:rPr>
                <w:szCs w:val="22"/>
                <w:lang w:val="en-US" w:bidi="th-TH"/>
              </w:rPr>
              <w:t>-</w:t>
            </w:r>
          </w:p>
        </w:tc>
        <w:tc>
          <w:tcPr>
            <w:tcW w:w="183" w:type="dxa"/>
          </w:tcPr>
          <w:p w14:paraId="55017C88" w14:textId="77777777" w:rsidR="001941E0" w:rsidRPr="00206CA1" w:rsidRDefault="001941E0" w:rsidP="001941E0">
            <w:pPr>
              <w:tabs>
                <w:tab w:val="decimal" w:pos="911"/>
              </w:tabs>
              <w:rPr>
                <w:szCs w:val="22"/>
              </w:rPr>
            </w:pPr>
          </w:p>
        </w:tc>
        <w:tc>
          <w:tcPr>
            <w:tcW w:w="1257" w:type="dxa"/>
          </w:tcPr>
          <w:p w14:paraId="35134586" w14:textId="653477C2" w:rsidR="001941E0" w:rsidRPr="00206CA1" w:rsidRDefault="001941E0" w:rsidP="0081278A">
            <w:pPr>
              <w:tabs>
                <w:tab w:val="left" w:pos="726"/>
              </w:tabs>
              <w:ind w:right="6"/>
              <w:jc w:val="right"/>
              <w:rPr>
                <w:szCs w:val="22"/>
              </w:rPr>
            </w:pPr>
            <w:r w:rsidRPr="00EA5EA8">
              <w:rPr>
                <w:szCs w:val="22"/>
                <w:lang w:val="en-US" w:bidi="th-TH"/>
              </w:rPr>
              <w:t>13</w:t>
            </w:r>
          </w:p>
        </w:tc>
        <w:tc>
          <w:tcPr>
            <w:tcW w:w="270" w:type="dxa"/>
          </w:tcPr>
          <w:p w14:paraId="3F5EF089" w14:textId="77777777" w:rsidR="001941E0" w:rsidRPr="00206CA1" w:rsidRDefault="001941E0" w:rsidP="001941E0">
            <w:pPr>
              <w:jc w:val="right"/>
              <w:rPr>
                <w:szCs w:val="22"/>
              </w:rPr>
            </w:pPr>
          </w:p>
        </w:tc>
        <w:tc>
          <w:tcPr>
            <w:tcW w:w="1260" w:type="dxa"/>
          </w:tcPr>
          <w:p w14:paraId="383E7CDB" w14:textId="6B7B6BB0" w:rsidR="001941E0" w:rsidRPr="00206CA1" w:rsidRDefault="001941E0" w:rsidP="001941E0">
            <w:pPr>
              <w:jc w:val="right"/>
              <w:rPr>
                <w:szCs w:val="22"/>
              </w:rPr>
            </w:pPr>
            <w:r w:rsidRPr="00EA5EA8">
              <w:t>-</w:t>
            </w:r>
          </w:p>
        </w:tc>
        <w:tc>
          <w:tcPr>
            <w:tcW w:w="270" w:type="dxa"/>
          </w:tcPr>
          <w:p w14:paraId="5048A32B" w14:textId="77777777" w:rsidR="001941E0" w:rsidRPr="00206CA1" w:rsidRDefault="001941E0" w:rsidP="001941E0">
            <w:pPr>
              <w:jc w:val="right"/>
              <w:rPr>
                <w:szCs w:val="22"/>
              </w:rPr>
            </w:pPr>
          </w:p>
        </w:tc>
        <w:tc>
          <w:tcPr>
            <w:tcW w:w="1260" w:type="dxa"/>
          </w:tcPr>
          <w:p w14:paraId="0DA878A6" w14:textId="25EB0C3F" w:rsidR="001941E0" w:rsidRPr="00206CA1" w:rsidRDefault="001941E0" w:rsidP="001941E0">
            <w:pPr>
              <w:jc w:val="right"/>
              <w:rPr>
                <w:szCs w:val="22"/>
              </w:rPr>
            </w:pPr>
            <w:r w:rsidRPr="00EA5EA8">
              <w:t>13</w:t>
            </w:r>
          </w:p>
        </w:tc>
      </w:tr>
      <w:tr w:rsidR="001941E0" w:rsidRPr="00206CA1" w14:paraId="2B60436F" w14:textId="77777777">
        <w:trPr>
          <w:trHeight w:val="271"/>
        </w:trPr>
        <w:tc>
          <w:tcPr>
            <w:tcW w:w="3690" w:type="dxa"/>
          </w:tcPr>
          <w:p w14:paraId="2D75E9D9" w14:textId="77777777" w:rsidR="001941E0" w:rsidRPr="00206CA1" w:rsidRDefault="001941E0" w:rsidP="001941E0">
            <w:pPr>
              <w:spacing w:line="240" w:lineRule="atLeast"/>
              <w:rPr>
                <w:b/>
                <w:bCs/>
                <w:szCs w:val="22"/>
              </w:rPr>
            </w:pPr>
            <w:r w:rsidRPr="00206CA1">
              <w:rPr>
                <w:b/>
                <w:bCs/>
                <w:szCs w:val="22"/>
              </w:rPr>
              <w:t>Total</w:t>
            </w:r>
          </w:p>
        </w:tc>
        <w:tc>
          <w:tcPr>
            <w:tcW w:w="1260" w:type="dxa"/>
            <w:tcBorders>
              <w:top w:val="single" w:sz="4" w:space="0" w:color="auto"/>
              <w:bottom w:val="single" w:sz="4" w:space="0" w:color="auto"/>
            </w:tcBorders>
          </w:tcPr>
          <w:p w14:paraId="1F98ED58" w14:textId="7EEBAA2D" w:rsidR="001941E0" w:rsidRPr="00206CA1" w:rsidRDefault="001941E0" w:rsidP="001941E0">
            <w:pPr>
              <w:tabs>
                <w:tab w:val="decimal" w:pos="1099"/>
              </w:tabs>
              <w:rPr>
                <w:b/>
                <w:bCs/>
                <w:szCs w:val="22"/>
              </w:rPr>
            </w:pPr>
            <w:r w:rsidRPr="00EA5EA8">
              <w:rPr>
                <w:b/>
                <w:bCs/>
                <w:szCs w:val="22"/>
                <w:lang w:val="en-US"/>
              </w:rPr>
              <w:t>397</w:t>
            </w:r>
          </w:p>
        </w:tc>
        <w:tc>
          <w:tcPr>
            <w:tcW w:w="183" w:type="dxa"/>
          </w:tcPr>
          <w:p w14:paraId="48D615B2" w14:textId="77777777" w:rsidR="001941E0" w:rsidRPr="00206CA1" w:rsidRDefault="001941E0" w:rsidP="001941E0">
            <w:pPr>
              <w:tabs>
                <w:tab w:val="decimal" w:pos="911"/>
              </w:tabs>
              <w:rPr>
                <w:b/>
                <w:bCs/>
                <w:szCs w:val="22"/>
              </w:rPr>
            </w:pPr>
          </w:p>
        </w:tc>
        <w:tc>
          <w:tcPr>
            <w:tcW w:w="1257" w:type="dxa"/>
            <w:tcBorders>
              <w:top w:val="single" w:sz="4" w:space="0" w:color="auto"/>
              <w:bottom w:val="single" w:sz="4" w:space="0" w:color="auto"/>
            </w:tcBorders>
          </w:tcPr>
          <w:p w14:paraId="580B2780" w14:textId="570CC9FD" w:rsidR="001941E0" w:rsidRPr="00206CA1" w:rsidRDefault="001941E0" w:rsidP="0081278A">
            <w:pPr>
              <w:ind w:right="6"/>
              <w:jc w:val="right"/>
              <w:rPr>
                <w:b/>
                <w:bCs/>
                <w:szCs w:val="22"/>
              </w:rPr>
            </w:pPr>
            <w:r w:rsidRPr="00EA5EA8">
              <w:rPr>
                <w:b/>
                <w:bCs/>
                <w:szCs w:val="22"/>
                <w:lang w:val="en-US"/>
              </w:rPr>
              <w:t>95</w:t>
            </w:r>
          </w:p>
        </w:tc>
        <w:tc>
          <w:tcPr>
            <w:tcW w:w="270" w:type="dxa"/>
          </w:tcPr>
          <w:p w14:paraId="3EF75189" w14:textId="77777777" w:rsidR="001941E0" w:rsidRPr="00206CA1" w:rsidRDefault="001941E0" w:rsidP="001941E0">
            <w:pPr>
              <w:jc w:val="right"/>
              <w:rPr>
                <w:b/>
                <w:bCs/>
                <w:szCs w:val="22"/>
              </w:rPr>
            </w:pPr>
          </w:p>
        </w:tc>
        <w:tc>
          <w:tcPr>
            <w:tcW w:w="1260" w:type="dxa"/>
            <w:tcBorders>
              <w:top w:val="single" w:sz="4" w:space="0" w:color="auto"/>
              <w:bottom w:val="single" w:sz="4" w:space="0" w:color="auto"/>
            </w:tcBorders>
          </w:tcPr>
          <w:p w14:paraId="30FFCE29" w14:textId="47A78C27" w:rsidR="001941E0" w:rsidRPr="00206CA1" w:rsidRDefault="001941E0" w:rsidP="001941E0">
            <w:pPr>
              <w:jc w:val="right"/>
              <w:rPr>
                <w:b/>
                <w:bCs/>
                <w:szCs w:val="22"/>
              </w:rPr>
            </w:pPr>
            <w:r w:rsidRPr="00EA5EA8">
              <w:rPr>
                <w:b/>
                <w:bCs/>
              </w:rPr>
              <w:t>-</w:t>
            </w:r>
          </w:p>
        </w:tc>
        <w:tc>
          <w:tcPr>
            <w:tcW w:w="270" w:type="dxa"/>
          </w:tcPr>
          <w:p w14:paraId="6094C91E" w14:textId="77777777" w:rsidR="001941E0" w:rsidRPr="00206CA1" w:rsidRDefault="001941E0" w:rsidP="001941E0">
            <w:pPr>
              <w:jc w:val="right"/>
              <w:rPr>
                <w:b/>
                <w:bCs/>
                <w:szCs w:val="22"/>
              </w:rPr>
            </w:pPr>
          </w:p>
        </w:tc>
        <w:tc>
          <w:tcPr>
            <w:tcW w:w="1260" w:type="dxa"/>
            <w:tcBorders>
              <w:top w:val="single" w:sz="4" w:space="0" w:color="auto"/>
              <w:bottom w:val="single" w:sz="4" w:space="0" w:color="auto"/>
            </w:tcBorders>
          </w:tcPr>
          <w:p w14:paraId="46F47604" w14:textId="2012D591" w:rsidR="001941E0" w:rsidRPr="00206CA1" w:rsidRDefault="001941E0" w:rsidP="001941E0">
            <w:pPr>
              <w:jc w:val="right"/>
              <w:rPr>
                <w:b/>
                <w:bCs/>
                <w:szCs w:val="22"/>
              </w:rPr>
            </w:pPr>
            <w:r w:rsidRPr="00EA5EA8">
              <w:rPr>
                <w:b/>
                <w:bCs/>
              </w:rPr>
              <w:t>492</w:t>
            </w:r>
          </w:p>
        </w:tc>
      </w:tr>
      <w:tr w:rsidR="001941E0" w:rsidRPr="00206CA1" w14:paraId="14730D41" w14:textId="77777777">
        <w:trPr>
          <w:trHeight w:val="236"/>
        </w:trPr>
        <w:tc>
          <w:tcPr>
            <w:tcW w:w="3690" w:type="dxa"/>
          </w:tcPr>
          <w:p w14:paraId="2707B3D8" w14:textId="77777777" w:rsidR="001941E0" w:rsidRPr="00206CA1" w:rsidRDefault="001941E0" w:rsidP="001941E0">
            <w:pPr>
              <w:spacing w:line="240" w:lineRule="atLeast"/>
              <w:rPr>
                <w:b/>
                <w:bCs/>
                <w:szCs w:val="22"/>
              </w:rPr>
            </w:pPr>
          </w:p>
        </w:tc>
        <w:tc>
          <w:tcPr>
            <w:tcW w:w="1260" w:type="dxa"/>
            <w:tcBorders>
              <w:top w:val="single" w:sz="4" w:space="0" w:color="auto"/>
            </w:tcBorders>
          </w:tcPr>
          <w:p w14:paraId="6D8B39FC" w14:textId="77777777" w:rsidR="001941E0" w:rsidRPr="00206CA1" w:rsidRDefault="001941E0" w:rsidP="001941E0">
            <w:pPr>
              <w:tabs>
                <w:tab w:val="decimal" w:pos="911"/>
              </w:tabs>
              <w:ind w:left="-79" w:right="-79"/>
              <w:rPr>
                <w:szCs w:val="22"/>
              </w:rPr>
            </w:pPr>
          </w:p>
        </w:tc>
        <w:tc>
          <w:tcPr>
            <w:tcW w:w="183" w:type="dxa"/>
          </w:tcPr>
          <w:p w14:paraId="113C748E" w14:textId="77777777" w:rsidR="001941E0" w:rsidRPr="00206CA1" w:rsidRDefault="001941E0" w:rsidP="001941E0">
            <w:pPr>
              <w:tabs>
                <w:tab w:val="decimal" w:pos="911"/>
              </w:tabs>
              <w:ind w:left="-79" w:right="-79"/>
              <w:rPr>
                <w:szCs w:val="22"/>
              </w:rPr>
            </w:pPr>
          </w:p>
        </w:tc>
        <w:tc>
          <w:tcPr>
            <w:tcW w:w="1257" w:type="dxa"/>
            <w:tcBorders>
              <w:top w:val="single" w:sz="4" w:space="0" w:color="auto"/>
            </w:tcBorders>
          </w:tcPr>
          <w:p w14:paraId="575036BD" w14:textId="77777777" w:rsidR="001941E0" w:rsidRPr="00206CA1" w:rsidRDefault="001941E0" w:rsidP="001941E0">
            <w:pPr>
              <w:tabs>
                <w:tab w:val="decimal" w:pos="911"/>
              </w:tabs>
              <w:ind w:left="-79" w:right="13"/>
              <w:rPr>
                <w:szCs w:val="22"/>
              </w:rPr>
            </w:pPr>
          </w:p>
        </w:tc>
        <w:tc>
          <w:tcPr>
            <w:tcW w:w="270" w:type="dxa"/>
          </w:tcPr>
          <w:p w14:paraId="3B50D19E" w14:textId="77777777" w:rsidR="001941E0" w:rsidRPr="00206CA1" w:rsidRDefault="001941E0" w:rsidP="001941E0">
            <w:pPr>
              <w:tabs>
                <w:tab w:val="decimal" w:pos="911"/>
              </w:tabs>
              <w:ind w:left="-79" w:right="-79"/>
              <w:rPr>
                <w:szCs w:val="22"/>
              </w:rPr>
            </w:pPr>
          </w:p>
        </w:tc>
        <w:tc>
          <w:tcPr>
            <w:tcW w:w="1260" w:type="dxa"/>
            <w:tcBorders>
              <w:top w:val="single" w:sz="4" w:space="0" w:color="auto"/>
            </w:tcBorders>
          </w:tcPr>
          <w:p w14:paraId="268675E3" w14:textId="77777777" w:rsidR="001941E0" w:rsidRPr="00206CA1" w:rsidRDefault="001941E0" w:rsidP="001941E0">
            <w:pPr>
              <w:tabs>
                <w:tab w:val="decimal" w:pos="911"/>
              </w:tabs>
              <w:ind w:left="-79" w:right="-79"/>
              <w:rPr>
                <w:szCs w:val="22"/>
              </w:rPr>
            </w:pPr>
          </w:p>
        </w:tc>
        <w:tc>
          <w:tcPr>
            <w:tcW w:w="270" w:type="dxa"/>
          </w:tcPr>
          <w:p w14:paraId="0F6556FD" w14:textId="77777777" w:rsidR="001941E0" w:rsidRPr="00206CA1" w:rsidRDefault="001941E0" w:rsidP="001941E0">
            <w:pPr>
              <w:tabs>
                <w:tab w:val="decimal" w:pos="911"/>
              </w:tabs>
              <w:ind w:left="-79" w:right="-79"/>
              <w:rPr>
                <w:szCs w:val="22"/>
              </w:rPr>
            </w:pPr>
          </w:p>
        </w:tc>
        <w:tc>
          <w:tcPr>
            <w:tcW w:w="1260" w:type="dxa"/>
            <w:tcBorders>
              <w:top w:val="single" w:sz="4" w:space="0" w:color="auto"/>
            </w:tcBorders>
          </w:tcPr>
          <w:p w14:paraId="3DC6F35D" w14:textId="77777777" w:rsidR="001941E0" w:rsidRPr="00206CA1" w:rsidRDefault="001941E0" w:rsidP="001941E0">
            <w:pPr>
              <w:tabs>
                <w:tab w:val="decimal" w:pos="911"/>
              </w:tabs>
              <w:ind w:left="-79" w:right="-79"/>
              <w:rPr>
                <w:szCs w:val="22"/>
              </w:rPr>
            </w:pPr>
          </w:p>
        </w:tc>
      </w:tr>
      <w:tr w:rsidR="001941E0" w:rsidRPr="00206CA1" w14:paraId="34162E35" w14:textId="77777777">
        <w:trPr>
          <w:trHeight w:val="236"/>
        </w:trPr>
        <w:tc>
          <w:tcPr>
            <w:tcW w:w="3690" w:type="dxa"/>
          </w:tcPr>
          <w:p w14:paraId="1CD0419E" w14:textId="77777777" w:rsidR="001941E0" w:rsidRPr="00206CA1" w:rsidRDefault="001941E0" w:rsidP="001941E0">
            <w:pPr>
              <w:spacing w:line="240" w:lineRule="atLeast"/>
              <w:rPr>
                <w:b/>
                <w:bCs/>
                <w:i/>
                <w:iCs/>
                <w:szCs w:val="22"/>
              </w:rPr>
            </w:pPr>
            <w:r w:rsidRPr="00206CA1">
              <w:rPr>
                <w:b/>
                <w:bCs/>
                <w:i/>
                <w:iCs/>
                <w:szCs w:val="22"/>
              </w:rPr>
              <w:t>Deferred tax liabilities</w:t>
            </w:r>
          </w:p>
        </w:tc>
        <w:tc>
          <w:tcPr>
            <w:tcW w:w="1260" w:type="dxa"/>
          </w:tcPr>
          <w:p w14:paraId="7C721D6A" w14:textId="77777777" w:rsidR="001941E0" w:rsidRPr="00206CA1" w:rsidRDefault="001941E0" w:rsidP="001941E0">
            <w:pPr>
              <w:tabs>
                <w:tab w:val="decimal" w:pos="911"/>
              </w:tabs>
              <w:ind w:left="-79" w:right="-79"/>
              <w:rPr>
                <w:szCs w:val="22"/>
              </w:rPr>
            </w:pPr>
          </w:p>
        </w:tc>
        <w:tc>
          <w:tcPr>
            <w:tcW w:w="183" w:type="dxa"/>
          </w:tcPr>
          <w:p w14:paraId="40DF759A" w14:textId="77777777" w:rsidR="001941E0" w:rsidRPr="00206CA1" w:rsidRDefault="001941E0" w:rsidP="001941E0">
            <w:pPr>
              <w:tabs>
                <w:tab w:val="decimal" w:pos="911"/>
              </w:tabs>
              <w:ind w:left="-79" w:right="-79"/>
              <w:rPr>
                <w:szCs w:val="22"/>
              </w:rPr>
            </w:pPr>
          </w:p>
        </w:tc>
        <w:tc>
          <w:tcPr>
            <w:tcW w:w="1257" w:type="dxa"/>
          </w:tcPr>
          <w:p w14:paraId="57AF65CB" w14:textId="77777777" w:rsidR="001941E0" w:rsidRPr="00206CA1" w:rsidRDefault="001941E0" w:rsidP="001941E0">
            <w:pPr>
              <w:tabs>
                <w:tab w:val="decimal" w:pos="911"/>
              </w:tabs>
              <w:ind w:left="-79" w:right="13"/>
              <w:rPr>
                <w:szCs w:val="22"/>
              </w:rPr>
            </w:pPr>
          </w:p>
        </w:tc>
        <w:tc>
          <w:tcPr>
            <w:tcW w:w="270" w:type="dxa"/>
          </w:tcPr>
          <w:p w14:paraId="7EE0F635" w14:textId="77777777" w:rsidR="001941E0" w:rsidRPr="00206CA1" w:rsidRDefault="001941E0" w:rsidP="001941E0">
            <w:pPr>
              <w:tabs>
                <w:tab w:val="decimal" w:pos="911"/>
              </w:tabs>
              <w:ind w:left="-79" w:right="-79"/>
              <w:rPr>
                <w:szCs w:val="22"/>
              </w:rPr>
            </w:pPr>
          </w:p>
        </w:tc>
        <w:tc>
          <w:tcPr>
            <w:tcW w:w="1260" w:type="dxa"/>
          </w:tcPr>
          <w:p w14:paraId="17524AD0" w14:textId="77777777" w:rsidR="001941E0" w:rsidRPr="00206CA1" w:rsidRDefault="001941E0" w:rsidP="001941E0">
            <w:pPr>
              <w:tabs>
                <w:tab w:val="decimal" w:pos="911"/>
              </w:tabs>
              <w:ind w:left="-79" w:right="-79"/>
              <w:rPr>
                <w:szCs w:val="22"/>
              </w:rPr>
            </w:pPr>
          </w:p>
        </w:tc>
        <w:tc>
          <w:tcPr>
            <w:tcW w:w="270" w:type="dxa"/>
          </w:tcPr>
          <w:p w14:paraId="4B0CD545" w14:textId="77777777" w:rsidR="001941E0" w:rsidRPr="00206CA1" w:rsidRDefault="001941E0" w:rsidP="001941E0">
            <w:pPr>
              <w:tabs>
                <w:tab w:val="decimal" w:pos="911"/>
              </w:tabs>
              <w:ind w:left="-79" w:right="-79"/>
              <w:rPr>
                <w:szCs w:val="22"/>
              </w:rPr>
            </w:pPr>
          </w:p>
        </w:tc>
        <w:tc>
          <w:tcPr>
            <w:tcW w:w="1260" w:type="dxa"/>
          </w:tcPr>
          <w:p w14:paraId="465E8B63" w14:textId="77777777" w:rsidR="001941E0" w:rsidRPr="00206CA1" w:rsidRDefault="001941E0" w:rsidP="001941E0">
            <w:pPr>
              <w:tabs>
                <w:tab w:val="decimal" w:pos="911"/>
              </w:tabs>
              <w:ind w:left="-79" w:right="-79"/>
              <w:rPr>
                <w:szCs w:val="22"/>
              </w:rPr>
            </w:pPr>
          </w:p>
        </w:tc>
      </w:tr>
      <w:tr w:rsidR="001941E0" w:rsidRPr="00206CA1" w14:paraId="2BD1BBDE" w14:textId="77777777">
        <w:trPr>
          <w:trHeight w:val="272"/>
        </w:trPr>
        <w:tc>
          <w:tcPr>
            <w:tcW w:w="3690" w:type="dxa"/>
          </w:tcPr>
          <w:p w14:paraId="51F7678B" w14:textId="77777777" w:rsidR="001941E0" w:rsidRPr="00206CA1" w:rsidRDefault="001941E0" w:rsidP="001941E0">
            <w:pPr>
              <w:spacing w:line="240" w:lineRule="atLeast"/>
              <w:rPr>
                <w:szCs w:val="22"/>
              </w:rPr>
            </w:pPr>
            <w:r w:rsidRPr="00206CA1">
              <w:rPr>
                <w:szCs w:val="22"/>
                <w:lang w:val="en-US"/>
              </w:rPr>
              <w:t>Other financial assets</w:t>
            </w:r>
          </w:p>
        </w:tc>
        <w:tc>
          <w:tcPr>
            <w:tcW w:w="1260" w:type="dxa"/>
          </w:tcPr>
          <w:p w14:paraId="1B4C137E" w14:textId="13B0D6D2" w:rsidR="001941E0" w:rsidRPr="00206CA1" w:rsidRDefault="001941E0" w:rsidP="001941E0">
            <w:pPr>
              <w:jc w:val="right"/>
              <w:rPr>
                <w:szCs w:val="22"/>
              </w:rPr>
            </w:pPr>
            <w:r w:rsidRPr="00EA5EA8">
              <w:rPr>
                <w:szCs w:val="22"/>
                <w:lang w:bidi="th-TH"/>
              </w:rPr>
              <w:t>-</w:t>
            </w:r>
          </w:p>
        </w:tc>
        <w:tc>
          <w:tcPr>
            <w:tcW w:w="183" w:type="dxa"/>
          </w:tcPr>
          <w:p w14:paraId="50949400" w14:textId="77777777" w:rsidR="001941E0" w:rsidRPr="00206CA1" w:rsidRDefault="001941E0" w:rsidP="001941E0">
            <w:pPr>
              <w:jc w:val="right"/>
              <w:rPr>
                <w:szCs w:val="22"/>
              </w:rPr>
            </w:pPr>
          </w:p>
        </w:tc>
        <w:tc>
          <w:tcPr>
            <w:tcW w:w="1257" w:type="dxa"/>
          </w:tcPr>
          <w:p w14:paraId="6EFEABEC" w14:textId="37B58722" w:rsidR="001941E0" w:rsidRPr="00206CA1" w:rsidRDefault="001941E0" w:rsidP="001941E0">
            <w:pPr>
              <w:ind w:right="13"/>
              <w:jc w:val="right"/>
              <w:rPr>
                <w:szCs w:val="22"/>
              </w:rPr>
            </w:pPr>
            <w:r w:rsidRPr="00EA5EA8">
              <w:rPr>
                <w:szCs w:val="22"/>
                <w:lang w:bidi="th-TH"/>
              </w:rPr>
              <w:t>-</w:t>
            </w:r>
          </w:p>
        </w:tc>
        <w:tc>
          <w:tcPr>
            <w:tcW w:w="270" w:type="dxa"/>
          </w:tcPr>
          <w:p w14:paraId="3B167A77" w14:textId="77777777" w:rsidR="001941E0" w:rsidRPr="00206CA1" w:rsidRDefault="001941E0" w:rsidP="001941E0">
            <w:pPr>
              <w:jc w:val="right"/>
              <w:rPr>
                <w:szCs w:val="22"/>
              </w:rPr>
            </w:pPr>
          </w:p>
        </w:tc>
        <w:tc>
          <w:tcPr>
            <w:tcW w:w="1260" w:type="dxa"/>
          </w:tcPr>
          <w:p w14:paraId="6864F946" w14:textId="143BBA8D" w:rsidR="001941E0" w:rsidRPr="00206CA1" w:rsidRDefault="001941E0" w:rsidP="001941E0">
            <w:pPr>
              <w:jc w:val="right"/>
              <w:rPr>
                <w:szCs w:val="22"/>
              </w:rPr>
            </w:pPr>
            <w:r w:rsidRPr="00EA5EA8">
              <w:t xml:space="preserve">           249</w:t>
            </w:r>
          </w:p>
        </w:tc>
        <w:tc>
          <w:tcPr>
            <w:tcW w:w="270" w:type="dxa"/>
          </w:tcPr>
          <w:p w14:paraId="04BBEEAA" w14:textId="77777777" w:rsidR="001941E0" w:rsidRPr="00206CA1" w:rsidRDefault="001941E0" w:rsidP="001941E0">
            <w:pPr>
              <w:jc w:val="right"/>
              <w:rPr>
                <w:szCs w:val="22"/>
              </w:rPr>
            </w:pPr>
          </w:p>
        </w:tc>
        <w:tc>
          <w:tcPr>
            <w:tcW w:w="1260" w:type="dxa"/>
          </w:tcPr>
          <w:p w14:paraId="38BFA961" w14:textId="3CBC173A" w:rsidR="001941E0" w:rsidRPr="00206CA1" w:rsidRDefault="001941E0" w:rsidP="001941E0">
            <w:pPr>
              <w:jc w:val="right"/>
              <w:rPr>
                <w:szCs w:val="22"/>
              </w:rPr>
            </w:pPr>
            <w:r w:rsidRPr="00EA5EA8">
              <w:t>249</w:t>
            </w:r>
          </w:p>
        </w:tc>
      </w:tr>
      <w:tr w:rsidR="001941E0" w:rsidRPr="00206CA1" w14:paraId="15F91B47" w14:textId="77777777">
        <w:trPr>
          <w:trHeight w:val="272"/>
        </w:trPr>
        <w:tc>
          <w:tcPr>
            <w:tcW w:w="3690" w:type="dxa"/>
          </w:tcPr>
          <w:p w14:paraId="2820EE05" w14:textId="77777777" w:rsidR="001941E0" w:rsidRPr="00206CA1" w:rsidRDefault="001941E0" w:rsidP="001941E0">
            <w:pPr>
              <w:spacing w:line="240" w:lineRule="atLeast"/>
              <w:rPr>
                <w:szCs w:val="22"/>
              </w:rPr>
            </w:pPr>
            <w:r w:rsidRPr="00206CA1">
              <w:rPr>
                <w:szCs w:val="22"/>
              </w:rPr>
              <w:t>Debentures</w:t>
            </w:r>
          </w:p>
        </w:tc>
        <w:tc>
          <w:tcPr>
            <w:tcW w:w="1260" w:type="dxa"/>
          </w:tcPr>
          <w:p w14:paraId="1257FC67" w14:textId="58B51E00" w:rsidR="001941E0" w:rsidRPr="00206CA1" w:rsidRDefault="001941E0" w:rsidP="001941E0">
            <w:pPr>
              <w:jc w:val="right"/>
              <w:rPr>
                <w:szCs w:val="22"/>
              </w:rPr>
            </w:pPr>
            <w:r w:rsidRPr="00EA5EA8">
              <w:rPr>
                <w:szCs w:val="22"/>
                <w:lang w:val="en-US"/>
              </w:rPr>
              <w:t>445</w:t>
            </w:r>
          </w:p>
        </w:tc>
        <w:tc>
          <w:tcPr>
            <w:tcW w:w="183" w:type="dxa"/>
          </w:tcPr>
          <w:p w14:paraId="547AB2F0" w14:textId="77777777" w:rsidR="001941E0" w:rsidRPr="00206CA1" w:rsidRDefault="001941E0" w:rsidP="001941E0">
            <w:pPr>
              <w:jc w:val="right"/>
              <w:rPr>
                <w:szCs w:val="22"/>
              </w:rPr>
            </w:pPr>
          </w:p>
        </w:tc>
        <w:tc>
          <w:tcPr>
            <w:tcW w:w="1257" w:type="dxa"/>
          </w:tcPr>
          <w:p w14:paraId="022F91E2" w14:textId="158556FF" w:rsidR="001941E0" w:rsidRPr="00206CA1" w:rsidRDefault="001941E0" w:rsidP="0081278A">
            <w:pPr>
              <w:ind w:right="-84"/>
              <w:jc w:val="right"/>
              <w:rPr>
                <w:szCs w:val="22"/>
              </w:rPr>
            </w:pPr>
            <w:r w:rsidRPr="00EA5EA8">
              <w:rPr>
                <w:szCs w:val="22"/>
                <w:lang w:bidi="th-TH"/>
              </w:rPr>
              <w:t>(295)</w:t>
            </w:r>
          </w:p>
        </w:tc>
        <w:tc>
          <w:tcPr>
            <w:tcW w:w="270" w:type="dxa"/>
          </w:tcPr>
          <w:p w14:paraId="75FC45C4" w14:textId="77777777" w:rsidR="001941E0" w:rsidRPr="00206CA1" w:rsidRDefault="001941E0" w:rsidP="001941E0">
            <w:pPr>
              <w:jc w:val="right"/>
              <w:rPr>
                <w:szCs w:val="22"/>
              </w:rPr>
            </w:pPr>
          </w:p>
        </w:tc>
        <w:tc>
          <w:tcPr>
            <w:tcW w:w="1260" w:type="dxa"/>
          </w:tcPr>
          <w:p w14:paraId="6A0D7906" w14:textId="0E3532C9" w:rsidR="001941E0" w:rsidRPr="00206CA1" w:rsidRDefault="001941E0" w:rsidP="001941E0">
            <w:pPr>
              <w:jc w:val="right"/>
              <w:rPr>
                <w:szCs w:val="22"/>
              </w:rPr>
            </w:pPr>
            <w:r w:rsidRPr="00EA5EA8">
              <w:t>-</w:t>
            </w:r>
          </w:p>
        </w:tc>
        <w:tc>
          <w:tcPr>
            <w:tcW w:w="270" w:type="dxa"/>
          </w:tcPr>
          <w:p w14:paraId="21E8BFA9" w14:textId="77777777" w:rsidR="001941E0" w:rsidRPr="00206CA1" w:rsidRDefault="001941E0" w:rsidP="001941E0">
            <w:pPr>
              <w:jc w:val="right"/>
              <w:rPr>
                <w:szCs w:val="22"/>
              </w:rPr>
            </w:pPr>
          </w:p>
        </w:tc>
        <w:tc>
          <w:tcPr>
            <w:tcW w:w="1260" w:type="dxa"/>
          </w:tcPr>
          <w:p w14:paraId="790D801F" w14:textId="0FDECD71" w:rsidR="001941E0" w:rsidRPr="00206CA1" w:rsidRDefault="001941E0" w:rsidP="001941E0">
            <w:pPr>
              <w:jc w:val="right"/>
              <w:rPr>
                <w:szCs w:val="22"/>
              </w:rPr>
            </w:pPr>
            <w:r w:rsidRPr="00EA5EA8">
              <w:t>150</w:t>
            </w:r>
          </w:p>
        </w:tc>
      </w:tr>
      <w:tr w:rsidR="001941E0" w:rsidRPr="00206CA1" w14:paraId="16FC6CDF" w14:textId="77777777">
        <w:trPr>
          <w:trHeight w:val="272"/>
        </w:trPr>
        <w:tc>
          <w:tcPr>
            <w:tcW w:w="3690" w:type="dxa"/>
          </w:tcPr>
          <w:p w14:paraId="10982992" w14:textId="77777777" w:rsidR="001941E0" w:rsidRPr="00206CA1" w:rsidRDefault="001941E0" w:rsidP="001941E0">
            <w:pPr>
              <w:spacing w:line="240" w:lineRule="atLeast"/>
              <w:rPr>
                <w:szCs w:val="22"/>
              </w:rPr>
            </w:pPr>
            <w:r w:rsidRPr="00206CA1">
              <w:rPr>
                <w:szCs w:val="22"/>
              </w:rPr>
              <w:t>Derivatives</w:t>
            </w:r>
          </w:p>
        </w:tc>
        <w:tc>
          <w:tcPr>
            <w:tcW w:w="1260" w:type="dxa"/>
            <w:tcBorders>
              <w:bottom w:val="single" w:sz="4" w:space="0" w:color="auto"/>
            </w:tcBorders>
          </w:tcPr>
          <w:p w14:paraId="387F710C" w14:textId="4318E61E" w:rsidR="001941E0" w:rsidRPr="00206CA1" w:rsidRDefault="001941E0" w:rsidP="001941E0">
            <w:pPr>
              <w:jc w:val="right"/>
              <w:rPr>
                <w:szCs w:val="22"/>
              </w:rPr>
            </w:pPr>
            <w:r w:rsidRPr="00EA5EA8">
              <w:rPr>
                <w:szCs w:val="22"/>
                <w:lang w:val="en-US"/>
              </w:rPr>
              <w:t>113</w:t>
            </w:r>
          </w:p>
        </w:tc>
        <w:tc>
          <w:tcPr>
            <w:tcW w:w="183" w:type="dxa"/>
          </w:tcPr>
          <w:p w14:paraId="0C20BD3E" w14:textId="77777777" w:rsidR="001941E0" w:rsidRPr="00206CA1" w:rsidRDefault="001941E0" w:rsidP="001941E0">
            <w:pPr>
              <w:jc w:val="right"/>
              <w:rPr>
                <w:szCs w:val="22"/>
              </w:rPr>
            </w:pPr>
          </w:p>
        </w:tc>
        <w:tc>
          <w:tcPr>
            <w:tcW w:w="1257" w:type="dxa"/>
            <w:tcBorders>
              <w:bottom w:val="single" w:sz="4" w:space="0" w:color="auto"/>
            </w:tcBorders>
          </w:tcPr>
          <w:p w14:paraId="5F08ABDE" w14:textId="2E2B6EF9" w:rsidR="001941E0" w:rsidRPr="00206CA1" w:rsidRDefault="001941E0" w:rsidP="0081278A">
            <w:pPr>
              <w:ind w:right="-84"/>
              <w:jc w:val="right"/>
              <w:rPr>
                <w:szCs w:val="22"/>
              </w:rPr>
            </w:pPr>
            <w:r w:rsidRPr="00EA5EA8">
              <w:rPr>
                <w:szCs w:val="22"/>
                <w:lang w:bidi="th-TH"/>
              </w:rPr>
              <w:t>(113)</w:t>
            </w:r>
          </w:p>
        </w:tc>
        <w:tc>
          <w:tcPr>
            <w:tcW w:w="270" w:type="dxa"/>
          </w:tcPr>
          <w:p w14:paraId="6AB65443" w14:textId="77777777" w:rsidR="001941E0" w:rsidRPr="00206CA1" w:rsidRDefault="001941E0" w:rsidP="001941E0">
            <w:pPr>
              <w:jc w:val="right"/>
              <w:rPr>
                <w:szCs w:val="22"/>
              </w:rPr>
            </w:pPr>
          </w:p>
        </w:tc>
        <w:tc>
          <w:tcPr>
            <w:tcW w:w="1260" w:type="dxa"/>
            <w:tcBorders>
              <w:bottom w:val="single" w:sz="4" w:space="0" w:color="auto"/>
            </w:tcBorders>
          </w:tcPr>
          <w:p w14:paraId="6FCB8EC4" w14:textId="4C3C8A90" w:rsidR="001941E0" w:rsidRPr="00206CA1" w:rsidRDefault="001941E0" w:rsidP="001941E0">
            <w:pPr>
              <w:jc w:val="right"/>
              <w:rPr>
                <w:szCs w:val="22"/>
              </w:rPr>
            </w:pPr>
            <w:r w:rsidRPr="00EA5EA8">
              <w:t>-</w:t>
            </w:r>
          </w:p>
        </w:tc>
        <w:tc>
          <w:tcPr>
            <w:tcW w:w="270" w:type="dxa"/>
          </w:tcPr>
          <w:p w14:paraId="6F30DBC7" w14:textId="77777777" w:rsidR="001941E0" w:rsidRPr="00206CA1" w:rsidRDefault="001941E0" w:rsidP="001941E0">
            <w:pPr>
              <w:jc w:val="right"/>
              <w:rPr>
                <w:szCs w:val="22"/>
              </w:rPr>
            </w:pPr>
          </w:p>
        </w:tc>
        <w:tc>
          <w:tcPr>
            <w:tcW w:w="1260" w:type="dxa"/>
            <w:tcBorders>
              <w:bottom w:val="single" w:sz="4" w:space="0" w:color="auto"/>
            </w:tcBorders>
          </w:tcPr>
          <w:p w14:paraId="406C54C2" w14:textId="17BD298C" w:rsidR="001941E0" w:rsidRPr="00206CA1" w:rsidRDefault="001941E0" w:rsidP="001941E0">
            <w:pPr>
              <w:jc w:val="right"/>
              <w:rPr>
                <w:szCs w:val="22"/>
              </w:rPr>
            </w:pPr>
            <w:r w:rsidRPr="00EA5EA8">
              <w:t>-</w:t>
            </w:r>
          </w:p>
        </w:tc>
      </w:tr>
      <w:tr w:rsidR="001941E0" w:rsidRPr="00206CA1" w14:paraId="6CE24682" w14:textId="77777777">
        <w:trPr>
          <w:trHeight w:val="208"/>
        </w:trPr>
        <w:tc>
          <w:tcPr>
            <w:tcW w:w="3690" w:type="dxa"/>
          </w:tcPr>
          <w:p w14:paraId="6CE96B0B" w14:textId="77777777" w:rsidR="001941E0" w:rsidRPr="00206CA1" w:rsidRDefault="001941E0" w:rsidP="001941E0">
            <w:pPr>
              <w:spacing w:line="240" w:lineRule="atLeast"/>
              <w:rPr>
                <w:b/>
                <w:bCs/>
                <w:szCs w:val="22"/>
              </w:rPr>
            </w:pPr>
            <w:r w:rsidRPr="00206CA1">
              <w:rPr>
                <w:b/>
                <w:bCs/>
                <w:szCs w:val="22"/>
              </w:rPr>
              <w:t>Total</w:t>
            </w:r>
          </w:p>
        </w:tc>
        <w:tc>
          <w:tcPr>
            <w:tcW w:w="1260" w:type="dxa"/>
            <w:tcBorders>
              <w:top w:val="single" w:sz="4" w:space="0" w:color="auto"/>
              <w:bottom w:val="single" w:sz="4" w:space="0" w:color="auto"/>
            </w:tcBorders>
          </w:tcPr>
          <w:p w14:paraId="51BC8280" w14:textId="5A8EFDE9" w:rsidR="001941E0" w:rsidRPr="00206CA1" w:rsidRDefault="001941E0" w:rsidP="001941E0">
            <w:pPr>
              <w:jc w:val="right"/>
              <w:rPr>
                <w:b/>
                <w:bCs/>
                <w:szCs w:val="22"/>
              </w:rPr>
            </w:pPr>
            <w:r w:rsidRPr="00EA5EA8">
              <w:rPr>
                <w:b/>
                <w:bCs/>
                <w:szCs w:val="22"/>
                <w:lang w:val="en-US"/>
              </w:rPr>
              <w:t>558</w:t>
            </w:r>
          </w:p>
        </w:tc>
        <w:tc>
          <w:tcPr>
            <w:tcW w:w="183" w:type="dxa"/>
          </w:tcPr>
          <w:p w14:paraId="47E74BEE" w14:textId="77777777" w:rsidR="001941E0" w:rsidRPr="00206CA1" w:rsidRDefault="001941E0" w:rsidP="001941E0">
            <w:pPr>
              <w:jc w:val="right"/>
              <w:rPr>
                <w:b/>
                <w:bCs/>
                <w:szCs w:val="22"/>
              </w:rPr>
            </w:pPr>
          </w:p>
        </w:tc>
        <w:tc>
          <w:tcPr>
            <w:tcW w:w="1257" w:type="dxa"/>
            <w:tcBorders>
              <w:top w:val="single" w:sz="4" w:space="0" w:color="auto"/>
              <w:bottom w:val="single" w:sz="4" w:space="0" w:color="auto"/>
            </w:tcBorders>
          </w:tcPr>
          <w:p w14:paraId="0F58C4BA" w14:textId="0100FB53" w:rsidR="001941E0" w:rsidRPr="00206CA1" w:rsidRDefault="001941E0" w:rsidP="0081278A">
            <w:pPr>
              <w:ind w:right="-84"/>
              <w:jc w:val="right"/>
              <w:rPr>
                <w:b/>
                <w:bCs/>
                <w:szCs w:val="22"/>
              </w:rPr>
            </w:pPr>
            <w:r w:rsidRPr="00EA5EA8">
              <w:rPr>
                <w:b/>
                <w:bCs/>
                <w:szCs w:val="22"/>
                <w:lang w:val="en-US"/>
              </w:rPr>
              <w:t>(408)</w:t>
            </w:r>
          </w:p>
        </w:tc>
        <w:tc>
          <w:tcPr>
            <w:tcW w:w="270" w:type="dxa"/>
          </w:tcPr>
          <w:p w14:paraId="5B7FD030" w14:textId="77777777" w:rsidR="001941E0" w:rsidRPr="00206CA1" w:rsidRDefault="001941E0" w:rsidP="001941E0">
            <w:pPr>
              <w:jc w:val="right"/>
              <w:rPr>
                <w:b/>
                <w:bCs/>
                <w:szCs w:val="22"/>
              </w:rPr>
            </w:pPr>
          </w:p>
        </w:tc>
        <w:tc>
          <w:tcPr>
            <w:tcW w:w="1260" w:type="dxa"/>
            <w:tcBorders>
              <w:top w:val="single" w:sz="4" w:space="0" w:color="auto"/>
              <w:bottom w:val="single" w:sz="4" w:space="0" w:color="auto"/>
            </w:tcBorders>
          </w:tcPr>
          <w:p w14:paraId="51629941" w14:textId="787B25EA" w:rsidR="001941E0" w:rsidRPr="00206CA1" w:rsidRDefault="001941E0" w:rsidP="001941E0">
            <w:pPr>
              <w:jc w:val="right"/>
              <w:rPr>
                <w:b/>
                <w:bCs/>
                <w:szCs w:val="22"/>
              </w:rPr>
            </w:pPr>
            <w:r w:rsidRPr="00EA5EA8">
              <w:rPr>
                <w:b/>
                <w:bCs/>
              </w:rPr>
              <w:t xml:space="preserve">           249</w:t>
            </w:r>
          </w:p>
        </w:tc>
        <w:tc>
          <w:tcPr>
            <w:tcW w:w="270" w:type="dxa"/>
          </w:tcPr>
          <w:p w14:paraId="4E9E27F5" w14:textId="77777777" w:rsidR="001941E0" w:rsidRPr="00206CA1" w:rsidRDefault="001941E0" w:rsidP="001941E0">
            <w:pPr>
              <w:jc w:val="right"/>
              <w:rPr>
                <w:b/>
                <w:bCs/>
                <w:szCs w:val="22"/>
              </w:rPr>
            </w:pPr>
          </w:p>
        </w:tc>
        <w:tc>
          <w:tcPr>
            <w:tcW w:w="1260" w:type="dxa"/>
            <w:tcBorders>
              <w:top w:val="single" w:sz="4" w:space="0" w:color="auto"/>
              <w:bottom w:val="single" w:sz="4" w:space="0" w:color="auto"/>
            </w:tcBorders>
          </w:tcPr>
          <w:p w14:paraId="246FB793" w14:textId="3AFCBFE2" w:rsidR="001941E0" w:rsidRPr="00206CA1" w:rsidRDefault="001941E0" w:rsidP="001941E0">
            <w:pPr>
              <w:jc w:val="right"/>
              <w:rPr>
                <w:b/>
                <w:bCs/>
                <w:szCs w:val="22"/>
              </w:rPr>
            </w:pPr>
            <w:r w:rsidRPr="00EA5EA8">
              <w:rPr>
                <w:b/>
                <w:bCs/>
              </w:rPr>
              <w:t>399</w:t>
            </w:r>
          </w:p>
        </w:tc>
      </w:tr>
      <w:tr w:rsidR="001941E0" w:rsidRPr="00206CA1" w14:paraId="04FBD927" w14:textId="77777777">
        <w:trPr>
          <w:trHeight w:val="100"/>
        </w:trPr>
        <w:tc>
          <w:tcPr>
            <w:tcW w:w="3690" w:type="dxa"/>
          </w:tcPr>
          <w:p w14:paraId="3FB7EDB3" w14:textId="77777777" w:rsidR="001941E0" w:rsidRPr="00206CA1" w:rsidRDefault="001941E0" w:rsidP="001941E0">
            <w:pPr>
              <w:spacing w:line="240" w:lineRule="atLeast"/>
              <w:rPr>
                <w:b/>
                <w:bCs/>
                <w:szCs w:val="22"/>
              </w:rPr>
            </w:pPr>
          </w:p>
        </w:tc>
        <w:tc>
          <w:tcPr>
            <w:tcW w:w="1260" w:type="dxa"/>
            <w:tcBorders>
              <w:top w:val="single" w:sz="4" w:space="0" w:color="auto"/>
            </w:tcBorders>
          </w:tcPr>
          <w:p w14:paraId="0E26CB44" w14:textId="77777777" w:rsidR="001941E0" w:rsidRPr="00206CA1" w:rsidRDefault="001941E0" w:rsidP="001941E0">
            <w:pPr>
              <w:tabs>
                <w:tab w:val="decimal" w:pos="911"/>
              </w:tabs>
              <w:ind w:left="-79" w:right="-79"/>
              <w:rPr>
                <w:b/>
                <w:bCs/>
                <w:szCs w:val="22"/>
              </w:rPr>
            </w:pPr>
          </w:p>
        </w:tc>
        <w:tc>
          <w:tcPr>
            <w:tcW w:w="183" w:type="dxa"/>
          </w:tcPr>
          <w:p w14:paraId="01509E03" w14:textId="77777777" w:rsidR="001941E0" w:rsidRPr="00206CA1" w:rsidRDefault="001941E0" w:rsidP="001941E0">
            <w:pPr>
              <w:tabs>
                <w:tab w:val="decimal" w:pos="911"/>
              </w:tabs>
              <w:ind w:left="-79" w:right="-79"/>
              <w:rPr>
                <w:b/>
                <w:bCs/>
                <w:szCs w:val="22"/>
              </w:rPr>
            </w:pPr>
          </w:p>
        </w:tc>
        <w:tc>
          <w:tcPr>
            <w:tcW w:w="1257" w:type="dxa"/>
            <w:tcBorders>
              <w:top w:val="single" w:sz="4" w:space="0" w:color="auto"/>
            </w:tcBorders>
          </w:tcPr>
          <w:p w14:paraId="0CCA964F" w14:textId="77777777" w:rsidR="001941E0" w:rsidRPr="00206CA1" w:rsidRDefault="001941E0" w:rsidP="001941E0">
            <w:pPr>
              <w:ind w:right="13"/>
              <w:jc w:val="right"/>
              <w:rPr>
                <w:b/>
                <w:bCs/>
                <w:szCs w:val="22"/>
              </w:rPr>
            </w:pPr>
          </w:p>
        </w:tc>
        <w:tc>
          <w:tcPr>
            <w:tcW w:w="270" w:type="dxa"/>
          </w:tcPr>
          <w:p w14:paraId="52F51789" w14:textId="77777777" w:rsidR="001941E0" w:rsidRPr="00206CA1" w:rsidRDefault="001941E0" w:rsidP="001941E0">
            <w:pPr>
              <w:tabs>
                <w:tab w:val="decimal" w:pos="911"/>
              </w:tabs>
              <w:ind w:left="-79" w:right="-79"/>
              <w:rPr>
                <w:b/>
                <w:bCs/>
                <w:szCs w:val="22"/>
              </w:rPr>
            </w:pPr>
          </w:p>
        </w:tc>
        <w:tc>
          <w:tcPr>
            <w:tcW w:w="1260" w:type="dxa"/>
            <w:tcBorders>
              <w:top w:val="single" w:sz="4" w:space="0" w:color="auto"/>
            </w:tcBorders>
          </w:tcPr>
          <w:p w14:paraId="1F94C903" w14:textId="77777777" w:rsidR="001941E0" w:rsidRPr="00206CA1" w:rsidRDefault="001941E0" w:rsidP="001941E0">
            <w:pPr>
              <w:tabs>
                <w:tab w:val="decimal" w:pos="911"/>
              </w:tabs>
              <w:ind w:left="-79" w:right="-79"/>
              <w:rPr>
                <w:b/>
                <w:bCs/>
                <w:szCs w:val="22"/>
              </w:rPr>
            </w:pPr>
          </w:p>
        </w:tc>
        <w:tc>
          <w:tcPr>
            <w:tcW w:w="270" w:type="dxa"/>
          </w:tcPr>
          <w:p w14:paraId="29F038FB" w14:textId="77777777" w:rsidR="001941E0" w:rsidRPr="00206CA1" w:rsidRDefault="001941E0" w:rsidP="001941E0">
            <w:pPr>
              <w:tabs>
                <w:tab w:val="decimal" w:pos="911"/>
              </w:tabs>
              <w:ind w:left="-79" w:right="-79"/>
              <w:rPr>
                <w:b/>
                <w:bCs/>
                <w:szCs w:val="22"/>
              </w:rPr>
            </w:pPr>
          </w:p>
        </w:tc>
        <w:tc>
          <w:tcPr>
            <w:tcW w:w="1260" w:type="dxa"/>
            <w:tcBorders>
              <w:top w:val="single" w:sz="4" w:space="0" w:color="auto"/>
            </w:tcBorders>
          </w:tcPr>
          <w:p w14:paraId="7FC6B432" w14:textId="77777777" w:rsidR="001941E0" w:rsidRPr="00206CA1" w:rsidRDefault="001941E0" w:rsidP="001941E0">
            <w:pPr>
              <w:tabs>
                <w:tab w:val="decimal" w:pos="911"/>
              </w:tabs>
              <w:ind w:left="-79" w:right="-79"/>
              <w:rPr>
                <w:b/>
                <w:bCs/>
                <w:szCs w:val="22"/>
              </w:rPr>
            </w:pPr>
          </w:p>
        </w:tc>
      </w:tr>
      <w:tr w:rsidR="001941E0" w:rsidRPr="00206CA1" w14:paraId="27D8B102" w14:textId="77777777">
        <w:trPr>
          <w:trHeight w:val="272"/>
        </w:trPr>
        <w:tc>
          <w:tcPr>
            <w:tcW w:w="3690" w:type="dxa"/>
          </w:tcPr>
          <w:p w14:paraId="4CC671BA" w14:textId="77777777" w:rsidR="001941E0" w:rsidRPr="00206CA1" w:rsidRDefault="001941E0" w:rsidP="001941E0">
            <w:pPr>
              <w:spacing w:line="240" w:lineRule="atLeast"/>
              <w:rPr>
                <w:b/>
                <w:bCs/>
                <w:szCs w:val="22"/>
              </w:rPr>
            </w:pPr>
            <w:r w:rsidRPr="00206CA1">
              <w:rPr>
                <w:b/>
                <w:bCs/>
                <w:szCs w:val="22"/>
              </w:rPr>
              <w:t>Net</w:t>
            </w:r>
          </w:p>
        </w:tc>
        <w:tc>
          <w:tcPr>
            <w:tcW w:w="1260" w:type="dxa"/>
            <w:tcBorders>
              <w:bottom w:val="double" w:sz="4" w:space="0" w:color="auto"/>
            </w:tcBorders>
          </w:tcPr>
          <w:p w14:paraId="7405CE20" w14:textId="52A359EC" w:rsidR="001941E0" w:rsidRPr="00206CA1" w:rsidRDefault="001941E0" w:rsidP="003B6E0D">
            <w:pPr>
              <w:ind w:right="-84"/>
              <w:jc w:val="right"/>
              <w:rPr>
                <w:b/>
                <w:bCs/>
                <w:szCs w:val="22"/>
              </w:rPr>
            </w:pPr>
            <w:r w:rsidRPr="00EA5EA8">
              <w:rPr>
                <w:b/>
                <w:bCs/>
                <w:szCs w:val="22"/>
              </w:rPr>
              <w:t>(</w:t>
            </w:r>
            <w:r w:rsidRPr="00EA5EA8">
              <w:rPr>
                <w:b/>
                <w:bCs/>
                <w:szCs w:val="22"/>
                <w:lang w:val="en-US"/>
              </w:rPr>
              <w:t>161</w:t>
            </w:r>
            <w:r w:rsidRPr="00EA5EA8">
              <w:rPr>
                <w:b/>
                <w:bCs/>
                <w:szCs w:val="22"/>
              </w:rPr>
              <w:t>)</w:t>
            </w:r>
          </w:p>
        </w:tc>
        <w:tc>
          <w:tcPr>
            <w:tcW w:w="183" w:type="dxa"/>
          </w:tcPr>
          <w:p w14:paraId="1DC18E80" w14:textId="77777777" w:rsidR="001941E0" w:rsidRPr="00206CA1" w:rsidRDefault="001941E0" w:rsidP="001941E0">
            <w:pPr>
              <w:tabs>
                <w:tab w:val="decimal" w:pos="911"/>
              </w:tabs>
              <w:rPr>
                <w:b/>
                <w:bCs/>
                <w:szCs w:val="22"/>
              </w:rPr>
            </w:pPr>
          </w:p>
        </w:tc>
        <w:tc>
          <w:tcPr>
            <w:tcW w:w="1257" w:type="dxa"/>
            <w:tcBorders>
              <w:bottom w:val="double" w:sz="4" w:space="0" w:color="auto"/>
            </w:tcBorders>
          </w:tcPr>
          <w:p w14:paraId="25847521" w14:textId="08AF3395" w:rsidR="001941E0" w:rsidRPr="00206CA1" w:rsidRDefault="001941E0" w:rsidP="0081278A">
            <w:pPr>
              <w:jc w:val="right"/>
              <w:rPr>
                <w:b/>
                <w:bCs/>
                <w:szCs w:val="22"/>
              </w:rPr>
            </w:pPr>
            <w:r w:rsidRPr="00EA5EA8">
              <w:rPr>
                <w:b/>
                <w:bCs/>
              </w:rPr>
              <w:t>503</w:t>
            </w:r>
          </w:p>
        </w:tc>
        <w:tc>
          <w:tcPr>
            <w:tcW w:w="270" w:type="dxa"/>
          </w:tcPr>
          <w:p w14:paraId="658E4868" w14:textId="77777777" w:rsidR="001941E0" w:rsidRPr="00206CA1" w:rsidRDefault="001941E0" w:rsidP="001941E0">
            <w:pPr>
              <w:ind w:right="-44"/>
              <w:jc w:val="right"/>
              <w:rPr>
                <w:b/>
                <w:bCs/>
                <w:szCs w:val="22"/>
              </w:rPr>
            </w:pPr>
          </w:p>
        </w:tc>
        <w:tc>
          <w:tcPr>
            <w:tcW w:w="1260" w:type="dxa"/>
            <w:tcBorders>
              <w:bottom w:val="double" w:sz="4" w:space="0" w:color="auto"/>
            </w:tcBorders>
          </w:tcPr>
          <w:p w14:paraId="1E7C9A52" w14:textId="6211F6FC" w:rsidR="001941E0" w:rsidRPr="001941E0" w:rsidRDefault="001941E0" w:rsidP="003B6E0D">
            <w:pPr>
              <w:tabs>
                <w:tab w:val="left" w:pos="732"/>
              </w:tabs>
              <w:ind w:right="-78"/>
              <w:jc w:val="right"/>
              <w:rPr>
                <w:b/>
                <w:bCs/>
                <w:szCs w:val="22"/>
                <w:lang w:bidi="th-TH"/>
              </w:rPr>
            </w:pPr>
            <w:r w:rsidRPr="001941E0">
              <w:rPr>
                <w:b/>
                <w:bCs/>
                <w:szCs w:val="22"/>
                <w:lang w:bidi="th-TH"/>
              </w:rPr>
              <w:t xml:space="preserve">  (249)</w:t>
            </w:r>
          </w:p>
        </w:tc>
        <w:tc>
          <w:tcPr>
            <w:tcW w:w="270" w:type="dxa"/>
          </w:tcPr>
          <w:p w14:paraId="2D38FBC8" w14:textId="77777777" w:rsidR="001941E0" w:rsidRPr="00206CA1" w:rsidRDefault="001941E0" w:rsidP="001941E0">
            <w:pPr>
              <w:ind w:right="-44"/>
              <w:jc w:val="right"/>
              <w:rPr>
                <w:b/>
                <w:bCs/>
                <w:szCs w:val="22"/>
              </w:rPr>
            </w:pPr>
          </w:p>
        </w:tc>
        <w:tc>
          <w:tcPr>
            <w:tcW w:w="1260" w:type="dxa"/>
            <w:tcBorders>
              <w:bottom w:val="double" w:sz="4" w:space="0" w:color="auto"/>
            </w:tcBorders>
          </w:tcPr>
          <w:p w14:paraId="7E1FDFC6" w14:textId="5172BDDD" w:rsidR="001941E0" w:rsidRPr="001941E0" w:rsidRDefault="001941E0" w:rsidP="001941E0">
            <w:pPr>
              <w:jc w:val="right"/>
              <w:rPr>
                <w:b/>
                <w:bCs/>
              </w:rPr>
            </w:pPr>
            <w:r w:rsidRPr="001941E0">
              <w:rPr>
                <w:b/>
                <w:bCs/>
              </w:rPr>
              <w:t>93</w:t>
            </w:r>
          </w:p>
        </w:tc>
      </w:tr>
    </w:tbl>
    <w:p w14:paraId="5D87EFE1" w14:textId="77777777" w:rsidR="00C67645" w:rsidRPr="00206CA1" w:rsidRDefault="00C67645" w:rsidP="006F4010">
      <w:pPr>
        <w:pStyle w:val="index"/>
        <w:numPr>
          <w:ilvl w:val="0"/>
          <w:numId w:val="0"/>
        </w:numPr>
        <w:tabs>
          <w:tab w:val="left" w:pos="540"/>
        </w:tabs>
        <w:rPr>
          <w:b/>
          <w:bCs/>
          <w:szCs w:val="22"/>
        </w:rPr>
      </w:pPr>
    </w:p>
    <w:tbl>
      <w:tblPr>
        <w:tblW w:w="9450" w:type="dxa"/>
        <w:tblInd w:w="450" w:type="dxa"/>
        <w:tblLayout w:type="fixed"/>
        <w:tblCellMar>
          <w:left w:w="79" w:type="dxa"/>
          <w:right w:w="79" w:type="dxa"/>
        </w:tblCellMar>
        <w:tblLook w:val="04A0" w:firstRow="1" w:lastRow="0" w:firstColumn="1" w:lastColumn="0" w:noHBand="0" w:noVBand="1"/>
      </w:tblPr>
      <w:tblGrid>
        <w:gridCol w:w="4140"/>
        <w:gridCol w:w="1170"/>
        <w:gridCol w:w="180"/>
        <w:gridCol w:w="1170"/>
        <w:gridCol w:w="180"/>
        <w:gridCol w:w="1170"/>
        <w:gridCol w:w="180"/>
        <w:gridCol w:w="1260"/>
      </w:tblGrid>
      <w:tr w:rsidR="00B74B75" w:rsidRPr="00206CA1" w14:paraId="47A1CFE3" w14:textId="77777777" w:rsidTr="00033AE2">
        <w:trPr>
          <w:cantSplit/>
          <w:tblHeader/>
        </w:trPr>
        <w:tc>
          <w:tcPr>
            <w:tcW w:w="4140" w:type="dxa"/>
          </w:tcPr>
          <w:p w14:paraId="38E8F1EA" w14:textId="77777777" w:rsidR="00B74B75" w:rsidRPr="00206CA1" w:rsidRDefault="00FA7B53" w:rsidP="002D41B7">
            <w:pPr>
              <w:spacing w:line="240" w:lineRule="atLeast"/>
              <w:rPr>
                <w:b/>
                <w:bCs/>
                <w:i/>
                <w:iCs/>
                <w:szCs w:val="22"/>
              </w:rPr>
            </w:pPr>
            <w:r w:rsidRPr="00206CA1">
              <w:rPr>
                <w:b/>
                <w:bCs/>
                <w:i/>
                <w:iCs/>
                <w:szCs w:val="22"/>
              </w:rPr>
              <w:t>Unrecognised deferred tax assets</w:t>
            </w:r>
          </w:p>
        </w:tc>
        <w:tc>
          <w:tcPr>
            <w:tcW w:w="2520" w:type="dxa"/>
            <w:gridSpan w:val="3"/>
            <w:hideMark/>
          </w:tcPr>
          <w:p w14:paraId="5B956A0F" w14:textId="77777777" w:rsidR="00B74B75" w:rsidRPr="00206CA1" w:rsidRDefault="00B74B75" w:rsidP="002D41B7">
            <w:pPr>
              <w:pStyle w:val="acctmergecolhdg"/>
              <w:spacing w:line="240" w:lineRule="atLeast"/>
              <w:rPr>
                <w:szCs w:val="22"/>
              </w:rPr>
            </w:pPr>
            <w:r w:rsidRPr="00206CA1">
              <w:rPr>
                <w:szCs w:val="22"/>
              </w:rPr>
              <w:t xml:space="preserve">Consolidated </w:t>
            </w:r>
          </w:p>
          <w:p w14:paraId="0E12A94E" w14:textId="77777777" w:rsidR="00B74B75" w:rsidRPr="00206CA1" w:rsidRDefault="00B74B75" w:rsidP="002D41B7">
            <w:pPr>
              <w:pStyle w:val="acctmergecolhdg"/>
              <w:spacing w:line="240" w:lineRule="atLeast"/>
              <w:rPr>
                <w:szCs w:val="22"/>
              </w:rPr>
            </w:pPr>
            <w:r w:rsidRPr="00206CA1">
              <w:rPr>
                <w:szCs w:val="22"/>
              </w:rPr>
              <w:t>financial statements</w:t>
            </w:r>
          </w:p>
        </w:tc>
        <w:tc>
          <w:tcPr>
            <w:tcW w:w="180" w:type="dxa"/>
          </w:tcPr>
          <w:p w14:paraId="7CF5BF5E" w14:textId="77777777" w:rsidR="00B74B75" w:rsidRPr="00206CA1" w:rsidRDefault="00B74B75" w:rsidP="002D41B7">
            <w:pPr>
              <w:pStyle w:val="acctmergecolhdg"/>
              <w:spacing w:line="240" w:lineRule="atLeast"/>
              <w:rPr>
                <w:szCs w:val="22"/>
              </w:rPr>
            </w:pPr>
          </w:p>
          <w:p w14:paraId="7ABB7587" w14:textId="77777777" w:rsidR="00B74B75" w:rsidRPr="00206CA1" w:rsidRDefault="00B74B75" w:rsidP="00FA7B53">
            <w:pPr>
              <w:pStyle w:val="acctmergecolhdg"/>
              <w:spacing w:line="240" w:lineRule="atLeast"/>
              <w:jc w:val="left"/>
              <w:rPr>
                <w:szCs w:val="22"/>
              </w:rPr>
            </w:pPr>
          </w:p>
        </w:tc>
        <w:tc>
          <w:tcPr>
            <w:tcW w:w="2610" w:type="dxa"/>
            <w:gridSpan w:val="3"/>
            <w:hideMark/>
          </w:tcPr>
          <w:p w14:paraId="0498A9F7" w14:textId="77777777" w:rsidR="00B74B75" w:rsidRPr="00206CA1" w:rsidRDefault="00B74B75" w:rsidP="002D41B7">
            <w:pPr>
              <w:pStyle w:val="acctmergecolhdg"/>
              <w:spacing w:line="240" w:lineRule="atLeast"/>
              <w:rPr>
                <w:szCs w:val="22"/>
              </w:rPr>
            </w:pPr>
            <w:r w:rsidRPr="00206CA1">
              <w:rPr>
                <w:szCs w:val="22"/>
              </w:rPr>
              <w:t xml:space="preserve">Separate </w:t>
            </w:r>
          </w:p>
          <w:p w14:paraId="6FBD2E30" w14:textId="77777777" w:rsidR="00B74B75" w:rsidRPr="00206CA1" w:rsidRDefault="00B74B75" w:rsidP="002D41B7">
            <w:pPr>
              <w:pStyle w:val="acctmergecolhdg"/>
              <w:spacing w:line="240" w:lineRule="atLeast"/>
              <w:rPr>
                <w:szCs w:val="22"/>
              </w:rPr>
            </w:pPr>
            <w:r w:rsidRPr="00206CA1">
              <w:rPr>
                <w:szCs w:val="22"/>
              </w:rPr>
              <w:t>financial statements</w:t>
            </w:r>
          </w:p>
        </w:tc>
      </w:tr>
      <w:tr w:rsidR="00F47527" w:rsidRPr="00206CA1" w14:paraId="464F68A5" w14:textId="77777777" w:rsidTr="00033AE2">
        <w:trPr>
          <w:cantSplit/>
          <w:tblHeader/>
        </w:trPr>
        <w:tc>
          <w:tcPr>
            <w:tcW w:w="4140" w:type="dxa"/>
          </w:tcPr>
          <w:p w14:paraId="25B11966" w14:textId="77777777" w:rsidR="00F47527" w:rsidRPr="00206CA1" w:rsidRDefault="00F47527" w:rsidP="00F47527">
            <w:pPr>
              <w:pStyle w:val="acctfourfigures"/>
              <w:spacing w:line="240" w:lineRule="atLeast"/>
              <w:jc w:val="center"/>
              <w:rPr>
                <w:szCs w:val="22"/>
              </w:rPr>
            </w:pPr>
          </w:p>
        </w:tc>
        <w:tc>
          <w:tcPr>
            <w:tcW w:w="1170" w:type="dxa"/>
            <w:shd w:val="clear" w:color="auto" w:fill="auto"/>
          </w:tcPr>
          <w:p w14:paraId="1628210B" w14:textId="482BF454" w:rsidR="00F47527" w:rsidRPr="00206CA1" w:rsidRDefault="00F47527" w:rsidP="00F47527">
            <w:pPr>
              <w:pStyle w:val="acctmergecolhdg"/>
              <w:spacing w:line="240" w:lineRule="auto"/>
              <w:ind w:left="-79" w:right="-79"/>
              <w:rPr>
                <w:b w:val="0"/>
                <w:bCs/>
                <w:szCs w:val="22"/>
              </w:rPr>
            </w:pPr>
            <w:r w:rsidRPr="00206CA1">
              <w:rPr>
                <w:b w:val="0"/>
                <w:bCs/>
                <w:szCs w:val="22"/>
              </w:rPr>
              <w:t>202</w:t>
            </w:r>
            <w:r w:rsidR="00085469">
              <w:rPr>
                <w:b w:val="0"/>
                <w:bCs/>
                <w:szCs w:val="22"/>
              </w:rPr>
              <w:t>4</w:t>
            </w:r>
          </w:p>
        </w:tc>
        <w:tc>
          <w:tcPr>
            <w:tcW w:w="180" w:type="dxa"/>
            <w:shd w:val="clear" w:color="auto" w:fill="auto"/>
          </w:tcPr>
          <w:p w14:paraId="1C88654F" w14:textId="77777777" w:rsidR="00F47527" w:rsidRPr="00206CA1" w:rsidRDefault="00F47527" w:rsidP="00F47527">
            <w:pPr>
              <w:pStyle w:val="acctmergecolhdg"/>
              <w:spacing w:line="240" w:lineRule="auto"/>
              <w:rPr>
                <w:b w:val="0"/>
                <w:bCs/>
                <w:szCs w:val="22"/>
              </w:rPr>
            </w:pPr>
          </w:p>
        </w:tc>
        <w:tc>
          <w:tcPr>
            <w:tcW w:w="1170" w:type="dxa"/>
            <w:shd w:val="clear" w:color="auto" w:fill="auto"/>
          </w:tcPr>
          <w:p w14:paraId="37A35806" w14:textId="373CC3A6" w:rsidR="00F47527" w:rsidRPr="00206CA1" w:rsidRDefault="00F47527" w:rsidP="00F47527">
            <w:pPr>
              <w:pStyle w:val="acctmergecolhdg"/>
              <w:spacing w:line="240" w:lineRule="auto"/>
              <w:rPr>
                <w:b w:val="0"/>
                <w:bCs/>
                <w:szCs w:val="22"/>
              </w:rPr>
            </w:pPr>
            <w:r w:rsidRPr="00206CA1">
              <w:rPr>
                <w:b w:val="0"/>
                <w:bCs/>
                <w:szCs w:val="22"/>
              </w:rPr>
              <w:t>202</w:t>
            </w:r>
            <w:r w:rsidR="00085469">
              <w:rPr>
                <w:b w:val="0"/>
                <w:bCs/>
                <w:szCs w:val="22"/>
              </w:rPr>
              <w:t>3</w:t>
            </w:r>
          </w:p>
        </w:tc>
        <w:tc>
          <w:tcPr>
            <w:tcW w:w="180" w:type="dxa"/>
            <w:shd w:val="clear" w:color="auto" w:fill="auto"/>
          </w:tcPr>
          <w:p w14:paraId="1074AD3B" w14:textId="77777777" w:rsidR="00F47527" w:rsidRPr="00206CA1" w:rsidRDefault="00F47527" w:rsidP="00F47527">
            <w:pPr>
              <w:pStyle w:val="acctmergecolhdg"/>
              <w:spacing w:line="240" w:lineRule="auto"/>
              <w:rPr>
                <w:b w:val="0"/>
                <w:bCs/>
                <w:szCs w:val="22"/>
              </w:rPr>
            </w:pPr>
          </w:p>
        </w:tc>
        <w:tc>
          <w:tcPr>
            <w:tcW w:w="1170" w:type="dxa"/>
            <w:shd w:val="clear" w:color="auto" w:fill="auto"/>
          </w:tcPr>
          <w:p w14:paraId="67267C1C" w14:textId="5AE22384" w:rsidR="00F47527" w:rsidRPr="00206CA1" w:rsidRDefault="00F47527" w:rsidP="00F47527">
            <w:pPr>
              <w:pStyle w:val="acctmergecolhdg"/>
              <w:spacing w:line="240" w:lineRule="auto"/>
              <w:ind w:left="-79" w:right="-79"/>
              <w:rPr>
                <w:b w:val="0"/>
                <w:bCs/>
                <w:szCs w:val="22"/>
              </w:rPr>
            </w:pPr>
            <w:r w:rsidRPr="00206CA1">
              <w:rPr>
                <w:b w:val="0"/>
                <w:bCs/>
                <w:szCs w:val="22"/>
              </w:rPr>
              <w:t>202</w:t>
            </w:r>
            <w:r w:rsidR="00085469">
              <w:rPr>
                <w:b w:val="0"/>
                <w:bCs/>
                <w:szCs w:val="22"/>
              </w:rPr>
              <w:t>4</w:t>
            </w:r>
          </w:p>
        </w:tc>
        <w:tc>
          <w:tcPr>
            <w:tcW w:w="180" w:type="dxa"/>
            <w:shd w:val="clear" w:color="auto" w:fill="auto"/>
          </w:tcPr>
          <w:p w14:paraId="4A74298B" w14:textId="77777777" w:rsidR="00F47527" w:rsidRPr="00206CA1" w:rsidRDefault="00F47527" w:rsidP="00F47527">
            <w:pPr>
              <w:pStyle w:val="acctmergecolhdg"/>
              <w:spacing w:line="240" w:lineRule="auto"/>
              <w:rPr>
                <w:b w:val="0"/>
                <w:bCs/>
                <w:szCs w:val="22"/>
              </w:rPr>
            </w:pPr>
          </w:p>
        </w:tc>
        <w:tc>
          <w:tcPr>
            <w:tcW w:w="1260" w:type="dxa"/>
            <w:shd w:val="clear" w:color="auto" w:fill="auto"/>
          </w:tcPr>
          <w:p w14:paraId="656A9E7F" w14:textId="3A9AF20E" w:rsidR="00F47527" w:rsidRPr="00206CA1" w:rsidRDefault="00F47527" w:rsidP="00F47527">
            <w:pPr>
              <w:pStyle w:val="acctmergecolhdg"/>
              <w:spacing w:line="240" w:lineRule="auto"/>
              <w:rPr>
                <w:b w:val="0"/>
                <w:bCs/>
                <w:szCs w:val="22"/>
              </w:rPr>
            </w:pPr>
            <w:r w:rsidRPr="00206CA1">
              <w:rPr>
                <w:b w:val="0"/>
                <w:bCs/>
                <w:szCs w:val="22"/>
              </w:rPr>
              <w:t>202</w:t>
            </w:r>
            <w:r w:rsidR="00085469">
              <w:rPr>
                <w:b w:val="0"/>
                <w:bCs/>
                <w:szCs w:val="22"/>
              </w:rPr>
              <w:t>3</w:t>
            </w:r>
          </w:p>
        </w:tc>
      </w:tr>
      <w:tr w:rsidR="00AA14DD" w:rsidRPr="00206CA1" w14:paraId="4EFB8BF7" w14:textId="77777777" w:rsidTr="00033AE2">
        <w:trPr>
          <w:cantSplit/>
        </w:trPr>
        <w:tc>
          <w:tcPr>
            <w:tcW w:w="4140" w:type="dxa"/>
          </w:tcPr>
          <w:p w14:paraId="6F6E5B1A" w14:textId="77777777" w:rsidR="00AA14DD" w:rsidRPr="00206CA1" w:rsidRDefault="00AA14DD" w:rsidP="00AA14DD">
            <w:pPr>
              <w:spacing w:line="240" w:lineRule="atLeast"/>
              <w:rPr>
                <w:b/>
                <w:bCs/>
                <w:i/>
                <w:iCs/>
                <w:szCs w:val="22"/>
              </w:rPr>
            </w:pPr>
          </w:p>
        </w:tc>
        <w:tc>
          <w:tcPr>
            <w:tcW w:w="5310" w:type="dxa"/>
            <w:gridSpan w:val="7"/>
            <w:hideMark/>
          </w:tcPr>
          <w:p w14:paraId="77A9FA7D" w14:textId="77777777" w:rsidR="00AA14DD" w:rsidRPr="00206CA1" w:rsidRDefault="00AA14DD" w:rsidP="00AA14DD">
            <w:pPr>
              <w:pStyle w:val="acctfourfigures"/>
              <w:spacing w:line="240" w:lineRule="atLeast"/>
              <w:jc w:val="center"/>
              <w:rPr>
                <w:i/>
                <w:iCs/>
                <w:szCs w:val="22"/>
              </w:rPr>
            </w:pPr>
            <w:r w:rsidRPr="00206CA1">
              <w:rPr>
                <w:i/>
                <w:iCs/>
                <w:szCs w:val="22"/>
              </w:rPr>
              <w:t>(in thousand Baht)</w:t>
            </w:r>
          </w:p>
        </w:tc>
      </w:tr>
      <w:tr w:rsidR="00AA14DD" w:rsidRPr="00206CA1" w14:paraId="624C55F3" w14:textId="77777777" w:rsidTr="00033AE2">
        <w:trPr>
          <w:cantSplit/>
        </w:trPr>
        <w:tc>
          <w:tcPr>
            <w:tcW w:w="4140" w:type="dxa"/>
            <w:hideMark/>
          </w:tcPr>
          <w:p w14:paraId="233554A1" w14:textId="53C552E9" w:rsidR="00AA14DD" w:rsidRPr="00206CA1" w:rsidRDefault="00AA14DD" w:rsidP="00AA14DD">
            <w:pPr>
              <w:spacing w:line="240" w:lineRule="atLeast"/>
              <w:rPr>
                <w:szCs w:val="22"/>
              </w:rPr>
            </w:pPr>
            <w:r w:rsidRPr="00206CA1">
              <w:rPr>
                <w:szCs w:val="22"/>
              </w:rPr>
              <w:t>Tax losses</w:t>
            </w:r>
            <w:r w:rsidR="00830061" w:rsidRPr="00206CA1">
              <w:rPr>
                <w:szCs w:val="22"/>
              </w:rPr>
              <w:t xml:space="preserve"> carried forward</w:t>
            </w:r>
          </w:p>
        </w:tc>
        <w:tc>
          <w:tcPr>
            <w:tcW w:w="1170" w:type="dxa"/>
            <w:tcBorders>
              <w:top w:val="nil"/>
              <w:left w:val="nil"/>
              <w:right w:val="nil"/>
            </w:tcBorders>
          </w:tcPr>
          <w:p w14:paraId="4FFC6C6B" w14:textId="6222B7C9" w:rsidR="00AA14DD" w:rsidRPr="00206CA1" w:rsidRDefault="005428B9" w:rsidP="00054B5D">
            <w:pPr>
              <w:tabs>
                <w:tab w:val="decimal" w:pos="1016"/>
              </w:tabs>
              <w:rPr>
                <w:rFonts w:cstheme="minorBidi"/>
                <w:szCs w:val="28"/>
                <w:lang w:val="en-US" w:bidi="th-TH"/>
              </w:rPr>
            </w:pPr>
            <w:r>
              <w:rPr>
                <w:rFonts w:cstheme="minorBidi"/>
                <w:szCs w:val="28"/>
                <w:lang w:val="en-US" w:bidi="th-TH"/>
              </w:rPr>
              <w:t>261,</w:t>
            </w:r>
            <w:r w:rsidR="00091D57">
              <w:rPr>
                <w:rFonts w:cstheme="minorBidi"/>
                <w:szCs w:val="28"/>
                <w:lang w:val="en-US" w:bidi="th-TH"/>
              </w:rPr>
              <w:t>293</w:t>
            </w:r>
          </w:p>
        </w:tc>
        <w:tc>
          <w:tcPr>
            <w:tcW w:w="180" w:type="dxa"/>
          </w:tcPr>
          <w:p w14:paraId="21D82D19" w14:textId="77777777" w:rsidR="00AA14DD" w:rsidRPr="00206CA1" w:rsidRDefault="00AA14DD" w:rsidP="00AA14DD">
            <w:pPr>
              <w:pStyle w:val="acctfourfigures"/>
              <w:spacing w:line="240" w:lineRule="atLeast"/>
              <w:jc w:val="right"/>
              <w:rPr>
                <w:szCs w:val="22"/>
              </w:rPr>
            </w:pPr>
          </w:p>
        </w:tc>
        <w:tc>
          <w:tcPr>
            <w:tcW w:w="1170" w:type="dxa"/>
            <w:tcBorders>
              <w:top w:val="nil"/>
              <w:left w:val="nil"/>
              <w:right w:val="nil"/>
            </w:tcBorders>
            <w:hideMark/>
          </w:tcPr>
          <w:p w14:paraId="7D46E4F4" w14:textId="07F83AC2" w:rsidR="00AA14DD" w:rsidRPr="00206CA1" w:rsidRDefault="00085469" w:rsidP="00054B5D">
            <w:pPr>
              <w:tabs>
                <w:tab w:val="decimal" w:pos="1002"/>
              </w:tabs>
              <w:rPr>
                <w:szCs w:val="22"/>
              </w:rPr>
            </w:pPr>
            <w:r w:rsidRPr="00206CA1">
              <w:rPr>
                <w:rFonts w:cstheme="minorBidi"/>
                <w:szCs w:val="28"/>
                <w:lang w:val="en-US" w:bidi="th-TH"/>
              </w:rPr>
              <w:t>23</w:t>
            </w:r>
            <w:r>
              <w:rPr>
                <w:rFonts w:cstheme="minorBidi"/>
                <w:szCs w:val="28"/>
                <w:lang w:val="en-US" w:bidi="th-TH"/>
              </w:rPr>
              <w:t>4,428</w:t>
            </w:r>
          </w:p>
        </w:tc>
        <w:tc>
          <w:tcPr>
            <w:tcW w:w="180" w:type="dxa"/>
          </w:tcPr>
          <w:p w14:paraId="23CA72C8" w14:textId="77777777" w:rsidR="00AA14DD" w:rsidRPr="00206CA1" w:rsidRDefault="00AA14DD" w:rsidP="00AA14DD">
            <w:pPr>
              <w:pStyle w:val="acctfourfigures"/>
              <w:spacing w:line="240" w:lineRule="atLeast"/>
              <w:jc w:val="right"/>
              <w:rPr>
                <w:szCs w:val="22"/>
              </w:rPr>
            </w:pPr>
          </w:p>
        </w:tc>
        <w:tc>
          <w:tcPr>
            <w:tcW w:w="1170" w:type="dxa"/>
            <w:tcBorders>
              <w:top w:val="nil"/>
              <w:left w:val="nil"/>
              <w:right w:val="nil"/>
            </w:tcBorders>
          </w:tcPr>
          <w:p w14:paraId="28A22C2A" w14:textId="0ADC5ECC" w:rsidR="00AA14DD" w:rsidRPr="00206CA1" w:rsidRDefault="00801DDA" w:rsidP="00054B5D">
            <w:pPr>
              <w:pStyle w:val="acctfourfigures"/>
              <w:tabs>
                <w:tab w:val="clear" w:pos="765"/>
                <w:tab w:val="decimal" w:pos="1015"/>
              </w:tabs>
              <w:spacing w:line="240" w:lineRule="atLeast"/>
              <w:jc w:val="center"/>
              <w:rPr>
                <w:szCs w:val="22"/>
              </w:rPr>
            </w:pPr>
            <w:r>
              <w:rPr>
                <w:szCs w:val="22"/>
              </w:rPr>
              <w:t>73,452</w:t>
            </w:r>
          </w:p>
        </w:tc>
        <w:tc>
          <w:tcPr>
            <w:tcW w:w="180" w:type="dxa"/>
          </w:tcPr>
          <w:p w14:paraId="70850200" w14:textId="77777777" w:rsidR="00AA14DD" w:rsidRPr="00206CA1" w:rsidRDefault="00AA14DD" w:rsidP="00AA14DD">
            <w:pPr>
              <w:pStyle w:val="acctfourfigures"/>
              <w:spacing w:line="240" w:lineRule="atLeast"/>
              <w:jc w:val="right"/>
              <w:rPr>
                <w:szCs w:val="22"/>
              </w:rPr>
            </w:pPr>
          </w:p>
        </w:tc>
        <w:tc>
          <w:tcPr>
            <w:tcW w:w="1260" w:type="dxa"/>
            <w:tcBorders>
              <w:top w:val="nil"/>
              <w:left w:val="nil"/>
              <w:right w:val="nil"/>
            </w:tcBorders>
            <w:hideMark/>
          </w:tcPr>
          <w:p w14:paraId="39AAA36D" w14:textId="1A450882" w:rsidR="00AA14DD" w:rsidRPr="00206CA1" w:rsidRDefault="00085469" w:rsidP="00054B5D">
            <w:pPr>
              <w:pStyle w:val="acctfourfigures"/>
              <w:tabs>
                <w:tab w:val="clear" w:pos="765"/>
                <w:tab w:val="decimal" w:pos="1005"/>
              </w:tabs>
              <w:spacing w:line="240" w:lineRule="atLeast"/>
              <w:jc w:val="center"/>
              <w:rPr>
                <w:szCs w:val="22"/>
              </w:rPr>
            </w:pPr>
            <w:r w:rsidRPr="00206CA1">
              <w:rPr>
                <w:szCs w:val="22"/>
              </w:rPr>
              <w:t>71,933</w:t>
            </w:r>
          </w:p>
        </w:tc>
      </w:tr>
    </w:tbl>
    <w:p w14:paraId="258A44D0" w14:textId="77777777" w:rsidR="00B74B75" w:rsidRPr="00206CA1" w:rsidRDefault="00B74B75" w:rsidP="007400AF">
      <w:pPr>
        <w:pStyle w:val="index"/>
        <w:numPr>
          <w:ilvl w:val="0"/>
          <w:numId w:val="0"/>
        </w:numPr>
        <w:tabs>
          <w:tab w:val="left" w:pos="540"/>
        </w:tabs>
        <w:ind w:left="-27"/>
        <w:rPr>
          <w:b/>
          <w:bCs/>
          <w:szCs w:val="22"/>
        </w:rPr>
      </w:pPr>
    </w:p>
    <w:p w14:paraId="447EAADE" w14:textId="21CE1504" w:rsidR="00B74B75" w:rsidRPr="00206CA1" w:rsidRDefault="00B74B75" w:rsidP="007C3DC6">
      <w:pPr>
        <w:spacing w:line="240" w:lineRule="atLeast"/>
        <w:ind w:left="540" w:right="18"/>
        <w:jc w:val="thaiDistribute"/>
        <w:rPr>
          <w:rFonts w:cstheme="minorBidi"/>
          <w:szCs w:val="28"/>
          <w:cs/>
          <w:lang w:bidi="th-TH"/>
        </w:rPr>
      </w:pPr>
      <w:r w:rsidRPr="00206CA1">
        <w:rPr>
          <w:szCs w:val="22"/>
        </w:rPr>
        <w:t xml:space="preserve">The tax losses expire during </w:t>
      </w:r>
      <w:r w:rsidR="00215F1F" w:rsidRPr="00206CA1">
        <w:rPr>
          <w:szCs w:val="22"/>
          <w:lang w:val="en-US"/>
        </w:rPr>
        <w:t>20</w:t>
      </w:r>
      <w:r w:rsidR="00BF1791" w:rsidRPr="00206CA1">
        <w:rPr>
          <w:szCs w:val="22"/>
        </w:rPr>
        <w:t>2</w:t>
      </w:r>
      <w:r w:rsidR="009D1CA6">
        <w:rPr>
          <w:szCs w:val="22"/>
        </w:rPr>
        <w:t>5</w:t>
      </w:r>
      <w:r w:rsidRPr="00206CA1">
        <w:rPr>
          <w:szCs w:val="22"/>
        </w:rPr>
        <w:t xml:space="preserve"> to </w:t>
      </w:r>
      <w:r w:rsidR="00215F1F" w:rsidRPr="00206CA1">
        <w:rPr>
          <w:szCs w:val="22"/>
          <w:lang w:val="en-US"/>
        </w:rPr>
        <w:t>202</w:t>
      </w:r>
      <w:r w:rsidR="003C16E4">
        <w:rPr>
          <w:szCs w:val="22"/>
        </w:rPr>
        <w:t>9</w:t>
      </w:r>
      <w:r w:rsidRPr="00206CA1">
        <w:rPr>
          <w:szCs w:val="22"/>
        </w:rPr>
        <w:t xml:space="preserve">. The deductible temporary differences do not expire under current tax legislation. Deferred tax assets have not been recognised in respect of these items because it is not probable that future taxable profit will be available against which </w:t>
      </w:r>
      <w:r w:rsidR="00DA41D3" w:rsidRPr="00206CA1">
        <w:rPr>
          <w:szCs w:val="22"/>
        </w:rPr>
        <w:t>the temporary differences can be utilised</w:t>
      </w:r>
      <w:r w:rsidRPr="00206CA1">
        <w:rPr>
          <w:szCs w:val="22"/>
        </w:rPr>
        <w:t xml:space="preserve">. </w:t>
      </w:r>
    </w:p>
    <w:p w14:paraId="31567556" w14:textId="77777777" w:rsidR="00BC04C5" w:rsidRPr="00206CA1" w:rsidRDefault="00BC04C5" w:rsidP="007400AF">
      <w:pPr>
        <w:pStyle w:val="index"/>
        <w:numPr>
          <w:ilvl w:val="0"/>
          <w:numId w:val="0"/>
        </w:numPr>
        <w:tabs>
          <w:tab w:val="left" w:pos="540"/>
        </w:tabs>
        <w:ind w:left="-27"/>
        <w:rPr>
          <w:b/>
          <w:bCs/>
          <w:szCs w:val="22"/>
        </w:rPr>
      </w:pPr>
    </w:p>
    <w:p w14:paraId="71B1EAF4" w14:textId="1F0F58D8" w:rsidR="00330DDC" w:rsidRPr="00206CA1" w:rsidRDefault="004506A3" w:rsidP="00573450">
      <w:pPr>
        <w:pStyle w:val="Heading1"/>
        <w:rPr>
          <w:bCs/>
          <w:szCs w:val="22"/>
        </w:rPr>
      </w:pPr>
      <w:r w:rsidRPr="00206CA1">
        <w:t>1</w:t>
      </w:r>
      <w:r w:rsidR="00C8283B">
        <w:t>9</w:t>
      </w:r>
      <w:r w:rsidR="007400AF" w:rsidRPr="00206CA1">
        <w:tab/>
      </w:r>
      <w:r w:rsidR="00330DDC" w:rsidRPr="00206CA1">
        <w:t>Basic earnings per shar</w:t>
      </w:r>
      <w:r w:rsidR="00330DDC" w:rsidRPr="00206CA1">
        <w:rPr>
          <w:bCs/>
          <w:szCs w:val="22"/>
        </w:rPr>
        <w:t>e</w:t>
      </w:r>
    </w:p>
    <w:p w14:paraId="518F8B46" w14:textId="77777777" w:rsidR="00330DDC" w:rsidRPr="00206CA1" w:rsidRDefault="00330DDC" w:rsidP="00563215">
      <w:pPr>
        <w:tabs>
          <w:tab w:val="left" w:pos="540"/>
        </w:tabs>
        <w:spacing w:line="240" w:lineRule="atLeast"/>
        <w:ind w:left="540"/>
        <w:jc w:val="both"/>
        <w:rPr>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4230"/>
        <w:gridCol w:w="1170"/>
        <w:gridCol w:w="180"/>
        <w:gridCol w:w="1170"/>
        <w:gridCol w:w="180"/>
        <w:gridCol w:w="1074"/>
        <w:gridCol w:w="186"/>
        <w:gridCol w:w="1170"/>
      </w:tblGrid>
      <w:tr w:rsidR="00563215" w:rsidRPr="00206CA1" w14:paraId="31403B82" w14:textId="77777777" w:rsidTr="00FA20CC">
        <w:trPr>
          <w:cantSplit/>
          <w:tblHeader/>
        </w:trPr>
        <w:tc>
          <w:tcPr>
            <w:tcW w:w="4230" w:type="dxa"/>
          </w:tcPr>
          <w:p w14:paraId="502D091F" w14:textId="77777777" w:rsidR="00563215" w:rsidRPr="00206CA1" w:rsidRDefault="00563215" w:rsidP="005D4591">
            <w:pPr>
              <w:spacing w:line="240" w:lineRule="atLeast"/>
              <w:rPr>
                <w:szCs w:val="22"/>
              </w:rPr>
            </w:pPr>
          </w:p>
        </w:tc>
        <w:tc>
          <w:tcPr>
            <w:tcW w:w="2520" w:type="dxa"/>
            <w:gridSpan w:val="3"/>
          </w:tcPr>
          <w:p w14:paraId="6AC3C12D" w14:textId="77777777" w:rsidR="00563215" w:rsidRPr="00206CA1" w:rsidRDefault="00563215" w:rsidP="005D4591">
            <w:pPr>
              <w:pStyle w:val="acctmergecolhdg"/>
              <w:spacing w:line="240" w:lineRule="atLeast"/>
              <w:rPr>
                <w:szCs w:val="22"/>
              </w:rPr>
            </w:pPr>
            <w:r w:rsidRPr="00206CA1">
              <w:rPr>
                <w:szCs w:val="22"/>
              </w:rPr>
              <w:t xml:space="preserve">Consolidated </w:t>
            </w:r>
          </w:p>
          <w:p w14:paraId="72D6D028" w14:textId="77777777" w:rsidR="00563215" w:rsidRPr="00206CA1" w:rsidRDefault="00563215" w:rsidP="005D4591">
            <w:pPr>
              <w:pStyle w:val="acctmergecolhdg"/>
              <w:spacing w:line="240" w:lineRule="atLeast"/>
              <w:rPr>
                <w:szCs w:val="22"/>
              </w:rPr>
            </w:pPr>
            <w:r w:rsidRPr="00206CA1">
              <w:rPr>
                <w:szCs w:val="22"/>
              </w:rPr>
              <w:t xml:space="preserve">financial statements </w:t>
            </w:r>
          </w:p>
        </w:tc>
        <w:tc>
          <w:tcPr>
            <w:tcW w:w="180" w:type="dxa"/>
          </w:tcPr>
          <w:p w14:paraId="35FC958E" w14:textId="77777777" w:rsidR="00563215" w:rsidRPr="00206CA1" w:rsidRDefault="00563215" w:rsidP="005D4591">
            <w:pPr>
              <w:pStyle w:val="acctmergecolhdg"/>
              <w:spacing w:line="240" w:lineRule="atLeast"/>
              <w:rPr>
                <w:szCs w:val="22"/>
              </w:rPr>
            </w:pPr>
          </w:p>
        </w:tc>
        <w:tc>
          <w:tcPr>
            <w:tcW w:w="2430" w:type="dxa"/>
            <w:gridSpan w:val="3"/>
          </w:tcPr>
          <w:p w14:paraId="3602285A" w14:textId="77777777" w:rsidR="00563215" w:rsidRPr="00206CA1" w:rsidRDefault="00563215" w:rsidP="005D4591">
            <w:pPr>
              <w:pStyle w:val="acctmergecolhdg"/>
              <w:spacing w:line="240" w:lineRule="atLeast"/>
              <w:rPr>
                <w:szCs w:val="22"/>
              </w:rPr>
            </w:pPr>
            <w:r w:rsidRPr="00206CA1">
              <w:rPr>
                <w:szCs w:val="22"/>
              </w:rPr>
              <w:t xml:space="preserve">Separate </w:t>
            </w:r>
          </w:p>
          <w:p w14:paraId="0BD2CE47" w14:textId="77777777" w:rsidR="00563215" w:rsidRPr="00206CA1" w:rsidRDefault="00563215" w:rsidP="005D4591">
            <w:pPr>
              <w:pStyle w:val="acctmergecolhdg"/>
              <w:spacing w:line="240" w:lineRule="atLeast"/>
              <w:rPr>
                <w:szCs w:val="22"/>
              </w:rPr>
            </w:pPr>
            <w:r w:rsidRPr="00206CA1">
              <w:rPr>
                <w:szCs w:val="22"/>
              </w:rPr>
              <w:t xml:space="preserve">financial statements </w:t>
            </w:r>
          </w:p>
        </w:tc>
      </w:tr>
      <w:tr w:rsidR="00F47527" w:rsidRPr="00206CA1" w14:paraId="3BD1E0EF" w14:textId="77777777" w:rsidTr="00FA20CC">
        <w:trPr>
          <w:cantSplit/>
          <w:tblHeader/>
        </w:trPr>
        <w:tc>
          <w:tcPr>
            <w:tcW w:w="4230" w:type="dxa"/>
          </w:tcPr>
          <w:p w14:paraId="0837A92C" w14:textId="77777777" w:rsidR="00F47527" w:rsidRPr="00206CA1" w:rsidRDefault="00F47527" w:rsidP="00F47527">
            <w:pPr>
              <w:pStyle w:val="acctfourfigures"/>
              <w:spacing w:line="240" w:lineRule="atLeast"/>
              <w:jc w:val="center"/>
              <w:rPr>
                <w:szCs w:val="22"/>
              </w:rPr>
            </w:pPr>
          </w:p>
        </w:tc>
        <w:tc>
          <w:tcPr>
            <w:tcW w:w="1170" w:type="dxa"/>
            <w:shd w:val="clear" w:color="auto" w:fill="auto"/>
          </w:tcPr>
          <w:p w14:paraId="5A61A046" w14:textId="3E707142" w:rsidR="00F47527" w:rsidRPr="00206CA1" w:rsidRDefault="00F47527" w:rsidP="00F47527">
            <w:pPr>
              <w:pStyle w:val="acctmergecolhdg"/>
              <w:spacing w:line="240" w:lineRule="auto"/>
              <w:ind w:left="-79" w:right="-79"/>
              <w:rPr>
                <w:rFonts w:cstheme="minorBidi"/>
                <w:b w:val="0"/>
                <w:bCs/>
                <w:szCs w:val="28"/>
                <w:lang w:bidi="th-TH"/>
              </w:rPr>
            </w:pPr>
            <w:r w:rsidRPr="00206CA1">
              <w:rPr>
                <w:b w:val="0"/>
                <w:bCs/>
                <w:szCs w:val="22"/>
              </w:rPr>
              <w:t>202</w:t>
            </w:r>
            <w:r w:rsidR="00085469">
              <w:rPr>
                <w:b w:val="0"/>
                <w:bCs/>
                <w:szCs w:val="22"/>
              </w:rPr>
              <w:t>4</w:t>
            </w:r>
          </w:p>
        </w:tc>
        <w:tc>
          <w:tcPr>
            <w:tcW w:w="180" w:type="dxa"/>
            <w:shd w:val="clear" w:color="auto" w:fill="auto"/>
          </w:tcPr>
          <w:p w14:paraId="6E4E8C79" w14:textId="77777777" w:rsidR="00F47527" w:rsidRPr="00206CA1" w:rsidRDefault="00F47527" w:rsidP="00F47527">
            <w:pPr>
              <w:pStyle w:val="acctmergecolhdg"/>
              <w:spacing w:line="240" w:lineRule="auto"/>
              <w:rPr>
                <w:b w:val="0"/>
                <w:bCs/>
                <w:szCs w:val="22"/>
              </w:rPr>
            </w:pPr>
          </w:p>
        </w:tc>
        <w:tc>
          <w:tcPr>
            <w:tcW w:w="1170" w:type="dxa"/>
            <w:shd w:val="clear" w:color="auto" w:fill="auto"/>
          </w:tcPr>
          <w:p w14:paraId="566FDF23" w14:textId="3A493AD6" w:rsidR="00F47527" w:rsidRPr="00206CA1" w:rsidRDefault="00F47527" w:rsidP="00F47527">
            <w:pPr>
              <w:pStyle w:val="acctmergecolhdg"/>
              <w:spacing w:line="240" w:lineRule="auto"/>
              <w:rPr>
                <w:b w:val="0"/>
                <w:bCs/>
                <w:szCs w:val="22"/>
              </w:rPr>
            </w:pPr>
            <w:r w:rsidRPr="00206CA1">
              <w:rPr>
                <w:b w:val="0"/>
                <w:bCs/>
                <w:szCs w:val="22"/>
              </w:rPr>
              <w:t>202</w:t>
            </w:r>
            <w:r w:rsidR="00085469">
              <w:rPr>
                <w:b w:val="0"/>
                <w:bCs/>
                <w:szCs w:val="22"/>
              </w:rPr>
              <w:t>3</w:t>
            </w:r>
          </w:p>
        </w:tc>
        <w:tc>
          <w:tcPr>
            <w:tcW w:w="180" w:type="dxa"/>
            <w:shd w:val="clear" w:color="auto" w:fill="auto"/>
          </w:tcPr>
          <w:p w14:paraId="1CD0322F" w14:textId="77777777" w:rsidR="00F47527" w:rsidRPr="00206CA1" w:rsidRDefault="00F47527" w:rsidP="00F47527">
            <w:pPr>
              <w:pStyle w:val="acctmergecolhdg"/>
              <w:spacing w:line="240" w:lineRule="auto"/>
              <w:rPr>
                <w:b w:val="0"/>
                <w:bCs/>
                <w:szCs w:val="22"/>
              </w:rPr>
            </w:pPr>
          </w:p>
        </w:tc>
        <w:tc>
          <w:tcPr>
            <w:tcW w:w="1074" w:type="dxa"/>
            <w:shd w:val="clear" w:color="auto" w:fill="auto"/>
          </w:tcPr>
          <w:p w14:paraId="7A220133" w14:textId="4D38F7E8" w:rsidR="00F47527" w:rsidRPr="00206CA1" w:rsidRDefault="00F47527" w:rsidP="00F47527">
            <w:pPr>
              <w:pStyle w:val="acctmergecolhdg"/>
              <w:spacing w:line="240" w:lineRule="auto"/>
              <w:ind w:left="-79" w:right="-79"/>
              <w:rPr>
                <w:b w:val="0"/>
                <w:bCs/>
                <w:szCs w:val="22"/>
              </w:rPr>
            </w:pPr>
            <w:r w:rsidRPr="00206CA1">
              <w:rPr>
                <w:b w:val="0"/>
                <w:bCs/>
                <w:szCs w:val="22"/>
              </w:rPr>
              <w:t>202</w:t>
            </w:r>
            <w:r w:rsidR="00085469">
              <w:rPr>
                <w:b w:val="0"/>
                <w:bCs/>
                <w:szCs w:val="22"/>
              </w:rPr>
              <w:t>4</w:t>
            </w:r>
          </w:p>
        </w:tc>
        <w:tc>
          <w:tcPr>
            <w:tcW w:w="186" w:type="dxa"/>
            <w:shd w:val="clear" w:color="auto" w:fill="auto"/>
          </w:tcPr>
          <w:p w14:paraId="0594F05A" w14:textId="77777777" w:rsidR="00F47527" w:rsidRPr="00206CA1" w:rsidRDefault="00F47527" w:rsidP="00F47527">
            <w:pPr>
              <w:pStyle w:val="acctmergecolhdg"/>
              <w:spacing w:line="240" w:lineRule="auto"/>
              <w:rPr>
                <w:b w:val="0"/>
                <w:bCs/>
                <w:szCs w:val="22"/>
              </w:rPr>
            </w:pPr>
          </w:p>
        </w:tc>
        <w:tc>
          <w:tcPr>
            <w:tcW w:w="1170" w:type="dxa"/>
            <w:shd w:val="clear" w:color="auto" w:fill="auto"/>
          </w:tcPr>
          <w:p w14:paraId="3DD552AF" w14:textId="0903081D" w:rsidR="00F47527" w:rsidRPr="00206CA1" w:rsidRDefault="00F47527" w:rsidP="00F47527">
            <w:pPr>
              <w:pStyle w:val="acctmergecolhdg"/>
              <w:spacing w:line="240" w:lineRule="auto"/>
              <w:rPr>
                <w:b w:val="0"/>
                <w:bCs/>
                <w:szCs w:val="22"/>
              </w:rPr>
            </w:pPr>
            <w:r w:rsidRPr="00206CA1">
              <w:rPr>
                <w:b w:val="0"/>
                <w:bCs/>
                <w:szCs w:val="22"/>
              </w:rPr>
              <w:t>202</w:t>
            </w:r>
            <w:r w:rsidR="00085469">
              <w:rPr>
                <w:b w:val="0"/>
                <w:bCs/>
                <w:szCs w:val="22"/>
              </w:rPr>
              <w:t>3</w:t>
            </w:r>
          </w:p>
        </w:tc>
      </w:tr>
      <w:tr w:rsidR="00AA14DD" w:rsidRPr="00206CA1" w14:paraId="07A21834" w14:textId="77777777" w:rsidTr="00FA20CC">
        <w:trPr>
          <w:cantSplit/>
          <w:trHeight w:val="254"/>
        </w:trPr>
        <w:tc>
          <w:tcPr>
            <w:tcW w:w="4230" w:type="dxa"/>
          </w:tcPr>
          <w:p w14:paraId="7DAF1719" w14:textId="77777777" w:rsidR="00AA14DD" w:rsidRPr="00206CA1" w:rsidRDefault="00AA14DD" w:rsidP="00AA14DD">
            <w:pPr>
              <w:spacing w:line="240" w:lineRule="atLeast"/>
              <w:rPr>
                <w:b/>
                <w:bCs/>
                <w:i/>
                <w:iCs/>
                <w:szCs w:val="22"/>
              </w:rPr>
            </w:pPr>
          </w:p>
        </w:tc>
        <w:tc>
          <w:tcPr>
            <w:tcW w:w="5130" w:type="dxa"/>
            <w:gridSpan w:val="7"/>
          </w:tcPr>
          <w:p w14:paraId="411617F6" w14:textId="33859FE8" w:rsidR="00AA14DD" w:rsidRPr="00206CA1" w:rsidRDefault="00AA14DD" w:rsidP="00AA14DD">
            <w:pPr>
              <w:pStyle w:val="acctfourfigures"/>
              <w:spacing w:line="240" w:lineRule="atLeast"/>
              <w:jc w:val="center"/>
              <w:rPr>
                <w:i/>
                <w:iCs/>
                <w:szCs w:val="22"/>
              </w:rPr>
            </w:pPr>
            <w:r w:rsidRPr="00206CA1">
              <w:rPr>
                <w:i/>
                <w:iCs/>
                <w:szCs w:val="22"/>
              </w:rPr>
              <w:t>(</w:t>
            </w:r>
            <w:r w:rsidR="00830061" w:rsidRPr="00206CA1">
              <w:rPr>
                <w:i/>
                <w:iCs/>
                <w:szCs w:val="22"/>
              </w:rPr>
              <w:t>in</w:t>
            </w:r>
            <w:r w:rsidR="004211DD" w:rsidRPr="00206CA1">
              <w:rPr>
                <w:i/>
                <w:iCs/>
                <w:szCs w:val="22"/>
              </w:rPr>
              <w:t xml:space="preserve"> </w:t>
            </w:r>
            <w:r w:rsidRPr="00206CA1">
              <w:rPr>
                <w:i/>
                <w:iCs/>
                <w:szCs w:val="22"/>
              </w:rPr>
              <w:t>thousand Baht / thousand shares)</w:t>
            </w:r>
          </w:p>
        </w:tc>
      </w:tr>
      <w:tr w:rsidR="00085469" w:rsidRPr="00206CA1" w14:paraId="54535BB2" w14:textId="77777777" w:rsidTr="00F62290">
        <w:trPr>
          <w:cantSplit/>
        </w:trPr>
        <w:tc>
          <w:tcPr>
            <w:tcW w:w="4230" w:type="dxa"/>
          </w:tcPr>
          <w:p w14:paraId="70874294" w14:textId="77777777" w:rsidR="00085469" w:rsidRPr="00206CA1" w:rsidRDefault="00085469" w:rsidP="00085469">
            <w:pPr>
              <w:spacing w:line="240" w:lineRule="atLeast"/>
              <w:rPr>
                <w:szCs w:val="22"/>
              </w:rPr>
            </w:pPr>
            <w:r w:rsidRPr="00206CA1">
              <w:rPr>
                <w:szCs w:val="22"/>
              </w:rPr>
              <w:t xml:space="preserve">Profit for the year attributable to ordinary </w:t>
            </w:r>
          </w:p>
          <w:p w14:paraId="101210BE" w14:textId="77777777" w:rsidR="00085469" w:rsidRPr="00206CA1" w:rsidRDefault="00085469" w:rsidP="00085469">
            <w:pPr>
              <w:spacing w:line="240" w:lineRule="atLeast"/>
              <w:rPr>
                <w:szCs w:val="22"/>
              </w:rPr>
            </w:pPr>
            <w:r w:rsidRPr="00206CA1">
              <w:rPr>
                <w:szCs w:val="22"/>
              </w:rPr>
              <w:t xml:space="preserve">   shareholders of the Company</w:t>
            </w:r>
          </w:p>
        </w:tc>
        <w:tc>
          <w:tcPr>
            <w:tcW w:w="1170" w:type="dxa"/>
            <w:tcBorders>
              <w:bottom w:val="double" w:sz="4" w:space="0" w:color="auto"/>
            </w:tcBorders>
            <w:vAlign w:val="bottom"/>
          </w:tcPr>
          <w:p w14:paraId="7C5EAC5B" w14:textId="19893D2F" w:rsidR="00085469" w:rsidRPr="00F62290" w:rsidRDefault="00F03874" w:rsidP="00085469">
            <w:pPr>
              <w:pStyle w:val="acctfourfigures"/>
              <w:tabs>
                <w:tab w:val="clear" w:pos="765"/>
                <w:tab w:val="decimal" w:pos="1004"/>
              </w:tabs>
              <w:spacing w:line="240" w:lineRule="atLeast"/>
              <w:ind w:right="-165"/>
              <w:rPr>
                <w:szCs w:val="22"/>
              </w:rPr>
            </w:pPr>
            <w:r w:rsidRPr="00F62290">
              <w:t>682,507</w:t>
            </w:r>
          </w:p>
        </w:tc>
        <w:tc>
          <w:tcPr>
            <w:tcW w:w="180" w:type="dxa"/>
          </w:tcPr>
          <w:p w14:paraId="57070E7A" w14:textId="77777777" w:rsidR="00085469" w:rsidRPr="00F62290" w:rsidRDefault="00085469" w:rsidP="00085469">
            <w:pPr>
              <w:pStyle w:val="acctfourfigures"/>
              <w:tabs>
                <w:tab w:val="decimal" w:pos="940"/>
              </w:tabs>
              <w:spacing w:line="240" w:lineRule="atLeast"/>
              <w:ind w:right="-165"/>
              <w:rPr>
                <w:szCs w:val="22"/>
              </w:rPr>
            </w:pPr>
          </w:p>
        </w:tc>
        <w:tc>
          <w:tcPr>
            <w:tcW w:w="1170" w:type="dxa"/>
            <w:tcBorders>
              <w:bottom w:val="double" w:sz="4" w:space="0" w:color="auto"/>
            </w:tcBorders>
          </w:tcPr>
          <w:p w14:paraId="58C29EDF" w14:textId="77777777" w:rsidR="00085469" w:rsidRPr="00F62290" w:rsidRDefault="00085469" w:rsidP="00085469">
            <w:pPr>
              <w:pStyle w:val="acctfourfigures"/>
              <w:tabs>
                <w:tab w:val="clear" w:pos="765"/>
                <w:tab w:val="decimal" w:pos="1004"/>
              </w:tabs>
              <w:spacing w:line="240" w:lineRule="atLeast"/>
              <w:ind w:right="-165"/>
            </w:pPr>
          </w:p>
          <w:p w14:paraId="10E3C7D8" w14:textId="3D55B604" w:rsidR="00085469" w:rsidRPr="00F62290" w:rsidRDefault="00085469" w:rsidP="00085469">
            <w:pPr>
              <w:pStyle w:val="acctfourfigures"/>
              <w:tabs>
                <w:tab w:val="clear" w:pos="765"/>
                <w:tab w:val="decimal" w:pos="999"/>
              </w:tabs>
              <w:spacing w:line="240" w:lineRule="atLeast"/>
              <w:ind w:right="-165"/>
              <w:rPr>
                <w:szCs w:val="22"/>
              </w:rPr>
            </w:pPr>
            <w:r w:rsidRPr="00F62290">
              <w:t>1,837,970</w:t>
            </w:r>
          </w:p>
        </w:tc>
        <w:tc>
          <w:tcPr>
            <w:tcW w:w="180" w:type="dxa"/>
          </w:tcPr>
          <w:p w14:paraId="0D766C62" w14:textId="77777777" w:rsidR="00085469" w:rsidRPr="00F62290" w:rsidRDefault="00085469" w:rsidP="00085469">
            <w:pPr>
              <w:pStyle w:val="acctfourfigures"/>
              <w:tabs>
                <w:tab w:val="decimal" w:pos="940"/>
              </w:tabs>
              <w:spacing w:line="240" w:lineRule="atLeast"/>
              <w:ind w:right="-165"/>
              <w:rPr>
                <w:szCs w:val="22"/>
              </w:rPr>
            </w:pPr>
          </w:p>
        </w:tc>
        <w:tc>
          <w:tcPr>
            <w:tcW w:w="1074" w:type="dxa"/>
            <w:tcBorders>
              <w:bottom w:val="double" w:sz="4" w:space="0" w:color="auto"/>
            </w:tcBorders>
            <w:vAlign w:val="bottom"/>
          </w:tcPr>
          <w:p w14:paraId="1999665C" w14:textId="6922FAB6" w:rsidR="00085469" w:rsidRPr="00206CA1" w:rsidRDefault="008C57E1" w:rsidP="008C57E1">
            <w:pPr>
              <w:pStyle w:val="acctfourfigures"/>
              <w:tabs>
                <w:tab w:val="clear" w:pos="765"/>
                <w:tab w:val="decimal" w:pos="999"/>
              </w:tabs>
              <w:spacing w:line="240" w:lineRule="atLeast"/>
              <w:ind w:right="9"/>
              <w:rPr>
                <w:szCs w:val="22"/>
              </w:rPr>
            </w:pPr>
            <w:r w:rsidRPr="008C57E1">
              <w:rPr>
                <w:szCs w:val="22"/>
              </w:rPr>
              <w:t>1,571,841</w:t>
            </w:r>
          </w:p>
        </w:tc>
        <w:tc>
          <w:tcPr>
            <w:tcW w:w="186" w:type="dxa"/>
          </w:tcPr>
          <w:p w14:paraId="2CF8A619" w14:textId="77777777" w:rsidR="00085469" w:rsidRPr="00206CA1" w:rsidRDefault="00085469" w:rsidP="00F62290">
            <w:pPr>
              <w:pStyle w:val="acctfourfigures"/>
              <w:tabs>
                <w:tab w:val="decimal" w:pos="999"/>
              </w:tabs>
              <w:spacing w:line="240" w:lineRule="atLeast"/>
              <w:ind w:right="-165"/>
              <w:rPr>
                <w:szCs w:val="22"/>
              </w:rPr>
            </w:pPr>
          </w:p>
        </w:tc>
        <w:tc>
          <w:tcPr>
            <w:tcW w:w="1170" w:type="dxa"/>
            <w:tcBorders>
              <w:bottom w:val="double" w:sz="4" w:space="0" w:color="auto"/>
            </w:tcBorders>
          </w:tcPr>
          <w:p w14:paraId="13987090" w14:textId="77777777" w:rsidR="00085469" w:rsidRPr="00206CA1" w:rsidRDefault="00085469" w:rsidP="00085469">
            <w:pPr>
              <w:pStyle w:val="acctfourfigures"/>
              <w:tabs>
                <w:tab w:val="clear" w:pos="765"/>
                <w:tab w:val="decimal" w:pos="940"/>
              </w:tabs>
              <w:spacing w:line="240" w:lineRule="atLeast"/>
              <w:ind w:right="5"/>
              <w:rPr>
                <w:szCs w:val="22"/>
              </w:rPr>
            </w:pPr>
          </w:p>
          <w:p w14:paraId="20F78FC6" w14:textId="5A22F012" w:rsidR="00085469" w:rsidRPr="00206CA1" w:rsidRDefault="00085469" w:rsidP="00085469">
            <w:pPr>
              <w:pStyle w:val="acctfourfigures"/>
              <w:tabs>
                <w:tab w:val="clear" w:pos="765"/>
                <w:tab w:val="decimal" w:pos="1004"/>
              </w:tabs>
              <w:spacing w:line="240" w:lineRule="atLeast"/>
              <w:ind w:right="-165"/>
              <w:rPr>
                <w:szCs w:val="22"/>
              </w:rPr>
            </w:pPr>
            <w:r w:rsidRPr="00206CA1">
              <w:rPr>
                <w:szCs w:val="22"/>
              </w:rPr>
              <w:t>2,231,502</w:t>
            </w:r>
          </w:p>
        </w:tc>
      </w:tr>
      <w:tr w:rsidR="00085469" w:rsidRPr="00206CA1" w14:paraId="7EE9C7DB" w14:textId="77777777" w:rsidTr="009A1BA1">
        <w:trPr>
          <w:cantSplit/>
        </w:trPr>
        <w:tc>
          <w:tcPr>
            <w:tcW w:w="4230" w:type="dxa"/>
          </w:tcPr>
          <w:p w14:paraId="2B43EA46" w14:textId="77777777" w:rsidR="00085469" w:rsidRPr="00206CA1" w:rsidRDefault="00085469" w:rsidP="00085469">
            <w:pPr>
              <w:spacing w:line="240" w:lineRule="atLeast"/>
              <w:rPr>
                <w:szCs w:val="22"/>
              </w:rPr>
            </w:pPr>
          </w:p>
        </w:tc>
        <w:tc>
          <w:tcPr>
            <w:tcW w:w="1170" w:type="dxa"/>
          </w:tcPr>
          <w:p w14:paraId="677F5765" w14:textId="77777777" w:rsidR="00085469" w:rsidRPr="00206CA1" w:rsidRDefault="00085469" w:rsidP="00085469">
            <w:pPr>
              <w:pStyle w:val="acctfourfigures"/>
              <w:tabs>
                <w:tab w:val="clear" w:pos="765"/>
                <w:tab w:val="decimal" w:pos="1004"/>
              </w:tabs>
              <w:spacing w:line="240" w:lineRule="atLeast"/>
              <w:ind w:right="-165"/>
              <w:rPr>
                <w:szCs w:val="22"/>
              </w:rPr>
            </w:pPr>
          </w:p>
        </w:tc>
        <w:tc>
          <w:tcPr>
            <w:tcW w:w="180" w:type="dxa"/>
          </w:tcPr>
          <w:p w14:paraId="1B48A0F9" w14:textId="77777777" w:rsidR="00085469" w:rsidRPr="00206CA1" w:rsidRDefault="00085469" w:rsidP="00085469">
            <w:pPr>
              <w:pStyle w:val="acctfourfigures"/>
              <w:tabs>
                <w:tab w:val="decimal" w:pos="940"/>
              </w:tabs>
              <w:spacing w:line="240" w:lineRule="atLeast"/>
              <w:ind w:right="-165"/>
              <w:rPr>
                <w:szCs w:val="22"/>
              </w:rPr>
            </w:pPr>
          </w:p>
        </w:tc>
        <w:tc>
          <w:tcPr>
            <w:tcW w:w="1170" w:type="dxa"/>
          </w:tcPr>
          <w:p w14:paraId="4C543DC8" w14:textId="77777777" w:rsidR="00085469" w:rsidRPr="00206CA1" w:rsidRDefault="00085469" w:rsidP="00085469">
            <w:pPr>
              <w:pStyle w:val="acctfourfigures"/>
              <w:tabs>
                <w:tab w:val="clear" w:pos="765"/>
                <w:tab w:val="decimal" w:pos="999"/>
              </w:tabs>
              <w:spacing w:line="240" w:lineRule="atLeast"/>
              <w:ind w:right="-165"/>
              <w:rPr>
                <w:szCs w:val="22"/>
              </w:rPr>
            </w:pPr>
          </w:p>
        </w:tc>
        <w:tc>
          <w:tcPr>
            <w:tcW w:w="180" w:type="dxa"/>
          </w:tcPr>
          <w:p w14:paraId="56D30CE1" w14:textId="77777777" w:rsidR="00085469" w:rsidRPr="00206CA1" w:rsidRDefault="00085469" w:rsidP="00085469">
            <w:pPr>
              <w:pStyle w:val="acctfourfigures"/>
              <w:tabs>
                <w:tab w:val="decimal" w:pos="940"/>
              </w:tabs>
              <w:spacing w:line="240" w:lineRule="atLeast"/>
              <w:ind w:right="-165"/>
              <w:rPr>
                <w:szCs w:val="22"/>
              </w:rPr>
            </w:pPr>
          </w:p>
        </w:tc>
        <w:tc>
          <w:tcPr>
            <w:tcW w:w="1074" w:type="dxa"/>
          </w:tcPr>
          <w:p w14:paraId="79A1EACD" w14:textId="77777777" w:rsidR="00085469" w:rsidRPr="00206CA1" w:rsidRDefault="00085469" w:rsidP="00085469">
            <w:pPr>
              <w:pStyle w:val="acctfourfigures"/>
              <w:tabs>
                <w:tab w:val="clear" w:pos="765"/>
                <w:tab w:val="decimal" w:pos="940"/>
              </w:tabs>
              <w:spacing w:line="240" w:lineRule="atLeast"/>
              <w:ind w:right="5"/>
              <w:rPr>
                <w:szCs w:val="22"/>
              </w:rPr>
            </w:pPr>
          </w:p>
        </w:tc>
        <w:tc>
          <w:tcPr>
            <w:tcW w:w="186" w:type="dxa"/>
          </w:tcPr>
          <w:p w14:paraId="53B9BD39" w14:textId="77777777" w:rsidR="00085469" w:rsidRPr="00206CA1" w:rsidRDefault="00085469" w:rsidP="00085469">
            <w:pPr>
              <w:pStyle w:val="acctfourfigures"/>
              <w:tabs>
                <w:tab w:val="decimal" w:pos="940"/>
              </w:tabs>
              <w:spacing w:line="240" w:lineRule="atLeast"/>
              <w:ind w:right="-165"/>
              <w:rPr>
                <w:szCs w:val="22"/>
              </w:rPr>
            </w:pPr>
          </w:p>
        </w:tc>
        <w:tc>
          <w:tcPr>
            <w:tcW w:w="1170" w:type="dxa"/>
          </w:tcPr>
          <w:p w14:paraId="179D0C33" w14:textId="77777777" w:rsidR="00085469" w:rsidRPr="00206CA1" w:rsidRDefault="00085469" w:rsidP="00085469">
            <w:pPr>
              <w:pStyle w:val="acctfourfigures"/>
              <w:tabs>
                <w:tab w:val="clear" w:pos="765"/>
                <w:tab w:val="decimal" w:pos="1004"/>
              </w:tabs>
              <w:spacing w:line="240" w:lineRule="atLeast"/>
              <w:ind w:right="-165"/>
              <w:rPr>
                <w:szCs w:val="22"/>
              </w:rPr>
            </w:pPr>
          </w:p>
        </w:tc>
      </w:tr>
      <w:tr w:rsidR="00085469" w:rsidRPr="00206CA1" w14:paraId="57BA6130" w14:textId="77777777">
        <w:trPr>
          <w:cantSplit/>
        </w:trPr>
        <w:tc>
          <w:tcPr>
            <w:tcW w:w="4230" w:type="dxa"/>
          </w:tcPr>
          <w:p w14:paraId="6B9ACCBE" w14:textId="37451BE2" w:rsidR="00085469" w:rsidRPr="00206CA1" w:rsidRDefault="00085469" w:rsidP="00085469">
            <w:pPr>
              <w:spacing w:line="240" w:lineRule="atLeast"/>
              <w:rPr>
                <w:b/>
                <w:bCs/>
                <w:i/>
                <w:iCs/>
                <w:szCs w:val="22"/>
              </w:rPr>
            </w:pPr>
            <w:r w:rsidRPr="00206CA1">
              <w:rPr>
                <w:b/>
                <w:bCs/>
                <w:i/>
                <w:iCs/>
                <w:szCs w:val="22"/>
              </w:rPr>
              <w:t>Ordinary shares outstanding</w:t>
            </w:r>
          </w:p>
        </w:tc>
        <w:tc>
          <w:tcPr>
            <w:tcW w:w="1170" w:type="dxa"/>
          </w:tcPr>
          <w:p w14:paraId="2CAD9347" w14:textId="32C14866" w:rsidR="00085469" w:rsidRPr="00206CA1" w:rsidRDefault="00085469" w:rsidP="00085469">
            <w:pPr>
              <w:pStyle w:val="acctfourfigures"/>
              <w:tabs>
                <w:tab w:val="clear" w:pos="765"/>
                <w:tab w:val="decimal" w:pos="1004"/>
              </w:tabs>
              <w:spacing w:line="240" w:lineRule="atLeast"/>
              <w:ind w:right="-165"/>
              <w:rPr>
                <w:szCs w:val="22"/>
              </w:rPr>
            </w:pPr>
          </w:p>
        </w:tc>
        <w:tc>
          <w:tcPr>
            <w:tcW w:w="180" w:type="dxa"/>
          </w:tcPr>
          <w:p w14:paraId="19F7E72F" w14:textId="77777777" w:rsidR="00085469" w:rsidRPr="00206CA1" w:rsidRDefault="00085469" w:rsidP="00085469">
            <w:pPr>
              <w:pStyle w:val="acctfourfigures"/>
              <w:tabs>
                <w:tab w:val="decimal" w:pos="940"/>
              </w:tabs>
              <w:spacing w:line="240" w:lineRule="atLeast"/>
              <w:ind w:right="-165"/>
              <w:rPr>
                <w:szCs w:val="22"/>
              </w:rPr>
            </w:pPr>
          </w:p>
        </w:tc>
        <w:tc>
          <w:tcPr>
            <w:tcW w:w="1170" w:type="dxa"/>
          </w:tcPr>
          <w:p w14:paraId="566CA820" w14:textId="77777777" w:rsidR="00085469" w:rsidRPr="00206CA1" w:rsidRDefault="00085469" w:rsidP="00085469">
            <w:pPr>
              <w:pStyle w:val="acctfourfigures"/>
              <w:tabs>
                <w:tab w:val="clear" w:pos="765"/>
                <w:tab w:val="decimal" w:pos="999"/>
              </w:tabs>
              <w:spacing w:line="240" w:lineRule="atLeast"/>
              <w:ind w:right="-165"/>
              <w:rPr>
                <w:szCs w:val="22"/>
              </w:rPr>
            </w:pPr>
          </w:p>
        </w:tc>
        <w:tc>
          <w:tcPr>
            <w:tcW w:w="180" w:type="dxa"/>
          </w:tcPr>
          <w:p w14:paraId="217ABA5B" w14:textId="77777777" w:rsidR="00085469" w:rsidRPr="00206CA1" w:rsidRDefault="00085469" w:rsidP="00085469">
            <w:pPr>
              <w:pStyle w:val="acctfourfigures"/>
              <w:tabs>
                <w:tab w:val="decimal" w:pos="940"/>
              </w:tabs>
              <w:spacing w:line="240" w:lineRule="atLeast"/>
              <w:ind w:right="-165"/>
              <w:rPr>
                <w:szCs w:val="22"/>
              </w:rPr>
            </w:pPr>
          </w:p>
        </w:tc>
        <w:tc>
          <w:tcPr>
            <w:tcW w:w="1074" w:type="dxa"/>
          </w:tcPr>
          <w:p w14:paraId="7C4BE9A8" w14:textId="40E3CF48" w:rsidR="00085469" w:rsidRPr="00206CA1" w:rsidRDefault="00085469" w:rsidP="00085469">
            <w:pPr>
              <w:pStyle w:val="acctfourfigures"/>
              <w:tabs>
                <w:tab w:val="clear" w:pos="765"/>
                <w:tab w:val="decimal" w:pos="940"/>
              </w:tabs>
              <w:spacing w:line="240" w:lineRule="atLeast"/>
              <w:ind w:right="5"/>
              <w:rPr>
                <w:szCs w:val="22"/>
              </w:rPr>
            </w:pPr>
          </w:p>
        </w:tc>
        <w:tc>
          <w:tcPr>
            <w:tcW w:w="186" w:type="dxa"/>
          </w:tcPr>
          <w:p w14:paraId="074FBF81" w14:textId="77777777" w:rsidR="00085469" w:rsidRPr="00206CA1" w:rsidRDefault="00085469" w:rsidP="00085469">
            <w:pPr>
              <w:pStyle w:val="acctfourfigures"/>
              <w:tabs>
                <w:tab w:val="decimal" w:pos="940"/>
              </w:tabs>
              <w:spacing w:line="240" w:lineRule="atLeast"/>
              <w:ind w:right="-165"/>
              <w:rPr>
                <w:szCs w:val="22"/>
              </w:rPr>
            </w:pPr>
          </w:p>
        </w:tc>
        <w:tc>
          <w:tcPr>
            <w:tcW w:w="1170" w:type="dxa"/>
          </w:tcPr>
          <w:p w14:paraId="197279E1" w14:textId="77777777" w:rsidR="00085469" w:rsidRPr="00206CA1" w:rsidRDefault="00085469" w:rsidP="00085469">
            <w:pPr>
              <w:pStyle w:val="acctfourfigures"/>
              <w:tabs>
                <w:tab w:val="clear" w:pos="765"/>
                <w:tab w:val="decimal" w:pos="1004"/>
              </w:tabs>
              <w:spacing w:line="240" w:lineRule="atLeast"/>
              <w:ind w:right="-165"/>
              <w:rPr>
                <w:szCs w:val="22"/>
              </w:rPr>
            </w:pPr>
          </w:p>
        </w:tc>
      </w:tr>
      <w:tr w:rsidR="00085469" w:rsidRPr="00206CA1" w14:paraId="20C3E26B" w14:textId="77777777" w:rsidTr="008C57E1">
        <w:trPr>
          <w:cantSplit/>
        </w:trPr>
        <w:tc>
          <w:tcPr>
            <w:tcW w:w="4230" w:type="dxa"/>
            <w:shd w:val="clear" w:color="auto" w:fill="auto"/>
          </w:tcPr>
          <w:p w14:paraId="1BAF0688" w14:textId="1A7A9B2C" w:rsidR="00085469" w:rsidRPr="00206CA1" w:rsidRDefault="00085469" w:rsidP="00085469">
            <w:pPr>
              <w:spacing w:line="240" w:lineRule="auto"/>
              <w:ind w:left="180" w:right="-18" w:hanging="180"/>
              <w:rPr>
                <w:rFonts w:eastAsia="Calibri"/>
                <w:szCs w:val="22"/>
                <w:lang w:val="en-US" w:bidi="th-TH"/>
              </w:rPr>
            </w:pPr>
            <w:r w:rsidRPr="00206CA1">
              <w:rPr>
                <w:rFonts w:eastAsia="Calibri"/>
                <w:szCs w:val="22"/>
                <w:lang w:val="en-US" w:bidi="th-TH"/>
              </w:rPr>
              <w:t xml:space="preserve">Number of ordinary shares by weighted average method (basic) </w:t>
            </w:r>
            <w:proofErr w:type="gramStart"/>
            <w:r w:rsidRPr="00206CA1">
              <w:rPr>
                <w:rFonts w:eastAsia="Calibri"/>
                <w:szCs w:val="22"/>
                <w:lang w:val="en-US" w:bidi="th-TH"/>
              </w:rPr>
              <w:t>at</w:t>
            </w:r>
            <w:proofErr w:type="gramEnd"/>
            <w:r w:rsidRPr="00206CA1">
              <w:rPr>
                <w:rFonts w:eastAsia="Calibri"/>
                <w:szCs w:val="22"/>
                <w:lang w:val="en-US" w:bidi="th-TH"/>
              </w:rPr>
              <w:t xml:space="preserve"> 31 December </w:t>
            </w:r>
          </w:p>
        </w:tc>
        <w:tc>
          <w:tcPr>
            <w:tcW w:w="1170" w:type="dxa"/>
            <w:tcBorders>
              <w:bottom w:val="double" w:sz="4" w:space="0" w:color="auto"/>
            </w:tcBorders>
            <w:vAlign w:val="bottom"/>
          </w:tcPr>
          <w:p w14:paraId="249A5AC9" w14:textId="58104B8E" w:rsidR="00085469" w:rsidRPr="008C57E1" w:rsidRDefault="00024234" w:rsidP="00085469">
            <w:pPr>
              <w:pStyle w:val="acctfourfigures"/>
              <w:tabs>
                <w:tab w:val="clear" w:pos="765"/>
                <w:tab w:val="decimal" w:pos="1004"/>
              </w:tabs>
              <w:spacing w:line="240" w:lineRule="atLeast"/>
              <w:ind w:right="-165"/>
              <w:rPr>
                <w:szCs w:val="22"/>
                <w:lang w:val="en-US"/>
              </w:rPr>
            </w:pPr>
            <w:r w:rsidRPr="008C57E1">
              <w:rPr>
                <w:szCs w:val="22"/>
                <w:lang w:val="en-US"/>
              </w:rPr>
              <w:t>1,055,790</w:t>
            </w:r>
          </w:p>
        </w:tc>
        <w:tc>
          <w:tcPr>
            <w:tcW w:w="180" w:type="dxa"/>
            <w:shd w:val="clear" w:color="auto" w:fill="auto"/>
          </w:tcPr>
          <w:p w14:paraId="5099A085" w14:textId="77777777" w:rsidR="00085469" w:rsidRPr="00206CA1" w:rsidRDefault="00085469" w:rsidP="00085469">
            <w:pPr>
              <w:pStyle w:val="acctfourfigures"/>
              <w:tabs>
                <w:tab w:val="decimal" w:pos="940"/>
              </w:tabs>
              <w:spacing w:line="240" w:lineRule="atLeast"/>
              <w:ind w:right="-165"/>
              <w:rPr>
                <w:szCs w:val="22"/>
              </w:rPr>
            </w:pPr>
          </w:p>
        </w:tc>
        <w:tc>
          <w:tcPr>
            <w:tcW w:w="1170" w:type="dxa"/>
            <w:tcBorders>
              <w:bottom w:val="double" w:sz="4" w:space="0" w:color="auto"/>
            </w:tcBorders>
            <w:shd w:val="clear" w:color="auto" w:fill="auto"/>
          </w:tcPr>
          <w:p w14:paraId="26DC45C0" w14:textId="77777777" w:rsidR="00085469" w:rsidRPr="00206CA1" w:rsidRDefault="00085469" w:rsidP="00085469">
            <w:pPr>
              <w:pStyle w:val="acctfourfigures"/>
              <w:tabs>
                <w:tab w:val="clear" w:pos="765"/>
                <w:tab w:val="decimal" w:pos="1004"/>
              </w:tabs>
              <w:spacing w:line="240" w:lineRule="atLeast"/>
              <w:ind w:right="-165"/>
              <w:rPr>
                <w:szCs w:val="22"/>
                <w:lang w:val="en-US"/>
              </w:rPr>
            </w:pPr>
          </w:p>
          <w:p w14:paraId="30AFDD71" w14:textId="6B6C9011" w:rsidR="00085469" w:rsidRPr="00206CA1" w:rsidRDefault="00085469" w:rsidP="00085469">
            <w:pPr>
              <w:pStyle w:val="acctfourfigures"/>
              <w:tabs>
                <w:tab w:val="clear" w:pos="765"/>
                <w:tab w:val="decimal" w:pos="999"/>
              </w:tabs>
              <w:spacing w:line="240" w:lineRule="atLeast"/>
              <w:ind w:right="-165"/>
              <w:rPr>
                <w:szCs w:val="22"/>
              </w:rPr>
            </w:pPr>
            <w:r w:rsidRPr="00206CA1">
              <w:rPr>
                <w:szCs w:val="22"/>
                <w:lang w:val="en-US"/>
              </w:rPr>
              <w:t>1,055,790</w:t>
            </w:r>
          </w:p>
        </w:tc>
        <w:tc>
          <w:tcPr>
            <w:tcW w:w="180" w:type="dxa"/>
            <w:shd w:val="clear" w:color="auto" w:fill="auto"/>
          </w:tcPr>
          <w:p w14:paraId="65CF0AB2" w14:textId="77777777" w:rsidR="00085469" w:rsidRPr="00206CA1" w:rsidRDefault="00085469" w:rsidP="00085469">
            <w:pPr>
              <w:pStyle w:val="acctfourfigures"/>
              <w:tabs>
                <w:tab w:val="decimal" w:pos="940"/>
              </w:tabs>
              <w:spacing w:line="240" w:lineRule="atLeast"/>
              <w:ind w:right="-165"/>
              <w:rPr>
                <w:szCs w:val="22"/>
              </w:rPr>
            </w:pPr>
          </w:p>
        </w:tc>
        <w:tc>
          <w:tcPr>
            <w:tcW w:w="1074" w:type="dxa"/>
            <w:tcBorders>
              <w:bottom w:val="double" w:sz="4" w:space="0" w:color="auto"/>
            </w:tcBorders>
            <w:shd w:val="clear" w:color="auto" w:fill="auto"/>
            <w:vAlign w:val="bottom"/>
          </w:tcPr>
          <w:p w14:paraId="52DA35EA" w14:textId="2BEB1C4A" w:rsidR="00085469" w:rsidRPr="002345FC" w:rsidRDefault="002345FC" w:rsidP="00085469">
            <w:pPr>
              <w:pStyle w:val="acctfourfigures"/>
              <w:tabs>
                <w:tab w:val="clear" w:pos="765"/>
                <w:tab w:val="decimal" w:pos="940"/>
              </w:tabs>
              <w:spacing w:line="240" w:lineRule="atLeast"/>
              <w:ind w:right="5"/>
              <w:rPr>
                <w:szCs w:val="22"/>
                <w:highlight w:val="yellow"/>
              </w:rPr>
            </w:pPr>
            <w:r w:rsidRPr="008C57E1">
              <w:rPr>
                <w:szCs w:val="22"/>
              </w:rPr>
              <w:t>1,055,790</w:t>
            </w:r>
          </w:p>
        </w:tc>
        <w:tc>
          <w:tcPr>
            <w:tcW w:w="186" w:type="dxa"/>
            <w:shd w:val="clear" w:color="auto" w:fill="auto"/>
          </w:tcPr>
          <w:p w14:paraId="18533763" w14:textId="77777777" w:rsidR="00085469" w:rsidRPr="00206CA1" w:rsidRDefault="00085469" w:rsidP="00085469">
            <w:pPr>
              <w:pStyle w:val="acctfourfigures"/>
              <w:tabs>
                <w:tab w:val="decimal" w:pos="940"/>
              </w:tabs>
              <w:spacing w:line="240" w:lineRule="atLeast"/>
              <w:ind w:right="-165"/>
              <w:rPr>
                <w:szCs w:val="22"/>
              </w:rPr>
            </w:pPr>
          </w:p>
        </w:tc>
        <w:tc>
          <w:tcPr>
            <w:tcW w:w="1170" w:type="dxa"/>
            <w:tcBorders>
              <w:bottom w:val="double" w:sz="4" w:space="0" w:color="auto"/>
            </w:tcBorders>
            <w:shd w:val="clear" w:color="auto" w:fill="auto"/>
          </w:tcPr>
          <w:p w14:paraId="5F9AA1BC" w14:textId="77777777" w:rsidR="00085469" w:rsidRPr="00206CA1" w:rsidRDefault="00085469" w:rsidP="00085469">
            <w:pPr>
              <w:pStyle w:val="acctfourfigures"/>
              <w:tabs>
                <w:tab w:val="clear" w:pos="765"/>
                <w:tab w:val="decimal" w:pos="940"/>
              </w:tabs>
              <w:spacing w:line="240" w:lineRule="atLeast"/>
              <w:ind w:right="5"/>
              <w:rPr>
                <w:szCs w:val="22"/>
              </w:rPr>
            </w:pPr>
          </w:p>
          <w:p w14:paraId="4B80A196" w14:textId="4A3B9DA9" w:rsidR="00085469" w:rsidRPr="00206CA1" w:rsidRDefault="00085469" w:rsidP="00085469">
            <w:pPr>
              <w:pStyle w:val="acctfourfigures"/>
              <w:tabs>
                <w:tab w:val="clear" w:pos="765"/>
                <w:tab w:val="decimal" w:pos="1004"/>
              </w:tabs>
              <w:spacing w:line="240" w:lineRule="atLeast"/>
              <w:ind w:right="-165"/>
              <w:rPr>
                <w:szCs w:val="22"/>
              </w:rPr>
            </w:pPr>
            <w:r w:rsidRPr="00206CA1">
              <w:rPr>
                <w:szCs w:val="22"/>
              </w:rPr>
              <w:t>1,055,790</w:t>
            </w:r>
          </w:p>
        </w:tc>
      </w:tr>
      <w:tr w:rsidR="00085469" w:rsidRPr="00206CA1" w14:paraId="74C9259D" w14:textId="77777777" w:rsidTr="00060187">
        <w:trPr>
          <w:cantSplit/>
        </w:trPr>
        <w:tc>
          <w:tcPr>
            <w:tcW w:w="4230" w:type="dxa"/>
            <w:shd w:val="clear" w:color="auto" w:fill="auto"/>
          </w:tcPr>
          <w:p w14:paraId="3A402BE3" w14:textId="77777777" w:rsidR="00085469" w:rsidRPr="00206CA1" w:rsidRDefault="00085469" w:rsidP="00085469">
            <w:pPr>
              <w:spacing w:line="240" w:lineRule="auto"/>
              <w:ind w:left="180" w:right="-18" w:hanging="180"/>
              <w:rPr>
                <w:rFonts w:eastAsia="Calibri"/>
                <w:szCs w:val="22"/>
                <w:lang w:val="en-US" w:bidi="th-TH"/>
              </w:rPr>
            </w:pPr>
          </w:p>
        </w:tc>
        <w:tc>
          <w:tcPr>
            <w:tcW w:w="1170" w:type="dxa"/>
          </w:tcPr>
          <w:p w14:paraId="4AE0768F" w14:textId="163E10AE" w:rsidR="00085469" w:rsidRPr="00206CA1" w:rsidRDefault="00085469" w:rsidP="00085469">
            <w:pPr>
              <w:pStyle w:val="acctfourfigures"/>
              <w:tabs>
                <w:tab w:val="clear" w:pos="765"/>
                <w:tab w:val="decimal" w:pos="1004"/>
              </w:tabs>
              <w:spacing w:line="240" w:lineRule="atLeast"/>
              <w:ind w:right="-165"/>
              <w:rPr>
                <w:szCs w:val="22"/>
                <w:lang w:val="en-US"/>
              </w:rPr>
            </w:pPr>
          </w:p>
        </w:tc>
        <w:tc>
          <w:tcPr>
            <w:tcW w:w="180" w:type="dxa"/>
            <w:shd w:val="clear" w:color="auto" w:fill="auto"/>
          </w:tcPr>
          <w:p w14:paraId="203136A6" w14:textId="77777777" w:rsidR="00085469" w:rsidRPr="00206CA1" w:rsidRDefault="00085469" w:rsidP="00085469">
            <w:pPr>
              <w:pStyle w:val="acctfourfigures"/>
              <w:tabs>
                <w:tab w:val="decimal" w:pos="940"/>
              </w:tabs>
              <w:spacing w:line="240" w:lineRule="atLeast"/>
              <w:ind w:right="-165"/>
              <w:rPr>
                <w:szCs w:val="22"/>
              </w:rPr>
            </w:pPr>
          </w:p>
        </w:tc>
        <w:tc>
          <w:tcPr>
            <w:tcW w:w="1170" w:type="dxa"/>
            <w:tcBorders>
              <w:top w:val="single" w:sz="4" w:space="0" w:color="auto"/>
            </w:tcBorders>
            <w:shd w:val="clear" w:color="auto" w:fill="auto"/>
          </w:tcPr>
          <w:p w14:paraId="1B0A4AF5" w14:textId="77777777" w:rsidR="00085469" w:rsidRPr="00206CA1" w:rsidRDefault="00085469" w:rsidP="00085469">
            <w:pPr>
              <w:pStyle w:val="acctfourfigures"/>
              <w:tabs>
                <w:tab w:val="clear" w:pos="765"/>
                <w:tab w:val="decimal" w:pos="940"/>
              </w:tabs>
              <w:spacing w:line="240" w:lineRule="atLeast"/>
              <w:ind w:right="-165"/>
              <w:rPr>
                <w:szCs w:val="22"/>
              </w:rPr>
            </w:pPr>
          </w:p>
        </w:tc>
        <w:tc>
          <w:tcPr>
            <w:tcW w:w="180" w:type="dxa"/>
            <w:shd w:val="clear" w:color="auto" w:fill="auto"/>
          </w:tcPr>
          <w:p w14:paraId="74EA6BDF" w14:textId="77777777" w:rsidR="00085469" w:rsidRPr="00206CA1" w:rsidRDefault="00085469" w:rsidP="00085469">
            <w:pPr>
              <w:pStyle w:val="acctfourfigures"/>
              <w:tabs>
                <w:tab w:val="decimal" w:pos="940"/>
              </w:tabs>
              <w:spacing w:line="240" w:lineRule="atLeast"/>
              <w:ind w:right="-165"/>
              <w:rPr>
                <w:szCs w:val="22"/>
              </w:rPr>
            </w:pPr>
          </w:p>
        </w:tc>
        <w:tc>
          <w:tcPr>
            <w:tcW w:w="1074" w:type="dxa"/>
            <w:tcBorders>
              <w:top w:val="single" w:sz="4" w:space="0" w:color="auto"/>
            </w:tcBorders>
            <w:shd w:val="clear" w:color="auto" w:fill="auto"/>
          </w:tcPr>
          <w:p w14:paraId="6039462B" w14:textId="77777777" w:rsidR="00085469" w:rsidRPr="00206CA1" w:rsidRDefault="00085469" w:rsidP="00085469">
            <w:pPr>
              <w:pStyle w:val="acctfourfigures"/>
              <w:tabs>
                <w:tab w:val="clear" w:pos="765"/>
                <w:tab w:val="decimal" w:pos="940"/>
              </w:tabs>
              <w:spacing w:line="240" w:lineRule="atLeast"/>
              <w:ind w:right="5"/>
              <w:rPr>
                <w:szCs w:val="22"/>
              </w:rPr>
            </w:pPr>
          </w:p>
        </w:tc>
        <w:tc>
          <w:tcPr>
            <w:tcW w:w="186" w:type="dxa"/>
            <w:shd w:val="clear" w:color="auto" w:fill="auto"/>
          </w:tcPr>
          <w:p w14:paraId="1045B8B7" w14:textId="77777777" w:rsidR="00085469" w:rsidRPr="00206CA1" w:rsidRDefault="00085469" w:rsidP="00085469">
            <w:pPr>
              <w:pStyle w:val="acctfourfigures"/>
              <w:tabs>
                <w:tab w:val="decimal" w:pos="940"/>
              </w:tabs>
              <w:spacing w:line="240" w:lineRule="atLeast"/>
              <w:ind w:right="-165"/>
              <w:rPr>
                <w:szCs w:val="22"/>
              </w:rPr>
            </w:pPr>
          </w:p>
        </w:tc>
        <w:tc>
          <w:tcPr>
            <w:tcW w:w="1170" w:type="dxa"/>
            <w:tcBorders>
              <w:top w:val="single" w:sz="4" w:space="0" w:color="auto"/>
            </w:tcBorders>
            <w:shd w:val="clear" w:color="auto" w:fill="auto"/>
          </w:tcPr>
          <w:p w14:paraId="5DCBF6D5" w14:textId="77777777" w:rsidR="00085469" w:rsidRPr="00206CA1" w:rsidRDefault="00085469" w:rsidP="00085469">
            <w:pPr>
              <w:pStyle w:val="acctfourfigures"/>
              <w:tabs>
                <w:tab w:val="clear" w:pos="765"/>
                <w:tab w:val="decimal" w:pos="1004"/>
              </w:tabs>
              <w:spacing w:line="240" w:lineRule="atLeast"/>
              <w:ind w:right="-165"/>
              <w:rPr>
                <w:szCs w:val="22"/>
              </w:rPr>
            </w:pPr>
          </w:p>
        </w:tc>
      </w:tr>
      <w:tr w:rsidR="00085469" w:rsidRPr="00206CA1" w14:paraId="4D2F1F93" w14:textId="77777777" w:rsidTr="00060187">
        <w:trPr>
          <w:cantSplit/>
        </w:trPr>
        <w:tc>
          <w:tcPr>
            <w:tcW w:w="4230" w:type="dxa"/>
            <w:shd w:val="clear" w:color="auto" w:fill="auto"/>
          </w:tcPr>
          <w:p w14:paraId="15D1DE11" w14:textId="62A32042" w:rsidR="00085469" w:rsidRPr="00206CA1" w:rsidRDefault="00085469" w:rsidP="00085469">
            <w:pPr>
              <w:spacing w:line="240" w:lineRule="atLeast"/>
              <w:rPr>
                <w:b/>
                <w:bCs/>
                <w:szCs w:val="22"/>
              </w:rPr>
            </w:pPr>
            <w:r w:rsidRPr="00206CA1">
              <w:rPr>
                <w:b/>
                <w:bCs/>
                <w:szCs w:val="22"/>
              </w:rPr>
              <w:t xml:space="preserve">Basic earnings per share </w:t>
            </w:r>
            <w:r w:rsidRPr="00206CA1">
              <w:rPr>
                <w:b/>
                <w:bCs/>
                <w:i/>
                <w:iCs/>
                <w:szCs w:val="22"/>
              </w:rPr>
              <w:t>(in Baht)</w:t>
            </w:r>
          </w:p>
        </w:tc>
        <w:tc>
          <w:tcPr>
            <w:tcW w:w="1170" w:type="dxa"/>
            <w:tcBorders>
              <w:bottom w:val="double" w:sz="4" w:space="0" w:color="auto"/>
            </w:tcBorders>
          </w:tcPr>
          <w:p w14:paraId="2F40F8AF" w14:textId="00EFDD7A" w:rsidR="00085469" w:rsidRPr="00206CA1" w:rsidRDefault="00446008" w:rsidP="00085469">
            <w:pPr>
              <w:pStyle w:val="acctfourfigures"/>
              <w:tabs>
                <w:tab w:val="clear" w:pos="765"/>
                <w:tab w:val="decimal" w:pos="284"/>
                <w:tab w:val="decimal" w:pos="824"/>
              </w:tabs>
              <w:spacing w:line="240" w:lineRule="atLeast"/>
              <w:ind w:right="10"/>
              <w:jc w:val="right"/>
              <w:rPr>
                <w:b/>
                <w:bCs/>
                <w:szCs w:val="22"/>
              </w:rPr>
            </w:pPr>
            <w:r>
              <w:rPr>
                <w:b/>
                <w:bCs/>
                <w:szCs w:val="22"/>
              </w:rPr>
              <w:t>0.65</w:t>
            </w:r>
          </w:p>
        </w:tc>
        <w:tc>
          <w:tcPr>
            <w:tcW w:w="180" w:type="dxa"/>
            <w:shd w:val="clear" w:color="auto" w:fill="auto"/>
          </w:tcPr>
          <w:p w14:paraId="6A91287D" w14:textId="77777777" w:rsidR="00085469" w:rsidRPr="00206CA1" w:rsidRDefault="00085469" w:rsidP="00085469">
            <w:pPr>
              <w:pStyle w:val="acctfourfigures"/>
              <w:spacing w:line="240" w:lineRule="atLeast"/>
              <w:rPr>
                <w:szCs w:val="22"/>
              </w:rPr>
            </w:pPr>
          </w:p>
        </w:tc>
        <w:tc>
          <w:tcPr>
            <w:tcW w:w="1170" w:type="dxa"/>
            <w:tcBorders>
              <w:bottom w:val="double" w:sz="4" w:space="0" w:color="auto"/>
            </w:tcBorders>
            <w:shd w:val="clear" w:color="auto" w:fill="auto"/>
          </w:tcPr>
          <w:p w14:paraId="5DCB3839" w14:textId="2CD429E3" w:rsidR="00085469" w:rsidRPr="00206CA1" w:rsidRDefault="00085469" w:rsidP="00085469">
            <w:pPr>
              <w:pStyle w:val="acctfourfigures"/>
              <w:tabs>
                <w:tab w:val="clear" w:pos="765"/>
                <w:tab w:val="decimal" w:pos="729"/>
              </w:tabs>
              <w:spacing w:line="240" w:lineRule="atLeast"/>
              <w:ind w:right="-76"/>
              <w:rPr>
                <w:b/>
                <w:bCs/>
                <w:szCs w:val="22"/>
              </w:rPr>
            </w:pPr>
            <w:r w:rsidRPr="00206CA1">
              <w:rPr>
                <w:b/>
                <w:bCs/>
              </w:rPr>
              <w:t>1.74</w:t>
            </w:r>
          </w:p>
        </w:tc>
        <w:tc>
          <w:tcPr>
            <w:tcW w:w="180" w:type="dxa"/>
            <w:shd w:val="clear" w:color="auto" w:fill="auto"/>
          </w:tcPr>
          <w:p w14:paraId="5838C35D" w14:textId="77777777" w:rsidR="00085469" w:rsidRPr="00206CA1" w:rsidRDefault="00085469" w:rsidP="00085469">
            <w:pPr>
              <w:pStyle w:val="acctfourfigures"/>
              <w:spacing w:line="240" w:lineRule="atLeast"/>
              <w:jc w:val="right"/>
              <w:rPr>
                <w:szCs w:val="22"/>
              </w:rPr>
            </w:pPr>
          </w:p>
        </w:tc>
        <w:tc>
          <w:tcPr>
            <w:tcW w:w="1074" w:type="dxa"/>
            <w:tcBorders>
              <w:bottom w:val="double" w:sz="4" w:space="0" w:color="auto"/>
            </w:tcBorders>
            <w:shd w:val="clear" w:color="auto" w:fill="auto"/>
          </w:tcPr>
          <w:p w14:paraId="14ABACC4" w14:textId="78FB2591" w:rsidR="00085469" w:rsidRPr="00206CA1" w:rsidRDefault="008616AF" w:rsidP="00085469">
            <w:pPr>
              <w:pStyle w:val="acctfourfigures"/>
              <w:tabs>
                <w:tab w:val="clear" w:pos="765"/>
                <w:tab w:val="decimal" w:pos="731"/>
              </w:tabs>
              <w:spacing w:line="240" w:lineRule="atLeast"/>
              <w:ind w:right="5"/>
              <w:jc w:val="right"/>
              <w:rPr>
                <w:b/>
                <w:bCs/>
                <w:szCs w:val="22"/>
              </w:rPr>
            </w:pPr>
            <w:r>
              <w:rPr>
                <w:b/>
                <w:bCs/>
                <w:szCs w:val="22"/>
              </w:rPr>
              <w:t>1.49</w:t>
            </w:r>
          </w:p>
        </w:tc>
        <w:tc>
          <w:tcPr>
            <w:tcW w:w="186" w:type="dxa"/>
            <w:shd w:val="clear" w:color="auto" w:fill="auto"/>
          </w:tcPr>
          <w:p w14:paraId="190F96D9" w14:textId="77777777" w:rsidR="00085469" w:rsidRPr="00206CA1" w:rsidRDefault="00085469" w:rsidP="00085469">
            <w:pPr>
              <w:pStyle w:val="acctfourfigures"/>
              <w:spacing w:line="240" w:lineRule="atLeast"/>
              <w:jc w:val="right"/>
              <w:rPr>
                <w:szCs w:val="22"/>
              </w:rPr>
            </w:pPr>
          </w:p>
        </w:tc>
        <w:tc>
          <w:tcPr>
            <w:tcW w:w="1170" w:type="dxa"/>
            <w:tcBorders>
              <w:bottom w:val="double" w:sz="4" w:space="0" w:color="auto"/>
            </w:tcBorders>
            <w:shd w:val="clear" w:color="auto" w:fill="auto"/>
          </w:tcPr>
          <w:p w14:paraId="061ACCCA" w14:textId="11DAC7A7" w:rsidR="00085469" w:rsidRPr="00206CA1" w:rsidRDefault="00085469" w:rsidP="00085469">
            <w:pPr>
              <w:pStyle w:val="acctfourfigures"/>
              <w:tabs>
                <w:tab w:val="clear" w:pos="765"/>
                <w:tab w:val="decimal" w:pos="1004"/>
              </w:tabs>
              <w:spacing w:line="240" w:lineRule="atLeast"/>
              <w:ind w:right="82"/>
              <w:jc w:val="right"/>
              <w:rPr>
                <w:b/>
                <w:bCs/>
                <w:szCs w:val="22"/>
              </w:rPr>
            </w:pPr>
            <w:r w:rsidRPr="00206CA1">
              <w:rPr>
                <w:b/>
                <w:bCs/>
                <w:szCs w:val="22"/>
              </w:rPr>
              <w:t>2.11</w:t>
            </w:r>
          </w:p>
        </w:tc>
      </w:tr>
    </w:tbl>
    <w:p w14:paraId="23DB1B1A" w14:textId="3C292661" w:rsidR="009554D4" w:rsidRPr="00206CA1" w:rsidRDefault="009554D4" w:rsidP="00563215">
      <w:pPr>
        <w:spacing w:line="240" w:lineRule="auto"/>
        <w:ind w:left="540" w:right="65"/>
        <w:jc w:val="both"/>
        <w:rPr>
          <w:szCs w:val="22"/>
        </w:rPr>
      </w:pPr>
    </w:p>
    <w:p w14:paraId="11B238B9" w14:textId="77777777" w:rsidR="009554D4" w:rsidRPr="00206CA1" w:rsidRDefault="009554D4">
      <w:pPr>
        <w:spacing w:line="240" w:lineRule="auto"/>
        <w:rPr>
          <w:szCs w:val="22"/>
        </w:rPr>
      </w:pPr>
      <w:r w:rsidRPr="00206CA1">
        <w:rPr>
          <w:szCs w:val="22"/>
        </w:rPr>
        <w:br w:type="page"/>
      </w:r>
    </w:p>
    <w:p w14:paraId="27AB7FFA" w14:textId="7B8B9009" w:rsidR="001971B8" w:rsidRPr="00206CA1" w:rsidRDefault="00C8283B" w:rsidP="00573450">
      <w:pPr>
        <w:pStyle w:val="Heading1"/>
        <w:rPr>
          <w:bCs/>
          <w:szCs w:val="22"/>
        </w:rPr>
      </w:pPr>
      <w:r>
        <w:lastRenderedPageBreak/>
        <w:t>20</w:t>
      </w:r>
      <w:r w:rsidR="001971B8" w:rsidRPr="00206CA1">
        <w:tab/>
        <w:t>Dividends</w:t>
      </w:r>
    </w:p>
    <w:p w14:paraId="795950E4" w14:textId="77777777" w:rsidR="008528C6" w:rsidRPr="00206CA1" w:rsidRDefault="008528C6" w:rsidP="008528C6">
      <w:pPr>
        <w:tabs>
          <w:tab w:val="left" w:pos="900"/>
        </w:tabs>
        <w:ind w:left="562"/>
        <w:jc w:val="thaiDistribute"/>
        <w:rPr>
          <w:szCs w:val="22"/>
          <w:lang w:bidi="th-TH"/>
        </w:rPr>
      </w:pPr>
      <w:bookmarkStart w:id="4" w:name="_Hlk61246565"/>
    </w:p>
    <w:tbl>
      <w:tblPr>
        <w:tblStyle w:val="TableGrid"/>
        <w:tblW w:w="9325" w:type="dxa"/>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42"/>
        <w:gridCol w:w="1797"/>
        <w:gridCol w:w="2013"/>
        <w:gridCol w:w="1379"/>
        <w:gridCol w:w="234"/>
        <w:gridCol w:w="1760"/>
      </w:tblGrid>
      <w:tr w:rsidR="009E1323" w:rsidRPr="00206CA1" w14:paraId="764F8379" w14:textId="77777777" w:rsidTr="00FA20CC">
        <w:trPr>
          <w:tblHeader/>
        </w:trPr>
        <w:tc>
          <w:tcPr>
            <w:tcW w:w="2142" w:type="dxa"/>
          </w:tcPr>
          <w:p w14:paraId="5D47E7A2" w14:textId="77777777" w:rsidR="009E1323" w:rsidRPr="00206CA1" w:rsidRDefault="009E1323" w:rsidP="00955239">
            <w:pPr>
              <w:pStyle w:val="block"/>
              <w:spacing w:after="0" w:line="240" w:lineRule="auto"/>
              <w:ind w:left="0"/>
              <w:jc w:val="center"/>
              <w:rPr>
                <w:b/>
                <w:bCs/>
                <w:i/>
                <w:iCs/>
                <w:szCs w:val="22"/>
              </w:rPr>
            </w:pPr>
          </w:p>
        </w:tc>
        <w:tc>
          <w:tcPr>
            <w:tcW w:w="1797" w:type="dxa"/>
            <w:vAlign w:val="bottom"/>
          </w:tcPr>
          <w:p w14:paraId="2A8E131C" w14:textId="77777777" w:rsidR="009E1323" w:rsidRPr="00206CA1" w:rsidRDefault="009E1323" w:rsidP="00955239">
            <w:pPr>
              <w:pStyle w:val="block"/>
              <w:spacing w:after="0" w:line="240" w:lineRule="auto"/>
              <w:ind w:left="0"/>
              <w:jc w:val="center"/>
              <w:rPr>
                <w:szCs w:val="22"/>
              </w:rPr>
            </w:pPr>
            <w:r w:rsidRPr="00206CA1">
              <w:rPr>
                <w:szCs w:val="22"/>
              </w:rPr>
              <w:t>Approval date</w:t>
            </w:r>
          </w:p>
        </w:tc>
        <w:tc>
          <w:tcPr>
            <w:tcW w:w="2013" w:type="dxa"/>
            <w:vAlign w:val="bottom"/>
          </w:tcPr>
          <w:p w14:paraId="277FEA2C" w14:textId="77777777" w:rsidR="009E1323" w:rsidRPr="00206CA1" w:rsidRDefault="009E1323" w:rsidP="00955239">
            <w:pPr>
              <w:pStyle w:val="block"/>
              <w:spacing w:after="0" w:line="240" w:lineRule="auto"/>
              <w:ind w:left="0"/>
              <w:jc w:val="center"/>
              <w:rPr>
                <w:szCs w:val="22"/>
              </w:rPr>
            </w:pPr>
            <w:r w:rsidRPr="00206CA1">
              <w:rPr>
                <w:szCs w:val="22"/>
              </w:rPr>
              <w:t>Payment schedule</w:t>
            </w:r>
          </w:p>
        </w:tc>
        <w:tc>
          <w:tcPr>
            <w:tcW w:w="1379" w:type="dxa"/>
            <w:vAlign w:val="bottom"/>
          </w:tcPr>
          <w:p w14:paraId="71475B05" w14:textId="77777777" w:rsidR="009E1323" w:rsidRPr="00206CA1" w:rsidRDefault="009E1323" w:rsidP="00955239">
            <w:pPr>
              <w:pStyle w:val="block"/>
              <w:spacing w:after="0" w:line="240" w:lineRule="auto"/>
              <w:ind w:left="-83" w:right="-108"/>
              <w:jc w:val="center"/>
              <w:rPr>
                <w:i/>
                <w:iCs/>
                <w:szCs w:val="22"/>
              </w:rPr>
            </w:pPr>
            <w:r w:rsidRPr="00206CA1">
              <w:rPr>
                <w:szCs w:val="22"/>
              </w:rPr>
              <w:t>Dividend rate per share</w:t>
            </w:r>
            <w:r w:rsidRPr="00206CA1">
              <w:rPr>
                <w:i/>
                <w:iCs/>
                <w:szCs w:val="22"/>
              </w:rPr>
              <w:t xml:space="preserve"> </w:t>
            </w:r>
          </w:p>
        </w:tc>
        <w:tc>
          <w:tcPr>
            <w:tcW w:w="234" w:type="dxa"/>
            <w:vAlign w:val="bottom"/>
          </w:tcPr>
          <w:p w14:paraId="597BC221" w14:textId="77777777" w:rsidR="009E1323" w:rsidRPr="00206CA1" w:rsidRDefault="009E1323" w:rsidP="00955239">
            <w:pPr>
              <w:pStyle w:val="block"/>
              <w:spacing w:after="0" w:line="240" w:lineRule="auto"/>
              <w:ind w:left="0"/>
              <w:jc w:val="center"/>
              <w:rPr>
                <w:i/>
                <w:iCs/>
                <w:szCs w:val="22"/>
              </w:rPr>
            </w:pPr>
          </w:p>
        </w:tc>
        <w:tc>
          <w:tcPr>
            <w:tcW w:w="1760" w:type="dxa"/>
            <w:vAlign w:val="bottom"/>
          </w:tcPr>
          <w:p w14:paraId="7BD35ACE" w14:textId="77777777" w:rsidR="009E1323" w:rsidRPr="00206CA1" w:rsidRDefault="009E1323" w:rsidP="00955239">
            <w:pPr>
              <w:pStyle w:val="block"/>
              <w:spacing w:after="0" w:line="240" w:lineRule="auto"/>
              <w:ind w:left="-96" w:right="-83"/>
              <w:jc w:val="center"/>
              <w:rPr>
                <w:i/>
                <w:iCs/>
                <w:szCs w:val="22"/>
                <w:lang w:val="en-US" w:bidi="th-TH"/>
              </w:rPr>
            </w:pPr>
            <w:r w:rsidRPr="00206CA1">
              <w:rPr>
                <w:szCs w:val="22"/>
                <w:lang w:val="en-US" w:bidi="th-TH"/>
              </w:rPr>
              <w:t>Amount</w:t>
            </w:r>
          </w:p>
        </w:tc>
      </w:tr>
      <w:tr w:rsidR="009E1323" w:rsidRPr="00206CA1" w14:paraId="67B3A95C" w14:textId="77777777" w:rsidTr="00FA20CC">
        <w:trPr>
          <w:tblHeader/>
        </w:trPr>
        <w:tc>
          <w:tcPr>
            <w:tcW w:w="2142" w:type="dxa"/>
          </w:tcPr>
          <w:p w14:paraId="6373B5DC" w14:textId="77777777" w:rsidR="009E1323" w:rsidRPr="00206CA1" w:rsidRDefault="009E1323" w:rsidP="00BF1791">
            <w:pPr>
              <w:pStyle w:val="block"/>
              <w:spacing w:after="0" w:line="240" w:lineRule="auto"/>
              <w:ind w:left="-135" w:right="1072" w:hanging="157"/>
              <w:jc w:val="center"/>
              <w:rPr>
                <w:b/>
                <w:bCs/>
                <w:i/>
                <w:iCs/>
                <w:szCs w:val="22"/>
              </w:rPr>
            </w:pPr>
          </w:p>
        </w:tc>
        <w:tc>
          <w:tcPr>
            <w:tcW w:w="1797" w:type="dxa"/>
            <w:vAlign w:val="bottom"/>
          </w:tcPr>
          <w:p w14:paraId="6914B154" w14:textId="77777777" w:rsidR="009E1323" w:rsidRPr="00206CA1" w:rsidRDefault="009E1323" w:rsidP="00955239">
            <w:pPr>
              <w:pStyle w:val="block"/>
              <w:spacing w:after="0" w:line="240" w:lineRule="auto"/>
              <w:ind w:left="-135" w:right="-146"/>
              <w:jc w:val="center"/>
              <w:rPr>
                <w:szCs w:val="22"/>
              </w:rPr>
            </w:pPr>
          </w:p>
        </w:tc>
        <w:tc>
          <w:tcPr>
            <w:tcW w:w="2013" w:type="dxa"/>
            <w:vAlign w:val="bottom"/>
          </w:tcPr>
          <w:p w14:paraId="59E3DFBF" w14:textId="77777777" w:rsidR="009E1323" w:rsidRPr="00206CA1" w:rsidRDefault="009E1323" w:rsidP="00955239">
            <w:pPr>
              <w:pStyle w:val="block"/>
              <w:spacing w:after="0" w:line="240" w:lineRule="auto"/>
              <w:ind w:left="-70" w:right="-146"/>
              <w:jc w:val="center"/>
              <w:rPr>
                <w:szCs w:val="22"/>
              </w:rPr>
            </w:pPr>
          </w:p>
        </w:tc>
        <w:tc>
          <w:tcPr>
            <w:tcW w:w="1379" w:type="dxa"/>
            <w:vAlign w:val="bottom"/>
          </w:tcPr>
          <w:p w14:paraId="160B825F" w14:textId="3666CD30" w:rsidR="009E1323" w:rsidRPr="00206CA1" w:rsidRDefault="009E1323" w:rsidP="00955239">
            <w:pPr>
              <w:pStyle w:val="block"/>
              <w:spacing w:after="0" w:line="240" w:lineRule="auto"/>
              <w:ind w:left="0"/>
              <w:jc w:val="center"/>
              <w:rPr>
                <w:szCs w:val="22"/>
              </w:rPr>
            </w:pPr>
            <w:r w:rsidRPr="00206CA1">
              <w:rPr>
                <w:i/>
                <w:iCs/>
                <w:szCs w:val="22"/>
              </w:rPr>
              <w:t>(</w:t>
            </w:r>
            <w:r w:rsidR="00830061" w:rsidRPr="00206CA1">
              <w:rPr>
                <w:i/>
                <w:iCs/>
                <w:szCs w:val="22"/>
              </w:rPr>
              <w:t xml:space="preserve">in </w:t>
            </w:r>
            <w:r w:rsidRPr="00206CA1">
              <w:rPr>
                <w:i/>
                <w:iCs/>
                <w:szCs w:val="22"/>
              </w:rPr>
              <w:t>Baht)</w:t>
            </w:r>
          </w:p>
        </w:tc>
        <w:tc>
          <w:tcPr>
            <w:tcW w:w="234" w:type="dxa"/>
            <w:vAlign w:val="bottom"/>
          </w:tcPr>
          <w:p w14:paraId="52954423" w14:textId="77777777" w:rsidR="009E1323" w:rsidRPr="00206CA1" w:rsidRDefault="009E1323" w:rsidP="00955239">
            <w:pPr>
              <w:pStyle w:val="block"/>
              <w:spacing w:after="0" w:line="240" w:lineRule="auto"/>
              <w:ind w:left="0"/>
              <w:jc w:val="center"/>
              <w:rPr>
                <w:szCs w:val="22"/>
              </w:rPr>
            </w:pPr>
          </w:p>
        </w:tc>
        <w:tc>
          <w:tcPr>
            <w:tcW w:w="1760" w:type="dxa"/>
            <w:vAlign w:val="bottom"/>
          </w:tcPr>
          <w:p w14:paraId="4363D373" w14:textId="77777777" w:rsidR="009E1323" w:rsidRPr="00206CA1" w:rsidRDefault="009E1323" w:rsidP="00955239">
            <w:pPr>
              <w:pStyle w:val="block"/>
              <w:spacing w:after="0" w:line="240" w:lineRule="auto"/>
              <w:ind w:left="-96" w:right="-83"/>
              <w:jc w:val="center"/>
              <w:rPr>
                <w:szCs w:val="22"/>
              </w:rPr>
            </w:pPr>
            <w:r w:rsidRPr="00206CA1">
              <w:rPr>
                <w:i/>
                <w:iCs/>
                <w:szCs w:val="22"/>
              </w:rPr>
              <w:t>(in thousand Baht)</w:t>
            </w:r>
          </w:p>
        </w:tc>
      </w:tr>
      <w:tr w:rsidR="00A823F7" w:rsidRPr="00206CA1" w14:paraId="1526CF22" w14:textId="77777777" w:rsidTr="00FA20CC">
        <w:tc>
          <w:tcPr>
            <w:tcW w:w="2142" w:type="dxa"/>
          </w:tcPr>
          <w:p w14:paraId="72750C4E" w14:textId="4171AF44" w:rsidR="00A823F7" w:rsidRPr="00206CA1" w:rsidRDefault="00A823F7" w:rsidP="00955239">
            <w:pPr>
              <w:pStyle w:val="block"/>
              <w:spacing w:after="0" w:line="240" w:lineRule="auto"/>
              <w:ind w:left="-18" w:right="-146"/>
              <w:rPr>
                <w:b/>
                <w:bCs/>
                <w:i/>
                <w:iCs/>
                <w:szCs w:val="22"/>
              </w:rPr>
            </w:pPr>
            <w:r w:rsidRPr="00206CA1">
              <w:rPr>
                <w:b/>
                <w:bCs/>
                <w:i/>
                <w:iCs/>
                <w:szCs w:val="22"/>
              </w:rPr>
              <w:t>202</w:t>
            </w:r>
            <w:r w:rsidR="00085469">
              <w:rPr>
                <w:b/>
                <w:bCs/>
                <w:i/>
                <w:iCs/>
                <w:szCs w:val="22"/>
              </w:rPr>
              <w:t>4</w:t>
            </w:r>
          </w:p>
        </w:tc>
        <w:tc>
          <w:tcPr>
            <w:tcW w:w="1797" w:type="dxa"/>
            <w:shd w:val="clear" w:color="auto" w:fill="auto"/>
            <w:vAlign w:val="bottom"/>
          </w:tcPr>
          <w:p w14:paraId="0F65FD08" w14:textId="77777777" w:rsidR="00A823F7" w:rsidRPr="00206CA1" w:rsidRDefault="00A823F7" w:rsidP="00955239">
            <w:pPr>
              <w:pStyle w:val="block"/>
              <w:spacing w:after="0" w:line="240" w:lineRule="auto"/>
              <w:ind w:left="-18" w:right="-146"/>
              <w:jc w:val="center"/>
              <w:rPr>
                <w:szCs w:val="22"/>
              </w:rPr>
            </w:pPr>
          </w:p>
        </w:tc>
        <w:tc>
          <w:tcPr>
            <w:tcW w:w="2013" w:type="dxa"/>
            <w:shd w:val="clear" w:color="auto" w:fill="auto"/>
            <w:vAlign w:val="bottom"/>
          </w:tcPr>
          <w:p w14:paraId="56A8D693" w14:textId="77777777" w:rsidR="00A823F7" w:rsidRPr="00206CA1" w:rsidRDefault="00A823F7" w:rsidP="00955239">
            <w:pPr>
              <w:pStyle w:val="block"/>
              <w:spacing w:after="0" w:line="240" w:lineRule="auto"/>
              <w:ind w:left="-18" w:right="-146"/>
              <w:jc w:val="center"/>
              <w:rPr>
                <w:szCs w:val="22"/>
              </w:rPr>
            </w:pPr>
          </w:p>
        </w:tc>
        <w:tc>
          <w:tcPr>
            <w:tcW w:w="1379" w:type="dxa"/>
          </w:tcPr>
          <w:p w14:paraId="263CA7DC" w14:textId="77777777" w:rsidR="00A823F7" w:rsidRPr="00206CA1" w:rsidRDefault="00A823F7" w:rsidP="00955239">
            <w:pPr>
              <w:jc w:val="center"/>
              <w:rPr>
                <w:szCs w:val="22"/>
              </w:rPr>
            </w:pPr>
          </w:p>
        </w:tc>
        <w:tc>
          <w:tcPr>
            <w:tcW w:w="234" w:type="dxa"/>
          </w:tcPr>
          <w:p w14:paraId="00007054" w14:textId="77777777" w:rsidR="00A823F7" w:rsidRPr="00206CA1" w:rsidRDefault="00A823F7" w:rsidP="00955239">
            <w:pPr>
              <w:jc w:val="center"/>
              <w:rPr>
                <w:szCs w:val="22"/>
              </w:rPr>
            </w:pPr>
          </w:p>
        </w:tc>
        <w:tc>
          <w:tcPr>
            <w:tcW w:w="1760" w:type="dxa"/>
          </w:tcPr>
          <w:p w14:paraId="2BE1EBFB" w14:textId="77777777" w:rsidR="00A823F7" w:rsidRPr="00206CA1" w:rsidRDefault="00A823F7" w:rsidP="00955239">
            <w:pPr>
              <w:ind w:right="32"/>
              <w:jc w:val="center"/>
              <w:rPr>
                <w:szCs w:val="22"/>
              </w:rPr>
            </w:pPr>
          </w:p>
        </w:tc>
      </w:tr>
      <w:tr w:rsidR="007D2F18" w:rsidRPr="00206CA1" w14:paraId="08738D65" w14:textId="77777777" w:rsidTr="00FA20CC">
        <w:tc>
          <w:tcPr>
            <w:tcW w:w="2142" w:type="dxa"/>
          </w:tcPr>
          <w:p w14:paraId="0CE50F8A" w14:textId="3E0A5F56" w:rsidR="007D2F18" w:rsidRPr="00206CA1" w:rsidRDefault="007D2F18" w:rsidP="007D2F18">
            <w:pPr>
              <w:pStyle w:val="block"/>
              <w:spacing w:after="0" w:line="240" w:lineRule="auto"/>
              <w:ind w:left="-18" w:right="-146"/>
              <w:rPr>
                <w:szCs w:val="22"/>
              </w:rPr>
            </w:pPr>
            <w:r w:rsidRPr="00206CA1">
              <w:rPr>
                <w:szCs w:val="22"/>
              </w:rPr>
              <w:t>Interim dividend 202</w:t>
            </w:r>
            <w:r w:rsidR="00085469">
              <w:rPr>
                <w:szCs w:val="22"/>
              </w:rPr>
              <w:t>4</w:t>
            </w:r>
          </w:p>
        </w:tc>
        <w:tc>
          <w:tcPr>
            <w:tcW w:w="1797" w:type="dxa"/>
            <w:shd w:val="clear" w:color="auto" w:fill="auto"/>
            <w:vAlign w:val="bottom"/>
          </w:tcPr>
          <w:p w14:paraId="4A91DFD9" w14:textId="1C92DEAD" w:rsidR="007D2F18" w:rsidRPr="00206CA1" w:rsidRDefault="0016178E" w:rsidP="007D2F18">
            <w:pPr>
              <w:pStyle w:val="block"/>
              <w:spacing w:after="0" w:line="240" w:lineRule="auto"/>
              <w:ind w:left="-18" w:right="-146"/>
              <w:jc w:val="center"/>
              <w:rPr>
                <w:szCs w:val="22"/>
              </w:rPr>
            </w:pPr>
            <w:r>
              <w:rPr>
                <w:szCs w:val="22"/>
              </w:rPr>
              <w:t>14</w:t>
            </w:r>
            <w:r w:rsidR="007D2F18" w:rsidRPr="00206CA1">
              <w:rPr>
                <w:szCs w:val="22"/>
              </w:rPr>
              <w:t xml:space="preserve"> August 202</w:t>
            </w:r>
            <w:r w:rsidR="00085469">
              <w:rPr>
                <w:szCs w:val="22"/>
              </w:rPr>
              <w:t>4</w:t>
            </w:r>
          </w:p>
        </w:tc>
        <w:tc>
          <w:tcPr>
            <w:tcW w:w="2013" w:type="dxa"/>
            <w:shd w:val="clear" w:color="auto" w:fill="auto"/>
            <w:vAlign w:val="bottom"/>
          </w:tcPr>
          <w:p w14:paraId="594562F2" w14:textId="173A9EC9" w:rsidR="007D2F18" w:rsidRPr="00206CA1" w:rsidRDefault="007D2F18" w:rsidP="007D2F18">
            <w:pPr>
              <w:pStyle w:val="block"/>
              <w:spacing w:after="0" w:line="240" w:lineRule="auto"/>
              <w:ind w:left="-18" w:right="-146"/>
              <w:jc w:val="center"/>
              <w:rPr>
                <w:szCs w:val="22"/>
              </w:rPr>
            </w:pPr>
            <w:r w:rsidRPr="00206CA1">
              <w:rPr>
                <w:szCs w:val="22"/>
              </w:rPr>
              <w:t>September 202</w:t>
            </w:r>
            <w:r w:rsidR="00085469">
              <w:rPr>
                <w:szCs w:val="22"/>
              </w:rPr>
              <w:t>4</w:t>
            </w:r>
          </w:p>
        </w:tc>
        <w:tc>
          <w:tcPr>
            <w:tcW w:w="1379" w:type="dxa"/>
          </w:tcPr>
          <w:p w14:paraId="55F1B2F5" w14:textId="321ED4DF" w:rsidR="007D2F18" w:rsidRPr="00206CA1" w:rsidRDefault="00E91A9A" w:rsidP="007D2F18">
            <w:pPr>
              <w:jc w:val="center"/>
              <w:rPr>
                <w:szCs w:val="22"/>
              </w:rPr>
            </w:pPr>
            <w:r>
              <w:rPr>
                <w:szCs w:val="22"/>
              </w:rPr>
              <w:t>0.50</w:t>
            </w:r>
          </w:p>
        </w:tc>
        <w:tc>
          <w:tcPr>
            <w:tcW w:w="234" w:type="dxa"/>
          </w:tcPr>
          <w:p w14:paraId="346B4110" w14:textId="77777777" w:rsidR="007D2F18" w:rsidRPr="00206CA1" w:rsidRDefault="007D2F18" w:rsidP="007D2F18">
            <w:pPr>
              <w:rPr>
                <w:szCs w:val="22"/>
              </w:rPr>
            </w:pPr>
          </w:p>
        </w:tc>
        <w:tc>
          <w:tcPr>
            <w:tcW w:w="1760" w:type="dxa"/>
          </w:tcPr>
          <w:p w14:paraId="11ABD769" w14:textId="0A2CF0CB" w:rsidR="007D2F18" w:rsidRPr="00EA5EA8" w:rsidRDefault="00AD2CC0" w:rsidP="00AB1E3A">
            <w:pPr>
              <w:ind w:left="142" w:right="229"/>
              <w:jc w:val="right"/>
              <w:rPr>
                <w:szCs w:val="22"/>
              </w:rPr>
            </w:pPr>
            <w:r>
              <w:rPr>
                <w:szCs w:val="22"/>
              </w:rPr>
              <w:t>527,</w:t>
            </w:r>
            <w:r w:rsidR="0021318E">
              <w:rPr>
                <w:szCs w:val="22"/>
              </w:rPr>
              <w:t>876</w:t>
            </w:r>
          </w:p>
        </w:tc>
      </w:tr>
      <w:tr w:rsidR="007D2F18" w:rsidRPr="00206CA1" w14:paraId="46BEAAC2" w14:textId="77777777" w:rsidTr="00EB578B">
        <w:tc>
          <w:tcPr>
            <w:tcW w:w="2142" w:type="dxa"/>
          </w:tcPr>
          <w:p w14:paraId="4ED5F4F5" w14:textId="0163BDF9" w:rsidR="007D2F18" w:rsidRPr="00206CA1" w:rsidRDefault="007D2F18" w:rsidP="007D2F18">
            <w:pPr>
              <w:pStyle w:val="block"/>
              <w:spacing w:after="0" w:line="240" w:lineRule="auto"/>
              <w:ind w:left="-18" w:right="-146"/>
              <w:rPr>
                <w:szCs w:val="22"/>
              </w:rPr>
            </w:pPr>
            <w:r w:rsidRPr="00206CA1">
              <w:rPr>
                <w:szCs w:val="22"/>
              </w:rPr>
              <w:t>Annual dividend 202</w:t>
            </w:r>
            <w:r w:rsidR="00085469">
              <w:rPr>
                <w:szCs w:val="22"/>
              </w:rPr>
              <w:t>3</w:t>
            </w:r>
          </w:p>
        </w:tc>
        <w:tc>
          <w:tcPr>
            <w:tcW w:w="1797" w:type="dxa"/>
            <w:shd w:val="clear" w:color="auto" w:fill="auto"/>
            <w:vAlign w:val="bottom"/>
          </w:tcPr>
          <w:p w14:paraId="0123287C" w14:textId="15CD3D67" w:rsidR="007D2F18" w:rsidRPr="00206CA1" w:rsidRDefault="001436D3" w:rsidP="007D2F18">
            <w:pPr>
              <w:pStyle w:val="block"/>
              <w:spacing w:after="0" w:line="240" w:lineRule="auto"/>
              <w:ind w:left="-18" w:right="-146"/>
              <w:jc w:val="center"/>
              <w:rPr>
                <w:szCs w:val="22"/>
              </w:rPr>
            </w:pPr>
            <w:r>
              <w:rPr>
                <w:szCs w:val="22"/>
              </w:rPr>
              <w:t>19</w:t>
            </w:r>
            <w:r w:rsidR="007D2F18" w:rsidRPr="00206CA1">
              <w:rPr>
                <w:szCs w:val="22"/>
              </w:rPr>
              <w:t xml:space="preserve"> April 202</w:t>
            </w:r>
            <w:r w:rsidR="00085469">
              <w:rPr>
                <w:szCs w:val="22"/>
              </w:rPr>
              <w:t>4</w:t>
            </w:r>
          </w:p>
        </w:tc>
        <w:tc>
          <w:tcPr>
            <w:tcW w:w="2013" w:type="dxa"/>
            <w:shd w:val="clear" w:color="auto" w:fill="auto"/>
            <w:vAlign w:val="bottom"/>
          </w:tcPr>
          <w:p w14:paraId="3CD4C97B" w14:textId="3AB70F9C" w:rsidR="007D2F18" w:rsidRPr="00206CA1" w:rsidRDefault="007D2F18" w:rsidP="007D2F18">
            <w:pPr>
              <w:pStyle w:val="block"/>
              <w:spacing w:after="0" w:line="240" w:lineRule="auto"/>
              <w:ind w:left="-18" w:right="-146"/>
              <w:jc w:val="center"/>
              <w:rPr>
                <w:szCs w:val="22"/>
              </w:rPr>
            </w:pPr>
            <w:r w:rsidRPr="00206CA1">
              <w:rPr>
                <w:szCs w:val="22"/>
              </w:rPr>
              <w:t>May 202</w:t>
            </w:r>
            <w:r w:rsidR="00085469">
              <w:rPr>
                <w:szCs w:val="22"/>
              </w:rPr>
              <w:t>4</w:t>
            </w:r>
          </w:p>
        </w:tc>
        <w:tc>
          <w:tcPr>
            <w:tcW w:w="1379" w:type="dxa"/>
          </w:tcPr>
          <w:p w14:paraId="4A424282" w14:textId="18C9F55F" w:rsidR="007D2F18" w:rsidRPr="00206CA1" w:rsidRDefault="00E91A9A" w:rsidP="007D2F18">
            <w:pPr>
              <w:jc w:val="center"/>
              <w:rPr>
                <w:szCs w:val="22"/>
              </w:rPr>
            </w:pPr>
            <w:r>
              <w:rPr>
                <w:szCs w:val="22"/>
              </w:rPr>
              <w:t>0.65</w:t>
            </w:r>
          </w:p>
        </w:tc>
        <w:tc>
          <w:tcPr>
            <w:tcW w:w="234" w:type="dxa"/>
          </w:tcPr>
          <w:p w14:paraId="6AFE5DD3" w14:textId="77777777" w:rsidR="007D2F18" w:rsidRPr="00206CA1" w:rsidRDefault="007D2F18" w:rsidP="007D2F18">
            <w:pPr>
              <w:jc w:val="center"/>
              <w:rPr>
                <w:szCs w:val="22"/>
              </w:rPr>
            </w:pPr>
          </w:p>
        </w:tc>
        <w:tc>
          <w:tcPr>
            <w:tcW w:w="1760" w:type="dxa"/>
            <w:tcBorders>
              <w:bottom w:val="single" w:sz="4" w:space="0" w:color="auto"/>
            </w:tcBorders>
          </w:tcPr>
          <w:p w14:paraId="3B62575F" w14:textId="12062E2E" w:rsidR="007D2F18" w:rsidRPr="00EA5EA8" w:rsidRDefault="001466D4" w:rsidP="00AB1E3A">
            <w:pPr>
              <w:ind w:left="142" w:right="229"/>
              <w:jc w:val="right"/>
              <w:rPr>
                <w:szCs w:val="22"/>
              </w:rPr>
            </w:pPr>
            <w:r>
              <w:rPr>
                <w:szCs w:val="22"/>
              </w:rPr>
              <w:t>686,</w:t>
            </w:r>
            <w:r w:rsidR="00BC2803">
              <w:rPr>
                <w:szCs w:val="22"/>
              </w:rPr>
              <w:t>243</w:t>
            </w:r>
          </w:p>
        </w:tc>
      </w:tr>
      <w:tr w:rsidR="007D2F18" w:rsidRPr="00206CA1" w14:paraId="2651500A" w14:textId="77777777" w:rsidTr="00EB578B">
        <w:tc>
          <w:tcPr>
            <w:tcW w:w="2142" w:type="dxa"/>
          </w:tcPr>
          <w:p w14:paraId="11FF03C4" w14:textId="77777777" w:rsidR="007D2F18" w:rsidRPr="006125B6" w:rsidRDefault="007D2F18" w:rsidP="007D2F18">
            <w:pPr>
              <w:pStyle w:val="block"/>
              <w:spacing w:after="0" w:line="240" w:lineRule="auto"/>
              <w:ind w:left="-18" w:right="-146"/>
              <w:rPr>
                <w:b/>
                <w:bCs/>
                <w:i/>
                <w:iCs/>
                <w:szCs w:val="22"/>
              </w:rPr>
            </w:pPr>
          </w:p>
        </w:tc>
        <w:tc>
          <w:tcPr>
            <w:tcW w:w="1797" w:type="dxa"/>
            <w:shd w:val="clear" w:color="auto" w:fill="auto"/>
            <w:vAlign w:val="bottom"/>
          </w:tcPr>
          <w:p w14:paraId="7F403943" w14:textId="77777777" w:rsidR="007D2F18" w:rsidRPr="00206CA1" w:rsidRDefault="007D2F18" w:rsidP="007D2F18">
            <w:pPr>
              <w:pStyle w:val="block"/>
              <w:spacing w:after="0" w:line="240" w:lineRule="auto"/>
              <w:ind w:left="-18" w:right="-146"/>
              <w:jc w:val="center"/>
              <w:rPr>
                <w:szCs w:val="22"/>
              </w:rPr>
            </w:pPr>
          </w:p>
        </w:tc>
        <w:tc>
          <w:tcPr>
            <w:tcW w:w="2013" w:type="dxa"/>
            <w:shd w:val="clear" w:color="auto" w:fill="auto"/>
            <w:vAlign w:val="bottom"/>
          </w:tcPr>
          <w:p w14:paraId="5DE1AEFB" w14:textId="77777777" w:rsidR="007D2F18" w:rsidRPr="00206CA1" w:rsidRDefault="007D2F18" w:rsidP="007D2F18">
            <w:pPr>
              <w:pStyle w:val="block"/>
              <w:spacing w:after="0" w:line="240" w:lineRule="auto"/>
              <w:ind w:left="-18" w:right="-146"/>
              <w:jc w:val="center"/>
              <w:rPr>
                <w:szCs w:val="22"/>
              </w:rPr>
            </w:pPr>
          </w:p>
        </w:tc>
        <w:tc>
          <w:tcPr>
            <w:tcW w:w="1379" w:type="dxa"/>
          </w:tcPr>
          <w:p w14:paraId="3602C5E6" w14:textId="77777777" w:rsidR="007D2F18" w:rsidRPr="00206CA1" w:rsidRDefault="007D2F18" w:rsidP="007D2F18">
            <w:pPr>
              <w:jc w:val="center"/>
              <w:rPr>
                <w:szCs w:val="22"/>
              </w:rPr>
            </w:pPr>
          </w:p>
        </w:tc>
        <w:tc>
          <w:tcPr>
            <w:tcW w:w="234" w:type="dxa"/>
          </w:tcPr>
          <w:p w14:paraId="236EE5EB" w14:textId="77777777" w:rsidR="007D2F18" w:rsidRPr="00206CA1" w:rsidRDefault="007D2F18" w:rsidP="007D2F18">
            <w:pPr>
              <w:jc w:val="center"/>
              <w:rPr>
                <w:szCs w:val="22"/>
              </w:rPr>
            </w:pPr>
          </w:p>
        </w:tc>
        <w:tc>
          <w:tcPr>
            <w:tcW w:w="1760" w:type="dxa"/>
            <w:tcBorders>
              <w:top w:val="single" w:sz="4" w:space="0" w:color="auto"/>
              <w:bottom w:val="double" w:sz="4" w:space="0" w:color="auto"/>
            </w:tcBorders>
          </w:tcPr>
          <w:p w14:paraId="70772848" w14:textId="052CB1AC" w:rsidR="007D2F18" w:rsidRPr="00EA5EA8" w:rsidRDefault="00C230BA" w:rsidP="00AB1E3A">
            <w:pPr>
              <w:ind w:left="142" w:right="231"/>
              <w:jc w:val="right"/>
              <w:rPr>
                <w:b/>
                <w:bCs/>
              </w:rPr>
            </w:pPr>
            <w:r>
              <w:rPr>
                <w:b/>
                <w:bCs/>
              </w:rPr>
              <w:t>1,214,</w:t>
            </w:r>
            <w:r w:rsidR="004F0531">
              <w:rPr>
                <w:b/>
                <w:bCs/>
              </w:rPr>
              <w:t>119</w:t>
            </w:r>
          </w:p>
        </w:tc>
      </w:tr>
      <w:tr w:rsidR="007D2F18" w:rsidRPr="00206CA1" w14:paraId="59C25C84" w14:textId="77777777" w:rsidTr="006B55AF">
        <w:tc>
          <w:tcPr>
            <w:tcW w:w="2142" w:type="dxa"/>
          </w:tcPr>
          <w:p w14:paraId="210EA293" w14:textId="66919A45" w:rsidR="007D2F18" w:rsidRPr="000E0660" w:rsidRDefault="007D2F18" w:rsidP="007D2F18">
            <w:pPr>
              <w:pStyle w:val="block"/>
              <w:spacing w:after="0" w:line="240" w:lineRule="auto"/>
              <w:ind w:left="-18" w:right="-146"/>
              <w:rPr>
                <w:b/>
                <w:bCs/>
                <w:szCs w:val="22"/>
              </w:rPr>
            </w:pPr>
            <w:r w:rsidRPr="006125B6">
              <w:rPr>
                <w:b/>
                <w:bCs/>
                <w:i/>
                <w:iCs/>
                <w:szCs w:val="22"/>
              </w:rPr>
              <w:t>202</w:t>
            </w:r>
            <w:r w:rsidR="00085469">
              <w:rPr>
                <w:b/>
                <w:bCs/>
                <w:i/>
                <w:iCs/>
                <w:szCs w:val="22"/>
              </w:rPr>
              <w:t>3</w:t>
            </w:r>
          </w:p>
        </w:tc>
        <w:tc>
          <w:tcPr>
            <w:tcW w:w="1797" w:type="dxa"/>
            <w:shd w:val="clear" w:color="auto" w:fill="auto"/>
            <w:vAlign w:val="bottom"/>
          </w:tcPr>
          <w:p w14:paraId="497F9301" w14:textId="77777777" w:rsidR="007D2F18" w:rsidRPr="00206CA1" w:rsidRDefault="007D2F18" w:rsidP="007D2F18">
            <w:pPr>
              <w:pStyle w:val="block"/>
              <w:spacing w:after="0" w:line="240" w:lineRule="auto"/>
              <w:ind w:left="-18" w:right="-146"/>
              <w:jc w:val="center"/>
              <w:rPr>
                <w:szCs w:val="22"/>
              </w:rPr>
            </w:pPr>
          </w:p>
        </w:tc>
        <w:tc>
          <w:tcPr>
            <w:tcW w:w="2013" w:type="dxa"/>
            <w:shd w:val="clear" w:color="auto" w:fill="auto"/>
            <w:vAlign w:val="bottom"/>
          </w:tcPr>
          <w:p w14:paraId="3E3770A5" w14:textId="77777777" w:rsidR="007D2F18" w:rsidRPr="00206CA1" w:rsidRDefault="007D2F18" w:rsidP="007D2F18">
            <w:pPr>
              <w:pStyle w:val="block"/>
              <w:spacing w:after="0" w:line="240" w:lineRule="auto"/>
              <w:ind w:left="-18" w:right="-146"/>
              <w:jc w:val="center"/>
              <w:rPr>
                <w:szCs w:val="22"/>
              </w:rPr>
            </w:pPr>
          </w:p>
        </w:tc>
        <w:tc>
          <w:tcPr>
            <w:tcW w:w="1379" w:type="dxa"/>
          </w:tcPr>
          <w:p w14:paraId="6FE93744" w14:textId="77777777" w:rsidR="007D2F18" w:rsidRPr="00206CA1" w:rsidRDefault="007D2F18" w:rsidP="007D2F18">
            <w:pPr>
              <w:jc w:val="center"/>
              <w:rPr>
                <w:szCs w:val="22"/>
              </w:rPr>
            </w:pPr>
          </w:p>
        </w:tc>
        <w:tc>
          <w:tcPr>
            <w:tcW w:w="234" w:type="dxa"/>
          </w:tcPr>
          <w:p w14:paraId="60FA16ED" w14:textId="77777777" w:rsidR="007D2F18" w:rsidRPr="00206CA1" w:rsidRDefault="007D2F18" w:rsidP="007D2F18">
            <w:pPr>
              <w:jc w:val="center"/>
              <w:rPr>
                <w:szCs w:val="22"/>
              </w:rPr>
            </w:pPr>
          </w:p>
        </w:tc>
        <w:tc>
          <w:tcPr>
            <w:tcW w:w="1760" w:type="dxa"/>
            <w:tcBorders>
              <w:top w:val="double" w:sz="4" w:space="0" w:color="auto"/>
            </w:tcBorders>
          </w:tcPr>
          <w:p w14:paraId="754E593D" w14:textId="4B8089F1" w:rsidR="007D2F18" w:rsidRPr="00EA5EA8" w:rsidRDefault="007D2F18" w:rsidP="007D2F18">
            <w:pPr>
              <w:ind w:left="142" w:right="231"/>
              <w:jc w:val="right"/>
              <w:rPr>
                <w:b/>
                <w:bCs/>
              </w:rPr>
            </w:pPr>
          </w:p>
        </w:tc>
      </w:tr>
      <w:tr w:rsidR="00085469" w:rsidRPr="00206CA1" w14:paraId="10EDF9CD" w14:textId="77777777" w:rsidTr="006B55AF">
        <w:tc>
          <w:tcPr>
            <w:tcW w:w="2142" w:type="dxa"/>
          </w:tcPr>
          <w:p w14:paraId="2BF56D4E" w14:textId="12D3979E" w:rsidR="00085469" w:rsidRDefault="00085469" w:rsidP="00085469">
            <w:pPr>
              <w:pStyle w:val="block"/>
              <w:spacing w:after="0" w:line="240" w:lineRule="auto"/>
              <w:ind w:left="-18" w:right="-146"/>
              <w:rPr>
                <w:rFonts w:cstheme="minorBidi"/>
                <w:szCs w:val="28"/>
                <w:lang w:val="en-US" w:bidi="th-TH"/>
              </w:rPr>
            </w:pPr>
            <w:r w:rsidRPr="00206CA1">
              <w:rPr>
                <w:szCs w:val="22"/>
              </w:rPr>
              <w:t>Interim dividend 2023</w:t>
            </w:r>
          </w:p>
        </w:tc>
        <w:tc>
          <w:tcPr>
            <w:tcW w:w="1797" w:type="dxa"/>
            <w:shd w:val="clear" w:color="auto" w:fill="auto"/>
            <w:vAlign w:val="bottom"/>
          </w:tcPr>
          <w:p w14:paraId="016F019C" w14:textId="092FE4C9" w:rsidR="00085469" w:rsidRDefault="00085469" w:rsidP="00085469">
            <w:pPr>
              <w:pStyle w:val="block"/>
              <w:spacing w:after="0" w:line="240" w:lineRule="auto"/>
              <w:ind w:left="-18" w:right="-146"/>
              <w:jc w:val="center"/>
              <w:rPr>
                <w:szCs w:val="22"/>
              </w:rPr>
            </w:pPr>
            <w:r w:rsidRPr="00206CA1">
              <w:rPr>
                <w:szCs w:val="22"/>
              </w:rPr>
              <w:t>11 August 2023</w:t>
            </w:r>
          </w:p>
        </w:tc>
        <w:tc>
          <w:tcPr>
            <w:tcW w:w="2013" w:type="dxa"/>
            <w:shd w:val="clear" w:color="auto" w:fill="auto"/>
            <w:vAlign w:val="bottom"/>
          </w:tcPr>
          <w:p w14:paraId="1A9D80F6" w14:textId="05070DF3" w:rsidR="00085469" w:rsidRDefault="00085469" w:rsidP="00085469">
            <w:pPr>
              <w:pStyle w:val="block"/>
              <w:spacing w:after="0" w:line="240" w:lineRule="auto"/>
              <w:ind w:left="-18" w:right="-146"/>
              <w:jc w:val="center"/>
              <w:rPr>
                <w:szCs w:val="22"/>
              </w:rPr>
            </w:pPr>
            <w:r w:rsidRPr="00206CA1">
              <w:rPr>
                <w:szCs w:val="22"/>
              </w:rPr>
              <w:t>September 2023</w:t>
            </w:r>
          </w:p>
        </w:tc>
        <w:tc>
          <w:tcPr>
            <w:tcW w:w="1379" w:type="dxa"/>
          </w:tcPr>
          <w:p w14:paraId="27691531" w14:textId="1D975CA3" w:rsidR="00085469" w:rsidRDefault="00085469" w:rsidP="00085469">
            <w:pPr>
              <w:jc w:val="center"/>
              <w:rPr>
                <w:szCs w:val="22"/>
              </w:rPr>
            </w:pPr>
            <w:r w:rsidRPr="00206CA1">
              <w:rPr>
                <w:szCs w:val="22"/>
              </w:rPr>
              <w:t>0.30</w:t>
            </w:r>
          </w:p>
        </w:tc>
        <w:tc>
          <w:tcPr>
            <w:tcW w:w="234" w:type="dxa"/>
          </w:tcPr>
          <w:p w14:paraId="055EC425" w14:textId="77777777" w:rsidR="00085469" w:rsidRPr="00206CA1" w:rsidRDefault="00085469" w:rsidP="00085469">
            <w:pPr>
              <w:jc w:val="center"/>
              <w:rPr>
                <w:szCs w:val="22"/>
              </w:rPr>
            </w:pPr>
          </w:p>
        </w:tc>
        <w:tc>
          <w:tcPr>
            <w:tcW w:w="1760" w:type="dxa"/>
          </w:tcPr>
          <w:p w14:paraId="1F977847" w14:textId="1AB9A1DF" w:rsidR="00085469" w:rsidRPr="00E07829" w:rsidRDefault="00085469" w:rsidP="00085469">
            <w:pPr>
              <w:ind w:left="142" w:right="229"/>
              <w:jc w:val="right"/>
            </w:pPr>
            <w:r>
              <w:t xml:space="preserve">      </w:t>
            </w:r>
            <w:r w:rsidRPr="00EA5EA8">
              <w:t>316,732</w:t>
            </w:r>
          </w:p>
        </w:tc>
      </w:tr>
      <w:tr w:rsidR="00085469" w:rsidRPr="00206CA1" w14:paraId="2335D83C" w14:textId="77777777" w:rsidTr="006B55AF">
        <w:tc>
          <w:tcPr>
            <w:tcW w:w="2142" w:type="dxa"/>
          </w:tcPr>
          <w:p w14:paraId="21A107DF" w14:textId="79A61F71" w:rsidR="00085469" w:rsidRDefault="00085469" w:rsidP="00085469">
            <w:pPr>
              <w:pStyle w:val="block"/>
              <w:spacing w:after="0" w:line="240" w:lineRule="auto"/>
              <w:ind w:left="-18" w:right="-146"/>
              <w:rPr>
                <w:rFonts w:cstheme="minorBidi"/>
                <w:szCs w:val="28"/>
                <w:lang w:val="en-US" w:bidi="th-TH"/>
              </w:rPr>
            </w:pPr>
            <w:r w:rsidRPr="00206CA1">
              <w:rPr>
                <w:szCs w:val="22"/>
              </w:rPr>
              <w:t>Annual dividend 2022</w:t>
            </w:r>
          </w:p>
        </w:tc>
        <w:tc>
          <w:tcPr>
            <w:tcW w:w="1797" w:type="dxa"/>
            <w:shd w:val="clear" w:color="auto" w:fill="auto"/>
            <w:vAlign w:val="bottom"/>
          </w:tcPr>
          <w:p w14:paraId="39B7AAB0" w14:textId="2E7FC7D9" w:rsidR="00085469" w:rsidRDefault="00085469" w:rsidP="00085469">
            <w:pPr>
              <w:pStyle w:val="block"/>
              <w:spacing w:after="0" w:line="240" w:lineRule="auto"/>
              <w:ind w:left="-18" w:right="-146"/>
              <w:jc w:val="center"/>
              <w:rPr>
                <w:szCs w:val="22"/>
              </w:rPr>
            </w:pPr>
            <w:r w:rsidRPr="00206CA1">
              <w:rPr>
                <w:szCs w:val="22"/>
              </w:rPr>
              <w:t>19 April 2023</w:t>
            </w:r>
          </w:p>
        </w:tc>
        <w:tc>
          <w:tcPr>
            <w:tcW w:w="2013" w:type="dxa"/>
            <w:shd w:val="clear" w:color="auto" w:fill="auto"/>
            <w:vAlign w:val="bottom"/>
          </w:tcPr>
          <w:p w14:paraId="561BF003" w14:textId="033F31ED" w:rsidR="00085469" w:rsidRDefault="00085469" w:rsidP="00085469">
            <w:pPr>
              <w:pStyle w:val="block"/>
              <w:spacing w:after="0" w:line="240" w:lineRule="auto"/>
              <w:ind w:left="-18" w:right="-146"/>
              <w:jc w:val="center"/>
              <w:rPr>
                <w:szCs w:val="22"/>
              </w:rPr>
            </w:pPr>
            <w:r w:rsidRPr="00206CA1">
              <w:rPr>
                <w:szCs w:val="22"/>
              </w:rPr>
              <w:t>May 2023</w:t>
            </w:r>
          </w:p>
        </w:tc>
        <w:tc>
          <w:tcPr>
            <w:tcW w:w="1379" w:type="dxa"/>
          </w:tcPr>
          <w:p w14:paraId="08D38746" w14:textId="6592D8F9" w:rsidR="00085469" w:rsidRDefault="00085469" w:rsidP="00085469">
            <w:pPr>
              <w:jc w:val="center"/>
              <w:rPr>
                <w:szCs w:val="22"/>
              </w:rPr>
            </w:pPr>
            <w:r w:rsidRPr="00206CA1">
              <w:rPr>
                <w:szCs w:val="22"/>
              </w:rPr>
              <w:t>0.60</w:t>
            </w:r>
          </w:p>
        </w:tc>
        <w:tc>
          <w:tcPr>
            <w:tcW w:w="234" w:type="dxa"/>
          </w:tcPr>
          <w:p w14:paraId="35F93649" w14:textId="77777777" w:rsidR="00085469" w:rsidRPr="00206CA1" w:rsidRDefault="00085469" w:rsidP="00085469">
            <w:pPr>
              <w:jc w:val="center"/>
              <w:rPr>
                <w:szCs w:val="22"/>
              </w:rPr>
            </w:pPr>
          </w:p>
        </w:tc>
        <w:tc>
          <w:tcPr>
            <w:tcW w:w="1760" w:type="dxa"/>
          </w:tcPr>
          <w:p w14:paraId="34A46EA7" w14:textId="4305D01D" w:rsidR="00085469" w:rsidRPr="00E07829" w:rsidRDefault="00085469" w:rsidP="00085469">
            <w:pPr>
              <w:ind w:left="142" w:right="229"/>
              <w:jc w:val="right"/>
            </w:pPr>
            <w:r>
              <w:t xml:space="preserve">      </w:t>
            </w:r>
            <w:r w:rsidRPr="00EA5EA8">
              <w:t>633,462</w:t>
            </w:r>
          </w:p>
        </w:tc>
      </w:tr>
      <w:tr w:rsidR="00085469" w:rsidRPr="00206CA1" w14:paraId="4EDF5FAD" w14:textId="77777777" w:rsidTr="006B55AF">
        <w:tc>
          <w:tcPr>
            <w:tcW w:w="2142" w:type="dxa"/>
          </w:tcPr>
          <w:p w14:paraId="4A6AB738" w14:textId="77777777" w:rsidR="00085469" w:rsidRPr="00206CA1" w:rsidRDefault="00085469" w:rsidP="00085469">
            <w:pPr>
              <w:pStyle w:val="block"/>
              <w:spacing w:after="0" w:line="240" w:lineRule="auto"/>
              <w:ind w:left="-18" w:right="-146"/>
              <w:rPr>
                <w:szCs w:val="22"/>
              </w:rPr>
            </w:pPr>
          </w:p>
        </w:tc>
        <w:tc>
          <w:tcPr>
            <w:tcW w:w="1797" w:type="dxa"/>
            <w:shd w:val="clear" w:color="auto" w:fill="auto"/>
            <w:vAlign w:val="bottom"/>
          </w:tcPr>
          <w:p w14:paraId="7B03B535" w14:textId="77777777" w:rsidR="00085469" w:rsidRPr="00206CA1" w:rsidRDefault="00085469" w:rsidP="00085469">
            <w:pPr>
              <w:pStyle w:val="block"/>
              <w:spacing w:after="0" w:line="240" w:lineRule="auto"/>
              <w:ind w:left="-18" w:right="-146"/>
              <w:jc w:val="center"/>
              <w:rPr>
                <w:szCs w:val="22"/>
              </w:rPr>
            </w:pPr>
          </w:p>
        </w:tc>
        <w:tc>
          <w:tcPr>
            <w:tcW w:w="2013" w:type="dxa"/>
            <w:shd w:val="clear" w:color="auto" w:fill="auto"/>
            <w:vAlign w:val="bottom"/>
          </w:tcPr>
          <w:p w14:paraId="584BB899" w14:textId="77777777" w:rsidR="00085469" w:rsidRPr="00206CA1" w:rsidRDefault="00085469" w:rsidP="00085469">
            <w:pPr>
              <w:pStyle w:val="block"/>
              <w:spacing w:after="0" w:line="240" w:lineRule="auto"/>
              <w:ind w:left="-18" w:right="-146"/>
              <w:jc w:val="center"/>
              <w:rPr>
                <w:szCs w:val="22"/>
              </w:rPr>
            </w:pPr>
          </w:p>
        </w:tc>
        <w:tc>
          <w:tcPr>
            <w:tcW w:w="1379" w:type="dxa"/>
          </w:tcPr>
          <w:p w14:paraId="6BF5B9A5" w14:textId="77777777" w:rsidR="00085469" w:rsidRPr="00206CA1" w:rsidRDefault="00085469" w:rsidP="00085469">
            <w:pPr>
              <w:jc w:val="center"/>
              <w:rPr>
                <w:szCs w:val="22"/>
              </w:rPr>
            </w:pPr>
          </w:p>
        </w:tc>
        <w:tc>
          <w:tcPr>
            <w:tcW w:w="234" w:type="dxa"/>
          </w:tcPr>
          <w:p w14:paraId="4CDFD6A4" w14:textId="77777777" w:rsidR="00085469" w:rsidRPr="00206CA1" w:rsidRDefault="00085469" w:rsidP="00085469">
            <w:pPr>
              <w:jc w:val="center"/>
              <w:rPr>
                <w:szCs w:val="22"/>
              </w:rPr>
            </w:pPr>
          </w:p>
        </w:tc>
        <w:tc>
          <w:tcPr>
            <w:tcW w:w="1760" w:type="dxa"/>
            <w:tcBorders>
              <w:top w:val="single" w:sz="4" w:space="0" w:color="auto"/>
              <w:bottom w:val="double" w:sz="4" w:space="0" w:color="auto"/>
            </w:tcBorders>
          </w:tcPr>
          <w:p w14:paraId="423A3A67" w14:textId="187947F4" w:rsidR="00085469" w:rsidRPr="00AB1E3A" w:rsidRDefault="00085469" w:rsidP="00085469">
            <w:pPr>
              <w:ind w:left="142" w:right="229"/>
              <w:jc w:val="right"/>
              <w:rPr>
                <w:b/>
                <w:bCs/>
              </w:rPr>
            </w:pPr>
            <w:r>
              <w:rPr>
                <w:b/>
                <w:bCs/>
              </w:rPr>
              <w:t xml:space="preserve">       950,194</w:t>
            </w:r>
          </w:p>
        </w:tc>
      </w:tr>
    </w:tbl>
    <w:p w14:paraId="3B9E66B8" w14:textId="77777777" w:rsidR="00AF01B7" w:rsidRPr="00206CA1" w:rsidRDefault="00AF01B7" w:rsidP="00F069BB">
      <w:pPr>
        <w:tabs>
          <w:tab w:val="left" w:pos="900"/>
        </w:tabs>
        <w:jc w:val="thaiDistribute"/>
        <w:rPr>
          <w:szCs w:val="22"/>
          <w:lang w:val="en-US" w:bidi="th-TH"/>
        </w:rPr>
      </w:pPr>
    </w:p>
    <w:bookmarkEnd w:id="4"/>
    <w:p w14:paraId="2AB80E74" w14:textId="072ADE44" w:rsidR="00330DDC" w:rsidRPr="00206CA1" w:rsidRDefault="00395927" w:rsidP="00573450">
      <w:pPr>
        <w:pStyle w:val="Heading1"/>
      </w:pPr>
      <w:r>
        <w:t>2</w:t>
      </w:r>
      <w:r w:rsidR="00C8283B">
        <w:t>1</w:t>
      </w:r>
      <w:r w:rsidR="000F27AB" w:rsidRPr="00206CA1">
        <w:tab/>
      </w:r>
      <w:r w:rsidR="00330DDC" w:rsidRPr="00206CA1">
        <w:t>Financial instruments</w:t>
      </w:r>
    </w:p>
    <w:p w14:paraId="720F36B4" w14:textId="77777777" w:rsidR="00086544" w:rsidRPr="007809E3" w:rsidRDefault="00086544" w:rsidP="00086544">
      <w:pPr>
        <w:pStyle w:val="index"/>
        <w:numPr>
          <w:ilvl w:val="0"/>
          <w:numId w:val="0"/>
        </w:numPr>
        <w:ind w:left="540" w:right="65"/>
        <w:rPr>
          <w:rFonts w:cstheme="minorBidi"/>
          <w:b/>
          <w:bCs/>
          <w:szCs w:val="28"/>
          <w:lang w:val="en-US" w:bidi="th-TH"/>
        </w:rPr>
      </w:pPr>
    </w:p>
    <w:p w14:paraId="4CB28AEE" w14:textId="77777777" w:rsidR="005256F4" w:rsidRPr="00206CA1" w:rsidRDefault="005256F4" w:rsidP="004754FC">
      <w:pPr>
        <w:pStyle w:val="block"/>
        <w:numPr>
          <w:ilvl w:val="0"/>
          <w:numId w:val="14"/>
        </w:numPr>
        <w:spacing w:after="0" w:line="240" w:lineRule="auto"/>
        <w:ind w:left="540" w:right="-7" w:hanging="540"/>
        <w:jc w:val="thaiDistribute"/>
        <w:rPr>
          <w:i/>
          <w:iCs/>
          <w:color w:val="0000FF"/>
          <w:szCs w:val="22"/>
        </w:rPr>
      </w:pPr>
      <w:r w:rsidRPr="00206CA1">
        <w:rPr>
          <w:i/>
          <w:iCs/>
          <w:szCs w:val="22"/>
          <w:lang w:val="en-US"/>
        </w:rPr>
        <w:t xml:space="preserve">Carrying amounts and fair values </w:t>
      </w:r>
    </w:p>
    <w:p w14:paraId="7888A9E5" w14:textId="77777777" w:rsidR="00BF1791" w:rsidRPr="00206CA1" w:rsidRDefault="00BF1791" w:rsidP="00BF1791">
      <w:pPr>
        <w:pStyle w:val="block"/>
        <w:spacing w:after="0" w:line="240" w:lineRule="auto"/>
        <w:ind w:left="540" w:right="-7"/>
        <w:jc w:val="thaiDistribute"/>
        <w:rPr>
          <w:i/>
          <w:iCs/>
          <w:color w:val="0000FF"/>
          <w:szCs w:val="22"/>
        </w:rPr>
      </w:pPr>
    </w:p>
    <w:p w14:paraId="2DEAA370" w14:textId="77777777" w:rsidR="005256F4" w:rsidRPr="00206CA1" w:rsidRDefault="005256F4" w:rsidP="00FA20CC">
      <w:pPr>
        <w:pStyle w:val="block"/>
        <w:spacing w:after="0" w:line="240" w:lineRule="auto"/>
        <w:ind w:left="540" w:right="18"/>
        <w:jc w:val="both"/>
        <w:rPr>
          <w:szCs w:val="22"/>
          <w:lang w:val="en-US"/>
        </w:rPr>
      </w:pPr>
      <w:r w:rsidRPr="00206CA1">
        <w:rPr>
          <w:szCs w:val="22"/>
          <w:lang w:val="en-US"/>
        </w:rPr>
        <w:t xml:space="preserve">The following table shows the carrying amounts and fair values of financial assets and financial liabilities, including their levels in the fair value hierarchy. It does not include fair value information for financial assets and financial liabilities measured at </w:t>
      </w:r>
      <w:proofErr w:type="spellStart"/>
      <w:r w:rsidRPr="00206CA1">
        <w:rPr>
          <w:szCs w:val="22"/>
          <w:lang w:val="en-US"/>
        </w:rPr>
        <w:t>amortised</w:t>
      </w:r>
      <w:proofErr w:type="spellEnd"/>
      <w:r w:rsidRPr="00206CA1">
        <w:rPr>
          <w:szCs w:val="22"/>
          <w:lang w:val="en-US"/>
        </w:rPr>
        <w:t xml:space="preserve"> cost if the carrying amount is a reasonable approximation of fair value.</w:t>
      </w:r>
    </w:p>
    <w:p w14:paraId="1D8CD33C" w14:textId="77777777" w:rsidR="005256F4" w:rsidRPr="00206CA1" w:rsidRDefault="005256F4" w:rsidP="00086544">
      <w:pPr>
        <w:pStyle w:val="index"/>
        <w:numPr>
          <w:ilvl w:val="0"/>
          <w:numId w:val="0"/>
        </w:numPr>
        <w:ind w:left="540" w:right="65"/>
        <w:rPr>
          <w:b/>
          <w:bCs/>
          <w:szCs w:val="22"/>
          <w:lang w:val="en-US"/>
        </w:rPr>
      </w:pPr>
    </w:p>
    <w:p w14:paraId="3E906C94" w14:textId="77777777" w:rsidR="009F7A67" w:rsidRPr="00206CA1" w:rsidRDefault="009F7A67" w:rsidP="009F7A67">
      <w:pPr>
        <w:tabs>
          <w:tab w:val="left" w:pos="3433"/>
        </w:tabs>
        <w:spacing w:line="240" w:lineRule="auto"/>
        <w:rPr>
          <w:b/>
          <w:bCs/>
          <w:szCs w:val="22"/>
          <w:lang w:val="en-US"/>
        </w:rPr>
        <w:sectPr w:rsidR="009F7A67" w:rsidRPr="00206CA1" w:rsidSect="00A93F7B">
          <w:headerReference w:type="default" r:id="rId31"/>
          <w:footerReference w:type="default" r:id="rId32"/>
          <w:pgSz w:w="11909" w:h="16834" w:code="9"/>
          <w:pgMar w:top="691" w:right="929" w:bottom="576" w:left="1152" w:header="720" w:footer="720" w:gutter="0"/>
          <w:cols w:space="720"/>
          <w:docGrid w:linePitch="360"/>
        </w:sectPr>
      </w:pPr>
    </w:p>
    <w:tbl>
      <w:tblPr>
        <w:tblpPr w:leftFromText="180" w:rightFromText="180" w:vertAnchor="text" w:tblpXSpec="right" w:tblpY="1"/>
        <w:tblOverlap w:val="never"/>
        <w:tblW w:w="15682" w:type="dxa"/>
        <w:tblLayout w:type="fixed"/>
        <w:tblLook w:val="04A0" w:firstRow="1" w:lastRow="0" w:firstColumn="1" w:lastColumn="0" w:noHBand="0" w:noVBand="1"/>
      </w:tblPr>
      <w:tblGrid>
        <w:gridCol w:w="3690"/>
        <w:gridCol w:w="326"/>
        <w:gridCol w:w="326"/>
        <w:gridCol w:w="698"/>
        <w:gridCol w:w="360"/>
        <w:gridCol w:w="1350"/>
        <w:gridCol w:w="270"/>
        <w:gridCol w:w="1170"/>
        <w:gridCol w:w="270"/>
        <w:gridCol w:w="1350"/>
        <w:gridCol w:w="270"/>
        <w:gridCol w:w="1170"/>
        <w:gridCol w:w="270"/>
        <w:gridCol w:w="1170"/>
        <w:gridCol w:w="270"/>
        <w:gridCol w:w="1170"/>
        <w:gridCol w:w="90"/>
        <w:gridCol w:w="146"/>
        <w:gridCol w:w="124"/>
        <w:gridCol w:w="1170"/>
        <w:gridCol w:w="22"/>
      </w:tblGrid>
      <w:tr w:rsidR="00C258A3" w:rsidRPr="00206CA1" w14:paraId="5B708BEA" w14:textId="77777777" w:rsidTr="00E52597">
        <w:trPr>
          <w:trHeight w:val="261"/>
        </w:trPr>
        <w:tc>
          <w:tcPr>
            <w:tcW w:w="3690" w:type="dxa"/>
            <w:vAlign w:val="bottom"/>
            <w:hideMark/>
          </w:tcPr>
          <w:p w14:paraId="45A2440E" w14:textId="77777777" w:rsidR="00C258A3" w:rsidRPr="00206CA1" w:rsidRDefault="00C258A3" w:rsidP="00E52597">
            <w:pPr>
              <w:ind w:left="-19" w:right="-90"/>
              <w:rPr>
                <w:b/>
                <w:bCs/>
                <w:i/>
                <w:iCs/>
                <w:szCs w:val="22"/>
                <w:cs/>
              </w:rPr>
            </w:pPr>
            <w:bookmarkStart w:id="5" w:name="_Hlk127194992"/>
          </w:p>
        </w:tc>
        <w:tc>
          <w:tcPr>
            <w:tcW w:w="326" w:type="dxa"/>
          </w:tcPr>
          <w:p w14:paraId="359BD15C" w14:textId="77777777" w:rsidR="00C258A3" w:rsidRPr="00206CA1" w:rsidRDefault="00C258A3" w:rsidP="00E52597">
            <w:pPr>
              <w:pStyle w:val="acctfourfigures"/>
              <w:tabs>
                <w:tab w:val="left" w:pos="720"/>
              </w:tabs>
              <w:spacing w:line="240" w:lineRule="atLeast"/>
              <w:ind w:left="-43" w:right="-86"/>
              <w:jc w:val="center"/>
              <w:rPr>
                <w:b/>
                <w:bCs/>
                <w:szCs w:val="22"/>
                <w:lang w:bidi="th-TH"/>
              </w:rPr>
            </w:pPr>
          </w:p>
        </w:tc>
        <w:tc>
          <w:tcPr>
            <w:tcW w:w="326" w:type="dxa"/>
          </w:tcPr>
          <w:p w14:paraId="302C3F95" w14:textId="77777777" w:rsidR="00C258A3" w:rsidRPr="00206CA1" w:rsidRDefault="00C258A3" w:rsidP="00E52597">
            <w:pPr>
              <w:pStyle w:val="acctfourfigures"/>
              <w:tabs>
                <w:tab w:val="left" w:pos="720"/>
              </w:tabs>
              <w:spacing w:line="240" w:lineRule="atLeast"/>
              <w:ind w:left="-43" w:right="-86"/>
              <w:jc w:val="center"/>
              <w:rPr>
                <w:b/>
                <w:bCs/>
                <w:szCs w:val="22"/>
                <w:lang w:bidi="th-TH"/>
              </w:rPr>
            </w:pPr>
          </w:p>
        </w:tc>
        <w:tc>
          <w:tcPr>
            <w:tcW w:w="11340" w:type="dxa"/>
            <w:gridSpan w:val="18"/>
            <w:vAlign w:val="bottom"/>
          </w:tcPr>
          <w:p w14:paraId="7D19A233" w14:textId="149EEE64" w:rsidR="00C258A3" w:rsidRPr="00206CA1" w:rsidRDefault="00C258A3" w:rsidP="00E52597">
            <w:pPr>
              <w:pStyle w:val="acctfourfigures"/>
              <w:tabs>
                <w:tab w:val="left" w:pos="720"/>
              </w:tabs>
              <w:spacing w:line="240" w:lineRule="atLeast"/>
              <w:ind w:left="-43" w:right="-86"/>
              <w:jc w:val="center"/>
              <w:rPr>
                <w:color w:val="000000" w:themeColor="text1"/>
                <w:szCs w:val="22"/>
                <w:cs/>
                <w:lang w:bidi="th-TH"/>
              </w:rPr>
            </w:pPr>
            <w:r w:rsidRPr="00206CA1">
              <w:rPr>
                <w:b/>
                <w:bCs/>
                <w:szCs w:val="22"/>
                <w:lang w:bidi="th-TH"/>
              </w:rPr>
              <w:t>Consolidated financial statement</w:t>
            </w:r>
          </w:p>
        </w:tc>
      </w:tr>
      <w:tr w:rsidR="00C258A3" w:rsidRPr="00206CA1" w14:paraId="0C9B7308" w14:textId="77777777" w:rsidTr="00E52597">
        <w:trPr>
          <w:trHeight w:val="261"/>
        </w:trPr>
        <w:tc>
          <w:tcPr>
            <w:tcW w:w="3690" w:type="dxa"/>
            <w:vAlign w:val="bottom"/>
          </w:tcPr>
          <w:p w14:paraId="07B486EC" w14:textId="77777777" w:rsidR="00C258A3" w:rsidRPr="00206CA1" w:rsidRDefault="00C258A3" w:rsidP="00E52597">
            <w:pPr>
              <w:ind w:left="-19" w:right="-90"/>
              <w:rPr>
                <w:b/>
                <w:bCs/>
                <w:i/>
                <w:iCs/>
                <w:szCs w:val="22"/>
                <w:cs/>
              </w:rPr>
            </w:pPr>
          </w:p>
        </w:tc>
        <w:tc>
          <w:tcPr>
            <w:tcW w:w="326" w:type="dxa"/>
          </w:tcPr>
          <w:p w14:paraId="786EE270" w14:textId="77777777" w:rsidR="00C258A3" w:rsidRPr="00206CA1" w:rsidRDefault="00C258A3" w:rsidP="00E52597">
            <w:pPr>
              <w:pStyle w:val="acctfourfigures"/>
              <w:tabs>
                <w:tab w:val="left" w:pos="720"/>
              </w:tabs>
              <w:spacing w:line="240" w:lineRule="atLeast"/>
              <w:ind w:left="-43" w:right="-86"/>
              <w:jc w:val="center"/>
              <w:rPr>
                <w:b/>
                <w:bCs/>
                <w:szCs w:val="22"/>
                <w:lang w:bidi="th-TH"/>
              </w:rPr>
            </w:pPr>
          </w:p>
        </w:tc>
        <w:tc>
          <w:tcPr>
            <w:tcW w:w="326" w:type="dxa"/>
          </w:tcPr>
          <w:p w14:paraId="29B79C01" w14:textId="77777777" w:rsidR="00C258A3" w:rsidRPr="00206CA1" w:rsidRDefault="00C258A3" w:rsidP="00E52597">
            <w:pPr>
              <w:pStyle w:val="acctfourfigures"/>
              <w:tabs>
                <w:tab w:val="left" w:pos="720"/>
              </w:tabs>
              <w:spacing w:line="240" w:lineRule="atLeast"/>
              <w:ind w:left="-43" w:right="-86"/>
              <w:jc w:val="center"/>
              <w:rPr>
                <w:b/>
                <w:bCs/>
                <w:szCs w:val="22"/>
                <w:lang w:bidi="th-TH"/>
              </w:rPr>
            </w:pPr>
          </w:p>
        </w:tc>
        <w:tc>
          <w:tcPr>
            <w:tcW w:w="5468" w:type="dxa"/>
            <w:gridSpan w:val="7"/>
            <w:vAlign w:val="bottom"/>
          </w:tcPr>
          <w:p w14:paraId="33A8C954" w14:textId="2C8FF505" w:rsidR="00C258A3" w:rsidRPr="00206CA1" w:rsidRDefault="00C258A3" w:rsidP="00E52597">
            <w:pPr>
              <w:pStyle w:val="acctfourfigures"/>
              <w:tabs>
                <w:tab w:val="left" w:pos="720"/>
              </w:tabs>
              <w:spacing w:line="240" w:lineRule="atLeast"/>
              <w:ind w:left="-43" w:right="-86"/>
              <w:jc w:val="center"/>
              <w:rPr>
                <w:b/>
                <w:bCs/>
                <w:szCs w:val="22"/>
                <w:cs/>
                <w:lang w:bidi="th-TH"/>
              </w:rPr>
            </w:pPr>
            <w:r w:rsidRPr="00206CA1">
              <w:rPr>
                <w:b/>
                <w:bCs/>
                <w:szCs w:val="22"/>
                <w:lang w:bidi="th-TH"/>
              </w:rPr>
              <w:t>Carrying amount</w:t>
            </w:r>
          </w:p>
        </w:tc>
        <w:tc>
          <w:tcPr>
            <w:tcW w:w="270" w:type="dxa"/>
          </w:tcPr>
          <w:p w14:paraId="6D405AD4" w14:textId="77777777" w:rsidR="00C258A3" w:rsidRPr="00206CA1" w:rsidRDefault="00C258A3" w:rsidP="00E52597">
            <w:pPr>
              <w:pStyle w:val="acctfourfigures"/>
              <w:tabs>
                <w:tab w:val="left" w:pos="720"/>
              </w:tabs>
              <w:spacing w:line="240" w:lineRule="atLeast"/>
              <w:ind w:left="-43" w:right="-86"/>
              <w:jc w:val="center"/>
              <w:rPr>
                <w:color w:val="000000" w:themeColor="text1"/>
                <w:szCs w:val="22"/>
                <w:lang w:bidi="th-TH"/>
              </w:rPr>
            </w:pPr>
          </w:p>
        </w:tc>
        <w:tc>
          <w:tcPr>
            <w:tcW w:w="5602" w:type="dxa"/>
            <w:gridSpan w:val="10"/>
            <w:vAlign w:val="bottom"/>
          </w:tcPr>
          <w:p w14:paraId="58E96383" w14:textId="77777777" w:rsidR="00C258A3" w:rsidRPr="00206CA1" w:rsidRDefault="00C258A3" w:rsidP="00E52597">
            <w:pPr>
              <w:pStyle w:val="acctfourfigures"/>
              <w:tabs>
                <w:tab w:val="left" w:pos="720"/>
              </w:tabs>
              <w:spacing w:line="240" w:lineRule="atLeast"/>
              <w:ind w:left="-43" w:right="-86"/>
              <w:jc w:val="center"/>
              <w:rPr>
                <w:b/>
                <w:bCs/>
                <w:szCs w:val="22"/>
                <w:cs/>
                <w:lang w:bidi="th-TH"/>
              </w:rPr>
            </w:pPr>
            <w:r w:rsidRPr="00206CA1">
              <w:rPr>
                <w:b/>
                <w:bCs/>
                <w:szCs w:val="22"/>
                <w:lang w:bidi="th-TH"/>
              </w:rPr>
              <w:t>Fair value</w:t>
            </w:r>
          </w:p>
        </w:tc>
      </w:tr>
      <w:tr w:rsidR="00416844" w:rsidRPr="00206CA1" w14:paraId="77A8EBAC" w14:textId="77777777" w:rsidTr="00E52597">
        <w:trPr>
          <w:gridAfter w:val="1"/>
          <w:wAfter w:w="22" w:type="dxa"/>
          <w:trHeight w:val="261"/>
        </w:trPr>
        <w:tc>
          <w:tcPr>
            <w:tcW w:w="3690" w:type="dxa"/>
            <w:vAlign w:val="bottom"/>
          </w:tcPr>
          <w:p w14:paraId="4298B699" w14:textId="27129A6A" w:rsidR="00C258A3" w:rsidRPr="00206CA1" w:rsidRDefault="00C258A3" w:rsidP="00E52597">
            <w:pPr>
              <w:ind w:left="-19" w:right="-90"/>
              <w:rPr>
                <w:b/>
                <w:bCs/>
                <w:i/>
                <w:iCs/>
                <w:szCs w:val="22"/>
                <w:cs/>
              </w:rPr>
            </w:pPr>
            <w:proofErr w:type="gramStart"/>
            <w:r w:rsidRPr="00206CA1">
              <w:rPr>
                <w:b/>
                <w:bCs/>
                <w:i/>
                <w:iCs/>
                <w:szCs w:val="22"/>
              </w:rPr>
              <w:t>At</w:t>
            </w:r>
            <w:proofErr w:type="gramEnd"/>
            <w:r w:rsidRPr="00206CA1">
              <w:rPr>
                <w:b/>
                <w:bCs/>
                <w:i/>
                <w:iCs/>
                <w:szCs w:val="22"/>
              </w:rPr>
              <w:t xml:space="preserve"> 31 December</w:t>
            </w:r>
          </w:p>
        </w:tc>
        <w:tc>
          <w:tcPr>
            <w:tcW w:w="1350" w:type="dxa"/>
            <w:gridSpan w:val="3"/>
            <w:vAlign w:val="bottom"/>
          </w:tcPr>
          <w:p w14:paraId="77A1EA5D" w14:textId="77777777" w:rsidR="00C258A3" w:rsidRPr="00206CA1" w:rsidRDefault="00C258A3" w:rsidP="00E52597">
            <w:pPr>
              <w:pStyle w:val="acctfourfigures"/>
              <w:tabs>
                <w:tab w:val="left" w:pos="720"/>
              </w:tabs>
              <w:spacing w:line="240" w:lineRule="atLeast"/>
              <w:ind w:left="-43" w:right="-86"/>
              <w:jc w:val="center"/>
              <w:rPr>
                <w:color w:val="000000" w:themeColor="text1"/>
                <w:szCs w:val="22"/>
                <w:cs/>
                <w:lang w:bidi="th-TH"/>
              </w:rPr>
            </w:pPr>
            <w:r w:rsidRPr="00206CA1">
              <w:rPr>
                <w:color w:val="000000" w:themeColor="text1"/>
                <w:szCs w:val="22"/>
                <w:lang w:bidi="th-TH"/>
              </w:rPr>
              <w:t>Financial instruments measured at FVTPL</w:t>
            </w:r>
          </w:p>
        </w:tc>
        <w:tc>
          <w:tcPr>
            <w:tcW w:w="360" w:type="dxa"/>
          </w:tcPr>
          <w:p w14:paraId="19A8E960" w14:textId="77777777" w:rsidR="00C258A3" w:rsidRPr="00206CA1" w:rsidRDefault="00C258A3" w:rsidP="00E52597">
            <w:pPr>
              <w:pStyle w:val="acctfourfigures"/>
              <w:tabs>
                <w:tab w:val="left" w:pos="720"/>
              </w:tabs>
              <w:spacing w:line="240" w:lineRule="atLeast"/>
              <w:ind w:left="-43" w:right="-86"/>
              <w:jc w:val="center"/>
              <w:rPr>
                <w:color w:val="000000" w:themeColor="text1"/>
                <w:szCs w:val="22"/>
                <w:lang w:bidi="th-TH"/>
              </w:rPr>
            </w:pPr>
          </w:p>
        </w:tc>
        <w:tc>
          <w:tcPr>
            <w:tcW w:w="1350" w:type="dxa"/>
            <w:vAlign w:val="bottom"/>
          </w:tcPr>
          <w:p w14:paraId="2943C418" w14:textId="784754BD" w:rsidR="00C258A3" w:rsidRPr="00206CA1" w:rsidRDefault="00C258A3" w:rsidP="00E52597">
            <w:pPr>
              <w:pStyle w:val="acctfourfigures"/>
              <w:tabs>
                <w:tab w:val="clear" w:pos="765"/>
              </w:tabs>
              <w:spacing w:line="240" w:lineRule="auto"/>
              <w:ind w:left="-43" w:right="-86"/>
              <w:jc w:val="center"/>
              <w:rPr>
                <w:szCs w:val="22"/>
                <w:lang w:bidi="th-TH"/>
              </w:rPr>
            </w:pPr>
            <w:r w:rsidRPr="00206CA1">
              <w:rPr>
                <w:color w:val="000000" w:themeColor="text1"/>
                <w:szCs w:val="22"/>
                <w:lang w:bidi="th-TH"/>
              </w:rPr>
              <w:t xml:space="preserve">Financial instruments measured </w:t>
            </w:r>
            <w:r w:rsidRPr="00206CA1">
              <w:rPr>
                <w:color w:val="000000"/>
                <w:szCs w:val="22"/>
              </w:rPr>
              <w:t xml:space="preserve">at </w:t>
            </w:r>
            <w:r w:rsidR="00CA2C2F" w:rsidRPr="00206CA1">
              <w:rPr>
                <w:color w:val="000000"/>
                <w:szCs w:val="22"/>
              </w:rPr>
              <w:t>FVOCI</w:t>
            </w:r>
          </w:p>
        </w:tc>
        <w:tc>
          <w:tcPr>
            <w:tcW w:w="270" w:type="dxa"/>
          </w:tcPr>
          <w:p w14:paraId="6AD393FC" w14:textId="77777777" w:rsidR="00C258A3" w:rsidRPr="00206CA1" w:rsidRDefault="00C258A3" w:rsidP="00E52597">
            <w:pPr>
              <w:spacing w:line="240" w:lineRule="auto"/>
              <w:ind w:left="-43" w:right="-86"/>
              <w:jc w:val="center"/>
              <w:rPr>
                <w:szCs w:val="22"/>
              </w:rPr>
            </w:pPr>
          </w:p>
        </w:tc>
        <w:tc>
          <w:tcPr>
            <w:tcW w:w="1170" w:type="dxa"/>
          </w:tcPr>
          <w:p w14:paraId="107674D1" w14:textId="21EEBCE9" w:rsidR="00C258A3" w:rsidRPr="00206CA1" w:rsidRDefault="003F3EBE" w:rsidP="00E52597">
            <w:pPr>
              <w:spacing w:line="240" w:lineRule="auto"/>
              <w:ind w:left="-43" w:right="-86"/>
              <w:jc w:val="center"/>
              <w:rPr>
                <w:szCs w:val="22"/>
              </w:rPr>
            </w:pPr>
            <w:r w:rsidRPr="00206CA1">
              <w:rPr>
                <w:szCs w:val="22"/>
              </w:rPr>
              <w:t>Financial instruments measured at amortised</w:t>
            </w:r>
            <w:r w:rsidR="00FF2148">
              <w:rPr>
                <w:rFonts w:cstheme="minorBidi" w:hint="cs"/>
                <w:szCs w:val="28"/>
                <w:cs/>
                <w:lang w:bidi="th-TH"/>
              </w:rPr>
              <w:t xml:space="preserve"> </w:t>
            </w:r>
            <w:r w:rsidRPr="00206CA1">
              <w:rPr>
                <w:szCs w:val="22"/>
              </w:rPr>
              <w:t>cost</w:t>
            </w:r>
          </w:p>
        </w:tc>
        <w:tc>
          <w:tcPr>
            <w:tcW w:w="270" w:type="dxa"/>
            <w:vAlign w:val="bottom"/>
          </w:tcPr>
          <w:p w14:paraId="27C6963A" w14:textId="03E8AE61" w:rsidR="00C258A3" w:rsidRPr="00206CA1" w:rsidRDefault="00C258A3" w:rsidP="00E52597">
            <w:pPr>
              <w:spacing w:line="240" w:lineRule="auto"/>
              <w:ind w:left="-43" w:right="-86"/>
              <w:jc w:val="center"/>
              <w:rPr>
                <w:szCs w:val="22"/>
              </w:rPr>
            </w:pPr>
          </w:p>
        </w:tc>
        <w:tc>
          <w:tcPr>
            <w:tcW w:w="1350" w:type="dxa"/>
            <w:vAlign w:val="bottom"/>
          </w:tcPr>
          <w:p w14:paraId="087DF774" w14:textId="77777777" w:rsidR="00C258A3" w:rsidRPr="00206CA1" w:rsidRDefault="00C258A3" w:rsidP="00E52597">
            <w:pPr>
              <w:pStyle w:val="acctfourfigures"/>
              <w:tabs>
                <w:tab w:val="clear" w:pos="765"/>
              </w:tabs>
              <w:spacing w:line="240" w:lineRule="auto"/>
              <w:ind w:left="-43" w:right="-86"/>
              <w:jc w:val="center"/>
              <w:rPr>
                <w:szCs w:val="22"/>
                <w:lang w:bidi="th-TH"/>
              </w:rPr>
            </w:pPr>
            <w:r w:rsidRPr="00206CA1">
              <w:rPr>
                <w:szCs w:val="22"/>
                <w:lang w:bidi="th-TH"/>
              </w:rPr>
              <w:t>Total</w:t>
            </w:r>
          </w:p>
        </w:tc>
        <w:tc>
          <w:tcPr>
            <w:tcW w:w="270" w:type="dxa"/>
          </w:tcPr>
          <w:p w14:paraId="638AE273" w14:textId="77777777" w:rsidR="00C258A3" w:rsidRPr="00206CA1" w:rsidRDefault="00C258A3" w:rsidP="00E52597">
            <w:pPr>
              <w:pStyle w:val="acctfourfigures"/>
              <w:tabs>
                <w:tab w:val="clear" w:pos="765"/>
              </w:tabs>
              <w:spacing w:line="240" w:lineRule="auto"/>
              <w:ind w:left="-43" w:right="-86"/>
              <w:jc w:val="center"/>
              <w:rPr>
                <w:szCs w:val="22"/>
                <w:cs/>
                <w:lang w:bidi="th-TH"/>
              </w:rPr>
            </w:pPr>
          </w:p>
        </w:tc>
        <w:tc>
          <w:tcPr>
            <w:tcW w:w="1170" w:type="dxa"/>
            <w:vAlign w:val="bottom"/>
          </w:tcPr>
          <w:p w14:paraId="621E304A" w14:textId="77777777" w:rsidR="00C258A3" w:rsidRPr="00206CA1" w:rsidRDefault="00C258A3" w:rsidP="00E52597">
            <w:pPr>
              <w:pStyle w:val="acctfourfigures"/>
              <w:tabs>
                <w:tab w:val="clear" w:pos="765"/>
              </w:tabs>
              <w:spacing w:line="240" w:lineRule="auto"/>
              <w:ind w:left="-43" w:right="-86"/>
              <w:jc w:val="center"/>
              <w:rPr>
                <w:szCs w:val="22"/>
              </w:rPr>
            </w:pPr>
            <w:r w:rsidRPr="00206CA1">
              <w:rPr>
                <w:szCs w:val="22"/>
                <w:lang w:bidi="th-TH"/>
              </w:rPr>
              <w:t>Level 1</w:t>
            </w:r>
          </w:p>
        </w:tc>
        <w:tc>
          <w:tcPr>
            <w:tcW w:w="270" w:type="dxa"/>
          </w:tcPr>
          <w:p w14:paraId="3B2F70E8" w14:textId="77777777" w:rsidR="00C258A3" w:rsidRPr="00206CA1" w:rsidRDefault="00C258A3" w:rsidP="00E52597">
            <w:pPr>
              <w:pStyle w:val="acctfourfigures"/>
              <w:tabs>
                <w:tab w:val="clear" w:pos="765"/>
              </w:tabs>
              <w:spacing w:line="240" w:lineRule="auto"/>
              <w:ind w:left="-43" w:right="-86"/>
              <w:jc w:val="center"/>
              <w:rPr>
                <w:szCs w:val="22"/>
                <w:cs/>
                <w:lang w:bidi="th-TH"/>
              </w:rPr>
            </w:pPr>
          </w:p>
        </w:tc>
        <w:tc>
          <w:tcPr>
            <w:tcW w:w="1170" w:type="dxa"/>
            <w:vAlign w:val="bottom"/>
          </w:tcPr>
          <w:p w14:paraId="260B4EF2" w14:textId="77777777" w:rsidR="00C258A3" w:rsidRPr="00206CA1" w:rsidRDefault="00C258A3" w:rsidP="00E52597">
            <w:pPr>
              <w:pStyle w:val="acctfourfigures"/>
              <w:tabs>
                <w:tab w:val="clear" w:pos="765"/>
              </w:tabs>
              <w:spacing w:line="240" w:lineRule="auto"/>
              <w:ind w:left="-43" w:right="-86"/>
              <w:jc w:val="center"/>
              <w:rPr>
                <w:szCs w:val="22"/>
              </w:rPr>
            </w:pPr>
            <w:r w:rsidRPr="00206CA1">
              <w:rPr>
                <w:szCs w:val="22"/>
                <w:lang w:bidi="th-TH"/>
              </w:rPr>
              <w:t>Level 2</w:t>
            </w:r>
          </w:p>
        </w:tc>
        <w:tc>
          <w:tcPr>
            <w:tcW w:w="270" w:type="dxa"/>
          </w:tcPr>
          <w:p w14:paraId="1AE06B83" w14:textId="77777777" w:rsidR="00C258A3" w:rsidRPr="00206CA1" w:rsidRDefault="00C258A3" w:rsidP="00E52597">
            <w:pPr>
              <w:spacing w:line="240" w:lineRule="auto"/>
              <w:ind w:left="-43" w:right="-86"/>
              <w:jc w:val="center"/>
              <w:rPr>
                <w:szCs w:val="22"/>
                <w:cs/>
              </w:rPr>
            </w:pPr>
          </w:p>
        </w:tc>
        <w:tc>
          <w:tcPr>
            <w:tcW w:w="1260" w:type="dxa"/>
            <w:gridSpan w:val="2"/>
            <w:vAlign w:val="bottom"/>
          </w:tcPr>
          <w:p w14:paraId="2E895303" w14:textId="77777777" w:rsidR="00C258A3" w:rsidRPr="00206CA1" w:rsidRDefault="00C258A3" w:rsidP="00E52597">
            <w:pPr>
              <w:spacing w:line="240" w:lineRule="auto"/>
              <w:ind w:left="-43" w:right="-86"/>
              <w:jc w:val="center"/>
              <w:rPr>
                <w:szCs w:val="22"/>
              </w:rPr>
            </w:pPr>
            <w:r w:rsidRPr="00206CA1">
              <w:rPr>
                <w:szCs w:val="22"/>
              </w:rPr>
              <w:t>Level 3</w:t>
            </w:r>
          </w:p>
        </w:tc>
        <w:tc>
          <w:tcPr>
            <w:tcW w:w="270" w:type="dxa"/>
            <w:gridSpan w:val="2"/>
          </w:tcPr>
          <w:p w14:paraId="65426C6F" w14:textId="77777777" w:rsidR="00C258A3" w:rsidRPr="00206CA1" w:rsidRDefault="00C258A3" w:rsidP="00E52597">
            <w:pPr>
              <w:pStyle w:val="acctfourfigures"/>
              <w:tabs>
                <w:tab w:val="clear" w:pos="765"/>
              </w:tabs>
              <w:spacing w:line="240" w:lineRule="auto"/>
              <w:ind w:left="-43" w:right="-86"/>
              <w:jc w:val="center"/>
              <w:rPr>
                <w:szCs w:val="22"/>
                <w:cs/>
                <w:lang w:bidi="th-TH"/>
              </w:rPr>
            </w:pPr>
          </w:p>
        </w:tc>
        <w:tc>
          <w:tcPr>
            <w:tcW w:w="1170" w:type="dxa"/>
            <w:vAlign w:val="bottom"/>
          </w:tcPr>
          <w:p w14:paraId="4046D011" w14:textId="77777777" w:rsidR="00C258A3" w:rsidRPr="00206CA1" w:rsidRDefault="00C258A3" w:rsidP="00E52597">
            <w:pPr>
              <w:pStyle w:val="acctfourfigures"/>
              <w:tabs>
                <w:tab w:val="left" w:pos="720"/>
              </w:tabs>
              <w:spacing w:line="240" w:lineRule="atLeast"/>
              <w:ind w:left="-43" w:right="-86"/>
              <w:jc w:val="center"/>
              <w:rPr>
                <w:color w:val="000000" w:themeColor="text1"/>
                <w:szCs w:val="22"/>
                <w:cs/>
                <w:lang w:bidi="th-TH"/>
              </w:rPr>
            </w:pPr>
            <w:r w:rsidRPr="00206CA1">
              <w:rPr>
                <w:szCs w:val="22"/>
                <w:lang w:bidi="th-TH"/>
              </w:rPr>
              <w:t>Total</w:t>
            </w:r>
          </w:p>
        </w:tc>
      </w:tr>
      <w:bookmarkEnd w:id="5"/>
      <w:tr w:rsidR="00C258A3" w:rsidRPr="00206CA1" w14:paraId="5AD5EDB2" w14:textId="77777777" w:rsidTr="00E52597">
        <w:trPr>
          <w:trHeight w:val="261"/>
        </w:trPr>
        <w:tc>
          <w:tcPr>
            <w:tcW w:w="3690" w:type="dxa"/>
            <w:vAlign w:val="bottom"/>
          </w:tcPr>
          <w:p w14:paraId="26661AF9" w14:textId="77777777" w:rsidR="00C258A3" w:rsidRPr="00206CA1" w:rsidRDefault="00C258A3" w:rsidP="00E52597">
            <w:pPr>
              <w:ind w:left="-19" w:right="-90"/>
              <w:rPr>
                <w:b/>
                <w:bCs/>
                <w:i/>
                <w:iCs/>
                <w:szCs w:val="22"/>
                <w:cs/>
              </w:rPr>
            </w:pPr>
          </w:p>
        </w:tc>
        <w:tc>
          <w:tcPr>
            <w:tcW w:w="326" w:type="dxa"/>
          </w:tcPr>
          <w:p w14:paraId="46517826" w14:textId="77777777" w:rsidR="00C258A3" w:rsidRPr="00206CA1" w:rsidRDefault="00C258A3" w:rsidP="00E52597">
            <w:pPr>
              <w:pStyle w:val="acctfourfigures"/>
              <w:tabs>
                <w:tab w:val="clear" w:pos="765"/>
              </w:tabs>
              <w:spacing w:line="240" w:lineRule="auto"/>
              <w:ind w:left="-43" w:right="-86"/>
              <w:jc w:val="center"/>
              <w:rPr>
                <w:i/>
                <w:iCs/>
                <w:szCs w:val="22"/>
                <w:cs/>
                <w:lang w:bidi="th-TH"/>
              </w:rPr>
            </w:pPr>
          </w:p>
        </w:tc>
        <w:tc>
          <w:tcPr>
            <w:tcW w:w="326" w:type="dxa"/>
          </w:tcPr>
          <w:p w14:paraId="6EC24E7E" w14:textId="77777777" w:rsidR="00C258A3" w:rsidRPr="00206CA1" w:rsidRDefault="00C258A3" w:rsidP="00E52597">
            <w:pPr>
              <w:pStyle w:val="acctfourfigures"/>
              <w:tabs>
                <w:tab w:val="clear" w:pos="765"/>
              </w:tabs>
              <w:spacing w:line="240" w:lineRule="auto"/>
              <w:ind w:left="-43" w:right="-86"/>
              <w:jc w:val="center"/>
              <w:rPr>
                <w:i/>
                <w:iCs/>
                <w:szCs w:val="22"/>
                <w:cs/>
                <w:lang w:bidi="th-TH"/>
              </w:rPr>
            </w:pPr>
          </w:p>
        </w:tc>
        <w:tc>
          <w:tcPr>
            <w:tcW w:w="11340" w:type="dxa"/>
            <w:gridSpan w:val="18"/>
            <w:vAlign w:val="bottom"/>
          </w:tcPr>
          <w:p w14:paraId="3625951B" w14:textId="2B6C2488" w:rsidR="00C258A3" w:rsidRPr="00206CA1" w:rsidRDefault="00C258A3" w:rsidP="00E52597">
            <w:pPr>
              <w:pStyle w:val="acctfourfigures"/>
              <w:tabs>
                <w:tab w:val="clear" w:pos="765"/>
              </w:tabs>
              <w:spacing w:line="240" w:lineRule="auto"/>
              <w:ind w:left="-43" w:right="-86"/>
              <w:jc w:val="center"/>
              <w:rPr>
                <w:szCs w:val="22"/>
                <w:lang w:bidi="th-TH"/>
              </w:rPr>
            </w:pPr>
            <w:r w:rsidRPr="00206CA1">
              <w:rPr>
                <w:i/>
                <w:iCs/>
                <w:szCs w:val="22"/>
                <w:cs/>
                <w:lang w:bidi="th-TH"/>
              </w:rPr>
              <w:t>(</w:t>
            </w:r>
            <w:r w:rsidRPr="00206CA1">
              <w:rPr>
                <w:i/>
                <w:iCs/>
                <w:szCs w:val="22"/>
                <w:lang w:bidi="th-TH"/>
              </w:rPr>
              <w:t>in thousand Baht)</w:t>
            </w:r>
          </w:p>
        </w:tc>
      </w:tr>
      <w:tr w:rsidR="00C258A3" w:rsidRPr="00206CA1" w14:paraId="2512C1EC" w14:textId="77777777" w:rsidTr="00E52597">
        <w:trPr>
          <w:trHeight w:val="261"/>
        </w:trPr>
        <w:tc>
          <w:tcPr>
            <w:tcW w:w="3690" w:type="dxa"/>
            <w:vAlign w:val="bottom"/>
          </w:tcPr>
          <w:p w14:paraId="3C5B1A7B" w14:textId="197C4019" w:rsidR="00C258A3" w:rsidRPr="00206CA1" w:rsidRDefault="00C258A3" w:rsidP="00E52597">
            <w:pPr>
              <w:ind w:left="-19" w:right="-90"/>
              <w:rPr>
                <w:b/>
                <w:bCs/>
                <w:i/>
                <w:iCs/>
                <w:szCs w:val="22"/>
                <w:cs/>
              </w:rPr>
            </w:pPr>
            <w:r w:rsidRPr="00206CA1">
              <w:rPr>
                <w:b/>
                <w:bCs/>
                <w:i/>
                <w:iCs/>
                <w:szCs w:val="22"/>
              </w:rPr>
              <w:t>202</w:t>
            </w:r>
            <w:r w:rsidR="001B0DB6">
              <w:rPr>
                <w:b/>
                <w:bCs/>
                <w:i/>
                <w:iCs/>
                <w:szCs w:val="22"/>
              </w:rPr>
              <w:t>4</w:t>
            </w:r>
          </w:p>
        </w:tc>
        <w:tc>
          <w:tcPr>
            <w:tcW w:w="326" w:type="dxa"/>
          </w:tcPr>
          <w:p w14:paraId="160D575D" w14:textId="77777777" w:rsidR="00C258A3" w:rsidRPr="00206CA1" w:rsidRDefault="00C258A3" w:rsidP="00E52597">
            <w:pPr>
              <w:pStyle w:val="acctfourfigures"/>
              <w:tabs>
                <w:tab w:val="clear" w:pos="765"/>
              </w:tabs>
              <w:spacing w:line="240" w:lineRule="auto"/>
              <w:ind w:left="-43" w:right="-86"/>
              <w:jc w:val="center"/>
              <w:rPr>
                <w:i/>
                <w:iCs/>
                <w:szCs w:val="22"/>
                <w:cs/>
                <w:lang w:bidi="th-TH"/>
              </w:rPr>
            </w:pPr>
          </w:p>
        </w:tc>
        <w:tc>
          <w:tcPr>
            <w:tcW w:w="326" w:type="dxa"/>
          </w:tcPr>
          <w:p w14:paraId="4D27256E" w14:textId="77777777" w:rsidR="00C258A3" w:rsidRPr="00206CA1" w:rsidRDefault="00C258A3" w:rsidP="00E52597">
            <w:pPr>
              <w:pStyle w:val="acctfourfigures"/>
              <w:tabs>
                <w:tab w:val="clear" w:pos="765"/>
              </w:tabs>
              <w:spacing w:line="240" w:lineRule="auto"/>
              <w:ind w:left="-43" w:right="-86"/>
              <w:jc w:val="center"/>
              <w:rPr>
                <w:i/>
                <w:iCs/>
                <w:szCs w:val="22"/>
                <w:cs/>
                <w:lang w:bidi="th-TH"/>
              </w:rPr>
            </w:pPr>
          </w:p>
        </w:tc>
        <w:tc>
          <w:tcPr>
            <w:tcW w:w="11340" w:type="dxa"/>
            <w:gridSpan w:val="18"/>
            <w:vAlign w:val="bottom"/>
          </w:tcPr>
          <w:p w14:paraId="0E13B4FB" w14:textId="2F4A36DA" w:rsidR="00C258A3" w:rsidRPr="00206CA1" w:rsidRDefault="00C258A3" w:rsidP="00E52597">
            <w:pPr>
              <w:pStyle w:val="acctfourfigures"/>
              <w:tabs>
                <w:tab w:val="clear" w:pos="765"/>
              </w:tabs>
              <w:spacing w:line="240" w:lineRule="auto"/>
              <w:ind w:left="-43" w:right="-86"/>
              <w:jc w:val="center"/>
              <w:rPr>
                <w:i/>
                <w:iCs/>
                <w:szCs w:val="22"/>
                <w:cs/>
                <w:lang w:bidi="th-TH"/>
              </w:rPr>
            </w:pPr>
          </w:p>
        </w:tc>
      </w:tr>
      <w:tr w:rsidR="00416844" w:rsidRPr="00206CA1" w14:paraId="71546C25" w14:textId="77777777" w:rsidTr="00E52597">
        <w:trPr>
          <w:gridAfter w:val="1"/>
          <w:wAfter w:w="22" w:type="dxa"/>
          <w:trHeight w:val="261"/>
        </w:trPr>
        <w:tc>
          <w:tcPr>
            <w:tcW w:w="3690" w:type="dxa"/>
            <w:hideMark/>
          </w:tcPr>
          <w:p w14:paraId="5C0CAB0A" w14:textId="77777777" w:rsidR="00C258A3" w:rsidRPr="00206CA1" w:rsidRDefault="00C258A3" w:rsidP="00E52597">
            <w:pPr>
              <w:spacing w:line="240" w:lineRule="auto"/>
              <w:ind w:left="-14" w:right="-90"/>
              <w:rPr>
                <w:b/>
                <w:bCs/>
                <w:i/>
                <w:iCs/>
                <w:szCs w:val="22"/>
              </w:rPr>
            </w:pPr>
            <w:r w:rsidRPr="00206CA1">
              <w:rPr>
                <w:b/>
                <w:bCs/>
                <w:i/>
                <w:iCs/>
                <w:szCs w:val="22"/>
              </w:rPr>
              <w:t>Financial assets</w:t>
            </w:r>
          </w:p>
        </w:tc>
        <w:tc>
          <w:tcPr>
            <w:tcW w:w="1350" w:type="dxa"/>
            <w:gridSpan w:val="3"/>
          </w:tcPr>
          <w:p w14:paraId="6D0A959E" w14:textId="77777777" w:rsidR="00C258A3" w:rsidRPr="00206CA1" w:rsidRDefault="00C258A3" w:rsidP="00E52597">
            <w:pPr>
              <w:pStyle w:val="acctfourfigures"/>
              <w:spacing w:line="240" w:lineRule="atLeast"/>
              <w:ind w:left="-43" w:right="-86"/>
              <w:rPr>
                <w:szCs w:val="22"/>
              </w:rPr>
            </w:pPr>
          </w:p>
        </w:tc>
        <w:tc>
          <w:tcPr>
            <w:tcW w:w="360" w:type="dxa"/>
          </w:tcPr>
          <w:p w14:paraId="4A1AB952" w14:textId="77777777" w:rsidR="00C258A3" w:rsidRPr="00206CA1" w:rsidRDefault="00C258A3" w:rsidP="00E52597">
            <w:pPr>
              <w:pStyle w:val="acctfourfigures"/>
              <w:tabs>
                <w:tab w:val="clear" w:pos="765"/>
                <w:tab w:val="decimal" w:pos="796"/>
              </w:tabs>
              <w:spacing w:line="240" w:lineRule="atLeast"/>
              <w:ind w:left="-43" w:right="-86"/>
              <w:rPr>
                <w:szCs w:val="22"/>
              </w:rPr>
            </w:pPr>
          </w:p>
        </w:tc>
        <w:tc>
          <w:tcPr>
            <w:tcW w:w="1350" w:type="dxa"/>
          </w:tcPr>
          <w:p w14:paraId="7E44606B" w14:textId="77777777" w:rsidR="00C258A3" w:rsidRPr="00206CA1" w:rsidRDefault="00C258A3" w:rsidP="00E52597">
            <w:pPr>
              <w:pStyle w:val="acctfourfigures"/>
              <w:tabs>
                <w:tab w:val="decimal" w:pos="595"/>
              </w:tabs>
              <w:spacing w:line="240" w:lineRule="atLeast"/>
              <w:ind w:left="-43" w:right="-86"/>
              <w:rPr>
                <w:szCs w:val="22"/>
              </w:rPr>
            </w:pPr>
          </w:p>
        </w:tc>
        <w:tc>
          <w:tcPr>
            <w:tcW w:w="270" w:type="dxa"/>
          </w:tcPr>
          <w:p w14:paraId="7E5C1776" w14:textId="77777777" w:rsidR="00C258A3" w:rsidRPr="00206CA1" w:rsidRDefault="00C258A3" w:rsidP="00E52597">
            <w:pPr>
              <w:pStyle w:val="acctfourfigures"/>
              <w:tabs>
                <w:tab w:val="decimal" w:pos="595"/>
              </w:tabs>
              <w:spacing w:line="240" w:lineRule="atLeast"/>
              <w:ind w:left="-43" w:right="-86"/>
              <w:rPr>
                <w:szCs w:val="22"/>
              </w:rPr>
            </w:pPr>
          </w:p>
        </w:tc>
        <w:tc>
          <w:tcPr>
            <w:tcW w:w="1170" w:type="dxa"/>
          </w:tcPr>
          <w:p w14:paraId="67F0F070" w14:textId="77777777" w:rsidR="00C258A3" w:rsidRPr="00206CA1" w:rsidRDefault="00C258A3" w:rsidP="00E52597">
            <w:pPr>
              <w:pStyle w:val="acctfourfigures"/>
              <w:tabs>
                <w:tab w:val="decimal" w:pos="595"/>
              </w:tabs>
              <w:spacing w:line="240" w:lineRule="atLeast"/>
              <w:ind w:left="-43" w:right="-86"/>
              <w:rPr>
                <w:szCs w:val="22"/>
              </w:rPr>
            </w:pPr>
          </w:p>
        </w:tc>
        <w:tc>
          <w:tcPr>
            <w:tcW w:w="270" w:type="dxa"/>
          </w:tcPr>
          <w:p w14:paraId="2033DCB6" w14:textId="71D3DDCD" w:rsidR="00C258A3" w:rsidRPr="00206CA1" w:rsidRDefault="00C258A3" w:rsidP="00E52597">
            <w:pPr>
              <w:pStyle w:val="acctfourfigures"/>
              <w:tabs>
                <w:tab w:val="decimal" w:pos="595"/>
              </w:tabs>
              <w:spacing w:line="240" w:lineRule="atLeast"/>
              <w:ind w:left="-43" w:right="-86"/>
              <w:rPr>
                <w:szCs w:val="22"/>
              </w:rPr>
            </w:pPr>
          </w:p>
        </w:tc>
        <w:tc>
          <w:tcPr>
            <w:tcW w:w="1350" w:type="dxa"/>
          </w:tcPr>
          <w:p w14:paraId="00A70511" w14:textId="77777777" w:rsidR="00C258A3" w:rsidRPr="00206CA1" w:rsidRDefault="00C258A3" w:rsidP="00E52597">
            <w:pPr>
              <w:pStyle w:val="acctfourfigures"/>
              <w:tabs>
                <w:tab w:val="decimal" w:pos="595"/>
              </w:tabs>
              <w:spacing w:line="240" w:lineRule="atLeast"/>
              <w:ind w:left="-43" w:right="-86"/>
              <w:rPr>
                <w:szCs w:val="22"/>
              </w:rPr>
            </w:pPr>
          </w:p>
        </w:tc>
        <w:tc>
          <w:tcPr>
            <w:tcW w:w="270" w:type="dxa"/>
          </w:tcPr>
          <w:p w14:paraId="227A1393" w14:textId="77777777" w:rsidR="00C258A3" w:rsidRPr="00206CA1" w:rsidRDefault="00C258A3" w:rsidP="00E52597">
            <w:pPr>
              <w:pStyle w:val="acctfourfigures"/>
              <w:tabs>
                <w:tab w:val="decimal" w:pos="595"/>
              </w:tabs>
              <w:spacing w:line="240" w:lineRule="atLeast"/>
              <w:ind w:left="-43" w:right="-86"/>
              <w:rPr>
                <w:szCs w:val="22"/>
              </w:rPr>
            </w:pPr>
          </w:p>
        </w:tc>
        <w:tc>
          <w:tcPr>
            <w:tcW w:w="1170" w:type="dxa"/>
          </w:tcPr>
          <w:p w14:paraId="404DC34C" w14:textId="77777777" w:rsidR="00C258A3" w:rsidRPr="00206CA1" w:rsidRDefault="00C258A3" w:rsidP="00E52597">
            <w:pPr>
              <w:pStyle w:val="acctfourfigures"/>
              <w:tabs>
                <w:tab w:val="decimal" w:pos="595"/>
              </w:tabs>
              <w:spacing w:line="240" w:lineRule="atLeast"/>
              <w:ind w:left="-43" w:right="-86"/>
              <w:rPr>
                <w:szCs w:val="22"/>
              </w:rPr>
            </w:pPr>
          </w:p>
        </w:tc>
        <w:tc>
          <w:tcPr>
            <w:tcW w:w="270" w:type="dxa"/>
          </w:tcPr>
          <w:p w14:paraId="024A183D" w14:textId="77777777" w:rsidR="00C258A3" w:rsidRPr="00206CA1" w:rsidRDefault="00C258A3" w:rsidP="00E52597">
            <w:pPr>
              <w:pStyle w:val="acctfourfigures"/>
              <w:tabs>
                <w:tab w:val="decimal" w:pos="595"/>
              </w:tabs>
              <w:spacing w:line="240" w:lineRule="atLeast"/>
              <w:ind w:left="-43" w:right="-86"/>
              <w:rPr>
                <w:szCs w:val="22"/>
              </w:rPr>
            </w:pPr>
          </w:p>
        </w:tc>
        <w:tc>
          <w:tcPr>
            <w:tcW w:w="1170" w:type="dxa"/>
          </w:tcPr>
          <w:p w14:paraId="6F907AE1" w14:textId="77777777" w:rsidR="00C258A3" w:rsidRPr="00206CA1" w:rsidRDefault="00C258A3" w:rsidP="00E52597">
            <w:pPr>
              <w:pStyle w:val="acctfourfigures"/>
              <w:tabs>
                <w:tab w:val="decimal" w:pos="595"/>
              </w:tabs>
              <w:spacing w:line="240" w:lineRule="atLeast"/>
              <w:ind w:left="-43" w:right="-86"/>
              <w:rPr>
                <w:szCs w:val="22"/>
              </w:rPr>
            </w:pPr>
          </w:p>
        </w:tc>
        <w:tc>
          <w:tcPr>
            <w:tcW w:w="270" w:type="dxa"/>
          </w:tcPr>
          <w:p w14:paraId="14C6F5B7" w14:textId="77777777" w:rsidR="00C258A3" w:rsidRPr="00206CA1" w:rsidRDefault="00C258A3" w:rsidP="00E52597">
            <w:pPr>
              <w:pStyle w:val="acctfourfigures"/>
              <w:tabs>
                <w:tab w:val="decimal" w:pos="595"/>
              </w:tabs>
              <w:spacing w:line="240" w:lineRule="atLeast"/>
              <w:ind w:left="-43" w:right="-86"/>
              <w:rPr>
                <w:szCs w:val="22"/>
              </w:rPr>
            </w:pPr>
          </w:p>
        </w:tc>
        <w:tc>
          <w:tcPr>
            <w:tcW w:w="1260" w:type="dxa"/>
            <w:gridSpan w:val="2"/>
          </w:tcPr>
          <w:p w14:paraId="2FCD2E25" w14:textId="77777777" w:rsidR="00C258A3" w:rsidRPr="00206CA1" w:rsidRDefault="00C258A3" w:rsidP="00E52597">
            <w:pPr>
              <w:pStyle w:val="acctfourfigures"/>
              <w:tabs>
                <w:tab w:val="decimal" w:pos="595"/>
              </w:tabs>
              <w:spacing w:line="240" w:lineRule="atLeast"/>
              <w:ind w:left="-43" w:right="-86"/>
              <w:rPr>
                <w:szCs w:val="22"/>
              </w:rPr>
            </w:pPr>
          </w:p>
        </w:tc>
        <w:tc>
          <w:tcPr>
            <w:tcW w:w="270" w:type="dxa"/>
            <w:gridSpan w:val="2"/>
          </w:tcPr>
          <w:p w14:paraId="6D7011E9" w14:textId="77777777" w:rsidR="00C258A3" w:rsidRPr="00206CA1" w:rsidRDefault="00C258A3" w:rsidP="00E52597">
            <w:pPr>
              <w:pStyle w:val="acctfourfigures"/>
              <w:tabs>
                <w:tab w:val="decimal" w:pos="595"/>
              </w:tabs>
              <w:spacing w:line="240" w:lineRule="atLeast"/>
              <w:ind w:left="-43" w:right="-86"/>
              <w:rPr>
                <w:szCs w:val="22"/>
              </w:rPr>
            </w:pPr>
          </w:p>
        </w:tc>
        <w:tc>
          <w:tcPr>
            <w:tcW w:w="1170" w:type="dxa"/>
          </w:tcPr>
          <w:p w14:paraId="7F6C1AFE" w14:textId="77777777" w:rsidR="00C258A3" w:rsidRPr="00206CA1" w:rsidRDefault="00C258A3" w:rsidP="00E52597">
            <w:pPr>
              <w:pStyle w:val="acctfourfigures"/>
              <w:tabs>
                <w:tab w:val="decimal" w:pos="595"/>
              </w:tabs>
              <w:spacing w:line="240" w:lineRule="atLeast"/>
              <w:ind w:left="-43" w:right="-86"/>
              <w:rPr>
                <w:szCs w:val="22"/>
              </w:rPr>
            </w:pPr>
          </w:p>
        </w:tc>
      </w:tr>
      <w:tr w:rsidR="00416844" w:rsidRPr="00206CA1" w14:paraId="24072527" w14:textId="77777777" w:rsidTr="00E52597">
        <w:trPr>
          <w:gridAfter w:val="1"/>
          <w:wAfter w:w="22" w:type="dxa"/>
          <w:trHeight w:val="261"/>
        </w:trPr>
        <w:tc>
          <w:tcPr>
            <w:tcW w:w="3690" w:type="dxa"/>
            <w:hideMark/>
          </w:tcPr>
          <w:p w14:paraId="4EC5BA9B" w14:textId="67E8BE32" w:rsidR="00C258A3" w:rsidRPr="00206CA1" w:rsidRDefault="00C258A3" w:rsidP="00E52597">
            <w:pPr>
              <w:spacing w:line="240" w:lineRule="auto"/>
              <w:ind w:left="160" w:right="-90" w:hanging="180"/>
              <w:rPr>
                <w:szCs w:val="22"/>
                <w:cs/>
              </w:rPr>
            </w:pPr>
            <w:r w:rsidRPr="00206CA1">
              <w:rPr>
                <w:szCs w:val="22"/>
              </w:rPr>
              <w:t>Other financial assets</w:t>
            </w:r>
            <w:r w:rsidR="003C7ADC">
              <w:rPr>
                <w:szCs w:val="22"/>
              </w:rPr>
              <w:t>:</w:t>
            </w:r>
          </w:p>
        </w:tc>
        <w:tc>
          <w:tcPr>
            <w:tcW w:w="1350" w:type="dxa"/>
            <w:gridSpan w:val="3"/>
          </w:tcPr>
          <w:p w14:paraId="1294AD32" w14:textId="77777777" w:rsidR="00C258A3" w:rsidRPr="00206CA1" w:rsidRDefault="00C258A3" w:rsidP="00E52597">
            <w:pPr>
              <w:pStyle w:val="acctfourfigures"/>
              <w:tabs>
                <w:tab w:val="clear" w:pos="765"/>
                <w:tab w:val="decimal" w:pos="1226"/>
              </w:tabs>
              <w:spacing w:line="240" w:lineRule="atLeast"/>
              <w:ind w:left="-43" w:right="-86"/>
              <w:rPr>
                <w:szCs w:val="22"/>
              </w:rPr>
            </w:pPr>
          </w:p>
        </w:tc>
        <w:tc>
          <w:tcPr>
            <w:tcW w:w="360" w:type="dxa"/>
          </w:tcPr>
          <w:p w14:paraId="6CC50551" w14:textId="77777777" w:rsidR="00C258A3" w:rsidRPr="00206CA1" w:rsidRDefault="00C258A3" w:rsidP="00E52597">
            <w:pPr>
              <w:pStyle w:val="acctfourfigures"/>
              <w:tabs>
                <w:tab w:val="clear" w:pos="765"/>
                <w:tab w:val="decimal" w:pos="796"/>
              </w:tabs>
              <w:spacing w:line="240" w:lineRule="atLeast"/>
              <w:ind w:left="-43" w:right="-86"/>
              <w:rPr>
                <w:szCs w:val="22"/>
              </w:rPr>
            </w:pPr>
          </w:p>
        </w:tc>
        <w:tc>
          <w:tcPr>
            <w:tcW w:w="1350" w:type="dxa"/>
          </w:tcPr>
          <w:p w14:paraId="5D69F06E" w14:textId="77777777" w:rsidR="00C258A3" w:rsidRPr="00206CA1" w:rsidRDefault="00C258A3" w:rsidP="00E52597">
            <w:pPr>
              <w:pStyle w:val="acctfourfigures"/>
              <w:tabs>
                <w:tab w:val="decimal" w:pos="699"/>
              </w:tabs>
              <w:spacing w:line="240" w:lineRule="atLeast"/>
              <w:ind w:left="-43" w:right="-86"/>
              <w:rPr>
                <w:szCs w:val="22"/>
              </w:rPr>
            </w:pPr>
          </w:p>
        </w:tc>
        <w:tc>
          <w:tcPr>
            <w:tcW w:w="270" w:type="dxa"/>
          </w:tcPr>
          <w:p w14:paraId="5D6FDDC4" w14:textId="77777777" w:rsidR="00C258A3" w:rsidRPr="00206CA1" w:rsidRDefault="00C258A3" w:rsidP="00E52597">
            <w:pPr>
              <w:tabs>
                <w:tab w:val="decimal" w:pos="595"/>
              </w:tabs>
              <w:ind w:left="-43" w:right="-86"/>
              <w:rPr>
                <w:szCs w:val="22"/>
              </w:rPr>
            </w:pPr>
          </w:p>
        </w:tc>
        <w:tc>
          <w:tcPr>
            <w:tcW w:w="1170" w:type="dxa"/>
          </w:tcPr>
          <w:p w14:paraId="6E1E53B9" w14:textId="77777777" w:rsidR="00C258A3" w:rsidRPr="00206CA1" w:rsidRDefault="00C258A3" w:rsidP="00E52597">
            <w:pPr>
              <w:tabs>
                <w:tab w:val="decimal" w:pos="595"/>
              </w:tabs>
              <w:ind w:left="-43" w:right="-86"/>
              <w:rPr>
                <w:szCs w:val="22"/>
              </w:rPr>
            </w:pPr>
          </w:p>
        </w:tc>
        <w:tc>
          <w:tcPr>
            <w:tcW w:w="270" w:type="dxa"/>
          </w:tcPr>
          <w:p w14:paraId="44399D7A" w14:textId="2144F957" w:rsidR="00C258A3" w:rsidRPr="00206CA1" w:rsidRDefault="00C258A3" w:rsidP="00E52597">
            <w:pPr>
              <w:tabs>
                <w:tab w:val="decimal" w:pos="595"/>
              </w:tabs>
              <w:ind w:left="-43" w:right="-86"/>
              <w:rPr>
                <w:szCs w:val="22"/>
              </w:rPr>
            </w:pPr>
          </w:p>
        </w:tc>
        <w:tc>
          <w:tcPr>
            <w:tcW w:w="1350" w:type="dxa"/>
          </w:tcPr>
          <w:p w14:paraId="715B3246" w14:textId="77777777" w:rsidR="00C258A3" w:rsidRPr="00206CA1" w:rsidRDefault="00C258A3" w:rsidP="00E52597">
            <w:pPr>
              <w:pStyle w:val="acctfourfigures"/>
              <w:tabs>
                <w:tab w:val="decimal" w:pos="595"/>
              </w:tabs>
              <w:spacing w:line="240" w:lineRule="atLeast"/>
              <w:ind w:left="-43" w:right="-86"/>
              <w:rPr>
                <w:szCs w:val="22"/>
              </w:rPr>
            </w:pPr>
          </w:p>
        </w:tc>
        <w:tc>
          <w:tcPr>
            <w:tcW w:w="270" w:type="dxa"/>
          </w:tcPr>
          <w:p w14:paraId="52A4A948" w14:textId="77777777" w:rsidR="00C258A3" w:rsidRPr="00206CA1" w:rsidRDefault="00C258A3" w:rsidP="00E52597">
            <w:pPr>
              <w:pStyle w:val="acctfourfigures"/>
              <w:tabs>
                <w:tab w:val="decimal" w:pos="595"/>
              </w:tabs>
              <w:spacing w:line="240" w:lineRule="atLeast"/>
              <w:ind w:left="-43" w:right="-86"/>
              <w:rPr>
                <w:szCs w:val="22"/>
              </w:rPr>
            </w:pPr>
          </w:p>
        </w:tc>
        <w:tc>
          <w:tcPr>
            <w:tcW w:w="1170" w:type="dxa"/>
          </w:tcPr>
          <w:p w14:paraId="11FF00C2" w14:textId="77777777" w:rsidR="00C258A3" w:rsidRPr="00206CA1" w:rsidRDefault="00C258A3" w:rsidP="00E52597">
            <w:pPr>
              <w:pStyle w:val="acctfourfigures"/>
              <w:tabs>
                <w:tab w:val="decimal" w:pos="595"/>
              </w:tabs>
              <w:spacing w:line="240" w:lineRule="atLeast"/>
              <w:ind w:left="-43" w:right="-86"/>
              <w:rPr>
                <w:szCs w:val="22"/>
              </w:rPr>
            </w:pPr>
          </w:p>
        </w:tc>
        <w:tc>
          <w:tcPr>
            <w:tcW w:w="270" w:type="dxa"/>
          </w:tcPr>
          <w:p w14:paraId="7ECCBE88" w14:textId="77777777" w:rsidR="00C258A3" w:rsidRPr="00206CA1" w:rsidRDefault="00C258A3" w:rsidP="00E52597">
            <w:pPr>
              <w:pStyle w:val="acctfourfigures"/>
              <w:tabs>
                <w:tab w:val="decimal" w:pos="595"/>
              </w:tabs>
              <w:spacing w:line="240" w:lineRule="atLeast"/>
              <w:ind w:left="-43" w:right="-86"/>
              <w:rPr>
                <w:szCs w:val="22"/>
              </w:rPr>
            </w:pPr>
          </w:p>
        </w:tc>
        <w:tc>
          <w:tcPr>
            <w:tcW w:w="1170" w:type="dxa"/>
          </w:tcPr>
          <w:p w14:paraId="0FB6601E" w14:textId="77777777" w:rsidR="00C258A3" w:rsidRPr="00206CA1" w:rsidRDefault="00C258A3" w:rsidP="00E52597">
            <w:pPr>
              <w:pStyle w:val="acctfourfigures"/>
              <w:tabs>
                <w:tab w:val="decimal" w:pos="595"/>
              </w:tabs>
              <w:spacing w:line="240" w:lineRule="atLeast"/>
              <w:ind w:left="-43" w:right="-86"/>
              <w:rPr>
                <w:szCs w:val="22"/>
              </w:rPr>
            </w:pPr>
          </w:p>
        </w:tc>
        <w:tc>
          <w:tcPr>
            <w:tcW w:w="270" w:type="dxa"/>
          </w:tcPr>
          <w:p w14:paraId="62922A59" w14:textId="77777777" w:rsidR="00C258A3" w:rsidRPr="00206CA1" w:rsidRDefault="00C258A3" w:rsidP="00E52597">
            <w:pPr>
              <w:tabs>
                <w:tab w:val="decimal" w:pos="595"/>
              </w:tabs>
              <w:ind w:left="-43" w:right="-86"/>
              <w:rPr>
                <w:szCs w:val="22"/>
              </w:rPr>
            </w:pPr>
          </w:p>
        </w:tc>
        <w:tc>
          <w:tcPr>
            <w:tcW w:w="1260" w:type="dxa"/>
            <w:gridSpan w:val="2"/>
          </w:tcPr>
          <w:p w14:paraId="1C6F952A" w14:textId="77777777" w:rsidR="00C258A3" w:rsidRPr="00206CA1" w:rsidRDefault="00C258A3" w:rsidP="00E52597">
            <w:pPr>
              <w:tabs>
                <w:tab w:val="decimal" w:pos="595"/>
              </w:tabs>
              <w:ind w:left="-43" w:right="-86"/>
              <w:rPr>
                <w:szCs w:val="22"/>
              </w:rPr>
            </w:pPr>
          </w:p>
        </w:tc>
        <w:tc>
          <w:tcPr>
            <w:tcW w:w="270" w:type="dxa"/>
            <w:gridSpan w:val="2"/>
          </w:tcPr>
          <w:p w14:paraId="7FBA3742" w14:textId="77777777" w:rsidR="00C258A3" w:rsidRPr="00206CA1" w:rsidRDefault="00C258A3" w:rsidP="00E52597">
            <w:pPr>
              <w:pStyle w:val="acctfourfigures"/>
              <w:tabs>
                <w:tab w:val="decimal" w:pos="595"/>
              </w:tabs>
              <w:spacing w:line="240" w:lineRule="atLeast"/>
              <w:ind w:left="-43" w:right="-86"/>
              <w:rPr>
                <w:szCs w:val="22"/>
              </w:rPr>
            </w:pPr>
          </w:p>
        </w:tc>
        <w:tc>
          <w:tcPr>
            <w:tcW w:w="1170" w:type="dxa"/>
          </w:tcPr>
          <w:p w14:paraId="25E6D85D" w14:textId="77777777" w:rsidR="00C258A3" w:rsidRPr="00206CA1" w:rsidRDefault="00C258A3" w:rsidP="00E52597">
            <w:pPr>
              <w:pStyle w:val="acctfourfigures"/>
              <w:tabs>
                <w:tab w:val="decimal" w:pos="595"/>
              </w:tabs>
              <w:spacing w:line="240" w:lineRule="atLeast"/>
              <w:ind w:left="-43" w:right="-86"/>
              <w:rPr>
                <w:szCs w:val="22"/>
              </w:rPr>
            </w:pPr>
          </w:p>
        </w:tc>
      </w:tr>
      <w:tr w:rsidR="00490A16" w:rsidRPr="00206CA1" w14:paraId="03F2282E" w14:textId="77777777" w:rsidTr="00E52597">
        <w:trPr>
          <w:gridAfter w:val="1"/>
          <w:wAfter w:w="22" w:type="dxa"/>
          <w:trHeight w:val="261"/>
        </w:trPr>
        <w:tc>
          <w:tcPr>
            <w:tcW w:w="3690" w:type="dxa"/>
          </w:tcPr>
          <w:p w14:paraId="793AE785" w14:textId="3AF63F3F" w:rsidR="00490A16" w:rsidRPr="00206CA1" w:rsidRDefault="00490A16" w:rsidP="00E52597">
            <w:pPr>
              <w:spacing w:line="240" w:lineRule="auto"/>
              <w:ind w:left="166" w:right="-90"/>
              <w:rPr>
                <w:szCs w:val="22"/>
              </w:rPr>
            </w:pPr>
            <w:r w:rsidRPr="00206CA1">
              <w:rPr>
                <w:szCs w:val="22"/>
              </w:rPr>
              <w:t>Investment in equity instruments</w:t>
            </w:r>
          </w:p>
        </w:tc>
        <w:tc>
          <w:tcPr>
            <w:tcW w:w="1350" w:type="dxa"/>
            <w:gridSpan w:val="3"/>
          </w:tcPr>
          <w:p w14:paraId="63D0C716" w14:textId="0D4CE086" w:rsidR="00490A16" w:rsidRPr="00206CA1" w:rsidRDefault="004F7610" w:rsidP="00E52597">
            <w:pPr>
              <w:jc w:val="right"/>
              <w:rPr>
                <w:szCs w:val="22"/>
              </w:rPr>
            </w:pPr>
            <w:r w:rsidRPr="00DC11AA">
              <w:t>3,009,615</w:t>
            </w:r>
          </w:p>
        </w:tc>
        <w:tc>
          <w:tcPr>
            <w:tcW w:w="360" w:type="dxa"/>
          </w:tcPr>
          <w:p w14:paraId="5B7274E0" w14:textId="77777777" w:rsidR="00490A16" w:rsidRPr="00206CA1" w:rsidRDefault="00490A16" w:rsidP="00E52597">
            <w:pPr>
              <w:pStyle w:val="acctfourfigures"/>
              <w:tabs>
                <w:tab w:val="clear" w:pos="765"/>
                <w:tab w:val="decimal" w:pos="796"/>
              </w:tabs>
              <w:spacing w:line="240" w:lineRule="auto"/>
              <w:ind w:left="-43" w:right="-86"/>
              <w:rPr>
                <w:szCs w:val="22"/>
              </w:rPr>
            </w:pPr>
          </w:p>
        </w:tc>
        <w:tc>
          <w:tcPr>
            <w:tcW w:w="1350" w:type="dxa"/>
          </w:tcPr>
          <w:p w14:paraId="50FAA611" w14:textId="594E30B2" w:rsidR="00490A16" w:rsidRPr="00206CA1" w:rsidRDefault="004F7610" w:rsidP="00E52597">
            <w:pPr>
              <w:pStyle w:val="acctfourfigures"/>
              <w:tabs>
                <w:tab w:val="clear" w:pos="765"/>
                <w:tab w:val="decimal" w:pos="699"/>
              </w:tabs>
              <w:spacing w:line="240" w:lineRule="auto"/>
              <w:ind w:left="-43"/>
              <w:jc w:val="right"/>
              <w:rPr>
                <w:szCs w:val="22"/>
              </w:rPr>
            </w:pPr>
            <w:r w:rsidRPr="00DC11AA">
              <w:t>1,288,744</w:t>
            </w:r>
          </w:p>
        </w:tc>
        <w:tc>
          <w:tcPr>
            <w:tcW w:w="270" w:type="dxa"/>
          </w:tcPr>
          <w:p w14:paraId="3AC1BB35" w14:textId="77777777" w:rsidR="00490A16" w:rsidRPr="00206CA1" w:rsidRDefault="00490A16" w:rsidP="00E52597">
            <w:pPr>
              <w:tabs>
                <w:tab w:val="decimal" w:pos="595"/>
              </w:tabs>
              <w:spacing w:line="240" w:lineRule="auto"/>
              <w:ind w:left="-43" w:right="-86"/>
              <w:rPr>
                <w:szCs w:val="22"/>
              </w:rPr>
            </w:pPr>
          </w:p>
        </w:tc>
        <w:tc>
          <w:tcPr>
            <w:tcW w:w="1170" w:type="dxa"/>
          </w:tcPr>
          <w:p w14:paraId="3537C2B6" w14:textId="27AF0976" w:rsidR="00490A16" w:rsidRPr="00206CA1" w:rsidRDefault="004F7610" w:rsidP="00E52597">
            <w:pPr>
              <w:jc w:val="right"/>
              <w:rPr>
                <w:szCs w:val="22"/>
                <w:lang w:val="en-US"/>
              </w:rPr>
            </w:pPr>
            <w:r w:rsidRPr="00DC11AA">
              <w:t>-</w:t>
            </w:r>
          </w:p>
        </w:tc>
        <w:tc>
          <w:tcPr>
            <w:tcW w:w="270" w:type="dxa"/>
          </w:tcPr>
          <w:p w14:paraId="37358D85" w14:textId="77777777" w:rsidR="00490A16" w:rsidRPr="00206CA1" w:rsidRDefault="00490A16" w:rsidP="00E52597">
            <w:pPr>
              <w:tabs>
                <w:tab w:val="decimal" w:pos="595"/>
              </w:tabs>
              <w:spacing w:line="240" w:lineRule="auto"/>
              <w:ind w:left="-43" w:right="-86"/>
              <w:rPr>
                <w:szCs w:val="22"/>
              </w:rPr>
            </w:pPr>
          </w:p>
        </w:tc>
        <w:tc>
          <w:tcPr>
            <w:tcW w:w="1350" w:type="dxa"/>
          </w:tcPr>
          <w:p w14:paraId="1C82F325" w14:textId="010AC3D2" w:rsidR="00490A16" w:rsidRPr="00206CA1" w:rsidRDefault="004F7610" w:rsidP="00E52597">
            <w:pPr>
              <w:jc w:val="right"/>
              <w:rPr>
                <w:szCs w:val="22"/>
              </w:rPr>
            </w:pPr>
            <w:r w:rsidRPr="00DC11AA">
              <w:t>4,298,359</w:t>
            </w:r>
          </w:p>
        </w:tc>
        <w:tc>
          <w:tcPr>
            <w:tcW w:w="270" w:type="dxa"/>
          </w:tcPr>
          <w:p w14:paraId="66B6A563" w14:textId="77777777" w:rsidR="00490A16" w:rsidRPr="00206CA1" w:rsidRDefault="00490A16" w:rsidP="00E52597">
            <w:pPr>
              <w:pStyle w:val="acctfourfigures"/>
              <w:tabs>
                <w:tab w:val="clear" w:pos="765"/>
                <w:tab w:val="decimal" w:pos="595"/>
              </w:tabs>
              <w:spacing w:line="240" w:lineRule="auto"/>
              <w:ind w:left="-43" w:right="-86"/>
              <w:rPr>
                <w:szCs w:val="22"/>
              </w:rPr>
            </w:pPr>
          </w:p>
        </w:tc>
        <w:tc>
          <w:tcPr>
            <w:tcW w:w="1170" w:type="dxa"/>
          </w:tcPr>
          <w:p w14:paraId="07F3A3BB" w14:textId="70B5C701" w:rsidR="00490A16" w:rsidRPr="00206CA1" w:rsidRDefault="004F7610" w:rsidP="00E52597">
            <w:pPr>
              <w:jc w:val="right"/>
              <w:rPr>
                <w:szCs w:val="22"/>
              </w:rPr>
            </w:pPr>
            <w:r w:rsidRPr="005D5996">
              <w:t>-</w:t>
            </w:r>
          </w:p>
        </w:tc>
        <w:tc>
          <w:tcPr>
            <w:tcW w:w="270" w:type="dxa"/>
          </w:tcPr>
          <w:p w14:paraId="28DCEB77" w14:textId="77777777" w:rsidR="00490A16" w:rsidRPr="00206CA1" w:rsidRDefault="00490A16" w:rsidP="00E52597">
            <w:pPr>
              <w:jc w:val="right"/>
              <w:rPr>
                <w:szCs w:val="22"/>
              </w:rPr>
            </w:pPr>
          </w:p>
        </w:tc>
        <w:tc>
          <w:tcPr>
            <w:tcW w:w="1170" w:type="dxa"/>
          </w:tcPr>
          <w:p w14:paraId="3E42065A" w14:textId="08A0570B" w:rsidR="00490A16" w:rsidRPr="00206CA1" w:rsidRDefault="004F7610" w:rsidP="00E52597">
            <w:pPr>
              <w:jc w:val="right"/>
              <w:rPr>
                <w:szCs w:val="22"/>
              </w:rPr>
            </w:pPr>
            <w:r w:rsidRPr="005D5996">
              <w:t>2,910,364</w:t>
            </w:r>
          </w:p>
        </w:tc>
        <w:tc>
          <w:tcPr>
            <w:tcW w:w="270" w:type="dxa"/>
          </w:tcPr>
          <w:p w14:paraId="05FA8789" w14:textId="77777777" w:rsidR="00490A16" w:rsidRPr="00206CA1" w:rsidRDefault="00490A16" w:rsidP="00E52597">
            <w:pPr>
              <w:jc w:val="right"/>
              <w:rPr>
                <w:szCs w:val="22"/>
              </w:rPr>
            </w:pPr>
          </w:p>
        </w:tc>
        <w:tc>
          <w:tcPr>
            <w:tcW w:w="1260" w:type="dxa"/>
            <w:gridSpan w:val="2"/>
          </w:tcPr>
          <w:p w14:paraId="772E4844" w14:textId="0A380735" w:rsidR="00490A16" w:rsidRPr="00206CA1" w:rsidRDefault="004F7610" w:rsidP="00E52597">
            <w:pPr>
              <w:jc w:val="right"/>
              <w:rPr>
                <w:szCs w:val="22"/>
              </w:rPr>
            </w:pPr>
            <w:r w:rsidRPr="005D5996">
              <w:t>1,387,995</w:t>
            </w:r>
          </w:p>
        </w:tc>
        <w:tc>
          <w:tcPr>
            <w:tcW w:w="270" w:type="dxa"/>
            <w:gridSpan w:val="2"/>
          </w:tcPr>
          <w:p w14:paraId="45974D11" w14:textId="77777777" w:rsidR="00490A16" w:rsidRPr="00206CA1" w:rsidRDefault="00490A16" w:rsidP="00E52597">
            <w:pPr>
              <w:jc w:val="right"/>
              <w:rPr>
                <w:szCs w:val="22"/>
              </w:rPr>
            </w:pPr>
          </w:p>
        </w:tc>
        <w:tc>
          <w:tcPr>
            <w:tcW w:w="1170" w:type="dxa"/>
          </w:tcPr>
          <w:p w14:paraId="58746276" w14:textId="2279374D" w:rsidR="00490A16" w:rsidRPr="00206CA1" w:rsidRDefault="004F7610" w:rsidP="00E52597">
            <w:pPr>
              <w:jc w:val="right"/>
              <w:rPr>
                <w:szCs w:val="22"/>
              </w:rPr>
            </w:pPr>
            <w:r w:rsidRPr="005D5996">
              <w:t>4,298,359</w:t>
            </w:r>
          </w:p>
        </w:tc>
      </w:tr>
      <w:tr w:rsidR="00490A16" w:rsidRPr="00206CA1" w14:paraId="334E0947" w14:textId="77777777" w:rsidTr="00E52597">
        <w:trPr>
          <w:gridAfter w:val="1"/>
          <w:wAfter w:w="22" w:type="dxa"/>
          <w:trHeight w:val="261"/>
        </w:trPr>
        <w:tc>
          <w:tcPr>
            <w:tcW w:w="3690" w:type="dxa"/>
            <w:hideMark/>
          </w:tcPr>
          <w:p w14:paraId="26F8E926" w14:textId="77777777" w:rsidR="00490A16" w:rsidRPr="00206CA1" w:rsidRDefault="00490A16" w:rsidP="00E52597">
            <w:pPr>
              <w:spacing w:line="240" w:lineRule="auto"/>
              <w:ind w:right="-90"/>
              <w:rPr>
                <w:b/>
                <w:bCs/>
                <w:szCs w:val="22"/>
                <w:cs/>
              </w:rPr>
            </w:pPr>
            <w:r w:rsidRPr="00206CA1">
              <w:rPr>
                <w:b/>
                <w:bCs/>
                <w:szCs w:val="22"/>
              </w:rPr>
              <w:t>Total financial assets</w:t>
            </w:r>
          </w:p>
        </w:tc>
        <w:tc>
          <w:tcPr>
            <w:tcW w:w="1350" w:type="dxa"/>
            <w:gridSpan w:val="3"/>
            <w:tcBorders>
              <w:top w:val="single" w:sz="4" w:space="0" w:color="auto"/>
              <w:left w:val="nil"/>
              <w:bottom w:val="double" w:sz="4" w:space="0" w:color="auto"/>
              <w:right w:val="nil"/>
            </w:tcBorders>
          </w:tcPr>
          <w:p w14:paraId="36151A77" w14:textId="1506FB80" w:rsidR="00490A16" w:rsidRPr="00206CA1" w:rsidRDefault="004845EB" w:rsidP="00E52597">
            <w:pPr>
              <w:jc w:val="right"/>
              <w:rPr>
                <w:b/>
                <w:bCs/>
                <w:szCs w:val="22"/>
              </w:rPr>
            </w:pPr>
            <w:r w:rsidRPr="004B41F5">
              <w:rPr>
                <w:b/>
                <w:bCs/>
              </w:rPr>
              <w:t>3,009,615</w:t>
            </w:r>
          </w:p>
        </w:tc>
        <w:tc>
          <w:tcPr>
            <w:tcW w:w="360" w:type="dxa"/>
          </w:tcPr>
          <w:p w14:paraId="62A521E4" w14:textId="77777777" w:rsidR="00490A16" w:rsidRPr="00206CA1" w:rsidRDefault="00490A16" w:rsidP="00E52597">
            <w:pPr>
              <w:jc w:val="right"/>
              <w:rPr>
                <w:b/>
                <w:bCs/>
                <w:szCs w:val="22"/>
              </w:rPr>
            </w:pPr>
          </w:p>
        </w:tc>
        <w:tc>
          <w:tcPr>
            <w:tcW w:w="1350" w:type="dxa"/>
            <w:tcBorders>
              <w:top w:val="single" w:sz="4" w:space="0" w:color="auto"/>
              <w:bottom w:val="double" w:sz="4" w:space="0" w:color="auto"/>
            </w:tcBorders>
          </w:tcPr>
          <w:p w14:paraId="74121FC9" w14:textId="47EB176C" w:rsidR="00490A16" w:rsidRPr="00206CA1" w:rsidRDefault="004845EB" w:rsidP="00E52597">
            <w:pPr>
              <w:jc w:val="right"/>
              <w:rPr>
                <w:b/>
                <w:bCs/>
                <w:szCs w:val="22"/>
              </w:rPr>
            </w:pPr>
            <w:r w:rsidRPr="004B41F5">
              <w:rPr>
                <w:b/>
                <w:bCs/>
              </w:rPr>
              <w:t>1,288,744</w:t>
            </w:r>
          </w:p>
        </w:tc>
        <w:tc>
          <w:tcPr>
            <w:tcW w:w="270" w:type="dxa"/>
          </w:tcPr>
          <w:p w14:paraId="0B33E058" w14:textId="77777777" w:rsidR="00490A16" w:rsidRPr="00206CA1" w:rsidRDefault="00490A16" w:rsidP="00E52597">
            <w:pPr>
              <w:jc w:val="right"/>
              <w:rPr>
                <w:b/>
                <w:bCs/>
                <w:szCs w:val="22"/>
              </w:rPr>
            </w:pPr>
          </w:p>
        </w:tc>
        <w:tc>
          <w:tcPr>
            <w:tcW w:w="1170" w:type="dxa"/>
            <w:tcBorders>
              <w:top w:val="single" w:sz="4" w:space="0" w:color="auto"/>
              <w:left w:val="nil"/>
              <w:bottom w:val="double" w:sz="4" w:space="0" w:color="auto"/>
              <w:right w:val="nil"/>
            </w:tcBorders>
          </w:tcPr>
          <w:p w14:paraId="00A1CB6B" w14:textId="20EE58E0" w:rsidR="00490A16" w:rsidRPr="00206CA1" w:rsidRDefault="004845EB" w:rsidP="00E52597">
            <w:pPr>
              <w:jc w:val="right"/>
              <w:rPr>
                <w:b/>
                <w:bCs/>
                <w:szCs w:val="22"/>
              </w:rPr>
            </w:pPr>
            <w:r w:rsidRPr="004B41F5">
              <w:rPr>
                <w:b/>
                <w:bCs/>
              </w:rPr>
              <w:t>-</w:t>
            </w:r>
          </w:p>
        </w:tc>
        <w:tc>
          <w:tcPr>
            <w:tcW w:w="270" w:type="dxa"/>
          </w:tcPr>
          <w:p w14:paraId="765A5ACD" w14:textId="200F28ED" w:rsidR="00490A16" w:rsidRPr="00206CA1" w:rsidRDefault="00490A16" w:rsidP="00E52597">
            <w:pPr>
              <w:jc w:val="right"/>
              <w:rPr>
                <w:b/>
                <w:bCs/>
                <w:szCs w:val="22"/>
              </w:rPr>
            </w:pPr>
          </w:p>
        </w:tc>
        <w:tc>
          <w:tcPr>
            <w:tcW w:w="1350" w:type="dxa"/>
            <w:tcBorders>
              <w:top w:val="single" w:sz="4" w:space="0" w:color="auto"/>
              <w:left w:val="nil"/>
              <w:bottom w:val="double" w:sz="4" w:space="0" w:color="auto"/>
              <w:right w:val="nil"/>
            </w:tcBorders>
          </w:tcPr>
          <w:p w14:paraId="035A6330" w14:textId="72D441DE" w:rsidR="00490A16" w:rsidRPr="00206CA1" w:rsidRDefault="004845EB" w:rsidP="00E52597">
            <w:pPr>
              <w:jc w:val="right"/>
              <w:rPr>
                <w:b/>
                <w:bCs/>
                <w:szCs w:val="22"/>
              </w:rPr>
            </w:pPr>
            <w:r w:rsidRPr="004B41F5">
              <w:rPr>
                <w:b/>
                <w:bCs/>
              </w:rPr>
              <w:t>4,298,359</w:t>
            </w:r>
          </w:p>
        </w:tc>
        <w:tc>
          <w:tcPr>
            <w:tcW w:w="270" w:type="dxa"/>
          </w:tcPr>
          <w:p w14:paraId="3D9BCD87" w14:textId="77777777" w:rsidR="00490A16" w:rsidRPr="00206CA1" w:rsidRDefault="00490A16" w:rsidP="00E52597">
            <w:pPr>
              <w:jc w:val="right"/>
              <w:rPr>
                <w:szCs w:val="22"/>
              </w:rPr>
            </w:pPr>
          </w:p>
        </w:tc>
        <w:tc>
          <w:tcPr>
            <w:tcW w:w="1170" w:type="dxa"/>
          </w:tcPr>
          <w:p w14:paraId="1D288A83" w14:textId="77777777" w:rsidR="00490A16" w:rsidRPr="00206CA1" w:rsidRDefault="00490A16" w:rsidP="00E52597">
            <w:pPr>
              <w:jc w:val="right"/>
              <w:rPr>
                <w:szCs w:val="22"/>
              </w:rPr>
            </w:pPr>
          </w:p>
        </w:tc>
        <w:tc>
          <w:tcPr>
            <w:tcW w:w="270" w:type="dxa"/>
          </w:tcPr>
          <w:p w14:paraId="37568E98" w14:textId="77777777" w:rsidR="00490A16" w:rsidRPr="00206CA1" w:rsidRDefault="00490A16" w:rsidP="00E52597">
            <w:pPr>
              <w:jc w:val="right"/>
              <w:rPr>
                <w:szCs w:val="22"/>
              </w:rPr>
            </w:pPr>
          </w:p>
        </w:tc>
        <w:tc>
          <w:tcPr>
            <w:tcW w:w="1170" w:type="dxa"/>
          </w:tcPr>
          <w:p w14:paraId="0EA9303E" w14:textId="77777777" w:rsidR="00490A16" w:rsidRPr="00206CA1" w:rsidRDefault="00490A16" w:rsidP="00E52597">
            <w:pPr>
              <w:jc w:val="right"/>
              <w:rPr>
                <w:szCs w:val="22"/>
              </w:rPr>
            </w:pPr>
          </w:p>
        </w:tc>
        <w:tc>
          <w:tcPr>
            <w:tcW w:w="270" w:type="dxa"/>
          </w:tcPr>
          <w:p w14:paraId="0BAC77E5" w14:textId="77777777" w:rsidR="00490A16" w:rsidRPr="00206CA1" w:rsidRDefault="00490A16" w:rsidP="00E52597">
            <w:pPr>
              <w:jc w:val="right"/>
              <w:rPr>
                <w:szCs w:val="22"/>
              </w:rPr>
            </w:pPr>
          </w:p>
        </w:tc>
        <w:tc>
          <w:tcPr>
            <w:tcW w:w="1260" w:type="dxa"/>
            <w:gridSpan w:val="2"/>
          </w:tcPr>
          <w:p w14:paraId="72803699" w14:textId="77777777" w:rsidR="00490A16" w:rsidRPr="00206CA1" w:rsidRDefault="00490A16" w:rsidP="00E52597">
            <w:pPr>
              <w:jc w:val="right"/>
              <w:rPr>
                <w:szCs w:val="22"/>
              </w:rPr>
            </w:pPr>
          </w:p>
        </w:tc>
        <w:tc>
          <w:tcPr>
            <w:tcW w:w="270" w:type="dxa"/>
            <w:gridSpan w:val="2"/>
          </w:tcPr>
          <w:p w14:paraId="3BBB8471" w14:textId="77777777" w:rsidR="00490A16" w:rsidRPr="00206CA1" w:rsidRDefault="00490A16" w:rsidP="00E52597">
            <w:pPr>
              <w:jc w:val="right"/>
              <w:rPr>
                <w:szCs w:val="22"/>
              </w:rPr>
            </w:pPr>
          </w:p>
        </w:tc>
        <w:tc>
          <w:tcPr>
            <w:tcW w:w="1170" w:type="dxa"/>
          </w:tcPr>
          <w:p w14:paraId="23D4BC71" w14:textId="77777777" w:rsidR="00490A16" w:rsidRPr="00206CA1" w:rsidRDefault="00490A16" w:rsidP="00E52597">
            <w:pPr>
              <w:jc w:val="right"/>
              <w:rPr>
                <w:szCs w:val="22"/>
              </w:rPr>
            </w:pPr>
          </w:p>
        </w:tc>
      </w:tr>
      <w:tr w:rsidR="00416844" w:rsidRPr="00206CA1" w14:paraId="5AB9CD1F" w14:textId="77777777" w:rsidTr="00E52597">
        <w:trPr>
          <w:gridAfter w:val="1"/>
          <w:wAfter w:w="22" w:type="dxa"/>
          <w:trHeight w:val="261"/>
        </w:trPr>
        <w:tc>
          <w:tcPr>
            <w:tcW w:w="3690" w:type="dxa"/>
          </w:tcPr>
          <w:p w14:paraId="53C6B48B" w14:textId="77777777" w:rsidR="00416844" w:rsidRPr="00206CA1" w:rsidRDefault="00416844" w:rsidP="00E52597">
            <w:pPr>
              <w:ind w:left="-14" w:right="-90"/>
              <w:rPr>
                <w:b/>
                <w:bCs/>
                <w:i/>
                <w:iCs/>
                <w:szCs w:val="22"/>
              </w:rPr>
            </w:pPr>
          </w:p>
        </w:tc>
        <w:tc>
          <w:tcPr>
            <w:tcW w:w="1350" w:type="dxa"/>
            <w:gridSpan w:val="3"/>
            <w:tcBorders>
              <w:top w:val="double" w:sz="4" w:space="0" w:color="auto"/>
              <w:left w:val="nil"/>
              <w:bottom w:val="nil"/>
              <w:right w:val="nil"/>
            </w:tcBorders>
          </w:tcPr>
          <w:p w14:paraId="09092AD7" w14:textId="77777777" w:rsidR="00416844" w:rsidRPr="00206CA1" w:rsidRDefault="00416844" w:rsidP="00E52597">
            <w:pPr>
              <w:pStyle w:val="acctfourfigures"/>
              <w:spacing w:line="240" w:lineRule="atLeast"/>
              <w:ind w:left="-43"/>
              <w:jc w:val="right"/>
              <w:rPr>
                <w:szCs w:val="22"/>
              </w:rPr>
            </w:pPr>
          </w:p>
        </w:tc>
        <w:tc>
          <w:tcPr>
            <w:tcW w:w="360" w:type="dxa"/>
          </w:tcPr>
          <w:p w14:paraId="3FBD34A0" w14:textId="77777777" w:rsidR="00416844" w:rsidRPr="00206CA1" w:rsidRDefault="00416844" w:rsidP="00E52597">
            <w:pPr>
              <w:pStyle w:val="acctfourfigures"/>
              <w:tabs>
                <w:tab w:val="clear" w:pos="765"/>
                <w:tab w:val="decimal" w:pos="796"/>
              </w:tabs>
              <w:spacing w:line="240" w:lineRule="atLeast"/>
              <w:ind w:left="-43"/>
              <w:jc w:val="right"/>
              <w:rPr>
                <w:szCs w:val="22"/>
              </w:rPr>
            </w:pPr>
          </w:p>
        </w:tc>
        <w:tc>
          <w:tcPr>
            <w:tcW w:w="1350" w:type="dxa"/>
            <w:tcBorders>
              <w:top w:val="double" w:sz="4" w:space="0" w:color="auto"/>
              <w:left w:val="nil"/>
              <w:bottom w:val="nil"/>
              <w:right w:val="nil"/>
            </w:tcBorders>
          </w:tcPr>
          <w:p w14:paraId="5898B2A5" w14:textId="77777777" w:rsidR="00416844" w:rsidRPr="00206CA1" w:rsidRDefault="00416844" w:rsidP="00E52597">
            <w:pPr>
              <w:pStyle w:val="acctfourfigures"/>
              <w:tabs>
                <w:tab w:val="decimal" w:pos="699"/>
              </w:tabs>
              <w:spacing w:line="240" w:lineRule="atLeast"/>
              <w:ind w:left="-43"/>
              <w:jc w:val="right"/>
              <w:rPr>
                <w:szCs w:val="22"/>
              </w:rPr>
            </w:pPr>
          </w:p>
        </w:tc>
        <w:tc>
          <w:tcPr>
            <w:tcW w:w="270" w:type="dxa"/>
          </w:tcPr>
          <w:p w14:paraId="04E1CC1D" w14:textId="77777777" w:rsidR="00416844" w:rsidRPr="00206CA1" w:rsidRDefault="00416844" w:rsidP="00E52597">
            <w:pPr>
              <w:tabs>
                <w:tab w:val="decimal" w:pos="595"/>
              </w:tabs>
              <w:ind w:left="-43"/>
              <w:jc w:val="right"/>
              <w:rPr>
                <w:szCs w:val="22"/>
              </w:rPr>
            </w:pPr>
          </w:p>
        </w:tc>
        <w:tc>
          <w:tcPr>
            <w:tcW w:w="1170" w:type="dxa"/>
          </w:tcPr>
          <w:p w14:paraId="1C65D905" w14:textId="77777777" w:rsidR="00416844" w:rsidRPr="00206CA1" w:rsidRDefault="00416844" w:rsidP="00E52597">
            <w:pPr>
              <w:tabs>
                <w:tab w:val="decimal" w:pos="595"/>
              </w:tabs>
              <w:ind w:left="-43"/>
              <w:jc w:val="right"/>
              <w:rPr>
                <w:szCs w:val="22"/>
              </w:rPr>
            </w:pPr>
          </w:p>
        </w:tc>
        <w:tc>
          <w:tcPr>
            <w:tcW w:w="270" w:type="dxa"/>
          </w:tcPr>
          <w:p w14:paraId="750A3995" w14:textId="5A0567A4" w:rsidR="00416844" w:rsidRPr="00206CA1" w:rsidRDefault="00416844" w:rsidP="00E52597">
            <w:pPr>
              <w:tabs>
                <w:tab w:val="decimal" w:pos="595"/>
              </w:tabs>
              <w:ind w:left="-43"/>
              <w:jc w:val="right"/>
              <w:rPr>
                <w:szCs w:val="22"/>
              </w:rPr>
            </w:pPr>
          </w:p>
        </w:tc>
        <w:tc>
          <w:tcPr>
            <w:tcW w:w="1350" w:type="dxa"/>
            <w:tcBorders>
              <w:top w:val="double" w:sz="4" w:space="0" w:color="auto"/>
              <w:left w:val="nil"/>
              <w:bottom w:val="nil"/>
              <w:right w:val="nil"/>
            </w:tcBorders>
          </w:tcPr>
          <w:p w14:paraId="244FFA93" w14:textId="77777777" w:rsidR="00416844" w:rsidRPr="00206CA1" w:rsidRDefault="00416844" w:rsidP="00E52597">
            <w:pPr>
              <w:pStyle w:val="acctfourfigures"/>
              <w:tabs>
                <w:tab w:val="decimal" w:pos="595"/>
              </w:tabs>
              <w:spacing w:line="240" w:lineRule="atLeast"/>
              <w:ind w:left="-43"/>
              <w:jc w:val="right"/>
              <w:rPr>
                <w:szCs w:val="22"/>
              </w:rPr>
            </w:pPr>
          </w:p>
        </w:tc>
        <w:tc>
          <w:tcPr>
            <w:tcW w:w="270" w:type="dxa"/>
          </w:tcPr>
          <w:p w14:paraId="2B4C8D2E" w14:textId="77777777" w:rsidR="00416844" w:rsidRPr="00206CA1" w:rsidRDefault="00416844" w:rsidP="00E52597">
            <w:pPr>
              <w:pStyle w:val="acctfourfigures"/>
              <w:tabs>
                <w:tab w:val="decimal" w:pos="595"/>
              </w:tabs>
              <w:spacing w:line="240" w:lineRule="atLeast"/>
              <w:ind w:left="-43"/>
              <w:jc w:val="right"/>
              <w:rPr>
                <w:szCs w:val="22"/>
              </w:rPr>
            </w:pPr>
          </w:p>
        </w:tc>
        <w:tc>
          <w:tcPr>
            <w:tcW w:w="1170" w:type="dxa"/>
          </w:tcPr>
          <w:p w14:paraId="32D0E4E5" w14:textId="77777777" w:rsidR="00416844" w:rsidRPr="00206CA1" w:rsidRDefault="00416844" w:rsidP="00E52597">
            <w:pPr>
              <w:pStyle w:val="acctfourfigures"/>
              <w:tabs>
                <w:tab w:val="decimal" w:pos="595"/>
              </w:tabs>
              <w:spacing w:line="240" w:lineRule="atLeast"/>
              <w:ind w:left="-43"/>
              <w:jc w:val="right"/>
              <w:rPr>
                <w:szCs w:val="22"/>
              </w:rPr>
            </w:pPr>
          </w:p>
        </w:tc>
        <w:tc>
          <w:tcPr>
            <w:tcW w:w="270" w:type="dxa"/>
          </w:tcPr>
          <w:p w14:paraId="12E9EE1A" w14:textId="77777777" w:rsidR="00416844" w:rsidRPr="00206CA1" w:rsidRDefault="00416844" w:rsidP="00E52597">
            <w:pPr>
              <w:pStyle w:val="acctfourfigures"/>
              <w:tabs>
                <w:tab w:val="decimal" w:pos="595"/>
              </w:tabs>
              <w:spacing w:line="240" w:lineRule="atLeast"/>
              <w:ind w:left="-43"/>
              <w:jc w:val="right"/>
              <w:rPr>
                <w:szCs w:val="22"/>
              </w:rPr>
            </w:pPr>
          </w:p>
        </w:tc>
        <w:tc>
          <w:tcPr>
            <w:tcW w:w="1170" w:type="dxa"/>
          </w:tcPr>
          <w:p w14:paraId="336004CF" w14:textId="77777777" w:rsidR="00416844" w:rsidRPr="00206CA1" w:rsidRDefault="00416844" w:rsidP="00E52597">
            <w:pPr>
              <w:pStyle w:val="acctfourfigures"/>
              <w:tabs>
                <w:tab w:val="decimal" w:pos="595"/>
              </w:tabs>
              <w:spacing w:line="240" w:lineRule="atLeast"/>
              <w:ind w:left="-43"/>
              <w:jc w:val="right"/>
              <w:rPr>
                <w:szCs w:val="22"/>
              </w:rPr>
            </w:pPr>
          </w:p>
        </w:tc>
        <w:tc>
          <w:tcPr>
            <w:tcW w:w="270" w:type="dxa"/>
          </w:tcPr>
          <w:p w14:paraId="05A536DE" w14:textId="77777777" w:rsidR="00416844" w:rsidRPr="00206CA1" w:rsidRDefault="00416844" w:rsidP="00E52597">
            <w:pPr>
              <w:tabs>
                <w:tab w:val="decimal" w:pos="595"/>
              </w:tabs>
              <w:ind w:left="-43"/>
              <w:jc w:val="right"/>
              <w:rPr>
                <w:szCs w:val="22"/>
              </w:rPr>
            </w:pPr>
          </w:p>
        </w:tc>
        <w:tc>
          <w:tcPr>
            <w:tcW w:w="1260" w:type="dxa"/>
            <w:gridSpan w:val="2"/>
          </w:tcPr>
          <w:p w14:paraId="2E36A8EF" w14:textId="77777777" w:rsidR="00416844" w:rsidRPr="00206CA1" w:rsidRDefault="00416844" w:rsidP="00E52597">
            <w:pPr>
              <w:tabs>
                <w:tab w:val="decimal" w:pos="595"/>
              </w:tabs>
              <w:ind w:left="-43"/>
              <w:jc w:val="right"/>
              <w:rPr>
                <w:szCs w:val="22"/>
              </w:rPr>
            </w:pPr>
          </w:p>
        </w:tc>
        <w:tc>
          <w:tcPr>
            <w:tcW w:w="270" w:type="dxa"/>
            <w:gridSpan w:val="2"/>
          </w:tcPr>
          <w:p w14:paraId="01FB9AD7" w14:textId="77777777" w:rsidR="00416844" w:rsidRPr="00206CA1" w:rsidRDefault="00416844" w:rsidP="00E52597">
            <w:pPr>
              <w:pStyle w:val="acctfourfigures"/>
              <w:tabs>
                <w:tab w:val="decimal" w:pos="595"/>
              </w:tabs>
              <w:spacing w:line="240" w:lineRule="atLeast"/>
              <w:ind w:left="-43"/>
              <w:jc w:val="right"/>
              <w:rPr>
                <w:szCs w:val="22"/>
              </w:rPr>
            </w:pPr>
          </w:p>
        </w:tc>
        <w:tc>
          <w:tcPr>
            <w:tcW w:w="1170" w:type="dxa"/>
          </w:tcPr>
          <w:p w14:paraId="2C6FDE8F" w14:textId="77777777" w:rsidR="00416844" w:rsidRPr="00206CA1" w:rsidRDefault="00416844" w:rsidP="00E52597">
            <w:pPr>
              <w:pStyle w:val="acctfourfigures"/>
              <w:tabs>
                <w:tab w:val="decimal" w:pos="595"/>
              </w:tabs>
              <w:spacing w:line="240" w:lineRule="atLeast"/>
              <w:ind w:left="-43"/>
              <w:jc w:val="right"/>
              <w:rPr>
                <w:szCs w:val="22"/>
              </w:rPr>
            </w:pPr>
          </w:p>
        </w:tc>
      </w:tr>
      <w:tr w:rsidR="00416844" w:rsidRPr="00206CA1" w14:paraId="0BD2ADDC" w14:textId="77777777" w:rsidTr="00E52597">
        <w:trPr>
          <w:gridAfter w:val="1"/>
          <w:wAfter w:w="22" w:type="dxa"/>
          <w:trHeight w:val="261"/>
        </w:trPr>
        <w:tc>
          <w:tcPr>
            <w:tcW w:w="3690" w:type="dxa"/>
            <w:hideMark/>
          </w:tcPr>
          <w:p w14:paraId="24FEFF72" w14:textId="77777777" w:rsidR="00416844" w:rsidRPr="00206CA1" w:rsidRDefault="00416844" w:rsidP="00E52597">
            <w:pPr>
              <w:spacing w:line="240" w:lineRule="auto"/>
              <w:ind w:left="-14" w:right="-90"/>
              <w:rPr>
                <w:b/>
                <w:bCs/>
                <w:i/>
                <w:iCs/>
                <w:szCs w:val="22"/>
              </w:rPr>
            </w:pPr>
            <w:r w:rsidRPr="00206CA1">
              <w:rPr>
                <w:b/>
                <w:bCs/>
                <w:i/>
                <w:iCs/>
                <w:szCs w:val="22"/>
              </w:rPr>
              <w:t>Financial liabilities</w:t>
            </w:r>
          </w:p>
        </w:tc>
        <w:tc>
          <w:tcPr>
            <w:tcW w:w="1350" w:type="dxa"/>
            <w:gridSpan w:val="3"/>
          </w:tcPr>
          <w:p w14:paraId="659A8271" w14:textId="77777777" w:rsidR="00416844" w:rsidRPr="00206CA1" w:rsidRDefault="00416844" w:rsidP="00E52597">
            <w:pPr>
              <w:pStyle w:val="acctfourfigures"/>
              <w:spacing w:line="240" w:lineRule="atLeast"/>
              <w:ind w:left="-43"/>
              <w:jc w:val="right"/>
              <w:rPr>
                <w:szCs w:val="22"/>
              </w:rPr>
            </w:pPr>
          </w:p>
        </w:tc>
        <w:tc>
          <w:tcPr>
            <w:tcW w:w="360" w:type="dxa"/>
          </w:tcPr>
          <w:p w14:paraId="738B1492" w14:textId="77777777" w:rsidR="00416844" w:rsidRPr="00206CA1" w:rsidRDefault="00416844" w:rsidP="00E52597">
            <w:pPr>
              <w:pStyle w:val="acctfourfigures"/>
              <w:tabs>
                <w:tab w:val="clear" w:pos="765"/>
                <w:tab w:val="decimal" w:pos="796"/>
              </w:tabs>
              <w:spacing w:line="240" w:lineRule="atLeast"/>
              <w:ind w:left="-43"/>
              <w:jc w:val="right"/>
              <w:rPr>
                <w:szCs w:val="22"/>
              </w:rPr>
            </w:pPr>
          </w:p>
        </w:tc>
        <w:tc>
          <w:tcPr>
            <w:tcW w:w="1350" w:type="dxa"/>
          </w:tcPr>
          <w:p w14:paraId="39A117FB" w14:textId="77777777" w:rsidR="00416844" w:rsidRPr="00206CA1" w:rsidRDefault="00416844" w:rsidP="00E52597">
            <w:pPr>
              <w:pStyle w:val="acctfourfigures"/>
              <w:tabs>
                <w:tab w:val="decimal" w:pos="699"/>
              </w:tabs>
              <w:spacing w:line="240" w:lineRule="atLeast"/>
              <w:ind w:left="-43"/>
              <w:jc w:val="right"/>
              <w:rPr>
                <w:szCs w:val="22"/>
              </w:rPr>
            </w:pPr>
          </w:p>
        </w:tc>
        <w:tc>
          <w:tcPr>
            <w:tcW w:w="270" w:type="dxa"/>
          </w:tcPr>
          <w:p w14:paraId="353F2903" w14:textId="77777777" w:rsidR="00416844" w:rsidRPr="00206CA1" w:rsidRDefault="00416844" w:rsidP="00E52597">
            <w:pPr>
              <w:tabs>
                <w:tab w:val="decimal" w:pos="595"/>
              </w:tabs>
              <w:ind w:left="-43"/>
              <w:jc w:val="right"/>
              <w:rPr>
                <w:szCs w:val="22"/>
              </w:rPr>
            </w:pPr>
          </w:p>
        </w:tc>
        <w:tc>
          <w:tcPr>
            <w:tcW w:w="1170" w:type="dxa"/>
          </w:tcPr>
          <w:p w14:paraId="55529339" w14:textId="77777777" w:rsidR="00416844" w:rsidRPr="00206CA1" w:rsidRDefault="00416844" w:rsidP="00E52597">
            <w:pPr>
              <w:tabs>
                <w:tab w:val="decimal" w:pos="595"/>
              </w:tabs>
              <w:ind w:left="-43"/>
              <w:jc w:val="right"/>
              <w:rPr>
                <w:szCs w:val="22"/>
              </w:rPr>
            </w:pPr>
          </w:p>
        </w:tc>
        <w:tc>
          <w:tcPr>
            <w:tcW w:w="270" w:type="dxa"/>
          </w:tcPr>
          <w:p w14:paraId="7421C43C" w14:textId="0A435CFA" w:rsidR="00416844" w:rsidRPr="00206CA1" w:rsidRDefault="00416844" w:rsidP="00E52597">
            <w:pPr>
              <w:tabs>
                <w:tab w:val="decimal" w:pos="595"/>
              </w:tabs>
              <w:ind w:left="-43"/>
              <w:jc w:val="right"/>
              <w:rPr>
                <w:szCs w:val="22"/>
              </w:rPr>
            </w:pPr>
          </w:p>
        </w:tc>
        <w:tc>
          <w:tcPr>
            <w:tcW w:w="1350" w:type="dxa"/>
          </w:tcPr>
          <w:p w14:paraId="4E7219A6" w14:textId="77777777" w:rsidR="00416844" w:rsidRPr="00206CA1" w:rsidRDefault="00416844" w:rsidP="00E52597">
            <w:pPr>
              <w:pStyle w:val="acctfourfigures"/>
              <w:tabs>
                <w:tab w:val="decimal" w:pos="595"/>
              </w:tabs>
              <w:spacing w:line="240" w:lineRule="atLeast"/>
              <w:ind w:left="-43"/>
              <w:jc w:val="right"/>
              <w:rPr>
                <w:szCs w:val="22"/>
              </w:rPr>
            </w:pPr>
          </w:p>
        </w:tc>
        <w:tc>
          <w:tcPr>
            <w:tcW w:w="270" w:type="dxa"/>
          </w:tcPr>
          <w:p w14:paraId="0A4EC5DB" w14:textId="77777777" w:rsidR="00416844" w:rsidRPr="00206CA1" w:rsidRDefault="00416844" w:rsidP="00E52597">
            <w:pPr>
              <w:pStyle w:val="acctfourfigures"/>
              <w:tabs>
                <w:tab w:val="decimal" w:pos="595"/>
              </w:tabs>
              <w:spacing w:line="240" w:lineRule="atLeast"/>
              <w:ind w:left="-43"/>
              <w:jc w:val="right"/>
              <w:rPr>
                <w:szCs w:val="22"/>
              </w:rPr>
            </w:pPr>
          </w:p>
        </w:tc>
        <w:tc>
          <w:tcPr>
            <w:tcW w:w="1170" w:type="dxa"/>
          </w:tcPr>
          <w:p w14:paraId="0B092027" w14:textId="77777777" w:rsidR="00416844" w:rsidRPr="00206CA1" w:rsidRDefault="00416844" w:rsidP="00E52597">
            <w:pPr>
              <w:pStyle w:val="acctfourfigures"/>
              <w:tabs>
                <w:tab w:val="decimal" w:pos="595"/>
              </w:tabs>
              <w:spacing w:line="240" w:lineRule="atLeast"/>
              <w:ind w:left="-43"/>
              <w:jc w:val="right"/>
              <w:rPr>
                <w:szCs w:val="22"/>
              </w:rPr>
            </w:pPr>
          </w:p>
        </w:tc>
        <w:tc>
          <w:tcPr>
            <w:tcW w:w="270" w:type="dxa"/>
          </w:tcPr>
          <w:p w14:paraId="7823377B" w14:textId="77777777" w:rsidR="00416844" w:rsidRPr="00206CA1" w:rsidRDefault="00416844" w:rsidP="00E52597">
            <w:pPr>
              <w:pStyle w:val="acctfourfigures"/>
              <w:tabs>
                <w:tab w:val="decimal" w:pos="595"/>
              </w:tabs>
              <w:spacing w:line="240" w:lineRule="atLeast"/>
              <w:ind w:left="-43"/>
              <w:jc w:val="right"/>
              <w:rPr>
                <w:szCs w:val="22"/>
              </w:rPr>
            </w:pPr>
          </w:p>
        </w:tc>
        <w:tc>
          <w:tcPr>
            <w:tcW w:w="1170" w:type="dxa"/>
          </w:tcPr>
          <w:p w14:paraId="7A14562D" w14:textId="77777777" w:rsidR="00416844" w:rsidRPr="00206CA1" w:rsidRDefault="00416844" w:rsidP="00E52597">
            <w:pPr>
              <w:pStyle w:val="acctfourfigures"/>
              <w:tabs>
                <w:tab w:val="decimal" w:pos="595"/>
              </w:tabs>
              <w:spacing w:line="240" w:lineRule="atLeast"/>
              <w:ind w:left="-43"/>
              <w:jc w:val="right"/>
              <w:rPr>
                <w:szCs w:val="22"/>
              </w:rPr>
            </w:pPr>
          </w:p>
        </w:tc>
        <w:tc>
          <w:tcPr>
            <w:tcW w:w="270" w:type="dxa"/>
          </w:tcPr>
          <w:p w14:paraId="793AFD25" w14:textId="77777777" w:rsidR="00416844" w:rsidRPr="00206CA1" w:rsidRDefault="00416844" w:rsidP="00E52597">
            <w:pPr>
              <w:tabs>
                <w:tab w:val="decimal" w:pos="595"/>
              </w:tabs>
              <w:ind w:left="-43"/>
              <w:jc w:val="right"/>
              <w:rPr>
                <w:szCs w:val="22"/>
              </w:rPr>
            </w:pPr>
          </w:p>
        </w:tc>
        <w:tc>
          <w:tcPr>
            <w:tcW w:w="1260" w:type="dxa"/>
            <w:gridSpan w:val="2"/>
          </w:tcPr>
          <w:p w14:paraId="670E7DEF" w14:textId="77777777" w:rsidR="00416844" w:rsidRPr="00206CA1" w:rsidRDefault="00416844" w:rsidP="00E52597">
            <w:pPr>
              <w:tabs>
                <w:tab w:val="decimal" w:pos="595"/>
              </w:tabs>
              <w:ind w:left="-43"/>
              <w:jc w:val="right"/>
              <w:rPr>
                <w:szCs w:val="22"/>
              </w:rPr>
            </w:pPr>
          </w:p>
        </w:tc>
        <w:tc>
          <w:tcPr>
            <w:tcW w:w="270" w:type="dxa"/>
            <w:gridSpan w:val="2"/>
          </w:tcPr>
          <w:p w14:paraId="32021FA7" w14:textId="77777777" w:rsidR="00416844" w:rsidRPr="00206CA1" w:rsidRDefault="00416844" w:rsidP="00E52597">
            <w:pPr>
              <w:pStyle w:val="acctfourfigures"/>
              <w:tabs>
                <w:tab w:val="decimal" w:pos="595"/>
              </w:tabs>
              <w:spacing w:line="240" w:lineRule="atLeast"/>
              <w:ind w:left="-43"/>
              <w:jc w:val="right"/>
              <w:rPr>
                <w:szCs w:val="22"/>
              </w:rPr>
            </w:pPr>
          </w:p>
        </w:tc>
        <w:tc>
          <w:tcPr>
            <w:tcW w:w="1170" w:type="dxa"/>
          </w:tcPr>
          <w:p w14:paraId="16851DBE" w14:textId="77777777" w:rsidR="00416844" w:rsidRPr="00206CA1" w:rsidRDefault="00416844" w:rsidP="00E52597">
            <w:pPr>
              <w:pStyle w:val="acctfourfigures"/>
              <w:tabs>
                <w:tab w:val="decimal" w:pos="595"/>
              </w:tabs>
              <w:spacing w:line="240" w:lineRule="atLeast"/>
              <w:ind w:left="-43"/>
              <w:jc w:val="right"/>
              <w:rPr>
                <w:szCs w:val="22"/>
              </w:rPr>
            </w:pPr>
          </w:p>
        </w:tc>
      </w:tr>
      <w:tr w:rsidR="00514A84" w:rsidRPr="00206CA1" w14:paraId="0DC7875D" w14:textId="77777777" w:rsidTr="00E52597">
        <w:trPr>
          <w:gridAfter w:val="1"/>
          <w:wAfter w:w="22" w:type="dxa"/>
          <w:trHeight w:val="261"/>
        </w:trPr>
        <w:tc>
          <w:tcPr>
            <w:tcW w:w="3690" w:type="dxa"/>
            <w:hideMark/>
          </w:tcPr>
          <w:p w14:paraId="126EBCB7" w14:textId="1CDF9DE8" w:rsidR="00514A84" w:rsidRPr="00206CA1" w:rsidRDefault="00514A84" w:rsidP="00E52597">
            <w:pPr>
              <w:spacing w:line="240" w:lineRule="auto"/>
              <w:ind w:left="-14" w:right="-90"/>
              <w:rPr>
                <w:szCs w:val="22"/>
              </w:rPr>
            </w:pPr>
            <w:r w:rsidRPr="00206CA1">
              <w:rPr>
                <w:szCs w:val="22"/>
              </w:rPr>
              <w:t>Other financial liabilities:</w:t>
            </w:r>
          </w:p>
        </w:tc>
        <w:tc>
          <w:tcPr>
            <w:tcW w:w="1350" w:type="dxa"/>
            <w:gridSpan w:val="3"/>
          </w:tcPr>
          <w:p w14:paraId="3D4A67C3" w14:textId="77777777" w:rsidR="00514A84" w:rsidRPr="00206CA1" w:rsidRDefault="00514A84" w:rsidP="00E52597">
            <w:pPr>
              <w:jc w:val="right"/>
              <w:rPr>
                <w:szCs w:val="22"/>
              </w:rPr>
            </w:pPr>
          </w:p>
        </w:tc>
        <w:tc>
          <w:tcPr>
            <w:tcW w:w="360" w:type="dxa"/>
          </w:tcPr>
          <w:p w14:paraId="6A7B6EEA" w14:textId="77777777" w:rsidR="00514A84" w:rsidRPr="00206CA1" w:rsidRDefault="00514A84" w:rsidP="00E52597">
            <w:pPr>
              <w:jc w:val="right"/>
              <w:rPr>
                <w:szCs w:val="22"/>
              </w:rPr>
            </w:pPr>
          </w:p>
        </w:tc>
        <w:tc>
          <w:tcPr>
            <w:tcW w:w="1350" w:type="dxa"/>
          </w:tcPr>
          <w:p w14:paraId="1C5B075D" w14:textId="77777777" w:rsidR="00514A84" w:rsidRPr="00206CA1" w:rsidRDefault="00514A84" w:rsidP="00E52597">
            <w:pPr>
              <w:jc w:val="right"/>
              <w:rPr>
                <w:szCs w:val="22"/>
              </w:rPr>
            </w:pPr>
          </w:p>
        </w:tc>
        <w:tc>
          <w:tcPr>
            <w:tcW w:w="270" w:type="dxa"/>
          </w:tcPr>
          <w:p w14:paraId="7D62C811" w14:textId="77777777" w:rsidR="00514A84" w:rsidRPr="00206CA1" w:rsidRDefault="00514A84" w:rsidP="00E52597">
            <w:pPr>
              <w:jc w:val="right"/>
              <w:rPr>
                <w:szCs w:val="22"/>
              </w:rPr>
            </w:pPr>
          </w:p>
        </w:tc>
        <w:tc>
          <w:tcPr>
            <w:tcW w:w="1170" w:type="dxa"/>
          </w:tcPr>
          <w:p w14:paraId="02F7189F" w14:textId="77777777" w:rsidR="00514A84" w:rsidRPr="00206CA1" w:rsidRDefault="00514A84" w:rsidP="00E52597">
            <w:pPr>
              <w:jc w:val="right"/>
              <w:rPr>
                <w:szCs w:val="22"/>
              </w:rPr>
            </w:pPr>
          </w:p>
        </w:tc>
        <w:tc>
          <w:tcPr>
            <w:tcW w:w="270" w:type="dxa"/>
          </w:tcPr>
          <w:p w14:paraId="6B363407" w14:textId="6FA0B2C5" w:rsidR="00514A84" w:rsidRPr="00206CA1" w:rsidRDefault="00514A84" w:rsidP="00E52597">
            <w:pPr>
              <w:jc w:val="right"/>
              <w:rPr>
                <w:szCs w:val="22"/>
              </w:rPr>
            </w:pPr>
          </w:p>
        </w:tc>
        <w:tc>
          <w:tcPr>
            <w:tcW w:w="1350" w:type="dxa"/>
          </w:tcPr>
          <w:p w14:paraId="1976E80E" w14:textId="77777777" w:rsidR="00514A84" w:rsidRPr="00206CA1" w:rsidRDefault="00514A84" w:rsidP="00E52597">
            <w:pPr>
              <w:jc w:val="right"/>
              <w:rPr>
                <w:szCs w:val="22"/>
              </w:rPr>
            </w:pPr>
          </w:p>
        </w:tc>
        <w:tc>
          <w:tcPr>
            <w:tcW w:w="270" w:type="dxa"/>
          </w:tcPr>
          <w:p w14:paraId="01B13024" w14:textId="77777777" w:rsidR="00514A84" w:rsidRPr="00206CA1" w:rsidRDefault="00514A84" w:rsidP="00E52597">
            <w:pPr>
              <w:jc w:val="right"/>
              <w:rPr>
                <w:szCs w:val="22"/>
              </w:rPr>
            </w:pPr>
          </w:p>
        </w:tc>
        <w:tc>
          <w:tcPr>
            <w:tcW w:w="1170" w:type="dxa"/>
          </w:tcPr>
          <w:p w14:paraId="05907A65" w14:textId="77777777" w:rsidR="00514A84" w:rsidRPr="00206CA1" w:rsidRDefault="00514A84" w:rsidP="00E52597">
            <w:pPr>
              <w:jc w:val="right"/>
              <w:rPr>
                <w:szCs w:val="22"/>
              </w:rPr>
            </w:pPr>
          </w:p>
        </w:tc>
        <w:tc>
          <w:tcPr>
            <w:tcW w:w="270" w:type="dxa"/>
          </w:tcPr>
          <w:p w14:paraId="12B439B5" w14:textId="77777777" w:rsidR="00514A84" w:rsidRPr="00206CA1" w:rsidRDefault="00514A84" w:rsidP="00E52597">
            <w:pPr>
              <w:jc w:val="right"/>
              <w:rPr>
                <w:szCs w:val="22"/>
              </w:rPr>
            </w:pPr>
          </w:p>
        </w:tc>
        <w:tc>
          <w:tcPr>
            <w:tcW w:w="1170" w:type="dxa"/>
          </w:tcPr>
          <w:p w14:paraId="27168407" w14:textId="77777777" w:rsidR="00514A84" w:rsidRPr="00206CA1" w:rsidRDefault="00514A84" w:rsidP="00E52597">
            <w:pPr>
              <w:jc w:val="right"/>
              <w:rPr>
                <w:szCs w:val="22"/>
              </w:rPr>
            </w:pPr>
          </w:p>
        </w:tc>
        <w:tc>
          <w:tcPr>
            <w:tcW w:w="270" w:type="dxa"/>
          </w:tcPr>
          <w:p w14:paraId="25D3BC60" w14:textId="77777777" w:rsidR="00514A84" w:rsidRPr="00206CA1" w:rsidRDefault="00514A84" w:rsidP="00E52597">
            <w:pPr>
              <w:jc w:val="right"/>
              <w:rPr>
                <w:szCs w:val="22"/>
              </w:rPr>
            </w:pPr>
          </w:p>
        </w:tc>
        <w:tc>
          <w:tcPr>
            <w:tcW w:w="1260" w:type="dxa"/>
            <w:gridSpan w:val="2"/>
          </w:tcPr>
          <w:p w14:paraId="46EE7711" w14:textId="77777777" w:rsidR="00514A84" w:rsidRPr="00206CA1" w:rsidRDefault="00514A84" w:rsidP="00E52597">
            <w:pPr>
              <w:jc w:val="right"/>
              <w:rPr>
                <w:szCs w:val="22"/>
              </w:rPr>
            </w:pPr>
          </w:p>
        </w:tc>
        <w:tc>
          <w:tcPr>
            <w:tcW w:w="270" w:type="dxa"/>
            <w:gridSpan w:val="2"/>
          </w:tcPr>
          <w:p w14:paraId="455AB49C" w14:textId="77777777" w:rsidR="00514A84" w:rsidRPr="00206CA1" w:rsidRDefault="00514A84" w:rsidP="00E52597">
            <w:pPr>
              <w:jc w:val="right"/>
              <w:rPr>
                <w:szCs w:val="22"/>
              </w:rPr>
            </w:pPr>
          </w:p>
        </w:tc>
        <w:tc>
          <w:tcPr>
            <w:tcW w:w="1170" w:type="dxa"/>
          </w:tcPr>
          <w:p w14:paraId="43CF9658" w14:textId="77777777" w:rsidR="00514A84" w:rsidRPr="00206CA1" w:rsidRDefault="00514A84" w:rsidP="00E52597">
            <w:pPr>
              <w:jc w:val="right"/>
              <w:rPr>
                <w:szCs w:val="22"/>
              </w:rPr>
            </w:pPr>
          </w:p>
        </w:tc>
      </w:tr>
      <w:tr w:rsidR="00514A84" w:rsidRPr="00206CA1" w14:paraId="196F035D" w14:textId="77777777" w:rsidTr="00E52597">
        <w:trPr>
          <w:gridAfter w:val="1"/>
          <w:wAfter w:w="22" w:type="dxa"/>
          <w:trHeight w:val="261"/>
        </w:trPr>
        <w:tc>
          <w:tcPr>
            <w:tcW w:w="3690" w:type="dxa"/>
            <w:hideMark/>
          </w:tcPr>
          <w:p w14:paraId="3AA0A2A6" w14:textId="49B01013" w:rsidR="00514A84" w:rsidRPr="00206CA1" w:rsidRDefault="00514A84" w:rsidP="00E52597">
            <w:pPr>
              <w:spacing w:line="240" w:lineRule="auto"/>
              <w:ind w:left="161" w:right="-90"/>
              <w:rPr>
                <w:szCs w:val="22"/>
                <w:cs/>
              </w:rPr>
            </w:pPr>
            <w:r w:rsidRPr="00206CA1">
              <w:rPr>
                <w:szCs w:val="22"/>
                <w:lang w:eastAsia="x-none" w:bidi="th-TH"/>
              </w:rPr>
              <w:t>Interest rate swaps</w:t>
            </w:r>
          </w:p>
        </w:tc>
        <w:tc>
          <w:tcPr>
            <w:tcW w:w="1350" w:type="dxa"/>
            <w:gridSpan w:val="3"/>
          </w:tcPr>
          <w:p w14:paraId="3F8C860F" w14:textId="674FB7BC" w:rsidR="00514A84" w:rsidRPr="00206CA1" w:rsidRDefault="0013714C" w:rsidP="00E52597">
            <w:pPr>
              <w:jc w:val="right"/>
              <w:rPr>
                <w:szCs w:val="22"/>
                <w:lang w:bidi="th-TH"/>
              </w:rPr>
            </w:pPr>
            <w:r>
              <w:rPr>
                <w:szCs w:val="22"/>
                <w:lang w:bidi="th-TH"/>
              </w:rPr>
              <w:t>11</w:t>
            </w:r>
          </w:p>
        </w:tc>
        <w:tc>
          <w:tcPr>
            <w:tcW w:w="360" w:type="dxa"/>
          </w:tcPr>
          <w:p w14:paraId="0CFFB96E" w14:textId="77777777" w:rsidR="00514A84" w:rsidRPr="00206CA1" w:rsidRDefault="00514A84" w:rsidP="00E52597">
            <w:pPr>
              <w:jc w:val="right"/>
              <w:rPr>
                <w:szCs w:val="22"/>
              </w:rPr>
            </w:pPr>
          </w:p>
        </w:tc>
        <w:tc>
          <w:tcPr>
            <w:tcW w:w="1350" w:type="dxa"/>
          </w:tcPr>
          <w:p w14:paraId="49796B7B" w14:textId="6249731A" w:rsidR="00514A84" w:rsidRPr="00206CA1" w:rsidRDefault="00C25983" w:rsidP="00E52597">
            <w:pPr>
              <w:jc w:val="right"/>
              <w:rPr>
                <w:szCs w:val="22"/>
                <w:lang w:val="en-US" w:bidi="th-TH"/>
              </w:rPr>
            </w:pPr>
            <w:r>
              <w:rPr>
                <w:szCs w:val="22"/>
                <w:lang w:val="en-US" w:bidi="th-TH"/>
              </w:rPr>
              <w:t>-</w:t>
            </w:r>
          </w:p>
        </w:tc>
        <w:tc>
          <w:tcPr>
            <w:tcW w:w="270" w:type="dxa"/>
          </w:tcPr>
          <w:p w14:paraId="5472F992" w14:textId="77777777" w:rsidR="00514A84" w:rsidRPr="00206CA1" w:rsidRDefault="00514A84" w:rsidP="00E52597">
            <w:pPr>
              <w:jc w:val="right"/>
              <w:rPr>
                <w:szCs w:val="22"/>
              </w:rPr>
            </w:pPr>
          </w:p>
        </w:tc>
        <w:tc>
          <w:tcPr>
            <w:tcW w:w="1170" w:type="dxa"/>
          </w:tcPr>
          <w:p w14:paraId="0A306F15" w14:textId="36D1A47B" w:rsidR="00514A84" w:rsidRPr="00206CA1" w:rsidRDefault="00C25983" w:rsidP="00E52597">
            <w:pPr>
              <w:jc w:val="right"/>
              <w:rPr>
                <w:szCs w:val="22"/>
                <w:lang w:val="en-US" w:bidi="th-TH"/>
              </w:rPr>
            </w:pPr>
            <w:r>
              <w:rPr>
                <w:szCs w:val="22"/>
                <w:lang w:val="en-US" w:bidi="th-TH"/>
              </w:rPr>
              <w:t>-</w:t>
            </w:r>
          </w:p>
        </w:tc>
        <w:tc>
          <w:tcPr>
            <w:tcW w:w="270" w:type="dxa"/>
          </w:tcPr>
          <w:p w14:paraId="521D2234" w14:textId="5C783259" w:rsidR="00514A84" w:rsidRPr="00206CA1" w:rsidRDefault="00514A84" w:rsidP="00E52597">
            <w:pPr>
              <w:jc w:val="right"/>
              <w:rPr>
                <w:szCs w:val="22"/>
              </w:rPr>
            </w:pPr>
          </w:p>
        </w:tc>
        <w:tc>
          <w:tcPr>
            <w:tcW w:w="1350" w:type="dxa"/>
          </w:tcPr>
          <w:p w14:paraId="42B5FA89" w14:textId="06BF7A61" w:rsidR="00514A84" w:rsidRPr="00206CA1" w:rsidRDefault="001474B6" w:rsidP="00E52597">
            <w:pPr>
              <w:jc w:val="right"/>
              <w:rPr>
                <w:szCs w:val="22"/>
                <w:lang w:val="en-US"/>
              </w:rPr>
            </w:pPr>
            <w:r>
              <w:rPr>
                <w:szCs w:val="22"/>
                <w:lang w:val="en-US"/>
              </w:rPr>
              <w:t>11</w:t>
            </w:r>
          </w:p>
        </w:tc>
        <w:tc>
          <w:tcPr>
            <w:tcW w:w="270" w:type="dxa"/>
          </w:tcPr>
          <w:p w14:paraId="5A5924D9" w14:textId="77777777" w:rsidR="00514A84" w:rsidRPr="00206CA1" w:rsidRDefault="00514A84" w:rsidP="00E52597">
            <w:pPr>
              <w:jc w:val="right"/>
              <w:rPr>
                <w:szCs w:val="22"/>
              </w:rPr>
            </w:pPr>
          </w:p>
        </w:tc>
        <w:tc>
          <w:tcPr>
            <w:tcW w:w="1170" w:type="dxa"/>
          </w:tcPr>
          <w:p w14:paraId="28E772D3" w14:textId="36441328" w:rsidR="00514A84" w:rsidRPr="00206CA1" w:rsidRDefault="007A707D" w:rsidP="00E52597">
            <w:pPr>
              <w:jc w:val="right"/>
              <w:rPr>
                <w:szCs w:val="22"/>
              </w:rPr>
            </w:pPr>
            <w:r>
              <w:rPr>
                <w:szCs w:val="22"/>
              </w:rPr>
              <w:t>-</w:t>
            </w:r>
          </w:p>
        </w:tc>
        <w:tc>
          <w:tcPr>
            <w:tcW w:w="270" w:type="dxa"/>
          </w:tcPr>
          <w:p w14:paraId="522CC1E6" w14:textId="77777777" w:rsidR="00514A84" w:rsidRPr="00206CA1" w:rsidRDefault="00514A84" w:rsidP="00E52597">
            <w:pPr>
              <w:jc w:val="right"/>
              <w:rPr>
                <w:szCs w:val="22"/>
              </w:rPr>
            </w:pPr>
          </w:p>
        </w:tc>
        <w:tc>
          <w:tcPr>
            <w:tcW w:w="1170" w:type="dxa"/>
          </w:tcPr>
          <w:p w14:paraId="1A1765B4" w14:textId="47B6EE99" w:rsidR="00514A84" w:rsidRPr="00206CA1" w:rsidRDefault="007A707D" w:rsidP="00E52597">
            <w:pPr>
              <w:jc w:val="right"/>
              <w:rPr>
                <w:szCs w:val="22"/>
                <w:lang w:val="en-US"/>
              </w:rPr>
            </w:pPr>
            <w:r>
              <w:rPr>
                <w:szCs w:val="22"/>
                <w:lang w:val="en-US"/>
              </w:rPr>
              <w:t>11</w:t>
            </w:r>
          </w:p>
        </w:tc>
        <w:tc>
          <w:tcPr>
            <w:tcW w:w="270" w:type="dxa"/>
          </w:tcPr>
          <w:p w14:paraId="0EA5795E" w14:textId="77777777" w:rsidR="00514A84" w:rsidRPr="00206CA1" w:rsidRDefault="00514A84" w:rsidP="00E52597">
            <w:pPr>
              <w:jc w:val="right"/>
              <w:rPr>
                <w:szCs w:val="22"/>
              </w:rPr>
            </w:pPr>
          </w:p>
        </w:tc>
        <w:tc>
          <w:tcPr>
            <w:tcW w:w="1260" w:type="dxa"/>
            <w:gridSpan w:val="2"/>
          </w:tcPr>
          <w:p w14:paraId="7D2DCFDB" w14:textId="7EBE55F0" w:rsidR="00514A84" w:rsidRPr="00206CA1" w:rsidRDefault="00CD1814" w:rsidP="00E52597">
            <w:pPr>
              <w:jc w:val="right"/>
              <w:rPr>
                <w:szCs w:val="22"/>
              </w:rPr>
            </w:pPr>
            <w:r>
              <w:rPr>
                <w:szCs w:val="22"/>
              </w:rPr>
              <w:t>-</w:t>
            </w:r>
          </w:p>
        </w:tc>
        <w:tc>
          <w:tcPr>
            <w:tcW w:w="270" w:type="dxa"/>
            <w:gridSpan w:val="2"/>
          </w:tcPr>
          <w:p w14:paraId="618BF40D" w14:textId="77777777" w:rsidR="00514A84" w:rsidRPr="00206CA1" w:rsidRDefault="00514A84" w:rsidP="00E52597">
            <w:pPr>
              <w:jc w:val="right"/>
              <w:rPr>
                <w:szCs w:val="22"/>
              </w:rPr>
            </w:pPr>
          </w:p>
        </w:tc>
        <w:tc>
          <w:tcPr>
            <w:tcW w:w="1170" w:type="dxa"/>
          </w:tcPr>
          <w:p w14:paraId="511E7B5A" w14:textId="31967F1C" w:rsidR="00514A84" w:rsidRPr="00206CA1" w:rsidRDefault="00CD1814" w:rsidP="00E52597">
            <w:pPr>
              <w:jc w:val="right"/>
              <w:rPr>
                <w:szCs w:val="22"/>
                <w:lang w:val="en-US"/>
              </w:rPr>
            </w:pPr>
            <w:r>
              <w:rPr>
                <w:szCs w:val="22"/>
                <w:lang w:val="en-US"/>
              </w:rPr>
              <w:t>11</w:t>
            </w:r>
          </w:p>
        </w:tc>
      </w:tr>
      <w:tr w:rsidR="00514A84" w:rsidRPr="00206CA1" w14:paraId="407F87D6" w14:textId="77777777" w:rsidTr="00E52597">
        <w:trPr>
          <w:gridAfter w:val="1"/>
          <w:wAfter w:w="22" w:type="dxa"/>
          <w:trHeight w:val="261"/>
        </w:trPr>
        <w:tc>
          <w:tcPr>
            <w:tcW w:w="3690" w:type="dxa"/>
            <w:hideMark/>
          </w:tcPr>
          <w:p w14:paraId="52E0CE31" w14:textId="77777777" w:rsidR="00514A84" w:rsidRPr="00206CA1" w:rsidRDefault="00514A84" w:rsidP="00E52597">
            <w:pPr>
              <w:spacing w:line="240" w:lineRule="auto"/>
              <w:ind w:left="-20" w:right="-90"/>
              <w:rPr>
                <w:b/>
                <w:bCs/>
                <w:szCs w:val="22"/>
                <w:cs/>
              </w:rPr>
            </w:pPr>
            <w:r w:rsidRPr="00206CA1">
              <w:rPr>
                <w:b/>
                <w:bCs/>
                <w:szCs w:val="22"/>
              </w:rPr>
              <w:t>Total financial liabilities</w:t>
            </w:r>
          </w:p>
        </w:tc>
        <w:tc>
          <w:tcPr>
            <w:tcW w:w="1350" w:type="dxa"/>
            <w:gridSpan w:val="3"/>
            <w:tcBorders>
              <w:top w:val="single" w:sz="4" w:space="0" w:color="auto"/>
              <w:left w:val="nil"/>
              <w:bottom w:val="double" w:sz="4" w:space="0" w:color="auto"/>
              <w:right w:val="nil"/>
            </w:tcBorders>
          </w:tcPr>
          <w:p w14:paraId="15530B9D" w14:textId="15999353" w:rsidR="00514A84" w:rsidRPr="00206CA1" w:rsidRDefault="0013714C" w:rsidP="00E52597">
            <w:pPr>
              <w:jc w:val="right"/>
              <w:rPr>
                <w:b/>
                <w:bCs/>
                <w:szCs w:val="22"/>
              </w:rPr>
            </w:pPr>
            <w:r w:rsidRPr="00C25983">
              <w:rPr>
                <w:b/>
                <w:bCs/>
                <w:szCs w:val="22"/>
              </w:rPr>
              <w:t>11</w:t>
            </w:r>
          </w:p>
        </w:tc>
        <w:tc>
          <w:tcPr>
            <w:tcW w:w="360" w:type="dxa"/>
          </w:tcPr>
          <w:p w14:paraId="2DF14966" w14:textId="77777777" w:rsidR="00514A84" w:rsidRPr="00206CA1" w:rsidRDefault="00514A84" w:rsidP="00E52597">
            <w:pPr>
              <w:jc w:val="right"/>
              <w:rPr>
                <w:b/>
                <w:bCs/>
                <w:szCs w:val="22"/>
              </w:rPr>
            </w:pPr>
          </w:p>
        </w:tc>
        <w:tc>
          <w:tcPr>
            <w:tcW w:w="1350" w:type="dxa"/>
            <w:tcBorders>
              <w:top w:val="single" w:sz="4" w:space="0" w:color="auto"/>
              <w:bottom w:val="double" w:sz="4" w:space="0" w:color="auto"/>
            </w:tcBorders>
          </w:tcPr>
          <w:p w14:paraId="1C998CD9" w14:textId="239FDC13" w:rsidR="00514A84" w:rsidRPr="00206CA1" w:rsidRDefault="00C25983" w:rsidP="00E52597">
            <w:pPr>
              <w:jc w:val="right"/>
              <w:rPr>
                <w:b/>
                <w:bCs/>
                <w:szCs w:val="22"/>
              </w:rPr>
            </w:pPr>
            <w:r>
              <w:rPr>
                <w:b/>
                <w:bCs/>
                <w:szCs w:val="22"/>
              </w:rPr>
              <w:t>-</w:t>
            </w:r>
          </w:p>
        </w:tc>
        <w:tc>
          <w:tcPr>
            <w:tcW w:w="270" w:type="dxa"/>
          </w:tcPr>
          <w:p w14:paraId="5D49C9B9" w14:textId="77777777" w:rsidR="00514A84" w:rsidRPr="00206CA1" w:rsidRDefault="00514A84" w:rsidP="00E52597">
            <w:pPr>
              <w:jc w:val="right"/>
              <w:rPr>
                <w:b/>
                <w:bCs/>
                <w:szCs w:val="22"/>
              </w:rPr>
            </w:pPr>
          </w:p>
        </w:tc>
        <w:tc>
          <w:tcPr>
            <w:tcW w:w="1170" w:type="dxa"/>
            <w:tcBorders>
              <w:top w:val="single" w:sz="4" w:space="0" w:color="auto"/>
              <w:left w:val="nil"/>
              <w:bottom w:val="double" w:sz="4" w:space="0" w:color="auto"/>
              <w:right w:val="nil"/>
            </w:tcBorders>
          </w:tcPr>
          <w:p w14:paraId="0F6766B1" w14:textId="46CA9321" w:rsidR="00514A84" w:rsidRPr="00206CA1" w:rsidRDefault="00C25983" w:rsidP="00E52597">
            <w:pPr>
              <w:jc w:val="right"/>
              <w:rPr>
                <w:b/>
                <w:bCs/>
                <w:szCs w:val="22"/>
              </w:rPr>
            </w:pPr>
            <w:r>
              <w:rPr>
                <w:b/>
                <w:bCs/>
                <w:szCs w:val="22"/>
              </w:rPr>
              <w:t>-</w:t>
            </w:r>
          </w:p>
        </w:tc>
        <w:tc>
          <w:tcPr>
            <w:tcW w:w="270" w:type="dxa"/>
          </w:tcPr>
          <w:p w14:paraId="49BD1C8D" w14:textId="0871C38B" w:rsidR="00514A84" w:rsidRPr="00206CA1" w:rsidRDefault="00514A84" w:rsidP="00E52597">
            <w:pPr>
              <w:jc w:val="right"/>
              <w:rPr>
                <w:b/>
                <w:bCs/>
                <w:szCs w:val="22"/>
              </w:rPr>
            </w:pPr>
          </w:p>
        </w:tc>
        <w:tc>
          <w:tcPr>
            <w:tcW w:w="1350" w:type="dxa"/>
            <w:tcBorders>
              <w:top w:val="single" w:sz="4" w:space="0" w:color="auto"/>
              <w:left w:val="nil"/>
              <w:bottom w:val="double" w:sz="4" w:space="0" w:color="auto"/>
              <w:right w:val="nil"/>
            </w:tcBorders>
          </w:tcPr>
          <w:p w14:paraId="76FD1E24" w14:textId="1BFB8F94" w:rsidR="00514A84" w:rsidRPr="00206CA1" w:rsidRDefault="001474B6" w:rsidP="00E52597">
            <w:pPr>
              <w:jc w:val="right"/>
              <w:rPr>
                <w:b/>
                <w:bCs/>
                <w:szCs w:val="22"/>
              </w:rPr>
            </w:pPr>
            <w:r>
              <w:rPr>
                <w:b/>
                <w:bCs/>
                <w:szCs w:val="22"/>
              </w:rPr>
              <w:t>11</w:t>
            </w:r>
          </w:p>
        </w:tc>
        <w:tc>
          <w:tcPr>
            <w:tcW w:w="270" w:type="dxa"/>
          </w:tcPr>
          <w:p w14:paraId="677A51DF" w14:textId="77777777" w:rsidR="00514A84" w:rsidRPr="00C25983" w:rsidRDefault="00514A84" w:rsidP="00E52597">
            <w:pPr>
              <w:jc w:val="right"/>
              <w:rPr>
                <w:b/>
                <w:bCs/>
                <w:szCs w:val="22"/>
              </w:rPr>
            </w:pPr>
          </w:p>
        </w:tc>
        <w:tc>
          <w:tcPr>
            <w:tcW w:w="1170" w:type="dxa"/>
          </w:tcPr>
          <w:p w14:paraId="5AA3CF85" w14:textId="77777777" w:rsidR="00514A84" w:rsidRPr="00C25983" w:rsidRDefault="00514A84" w:rsidP="00E52597">
            <w:pPr>
              <w:jc w:val="right"/>
              <w:rPr>
                <w:b/>
                <w:bCs/>
                <w:szCs w:val="22"/>
              </w:rPr>
            </w:pPr>
          </w:p>
        </w:tc>
        <w:tc>
          <w:tcPr>
            <w:tcW w:w="270" w:type="dxa"/>
          </w:tcPr>
          <w:p w14:paraId="595D16A7" w14:textId="77777777" w:rsidR="00514A84" w:rsidRPr="00C25983" w:rsidRDefault="00514A84" w:rsidP="00E52597">
            <w:pPr>
              <w:jc w:val="right"/>
              <w:rPr>
                <w:b/>
                <w:bCs/>
                <w:szCs w:val="22"/>
              </w:rPr>
            </w:pPr>
          </w:p>
        </w:tc>
        <w:tc>
          <w:tcPr>
            <w:tcW w:w="1170" w:type="dxa"/>
          </w:tcPr>
          <w:p w14:paraId="633AEFBD" w14:textId="77777777" w:rsidR="00514A84" w:rsidRPr="00C25983" w:rsidRDefault="00514A84" w:rsidP="00E52597">
            <w:pPr>
              <w:jc w:val="right"/>
              <w:rPr>
                <w:b/>
                <w:bCs/>
                <w:szCs w:val="22"/>
              </w:rPr>
            </w:pPr>
          </w:p>
        </w:tc>
        <w:tc>
          <w:tcPr>
            <w:tcW w:w="270" w:type="dxa"/>
          </w:tcPr>
          <w:p w14:paraId="670C1527" w14:textId="77777777" w:rsidR="00514A84" w:rsidRPr="00C25983" w:rsidRDefault="00514A84" w:rsidP="00E52597">
            <w:pPr>
              <w:jc w:val="right"/>
              <w:rPr>
                <w:b/>
                <w:bCs/>
                <w:szCs w:val="22"/>
              </w:rPr>
            </w:pPr>
          </w:p>
        </w:tc>
        <w:tc>
          <w:tcPr>
            <w:tcW w:w="1260" w:type="dxa"/>
            <w:gridSpan w:val="2"/>
          </w:tcPr>
          <w:p w14:paraId="55945DCC" w14:textId="77777777" w:rsidR="00514A84" w:rsidRPr="00C25983" w:rsidRDefault="00514A84" w:rsidP="00E52597">
            <w:pPr>
              <w:jc w:val="right"/>
              <w:rPr>
                <w:b/>
                <w:bCs/>
                <w:szCs w:val="22"/>
              </w:rPr>
            </w:pPr>
          </w:p>
        </w:tc>
        <w:tc>
          <w:tcPr>
            <w:tcW w:w="270" w:type="dxa"/>
            <w:gridSpan w:val="2"/>
          </w:tcPr>
          <w:p w14:paraId="37DF32C7" w14:textId="77777777" w:rsidR="00514A84" w:rsidRPr="00C25983" w:rsidRDefault="00514A84" w:rsidP="00E52597">
            <w:pPr>
              <w:jc w:val="right"/>
              <w:rPr>
                <w:b/>
                <w:bCs/>
                <w:szCs w:val="22"/>
              </w:rPr>
            </w:pPr>
          </w:p>
        </w:tc>
        <w:tc>
          <w:tcPr>
            <w:tcW w:w="1170" w:type="dxa"/>
          </w:tcPr>
          <w:p w14:paraId="08ABC3B4" w14:textId="77777777" w:rsidR="00514A84" w:rsidRPr="00C25983" w:rsidRDefault="00514A84" w:rsidP="00E52597">
            <w:pPr>
              <w:jc w:val="right"/>
              <w:rPr>
                <w:b/>
                <w:bCs/>
                <w:szCs w:val="22"/>
              </w:rPr>
            </w:pPr>
          </w:p>
        </w:tc>
      </w:tr>
      <w:tr w:rsidR="002059A6" w:rsidRPr="00206CA1" w14:paraId="31FC1FFF" w14:textId="77777777" w:rsidTr="00E52597">
        <w:trPr>
          <w:gridAfter w:val="1"/>
          <w:wAfter w:w="22" w:type="dxa"/>
          <w:trHeight w:val="261"/>
        </w:trPr>
        <w:tc>
          <w:tcPr>
            <w:tcW w:w="3690" w:type="dxa"/>
          </w:tcPr>
          <w:p w14:paraId="15AACAC5" w14:textId="77777777" w:rsidR="002059A6" w:rsidRPr="00206CA1" w:rsidRDefault="002059A6" w:rsidP="00E52597">
            <w:pPr>
              <w:spacing w:line="240" w:lineRule="auto"/>
              <w:ind w:left="-20" w:right="-90"/>
              <w:rPr>
                <w:b/>
                <w:bCs/>
                <w:szCs w:val="22"/>
              </w:rPr>
            </w:pPr>
          </w:p>
        </w:tc>
        <w:tc>
          <w:tcPr>
            <w:tcW w:w="1350" w:type="dxa"/>
            <w:gridSpan w:val="3"/>
            <w:tcBorders>
              <w:top w:val="single" w:sz="4" w:space="0" w:color="auto"/>
              <w:left w:val="nil"/>
              <w:right w:val="nil"/>
            </w:tcBorders>
          </w:tcPr>
          <w:p w14:paraId="5431A3CF" w14:textId="77777777" w:rsidR="002059A6" w:rsidRPr="00206CA1" w:rsidRDefault="002059A6" w:rsidP="00E52597">
            <w:pPr>
              <w:jc w:val="right"/>
              <w:rPr>
                <w:b/>
                <w:bCs/>
                <w:szCs w:val="22"/>
                <w:lang w:val="en-US"/>
              </w:rPr>
            </w:pPr>
          </w:p>
        </w:tc>
        <w:tc>
          <w:tcPr>
            <w:tcW w:w="360" w:type="dxa"/>
          </w:tcPr>
          <w:p w14:paraId="0F66178A" w14:textId="77777777" w:rsidR="002059A6" w:rsidRPr="00206CA1" w:rsidRDefault="002059A6" w:rsidP="00E52597">
            <w:pPr>
              <w:jc w:val="right"/>
              <w:rPr>
                <w:b/>
                <w:bCs/>
                <w:szCs w:val="22"/>
              </w:rPr>
            </w:pPr>
          </w:p>
        </w:tc>
        <w:tc>
          <w:tcPr>
            <w:tcW w:w="1350" w:type="dxa"/>
            <w:tcBorders>
              <w:top w:val="single" w:sz="4" w:space="0" w:color="auto"/>
            </w:tcBorders>
          </w:tcPr>
          <w:p w14:paraId="5AA1CCB8" w14:textId="77777777" w:rsidR="002059A6" w:rsidRPr="00206CA1" w:rsidRDefault="002059A6" w:rsidP="00E52597">
            <w:pPr>
              <w:jc w:val="right"/>
              <w:rPr>
                <w:b/>
                <w:bCs/>
                <w:szCs w:val="22"/>
                <w:lang w:bidi="th-TH"/>
              </w:rPr>
            </w:pPr>
          </w:p>
        </w:tc>
        <w:tc>
          <w:tcPr>
            <w:tcW w:w="270" w:type="dxa"/>
          </w:tcPr>
          <w:p w14:paraId="0C37828B" w14:textId="77777777" w:rsidR="002059A6" w:rsidRPr="00206CA1" w:rsidRDefault="002059A6" w:rsidP="00E52597">
            <w:pPr>
              <w:jc w:val="right"/>
              <w:rPr>
                <w:b/>
                <w:bCs/>
                <w:szCs w:val="22"/>
              </w:rPr>
            </w:pPr>
          </w:p>
        </w:tc>
        <w:tc>
          <w:tcPr>
            <w:tcW w:w="1170" w:type="dxa"/>
            <w:tcBorders>
              <w:top w:val="single" w:sz="4" w:space="0" w:color="auto"/>
              <w:left w:val="nil"/>
              <w:right w:val="nil"/>
            </w:tcBorders>
          </w:tcPr>
          <w:p w14:paraId="4897BDDA" w14:textId="77777777" w:rsidR="002059A6" w:rsidRPr="00206CA1" w:rsidRDefault="002059A6" w:rsidP="00E52597">
            <w:pPr>
              <w:jc w:val="right"/>
              <w:rPr>
                <w:b/>
                <w:bCs/>
                <w:szCs w:val="22"/>
                <w:lang w:val="en-US" w:bidi="th-TH"/>
              </w:rPr>
            </w:pPr>
          </w:p>
        </w:tc>
        <w:tc>
          <w:tcPr>
            <w:tcW w:w="270" w:type="dxa"/>
          </w:tcPr>
          <w:p w14:paraId="005B263F" w14:textId="77777777" w:rsidR="002059A6" w:rsidRPr="00206CA1" w:rsidRDefault="002059A6" w:rsidP="00E52597">
            <w:pPr>
              <w:jc w:val="right"/>
              <w:rPr>
                <w:b/>
                <w:bCs/>
                <w:szCs w:val="22"/>
              </w:rPr>
            </w:pPr>
          </w:p>
        </w:tc>
        <w:tc>
          <w:tcPr>
            <w:tcW w:w="1350" w:type="dxa"/>
            <w:tcBorders>
              <w:top w:val="single" w:sz="4" w:space="0" w:color="auto"/>
              <w:left w:val="nil"/>
              <w:right w:val="nil"/>
            </w:tcBorders>
          </w:tcPr>
          <w:p w14:paraId="43D6EE64" w14:textId="77777777" w:rsidR="002059A6" w:rsidRPr="00206CA1" w:rsidRDefault="002059A6" w:rsidP="00E52597">
            <w:pPr>
              <w:jc w:val="right"/>
              <w:rPr>
                <w:b/>
                <w:bCs/>
                <w:szCs w:val="22"/>
                <w:lang w:val="en-US"/>
              </w:rPr>
            </w:pPr>
          </w:p>
        </w:tc>
        <w:tc>
          <w:tcPr>
            <w:tcW w:w="270" w:type="dxa"/>
          </w:tcPr>
          <w:p w14:paraId="27845251" w14:textId="77777777" w:rsidR="002059A6" w:rsidRPr="00206CA1" w:rsidRDefault="002059A6" w:rsidP="00E52597">
            <w:pPr>
              <w:jc w:val="right"/>
              <w:rPr>
                <w:szCs w:val="22"/>
              </w:rPr>
            </w:pPr>
          </w:p>
        </w:tc>
        <w:tc>
          <w:tcPr>
            <w:tcW w:w="1170" w:type="dxa"/>
          </w:tcPr>
          <w:p w14:paraId="1A56A314" w14:textId="77777777" w:rsidR="002059A6" w:rsidRPr="00206CA1" w:rsidRDefault="002059A6" w:rsidP="00E52597">
            <w:pPr>
              <w:jc w:val="right"/>
              <w:rPr>
                <w:szCs w:val="22"/>
              </w:rPr>
            </w:pPr>
          </w:p>
        </w:tc>
        <w:tc>
          <w:tcPr>
            <w:tcW w:w="270" w:type="dxa"/>
          </w:tcPr>
          <w:p w14:paraId="08BAEBD8" w14:textId="77777777" w:rsidR="002059A6" w:rsidRPr="00206CA1" w:rsidRDefault="002059A6" w:rsidP="00E52597">
            <w:pPr>
              <w:jc w:val="right"/>
              <w:rPr>
                <w:szCs w:val="22"/>
              </w:rPr>
            </w:pPr>
          </w:p>
        </w:tc>
        <w:tc>
          <w:tcPr>
            <w:tcW w:w="1170" w:type="dxa"/>
          </w:tcPr>
          <w:p w14:paraId="05F66C14" w14:textId="77777777" w:rsidR="002059A6" w:rsidRPr="00206CA1" w:rsidRDefault="002059A6" w:rsidP="00E52597">
            <w:pPr>
              <w:jc w:val="right"/>
              <w:rPr>
                <w:szCs w:val="22"/>
              </w:rPr>
            </w:pPr>
          </w:p>
        </w:tc>
        <w:tc>
          <w:tcPr>
            <w:tcW w:w="270" w:type="dxa"/>
          </w:tcPr>
          <w:p w14:paraId="599CEDFE" w14:textId="77777777" w:rsidR="002059A6" w:rsidRPr="00206CA1" w:rsidRDefault="002059A6" w:rsidP="00E52597">
            <w:pPr>
              <w:jc w:val="right"/>
              <w:rPr>
                <w:szCs w:val="22"/>
              </w:rPr>
            </w:pPr>
          </w:p>
        </w:tc>
        <w:tc>
          <w:tcPr>
            <w:tcW w:w="1260" w:type="dxa"/>
            <w:gridSpan w:val="2"/>
          </w:tcPr>
          <w:p w14:paraId="746301FC" w14:textId="77777777" w:rsidR="002059A6" w:rsidRPr="00206CA1" w:rsidRDefault="002059A6" w:rsidP="00E52597">
            <w:pPr>
              <w:jc w:val="right"/>
              <w:rPr>
                <w:szCs w:val="22"/>
              </w:rPr>
            </w:pPr>
          </w:p>
        </w:tc>
        <w:tc>
          <w:tcPr>
            <w:tcW w:w="270" w:type="dxa"/>
            <w:gridSpan w:val="2"/>
          </w:tcPr>
          <w:p w14:paraId="15502326" w14:textId="77777777" w:rsidR="002059A6" w:rsidRPr="00206CA1" w:rsidRDefault="002059A6" w:rsidP="00E52597">
            <w:pPr>
              <w:jc w:val="right"/>
              <w:rPr>
                <w:szCs w:val="22"/>
              </w:rPr>
            </w:pPr>
          </w:p>
        </w:tc>
        <w:tc>
          <w:tcPr>
            <w:tcW w:w="1170" w:type="dxa"/>
          </w:tcPr>
          <w:p w14:paraId="3E61335C" w14:textId="77777777" w:rsidR="002059A6" w:rsidRPr="00206CA1" w:rsidRDefault="002059A6" w:rsidP="00E52597">
            <w:pPr>
              <w:jc w:val="right"/>
              <w:rPr>
                <w:szCs w:val="22"/>
              </w:rPr>
            </w:pPr>
          </w:p>
        </w:tc>
      </w:tr>
      <w:tr w:rsidR="002059A6" w:rsidRPr="00206CA1" w14:paraId="108E9CDC" w14:textId="77777777" w:rsidTr="00E52597">
        <w:trPr>
          <w:gridAfter w:val="1"/>
          <w:wAfter w:w="22" w:type="dxa"/>
          <w:trHeight w:val="261"/>
        </w:trPr>
        <w:tc>
          <w:tcPr>
            <w:tcW w:w="3690" w:type="dxa"/>
          </w:tcPr>
          <w:p w14:paraId="30644FBB" w14:textId="77777777" w:rsidR="002059A6" w:rsidRPr="00206CA1" w:rsidRDefault="002059A6" w:rsidP="00E52597">
            <w:pPr>
              <w:spacing w:line="240" w:lineRule="auto"/>
              <w:ind w:left="-20" w:right="-90"/>
              <w:rPr>
                <w:b/>
                <w:bCs/>
                <w:szCs w:val="22"/>
              </w:rPr>
            </w:pPr>
          </w:p>
        </w:tc>
        <w:tc>
          <w:tcPr>
            <w:tcW w:w="1350" w:type="dxa"/>
            <w:gridSpan w:val="3"/>
            <w:tcBorders>
              <w:left w:val="nil"/>
              <w:right w:val="nil"/>
            </w:tcBorders>
          </w:tcPr>
          <w:p w14:paraId="13538776" w14:textId="77777777" w:rsidR="002059A6" w:rsidRPr="00206CA1" w:rsidRDefault="002059A6" w:rsidP="00E52597">
            <w:pPr>
              <w:jc w:val="right"/>
              <w:rPr>
                <w:b/>
                <w:bCs/>
                <w:szCs w:val="22"/>
                <w:lang w:val="en-US"/>
              </w:rPr>
            </w:pPr>
          </w:p>
        </w:tc>
        <w:tc>
          <w:tcPr>
            <w:tcW w:w="360" w:type="dxa"/>
          </w:tcPr>
          <w:p w14:paraId="06807B22" w14:textId="77777777" w:rsidR="002059A6" w:rsidRPr="00206CA1" w:rsidRDefault="002059A6" w:rsidP="00E52597">
            <w:pPr>
              <w:jc w:val="right"/>
              <w:rPr>
                <w:b/>
                <w:bCs/>
                <w:szCs w:val="22"/>
              </w:rPr>
            </w:pPr>
          </w:p>
        </w:tc>
        <w:tc>
          <w:tcPr>
            <w:tcW w:w="1350" w:type="dxa"/>
          </w:tcPr>
          <w:p w14:paraId="0A0082D9" w14:textId="77777777" w:rsidR="002059A6" w:rsidRPr="00206CA1" w:rsidRDefault="002059A6" w:rsidP="00E52597">
            <w:pPr>
              <w:jc w:val="right"/>
              <w:rPr>
                <w:b/>
                <w:bCs/>
                <w:szCs w:val="22"/>
                <w:lang w:bidi="th-TH"/>
              </w:rPr>
            </w:pPr>
          </w:p>
        </w:tc>
        <w:tc>
          <w:tcPr>
            <w:tcW w:w="270" w:type="dxa"/>
          </w:tcPr>
          <w:p w14:paraId="50A87AD9" w14:textId="77777777" w:rsidR="002059A6" w:rsidRPr="00206CA1" w:rsidRDefault="002059A6" w:rsidP="00E52597">
            <w:pPr>
              <w:jc w:val="right"/>
              <w:rPr>
                <w:b/>
                <w:bCs/>
                <w:szCs w:val="22"/>
              </w:rPr>
            </w:pPr>
          </w:p>
        </w:tc>
        <w:tc>
          <w:tcPr>
            <w:tcW w:w="1170" w:type="dxa"/>
            <w:tcBorders>
              <w:left w:val="nil"/>
              <w:right w:val="nil"/>
            </w:tcBorders>
          </w:tcPr>
          <w:p w14:paraId="6A7DC3A0" w14:textId="77777777" w:rsidR="002059A6" w:rsidRPr="00206CA1" w:rsidRDefault="002059A6" w:rsidP="00E52597">
            <w:pPr>
              <w:jc w:val="right"/>
              <w:rPr>
                <w:b/>
                <w:bCs/>
                <w:szCs w:val="22"/>
                <w:lang w:val="en-US" w:bidi="th-TH"/>
              </w:rPr>
            </w:pPr>
          </w:p>
        </w:tc>
        <w:tc>
          <w:tcPr>
            <w:tcW w:w="270" w:type="dxa"/>
          </w:tcPr>
          <w:p w14:paraId="75C6C76F" w14:textId="77777777" w:rsidR="002059A6" w:rsidRPr="00206CA1" w:rsidRDefault="002059A6" w:rsidP="00E52597">
            <w:pPr>
              <w:jc w:val="right"/>
              <w:rPr>
                <w:b/>
                <w:bCs/>
                <w:szCs w:val="22"/>
              </w:rPr>
            </w:pPr>
          </w:p>
        </w:tc>
        <w:tc>
          <w:tcPr>
            <w:tcW w:w="1350" w:type="dxa"/>
            <w:tcBorders>
              <w:left w:val="nil"/>
              <w:right w:val="nil"/>
            </w:tcBorders>
          </w:tcPr>
          <w:p w14:paraId="65DDE642" w14:textId="77777777" w:rsidR="002059A6" w:rsidRPr="00206CA1" w:rsidRDefault="002059A6" w:rsidP="00E52597">
            <w:pPr>
              <w:jc w:val="right"/>
              <w:rPr>
                <w:b/>
                <w:bCs/>
                <w:szCs w:val="22"/>
                <w:lang w:val="en-US"/>
              </w:rPr>
            </w:pPr>
          </w:p>
        </w:tc>
        <w:tc>
          <w:tcPr>
            <w:tcW w:w="270" w:type="dxa"/>
          </w:tcPr>
          <w:p w14:paraId="0CD7526A" w14:textId="77777777" w:rsidR="002059A6" w:rsidRPr="00206CA1" w:rsidRDefault="002059A6" w:rsidP="00E52597">
            <w:pPr>
              <w:jc w:val="right"/>
              <w:rPr>
                <w:szCs w:val="22"/>
              </w:rPr>
            </w:pPr>
          </w:p>
        </w:tc>
        <w:tc>
          <w:tcPr>
            <w:tcW w:w="1170" w:type="dxa"/>
          </w:tcPr>
          <w:p w14:paraId="3B815738" w14:textId="77777777" w:rsidR="002059A6" w:rsidRPr="00206CA1" w:rsidRDefault="002059A6" w:rsidP="00E52597">
            <w:pPr>
              <w:jc w:val="right"/>
              <w:rPr>
                <w:szCs w:val="22"/>
              </w:rPr>
            </w:pPr>
          </w:p>
        </w:tc>
        <w:tc>
          <w:tcPr>
            <w:tcW w:w="270" w:type="dxa"/>
          </w:tcPr>
          <w:p w14:paraId="6BFBC759" w14:textId="77777777" w:rsidR="002059A6" w:rsidRPr="00206CA1" w:rsidRDefault="002059A6" w:rsidP="00E52597">
            <w:pPr>
              <w:jc w:val="right"/>
              <w:rPr>
                <w:szCs w:val="22"/>
              </w:rPr>
            </w:pPr>
          </w:p>
        </w:tc>
        <w:tc>
          <w:tcPr>
            <w:tcW w:w="1170" w:type="dxa"/>
          </w:tcPr>
          <w:p w14:paraId="351B9087" w14:textId="77777777" w:rsidR="002059A6" w:rsidRPr="00206CA1" w:rsidRDefault="002059A6" w:rsidP="00E52597">
            <w:pPr>
              <w:jc w:val="right"/>
              <w:rPr>
                <w:szCs w:val="22"/>
              </w:rPr>
            </w:pPr>
          </w:p>
        </w:tc>
        <w:tc>
          <w:tcPr>
            <w:tcW w:w="270" w:type="dxa"/>
          </w:tcPr>
          <w:p w14:paraId="7D8453CB" w14:textId="77777777" w:rsidR="002059A6" w:rsidRPr="00206CA1" w:rsidRDefault="002059A6" w:rsidP="00E52597">
            <w:pPr>
              <w:jc w:val="right"/>
              <w:rPr>
                <w:szCs w:val="22"/>
              </w:rPr>
            </w:pPr>
          </w:p>
        </w:tc>
        <w:tc>
          <w:tcPr>
            <w:tcW w:w="1260" w:type="dxa"/>
            <w:gridSpan w:val="2"/>
          </w:tcPr>
          <w:p w14:paraId="588FA142" w14:textId="77777777" w:rsidR="002059A6" w:rsidRPr="00206CA1" w:rsidRDefault="002059A6" w:rsidP="00E52597">
            <w:pPr>
              <w:jc w:val="right"/>
              <w:rPr>
                <w:szCs w:val="22"/>
              </w:rPr>
            </w:pPr>
          </w:p>
        </w:tc>
        <w:tc>
          <w:tcPr>
            <w:tcW w:w="270" w:type="dxa"/>
            <w:gridSpan w:val="2"/>
          </w:tcPr>
          <w:p w14:paraId="192A4D67" w14:textId="77777777" w:rsidR="002059A6" w:rsidRPr="00206CA1" w:rsidRDefault="002059A6" w:rsidP="00E52597">
            <w:pPr>
              <w:jc w:val="right"/>
              <w:rPr>
                <w:szCs w:val="22"/>
              </w:rPr>
            </w:pPr>
          </w:p>
        </w:tc>
        <w:tc>
          <w:tcPr>
            <w:tcW w:w="1170" w:type="dxa"/>
          </w:tcPr>
          <w:p w14:paraId="06E81587" w14:textId="77777777" w:rsidR="002059A6" w:rsidRPr="00206CA1" w:rsidRDefault="002059A6" w:rsidP="00E52597">
            <w:pPr>
              <w:jc w:val="right"/>
              <w:rPr>
                <w:szCs w:val="22"/>
              </w:rPr>
            </w:pPr>
          </w:p>
        </w:tc>
      </w:tr>
      <w:tr w:rsidR="002059A6" w:rsidRPr="00206CA1" w14:paraId="6463BE9A" w14:textId="77777777" w:rsidTr="00E52597">
        <w:trPr>
          <w:gridAfter w:val="1"/>
          <w:wAfter w:w="22" w:type="dxa"/>
          <w:trHeight w:val="261"/>
        </w:trPr>
        <w:tc>
          <w:tcPr>
            <w:tcW w:w="3690" w:type="dxa"/>
          </w:tcPr>
          <w:p w14:paraId="4A245BF8" w14:textId="77777777" w:rsidR="002059A6" w:rsidRPr="00206CA1" w:rsidRDefault="002059A6" w:rsidP="00E52597">
            <w:pPr>
              <w:spacing w:line="240" w:lineRule="auto"/>
              <w:ind w:left="-20" w:right="-90"/>
              <w:rPr>
                <w:b/>
                <w:bCs/>
                <w:szCs w:val="22"/>
              </w:rPr>
            </w:pPr>
          </w:p>
        </w:tc>
        <w:tc>
          <w:tcPr>
            <w:tcW w:w="1350" w:type="dxa"/>
            <w:gridSpan w:val="3"/>
            <w:tcBorders>
              <w:left w:val="nil"/>
              <w:right w:val="nil"/>
            </w:tcBorders>
          </w:tcPr>
          <w:p w14:paraId="6FE90DD6" w14:textId="77777777" w:rsidR="002059A6" w:rsidRPr="00206CA1" w:rsidRDefault="002059A6" w:rsidP="00E52597">
            <w:pPr>
              <w:jc w:val="right"/>
              <w:rPr>
                <w:b/>
                <w:bCs/>
                <w:szCs w:val="22"/>
                <w:lang w:val="en-US"/>
              </w:rPr>
            </w:pPr>
          </w:p>
        </w:tc>
        <w:tc>
          <w:tcPr>
            <w:tcW w:w="360" w:type="dxa"/>
          </w:tcPr>
          <w:p w14:paraId="5AC4B54A" w14:textId="77777777" w:rsidR="002059A6" w:rsidRPr="00206CA1" w:rsidRDefault="002059A6" w:rsidP="00E52597">
            <w:pPr>
              <w:jc w:val="right"/>
              <w:rPr>
                <w:b/>
                <w:bCs/>
                <w:szCs w:val="22"/>
              </w:rPr>
            </w:pPr>
          </w:p>
        </w:tc>
        <w:tc>
          <w:tcPr>
            <w:tcW w:w="1350" w:type="dxa"/>
          </w:tcPr>
          <w:p w14:paraId="476BBD1C" w14:textId="77777777" w:rsidR="002059A6" w:rsidRPr="00206CA1" w:rsidRDefault="002059A6" w:rsidP="00E52597">
            <w:pPr>
              <w:jc w:val="right"/>
              <w:rPr>
                <w:b/>
                <w:bCs/>
                <w:szCs w:val="22"/>
                <w:lang w:bidi="th-TH"/>
              </w:rPr>
            </w:pPr>
          </w:p>
        </w:tc>
        <w:tc>
          <w:tcPr>
            <w:tcW w:w="270" w:type="dxa"/>
          </w:tcPr>
          <w:p w14:paraId="0B42C43A" w14:textId="77777777" w:rsidR="002059A6" w:rsidRPr="00206CA1" w:rsidRDefault="002059A6" w:rsidP="00E52597">
            <w:pPr>
              <w:jc w:val="right"/>
              <w:rPr>
                <w:b/>
                <w:bCs/>
                <w:szCs w:val="22"/>
              </w:rPr>
            </w:pPr>
          </w:p>
        </w:tc>
        <w:tc>
          <w:tcPr>
            <w:tcW w:w="1170" w:type="dxa"/>
            <w:tcBorders>
              <w:left w:val="nil"/>
              <w:right w:val="nil"/>
            </w:tcBorders>
          </w:tcPr>
          <w:p w14:paraId="1B6E8B83" w14:textId="77777777" w:rsidR="002059A6" w:rsidRPr="00206CA1" w:rsidRDefault="002059A6" w:rsidP="00E52597">
            <w:pPr>
              <w:jc w:val="right"/>
              <w:rPr>
                <w:b/>
                <w:bCs/>
                <w:szCs w:val="22"/>
                <w:lang w:val="en-US" w:bidi="th-TH"/>
              </w:rPr>
            </w:pPr>
          </w:p>
        </w:tc>
        <w:tc>
          <w:tcPr>
            <w:tcW w:w="270" w:type="dxa"/>
          </w:tcPr>
          <w:p w14:paraId="7AEADB08" w14:textId="77777777" w:rsidR="002059A6" w:rsidRPr="00206CA1" w:rsidRDefault="002059A6" w:rsidP="00E52597">
            <w:pPr>
              <w:jc w:val="right"/>
              <w:rPr>
                <w:b/>
                <w:bCs/>
                <w:szCs w:val="22"/>
              </w:rPr>
            </w:pPr>
          </w:p>
        </w:tc>
        <w:tc>
          <w:tcPr>
            <w:tcW w:w="1350" w:type="dxa"/>
            <w:tcBorders>
              <w:left w:val="nil"/>
              <w:right w:val="nil"/>
            </w:tcBorders>
          </w:tcPr>
          <w:p w14:paraId="1EE1B5D3" w14:textId="77777777" w:rsidR="002059A6" w:rsidRPr="00206CA1" w:rsidRDefault="002059A6" w:rsidP="00E52597">
            <w:pPr>
              <w:jc w:val="right"/>
              <w:rPr>
                <w:b/>
                <w:bCs/>
                <w:szCs w:val="22"/>
                <w:lang w:val="en-US"/>
              </w:rPr>
            </w:pPr>
          </w:p>
        </w:tc>
        <w:tc>
          <w:tcPr>
            <w:tcW w:w="270" w:type="dxa"/>
          </w:tcPr>
          <w:p w14:paraId="54091321" w14:textId="77777777" w:rsidR="002059A6" w:rsidRPr="00206CA1" w:rsidRDefault="002059A6" w:rsidP="00E52597">
            <w:pPr>
              <w:jc w:val="right"/>
              <w:rPr>
                <w:szCs w:val="22"/>
              </w:rPr>
            </w:pPr>
          </w:p>
        </w:tc>
        <w:tc>
          <w:tcPr>
            <w:tcW w:w="1170" w:type="dxa"/>
          </w:tcPr>
          <w:p w14:paraId="7B2FAAA8" w14:textId="77777777" w:rsidR="002059A6" w:rsidRPr="00206CA1" w:rsidRDefault="002059A6" w:rsidP="00E52597">
            <w:pPr>
              <w:jc w:val="right"/>
              <w:rPr>
                <w:szCs w:val="22"/>
              </w:rPr>
            </w:pPr>
          </w:p>
        </w:tc>
        <w:tc>
          <w:tcPr>
            <w:tcW w:w="270" w:type="dxa"/>
          </w:tcPr>
          <w:p w14:paraId="6EB2EEC8" w14:textId="77777777" w:rsidR="002059A6" w:rsidRPr="00206CA1" w:rsidRDefault="002059A6" w:rsidP="00E52597">
            <w:pPr>
              <w:jc w:val="right"/>
              <w:rPr>
                <w:szCs w:val="22"/>
              </w:rPr>
            </w:pPr>
          </w:p>
        </w:tc>
        <w:tc>
          <w:tcPr>
            <w:tcW w:w="1170" w:type="dxa"/>
          </w:tcPr>
          <w:p w14:paraId="617F6351" w14:textId="77777777" w:rsidR="002059A6" w:rsidRPr="00206CA1" w:rsidRDefault="002059A6" w:rsidP="00E52597">
            <w:pPr>
              <w:jc w:val="right"/>
              <w:rPr>
                <w:szCs w:val="22"/>
              </w:rPr>
            </w:pPr>
          </w:p>
        </w:tc>
        <w:tc>
          <w:tcPr>
            <w:tcW w:w="270" w:type="dxa"/>
          </w:tcPr>
          <w:p w14:paraId="6F121395" w14:textId="77777777" w:rsidR="002059A6" w:rsidRPr="00206CA1" w:rsidRDefault="002059A6" w:rsidP="00E52597">
            <w:pPr>
              <w:jc w:val="right"/>
              <w:rPr>
                <w:szCs w:val="22"/>
              </w:rPr>
            </w:pPr>
          </w:p>
        </w:tc>
        <w:tc>
          <w:tcPr>
            <w:tcW w:w="1260" w:type="dxa"/>
            <w:gridSpan w:val="2"/>
          </w:tcPr>
          <w:p w14:paraId="23863052" w14:textId="77777777" w:rsidR="002059A6" w:rsidRPr="00206CA1" w:rsidRDefault="002059A6" w:rsidP="00E52597">
            <w:pPr>
              <w:jc w:val="right"/>
              <w:rPr>
                <w:szCs w:val="22"/>
              </w:rPr>
            </w:pPr>
          </w:p>
        </w:tc>
        <w:tc>
          <w:tcPr>
            <w:tcW w:w="270" w:type="dxa"/>
            <w:gridSpan w:val="2"/>
          </w:tcPr>
          <w:p w14:paraId="6DF8708F" w14:textId="77777777" w:rsidR="002059A6" w:rsidRPr="00206CA1" w:rsidRDefault="002059A6" w:rsidP="00E52597">
            <w:pPr>
              <w:jc w:val="right"/>
              <w:rPr>
                <w:szCs w:val="22"/>
              </w:rPr>
            </w:pPr>
          </w:p>
        </w:tc>
        <w:tc>
          <w:tcPr>
            <w:tcW w:w="1170" w:type="dxa"/>
          </w:tcPr>
          <w:p w14:paraId="6F0315AF" w14:textId="77777777" w:rsidR="002059A6" w:rsidRPr="00206CA1" w:rsidRDefault="002059A6" w:rsidP="00E52597">
            <w:pPr>
              <w:jc w:val="right"/>
              <w:rPr>
                <w:szCs w:val="22"/>
              </w:rPr>
            </w:pPr>
          </w:p>
        </w:tc>
      </w:tr>
      <w:tr w:rsidR="002059A6" w:rsidRPr="00206CA1" w14:paraId="5DD224A9" w14:textId="77777777" w:rsidTr="00E52597">
        <w:trPr>
          <w:gridAfter w:val="1"/>
          <w:wAfter w:w="22" w:type="dxa"/>
          <w:trHeight w:val="261"/>
        </w:trPr>
        <w:tc>
          <w:tcPr>
            <w:tcW w:w="3690" w:type="dxa"/>
          </w:tcPr>
          <w:p w14:paraId="619406AA" w14:textId="77777777" w:rsidR="002059A6" w:rsidRPr="00206CA1" w:rsidRDefault="002059A6" w:rsidP="00E52597">
            <w:pPr>
              <w:spacing w:line="240" w:lineRule="auto"/>
              <w:ind w:left="-20" w:right="-90"/>
              <w:rPr>
                <w:b/>
                <w:bCs/>
                <w:szCs w:val="22"/>
              </w:rPr>
            </w:pPr>
          </w:p>
        </w:tc>
        <w:tc>
          <w:tcPr>
            <w:tcW w:w="1350" w:type="dxa"/>
            <w:gridSpan w:val="3"/>
            <w:tcBorders>
              <w:left w:val="nil"/>
              <w:right w:val="nil"/>
            </w:tcBorders>
          </w:tcPr>
          <w:p w14:paraId="06D0971B" w14:textId="77777777" w:rsidR="002059A6" w:rsidRPr="00206CA1" w:rsidRDefault="002059A6" w:rsidP="00E52597">
            <w:pPr>
              <w:jc w:val="right"/>
              <w:rPr>
                <w:b/>
                <w:bCs/>
                <w:szCs w:val="22"/>
                <w:lang w:val="en-US"/>
              </w:rPr>
            </w:pPr>
          </w:p>
        </w:tc>
        <w:tc>
          <w:tcPr>
            <w:tcW w:w="360" w:type="dxa"/>
          </w:tcPr>
          <w:p w14:paraId="0B419724" w14:textId="77777777" w:rsidR="002059A6" w:rsidRPr="00206CA1" w:rsidRDefault="002059A6" w:rsidP="00E52597">
            <w:pPr>
              <w:jc w:val="right"/>
              <w:rPr>
                <w:b/>
                <w:bCs/>
                <w:szCs w:val="22"/>
              </w:rPr>
            </w:pPr>
          </w:p>
        </w:tc>
        <w:tc>
          <w:tcPr>
            <w:tcW w:w="1350" w:type="dxa"/>
          </w:tcPr>
          <w:p w14:paraId="6E4FF99F" w14:textId="77777777" w:rsidR="002059A6" w:rsidRPr="00206CA1" w:rsidRDefault="002059A6" w:rsidP="00E52597">
            <w:pPr>
              <w:jc w:val="right"/>
              <w:rPr>
                <w:b/>
                <w:bCs/>
                <w:szCs w:val="22"/>
                <w:lang w:bidi="th-TH"/>
              </w:rPr>
            </w:pPr>
          </w:p>
        </w:tc>
        <w:tc>
          <w:tcPr>
            <w:tcW w:w="270" w:type="dxa"/>
          </w:tcPr>
          <w:p w14:paraId="0D2835C9" w14:textId="77777777" w:rsidR="002059A6" w:rsidRPr="00206CA1" w:rsidRDefault="002059A6" w:rsidP="00E52597">
            <w:pPr>
              <w:jc w:val="right"/>
              <w:rPr>
                <w:b/>
                <w:bCs/>
                <w:szCs w:val="22"/>
              </w:rPr>
            </w:pPr>
          </w:p>
        </w:tc>
        <w:tc>
          <w:tcPr>
            <w:tcW w:w="1170" w:type="dxa"/>
            <w:tcBorders>
              <w:left w:val="nil"/>
              <w:right w:val="nil"/>
            </w:tcBorders>
          </w:tcPr>
          <w:p w14:paraId="5AA41E95" w14:textId="77777777" w:rsidR="002059A6" w:rsidRPr="00206CA1" w:rsidRDefault="002059A6" w:rsidP="00E52597">
            <w:pPr>
              <w:jc w:val="right"/>
              <w:rPr>
                <w:b/>
                <w:bCs/>
                <w:szCs w:val="22"/>
                <w:lang w:val="en-US" w:bidi="th-TH"/>
              </w:rPr>
            </w:pPr>
          </w:p>
        </w:tc>
        <w:tc>
          <w:tcPr>
            <w:tcW w:w="270" w:type="dxa"/>
          </w:tcPr>
          <w:p w14:paraId="65362DAB" w14:textId="77777777" w:rsidR="002059A6" w:rsidRPr="00206CA1" w:rsidRDefault="002059A6" w:rsidP="00E52597">
            <w:pPr>
              <w:jc w:val="right"/>
              <w:rPr>
                <w:b/>
                <w:bCs/>
                <w:szCs w:val="22"/>
              </w:rPr>
            </w:pPr>
          </w:p>
        </w:tc>
        <w:tc>
          <w:tcPr>
            <w:tcW w:w="1350" w:type="dxa"/>
            <w:tcBorders>
              <w:left w:val="nil"/>
              <w:right w:val="nil"/>
            </w:tcBorders>
          </w:tcPr>
          <w:p w14:paraId="6A82D668" w14:textId="77777777" w:rsidR="002059A6" w:rsidRPr="00206CA1" w:rsidRDefault="002059A6" w:rsidP="00E52597">
            <w:pPr>
              <w:jc w:val="right"/>
              <w:rPr>
                <w:b/>
                <w:bCs/>
                <w:szCs w:val="22"/>
                <w:lang w:val="en-US"/>
              </w:rPr>
            </w:pPr>
          </w:p>
        </w:tc>
        <w:tc>
          <w:tcPr>
            <w:tcW w:w="270" w:type="dxa"/>
          </w:tcPr>
          <w:p w14:paraId="38683317" w14:textId="77777777" w:rsidR="002059A6" w:rsidRPr="00206CA1" w:rsidRDefault="002059A6" w:rsidP="00E52597">
            <w:pPr>
              <w:jc w:val="right"/>
              <w:rPr>
                <w:szCs w:val="22"/>
              </w:rPr>
            </w:pPr>
          </w:p>
        </w:tc>
        <w:tc>
          <w:tcPr>
            <w:tcW w:w="1170" w:type="dxa"/>
          </w:tcPr>
          <w:p w14:paraId="107CD4FF" w14:textId="77777777" w:rsidR="002059A6" w:rsidRPr="00206CA1" w:rsidRDefault="002059A6" w:rsidP="00E52597">
            <w:pPr>
              <w:jc w:val="right"/>
              <w:rPr>
                <w:szCs w:val="22"/>
              </w:rPr>
            </w:pPr>
          </w:p>
        </w:tc>
        <w:tc>
          <w:tcPr>
            <w:tcW w:w="270" w:type="dxa"/>
          </w:tcPr>
          <w:p w14:paraId="2003F3BC" w14:textId="77777777" w:rsidR="002059A6" w:rsidRPr="00206CA1" w:rsidRDefault="002059A6" w:rsidP="00E52597">
            <w:pPr>
              <w:jc w:val="right"/>
              <w:rPr>
                <w:szCs w:val="22"/>
              </w:rPr>
            </w:pPr>
          </w:p>
        </w:tc>
        <w:tc>
          <w:tcPr>
            <w:tcW w:w="1170" w:type="dxa"/>
          </w:tcPr>
          <w:p w14:paraId="52AA3682" w14:textId="77777777" w:rsidR="002059A6" w:rsidRPr="00206CA1" w:rsidRDefault="002059A6" w:rsidP="00E52597">
            <w:pPr>
              <w:jc w:val="right"/>
              <w:rPr>
                <w:szCs w:val="22"/>
              </w:rPr>
            </w:pPr>
          </w:p>
        </w:tc>
        <w:tc>
          <w:tcPr>
            <w:tcW w:w="270" w:type="dxa"/>
          </w:tcPr>
          <w:p w14:paraId="66F9F071" w14:textId="77777777" w:rsidR="002059A6" w:rsidRPr="00206CA1" w:rsidRDefault="002059A6" w:rsidP="00E52597">
            <w:pPr>
              <w:jc w:val="right"/>
              <w:rPr>
                <w:szCs w:val="22"/>
              </w:rPr>
            </w:pPr>
          </w:p>
        </w:tc>
        <w:tc>
          <w:tcPr>
            <w:tcW w:w="1260" w:type="dxa"/>
            <w:gridSpan w:val="2"/>
          </w:tcPr>
          <w:p w14:paraId="1D8A0960" w14:textId="77777777" w:rsidR="002059A6" w:rsidRPr="00206CA1" w:rsidRDefault="002059A6" w:rsidP="00E52597">
            <w:pPr>
              <w:jc w:val="right"/>
              <w:rPr>
                <w:szCs w:val="22"/>
              </w:rPr>
            </w:pPr>
          </w:p>
        </w:tc>
        <w:tc>
          <w:tcPr>
            <w:tcW w:w="270" w:type="dxa"/>
            <w:gridSpan w:val="2"/>
          </w:tcPr>
          <w:p w14:paraId="5396780C" w14:textId="77777777" w:rsidR="002059A6" w:rsidRPr="00206CA1" w:rsidRDefault="002059A6" w:rsidP="00E52597">
            <w:pPr>
              <w:jc w:val="right"/>
              <w:rPr>
                <w:szCs w:val="22"/>
              </w:rPr>
            </w:pPr>
          </w:p>
        </w:tc>
        <w:tc>
          <w:tcPr>
            <w:tcW w:w="1170" w:type="dxa"/>
          </w:tcPr>
          <w:p w14:paraId="4E884BD6" w14:textId="77777777" w:rsidR="002059A6" w:rsidRPr="00206CA1" w:rsidRDefault="002059A6" w:rsidP="00E52597">
            <w:pPr>
              <w:jc w:val="right"/>
              <w:rPr>
                <w:szCs w:val="22"/>
              </w:rPr>
            </w:pPr>
          </w:p>
        </w:tc>
      </w:tr>
      <w:tr w:rsidR="002059A6" w:rsidRPr="00206CA1" w14:paraId="74D9E7DB" w14:textId="77777777" w:rsidTr="00E52597">
        <w:trPr>
          <w:gridAfter w:val="1"/>
          <w:wAfter w:w="22" w:type="dxa"/>
          <w:trHeight w:val="261"/>
        </w:trPr>
        <w:tc>
          <w:tcPr>
            <w:tcW w:w="3690" w:type="dxa"/>
          </w:tcPr>
          <w:p w14:paraId="61D55204" w14:textId="77777777" w:rsidR="002059A6" w:rsidRPr="00206CA1" w:rsidRDefault="002059A6" w:rsidP="00E52597">
            <w:pPr>
              <w:spacing w:line="240" w:lineRule="auto"/>
              <w:ind w:left="-20" w:right="-90"/>
              <w:rPr>
                <w:b/>
                <w:bCs/>
                <w:szCs w:val="22"/>
              </w:rPr>
            </w:pPr>
          </w:p>
        </w:tc>
        <w:tc>
          <w:tcPr>
            <w:tcW w:w="1350" w:type="dxa"/>
            <w:gridSpan w:val="3"/>
            <w:tcBorders>
              <w:left w:val="nil"/>
              <w:right w:val="nil"/>
            </w:tcBorders>
          </w:tcPr>
          <w:p w14:paraId="4FB84F80" w14:textId="77777777" w:rsidR="002059A6" w:rsidRPr="00206CA1" w:rsidRDefault="002059A6" w:rsidP="00E52597">
            <w:pPr>
              <w:jc w:val="right"/>
              <w:rPr>
                <w:b/>
                <w:bCs/>
                <w:szCs w:val="22"/>
                <w:lang w:val="en-US"/>
              </w:rPr>
            </w:pPr>
          </w:p>
        </w:tc>
        <w:tc>
          <w:tcPr>
            <w:tcW w:w="360" w:type="dxa"/>
          </w:tcPr>
          <w:p w14:paraId="6CCEB87D" w14:textId="77777777" w:rsidR="002059A6" w:rsidRPr="00206CA1" w:rsidRDefault="002059A6" w:rsidP="00E52597">
            <w:pPr>
              <w:jc w:val="right"/>
              <w:rPr>
                <w:b/>
                <w:bCs/>
                <w:szCs w:val="22"/>
              </w:rPr>
            </w:pPr>
          </w:p>
        </w:tc>
        <w:tc>
          <w:tcPr>
            <w:tcW w:w="1350" w:type="dxa"/>
          </w:tcPr>
          <w:p w14:paraId="51888F31" w14:textId="77777777" w:rsidR="002059A6" w:rsidRPr="00206CA1" w:rsidRDefault="002059A6" w:rsidP="00E52597">
            <w:pPr>
              <w:jc w:val="right"/>
              <w:rPr>
                <w:b/>
                <w:bCs/>
                <w:szCs w:val="22"/>
                <w:lang w:bidi="th-TH"/>
              </w:rPr>
            </w:pPr>
          </w:p>
        </w:tc>
        <w:tc>
          <w:tcPr>
            <w:tcW w:w="270" w:type="dxa"/>
          </w:tcPr>
          <w:p w14:paraId="7EEA2755" w14:textId="77777777" w:rsidR="002059A6" w:rsidRPr="00206CA1" w:rsidRDefault="002059A6" w:rsidP="00E52597">
            <w:pPr>
              <w:jc w:val="right"/>
              <w:rPr>
                <w:b/>
                <w:bCs/>
                <w:szCs w:val="22"/>
              </w:rPr>
            </w:pPr>
          </w:p>
        </w:tc>
        <w:tc>
          <w:tcPr>
            <w:tcW w:w="1170" w:type="dxa"/>
            <w:tcBorders>
              <w:left w:val="nil"/>
              <w:right w:val="nil"/>
            </w:tcBorders>
          </w:tcPr>
          <w:p w14:paraId="77F3F497" w14:textId="77777777" w:rsidR="002059A6" w:rsidRPr="00206CA1" w:rsidRDefault="002059A6" w:rsidP="00E52597">
            <w:pPr>
              <w:jc w:val="right"/>
              <w:rPr>
                <w:b/>
                <w:bCs/>
                <w:szCs w:val="22"/>
                <w:lang w:val="en-US" w:bidi="th-TH"/>
              </w:rPr>
            </w:pPr>
          </w:p>
        </w:tc>
        <w:tc>
          <w:tcPr>
            <w:tcW w:w="270" w:type="dxa"/>
          </w:tcPr>
          <w:p w14:paraId="64FB49DA" w14:textId="77777777" w:rsidR="002059A6" w:rsidRPr="00206CA1" w:rsidRDefault="002059A6" w:rsidP="00E52597">
            <w:pPr>
              <w:jc w:val="right"/>
              <w:rPr>
                <w:b/>
                <w:bCs/>
                <w:szCs w:val="22"/>
              </w:rPr>
            </w:pPr>
          </w:p>
        </w:tc>
        <w:tc>
          <w:tcPr>
            <w:tcW w:w="1350" w:type="dxa"/>
            <w:tcBorders>
              <w:left w:val="nil"/>
              <w:right w:val="nil"/>
            </w:tcBorders>
          </w:tcPr>
          <w:p w14:paraId="174D19EC" w14:textId="77777777" w:rsidR="002059A6" w:rsidRPr="00206CA1" w:rsidRDefault="002059A6" w:rsidP="00E52597">
            <w:pPr>
              <w:jc w:val="right"/>
              <w:rPr>
                <w:b/>
                <w:bCs/>
                <w:szCs w:val="22"/>
                <w:lang w:val="en-US"/>
              </w:rPr>
            </w:pPr>
          </w:p>
        </w:tc>
        <w:tc>
          <w:tcPr>
            <w:tcW w:w="270" w:type="dxa"/>
          </w:tcPr>
          <w:p w14:paraId="03E83187" w14:textId="77777777" w:rsidR="002059A6" w:rsidRPr="00206CA1" w:rsidRDefault="002059A6" w:rsidP="00E52597">
            <w:pPr>
              <w:jc w:val="right"/>
              <w:rPr>
                <w:szCs w:val="22"/>
              </w:rPr>
            </w:pPr>
          </w:p>
        </w:tc>
        <w:tc>
          <w:tcPr>
            <w:tcW w:w="1170" w:type="dxa"/>
          </w:tcPr>
          <w:p w14:paraId="7DC0C3C2" w14:textId="77777777" w:rsidR="002059A6" w:rsidRPr="00206CA1" w:rsidRDefault="002059A6" w:rsidP="00E52597">
            <w:pPr>
              <w:jc w:val="right"/>
              <w:rPr>
                <w:szCs w:val="22"/>
              </w:rPr>
            </w:pPr>
          </w:p>
        </w:tc>
        <w:tc>
          <w:tcPr>
            <w:tcW w:w="270" w:type="dxa"/>
          </w:tcPr>
          <w:p w14:paraId="6722E0C3" w14:textId="77777777" w:rsidR="002059A6" w:rsidRPr="00206CA1" w:rsidRDefault="002059A6" w:rsidP="00E52597">
            <w:pPr>
              <w:jc w:val="right"/>
              <w:rPr>
                <w:szCs w:val="22"/>
              </w:rPr>
            </w:pPr>
          </w:p>
        </w:tc>
        <w:tc>
          <w:tcPr>
            <w:tcW w:w="1170" w:type="dxa"/>
          </w:tcPr>
          <w:p w14:paraId="40157946" w14:textId="77777777" w:rsidR="002059A6" w:rsidRPr="00206CA1" w:rsidRDefault="002059A6" w:rsidP="00E52597">
            <w:pPr>
              <w:jc w:val="right"/>
              <w:rPr>
                <w:szCs w:val="22"/>
              </w:rPr>
            </w:pPr>
          </w:p>
        </w:tc>
        <w:tc>
          <w:tcPr>
            <w:tcW w:w="270" w:type="dxa"/>
          </w:tcPr>
          <w:p w14:paraId="12DA4381" w14:textId="77777777" w:rsidR="002059A6" w:rsidRPr="00206CA1" w:rsidRDefault="002059A6" w:rsidP="00E52597">
            <w:pPr>
              <w:jc w:val="right"/>
              <w:rPr>
                <w:szCs w:val="22"/>
              </w:rPr>
            </w:pPr>
          </w:p>
        </w:tc>
        <w:tc>
          <w:tcPr>
            <w:tcW w:w="1260" w:type="dxa"/>
            <w:gridSpan w:val="2"/>
          </w:tcPr>
          <w:p w14:paraId="5A5C73DE" w14:textId="77777777" w:rsidR="002059A6" w:rsidRPr="00206CA1" w:rsidRDefault="002059A6" w:rsidP="00E52597">
            <w:pPr>
              <w:jc w:val="right"/>
              <w:rPr>
                <w:szCs w:val="22"/>
              </w:rPr>
            </w:pPr>
          </w:p>
        </w:tc>
        <w:tc>
          <w:tcPr>
            <w:tcW w:w="270" w:type="dxa"/>
            <w:gridSpan w:val="2"/>
          </w:tcPr>
          <w:p w14:paraId="27D5FAD8" w14:textId="77777777" w:rsidR="002059A6" w:rsidRPr="00206CA1" w:rsidRDefault="002059A6" w:rsidP="00E52597">
            <w:pPr>
              <w:jc w:val="right"/>
              <w:rPr>
                <w:szCs w:val="22"/>
              </w:rPr>
            </w:pPr>
          </w:p>
        </w:tc>
        <w:tc>
          <w:tcPr>
            <w:tcW w:w="1170" w:type="dxa"/>
          </w:tcPr>
          <w:p w14:paraId="5704F939" w14:textId="77777777" w:rsidR="002059A6" w:rsidRPr="00206CA1" w:rsidRDefault="002059A6" w:rsidP="00E52597">
            <w:pPr>
              <w:jc w:val="right"/>
              <w:rPr>
                <w:szCs w:val="22"/>
              </w:rPr>
            </w:pPr>
          </w:p>
        </w:tc>
      </w:tr>
      <w:tr w:rsidR="002059A6" w:rsidRPr="00206CA1" w14:paraId="24313A1E" w14:textId="77777777" w:rsidTr="00E52597">
        <w:trPr>
          <w:gridAfter w:val="1"/>
          <w:wAfter w:w="22" w:type="dxa"/>
          <w:trHeight w:val="261"/>
        </w:trPr>
        <w:tc>
          <w:tcPr>
            <w:tcW w:w="3690" w:type="dxa"/>
          </w:tcPr>
          <w:p w14:paraId="1CCC9D27" w14:textId="77777777" w:rsidR="002059A6" w:rsidRPr="00206CA1" w:rsidRDefault="002059A6" w:rsidP="00E52597">
            <w:pPr>
              <w:spacing w:line="240" w:lineRule="auto"/>
              <w:ind w:left="-20" w:right="-90"/>
              <w:rPr>
                <w:b/>
                <w:bCs/>
                <w:szCs w:val="22"/>
              </w:rPr>
            </w:pPr>
          </w:p>
        </w:tc>
        <w:tc>
          <w:tcPr>
            <w:tcW w:w="1350" w:type="dxa"/>
            <w:gridSpan w:val="3"/>
            <w:tcBorders>
              <w:left w:val="nil"/>
              <w:right w:val="nil"/>
            </w:tcBorders>
          </w:tcPr>
          <w:p w14:paraId="70B59970" w14:textId="77777777" w:rsidR="002059A6" w:rsidRPr="00206CA1" w:rsidRDefault="002059A6" w:rsidP="00E52597">
            <w:pPr>
              <w:jc w:val="right"/>
              <w:rPr>
                <w:b/>
                <w:bCs/>
                <w:szCs w:val="22"/>
                <w:lang w:val="en-US"/>
              </w:rPr>
            </w:pPr>
          </w:p>
        </w:tc>
        <w:tc>
          <w:tcPr>
            <w:tcW w:w="360" w:type="dxa"/>
          </w:tcPr>
          <w:p w14:paraId="01CC4757" w14:textId="77777777" w:rsidR="002059A6" w:rsidRPr="00206CA1" w:rsidRDefault="002059A6" w:rsidP="00E52597">
            <w:pPr>
              <w:jc w:val="right"/>
              <w:rPr>
                <w:b/>
                <w:bCs/>
                <w:szCs w:val="22"/>
              </w:rPr>
            </w:pPr>
          </w:p>
        </w:tc>
        <w:tc>
          <w:tcPr>
            <w:tcW w:w="1350" w:type="dxa"/>
          </w:tcPr>
          <w:p w14:paraId="14D98C94" w14:textId="77777777" w:rsidR="002059A6" w:rsidRPr="00206CA1" w:rsidRDefault="002059A6" w:rsidP="00E52597">
            <w:pPr>
              <w:jc w:val="right"/>
              <w:rPr>
                <w:b/>
                <w:bCs/>
                <w:szCs w:val="22"/>
                <w:lang w:bidi="th-TH"/>
              </w:rPr>
            </w:pPr>
          </w:p>
        </w:tc>
        <w:tc>
          <w:tcPr>
            <w:tcW w:w="270" w:type="dxa"/>
          </w:tcPr>
          <w:p w14:paraId="78F2D78A" w14:textId="77777777" w:rsidR="002059A6" w:rsidRPr="00206CA1" w:rsidRDefault="002059A6" w:rsidP="00E52597">
            <w:pPr>
              <w:jc w:val="right"/>
              <w:rPr>
                <w:b/>
                <w:bCs/>
                <w:szCs w:val="22"/>
              </w:rPr>
            </w:pPr>
          </w:p>
        </w:tc>
        <w:tc>
          <w:tcPr>
            <w:tcW w:w="1170" w:type="dxa"/>
            <w:tcBorders>
              <w:left w:val="nil"/>
              <w:right w:val="nil"/>
            </w:tcBorders>
          </w:tcPr>
          <w:p w14:paraId="1743CECF" w14:textId="77777777" w:rsidR="002059A6" w:rsidRPr="00206CA1" w:rsidRDefault="002059A6" w:rsidP="00E52597">
            <w:pPr>
              <w:jc w:val="right"/>
              <w:rPr>
                <w:b/>
                <w:bCs/>
                <w:szCs w:val="22"/>
                <w:lang w:val="en-US" w:bidi="th-TH"/>
              </w:rPr>
            </w:pPr>
          </w:p>
        </w:tc>
        <w:tc>
          <w:tcPr>
            <w:tcW w:w="270" w:type="dxa"/>
          </w:tcPr>
          <w:p w14:paraId="1F61907A" w14:textId="77777777" w:rsidR="002059A6" w:rsidRPr="00206CA1" w:rsidRDefault="002059A6" w:rsidP="00E52597">
            <w:pPr>
              <w:jc w:val="right"/>
              <w:rPr>
                <w:b/>
                <w:bCs/>
                <w:szCs w:val="22"/>
              </w:rPr>
            </w:pPr>
          </w:p>
        </w:tc>
        <w:tc>
          <w:tcPr>
            <w:tcW w:w="1350" w:type="dxa"/>
            <w:tcBorders>
              <w:left w:val="nil"/>
              <w:right w:val="nil"/>
            </w:tcBorders>
          </w:tcPr>
          <w:p w14:paraId="7CF0516A" w14:textId="77777777" w:rsidR="002059A6" w:rsidRPr="00206CA1" w:rsidRDefault="002059A6" w:rsidP="00E52597">
            <w:pPr>
              <w:jc w:val="right"/>
              <w:rPr>
                <w:b/>
                <w:bCs/>
                <w:szCs w:val="22"/>
                <w:lang w:val="en-US"/>
              </w:rPr>
            </w:pPr>
          </w:p>
        </w:tc>
        <w:tc>
          <w:tcPr>
            <w:tcW w:w="270" w:type="dxa"/>
          </w:tcPr>
          <w:p w14:paraId="2A703915" w14:textId="77777777" w:rsidR="002059A6" w:rsidRPr="00206CA1" w:rsidRDefault="002059A6" w:rsidP="00E52597">
            <w:pPr>
              <w:jc w:val="right"/>
              <w:rPr>
                <w:szCs w:val="22"/>
              </w:rPr>
            </w:pPr>
          </w:p>
        </w:tc>
        <w:tc>
          <w:tcPr>
            <w:tcW w:w="1170" w:type="dxa"/>
          </w:tcPr>
          <w:p w14:paraId="2E4AB1EC" w14:textId="77777777" w:rsidR="002059A6" w:rsidRPr="00206CA1" w:rsidRDefault="002059A6" w:rsidP="00E52597">
            <w:pPr>
              <w:jc w:val="right"/>
              <w:rPr>
                <w:szCs w:val="22"/>
              </w:rPr>
            </w:pPr>
          </w:p>
        </w:tc>
        <w:tc>
          <w:tcPr>
            <w:tcW w:w="270" w:type="dxa"/>
          </w:tcPr>
          <w:p w14:paraId="029875AB" w14:textId="77777777" w:rsidR="002059A6" w:rsidRPr="00206CA1" w:rsidRDefault="002059A6" w:rsidP="00E52597">
            <w:pPr>
              <w:jc w:val="right"/>
              <w:rPr>
                <w:szCs w:val="22"/>
              </w:rPr>
            </w:pPr>
          </w:p>
        </w:tc>
        <w:tc>
          <w:tcPr>
            <w:tcW w:w="1170" w:type="dxa"/>
          </w:tcPr>
          <w:p w14:paraId="2DE6C6D0" w14:textId="77777777" w:rsidR="002059A6" w:rsidRPr="00206CA1" w:rsidRDefault="002059A6" w:rsidP="00E52597">
            <w:pPr>
              <w:jc w:val="right"/>
              <w:rPr>
                <w:szCs w:val="22"/>
              </w:rPr>
            </w:pPr>
          </w:p>
        </w:tc>
        <w:tc>
          <w:tcPr>
            <w:tcW w:w="270" w:type="dxa"/>
          </w:tcPr>
          <w:p w14:paraId="0965DB0E" w14:textId="77777777" w:rsidR="002059A6" w:rsidRPr="00206CA1" w:rsidRDefault="002059A6" w:rsidP="00E52597">
            <w:pPr>
              <w:jc w:val="right"/>
              <w:rPr>
                <w:szCs w:val="22"/>
              </w:rPr>
            </w:pPr>
          </w:p>
        </w:tc>
        <w:tc>
          <w:tcPr>
            <w:tcW w:w="1260" w:type="dxa"/>
            <w:gridSpan w:val="2"/>
          </w:tcPr>
          <w:p w14:paraId="23916920" w14:textId="77777777" w:rsidR="002059A6" w:rsidRPr="00206CA1" w:rsidRDefault="002059A6" w:rsidP="00E52597">
            <w:pPr>
              <w:jc w:val="right"/>
              <w:rPr>
                <w:szCs w:val="22"/>
              </w:rPr>
            </w:pPr>
          </w:p>
        </w:tc>
        <w:tc>
          <w:tcPr>
            <w:tcW w:w="270" w:type="dxa"/>
            <w:gridSpan w:val="2"/>
          </w:tcPr>
          <w:p w14:paraId="1C7ABD94" w14:textId="77777777" w:rsidR="002059A6" w:rsidRPr="00206CA1" w:rsidRDefault="002059A6" w:rsidP="00E52597">
            <w:pPr>
              <w:jc w:val="right"/>
              <w:rPr>
                <w:szCs w:val="22"/>
              </w:rPr>
            </w:pPr>
          </w:p>
        </w:tc>
        <w:tc>
          <w:tcPr>
            <w:tcW w:w="1170" w:type="dxa"/>
          </w:tcPr>
          <w:p w14:paraId="2BC79F26" w14:textId="77777777" w:rsidR="002059A6" w:rsidRPr="00206CA1" w:rsidRDefault="002059A6" w:rsidP="00E52597">
            <w:pPr>
              <w:jc w:val="right"/>
              <w:rPr>
                <w:szCs w:val="22"/>
              </w:rPr>
            </w:pPr>
          </w:p>
        </w:tc>
      </w:tr>
      <w:tr w:rsidR="002059A6" w:rsidRPr="00206CA1" w14:paraId="7EBBEEE1" w14:textId="77777777" w:rsidTr="00E52597">
        <w:trPr>
          <w:gridAfter w:val="1"/>
          <w:wAfter w:w="22" w:type="dxa"/>
          <w:trHeight w:val="261"/>
        </w:trPr>
        <w:tc>
          <w:tcPr>
            <w:tcW w:w="3690" w:type="dxa"/>
          </w:tcPr>
          <w:p w14:paraId="0F8F450D" w14:textId="77777777" w:rsidR="002059A6" w:rsidRPr="00206CA1" w:rsidRDefault="002059A6" w:rsidP="00E52597">
            <w:pPr>
              <w:spacing w:line="240" w:lineRule="auto"/>
              <w:ind w:left="-20" w:right="-90"/>
              <w:rPr>
                <w:b/>
                <w:bCs/>
                <w:szCs w:val="22"/>
              </w:rPr>
            </w:pPr>
          </w:p>
        </w:tc>
        <w:tc>
          <w:tcPr>
            <w:tcW w:w="1350" w:type="dxa"/>
            <w:gridSpan w:val="3"/>
            <w:tcBorders>
              <w:left w:val="nil"/>
              <w:right w:val="nil"/>
            </w:tcBorders>
          </w:tcPr>
          <w:p w14:paraId="0658C763" w14:textId="77777777" w:rsidR="002059A6" w:rsidRPr="00206CA1" w:rsidRDefault="002059A6" w:rsidP="00E52597">
            <w:pPr>
              <w:jc w:val="right"/>
              <w:rPr>
                <w:b/>
                <w:bCs/>
                <w:szCs w:val="22"/>
                <w:lang w:val="en-US"/>
              </w:rPr>
            </w:pPr>
          </w:p>
        </w:tc>
        <w:tc>
          <w:tcPr>
            <w:tcW w:w="360" w:type="dxa"/>
          </w:tcPr>
          <w:p w14:paraId="16E5D545" w14:textId="77777777" w:rsidR="002059A6" w:rsidRPr="00206CA1" w:rsidRDefault="002059A6" w:rsidP="00E52597">
            <w:pPr>
              <w:jc w:val="right"/>
              <w:rPr>
                <w:b/>
                <w:bCs/>
                <w:szCs w:val="22"/>
              </w:rPr>
            </w:pPr>
          </w:p>
        </w:tc>
        <w:tc>
          <w:tcPr>
            <w:tcW w:w="1350" w:type="dxa"/>
          </w:tcPr>
          <w:p w14:paraId="0A33634E" w14:textId="77777777" w:rsidR="002059A6" w:rsidRPr="00206CA1" w:rsidRDefault="002059A6" w:rsidP="00E52597">
            <w:pPr>
              <w:jc w:val="right"/>
              <w:rPr>
                <w:b/>
                <w:bCs/>
                <w:szCs w:val="22"/>
                <w:lang w:bidi="th-TH"/>
              </w:rPr>
            </w:pPr>
          </w:p>
        </w:tc>
        <w:tc>
          <w:tcPr>
            <w:tcW w:w="270" w:type="dxa"/>
          </w:tcPr>
          <w:p w14:paraId="70755364" w14:textId="77777777" w:rsidR="002059A6" w:rsidRPr="00206CA1" w:rsidRDefault="002059A6" w:rsidP="00E52597">
            <w:pPr>
              <w:jc w:val="right"/>
              <w:rPr>
                <w:b/>
                <w:bCs/>
                <w:szCs w:val="22"/>
              </w:rPr>
            </w:pPr>
          </w:p>
        </w:tc>
        <w:tc>
          <w:tcPr>
            <w:tcW w:w="1170" w:type="dxa"/>
            <w:tcBorders>
              <w:left w:val="nil"/>
              <w:right w:val="nil"/>
            </w:tcBorders>
          </w:tcPr>
          <w:p w14:paraId="600D1C09" w14:textId="77777777" w:rsidR="002059A6" w:rsidRPr="00206CA1" w:rsidRDefault="002059A6" w:rsidP="00E52597">
            <w:pPr>
              <w:jc w:val="right"/>
              <w:rPr>
                <w:b/>
                <w:bCs/>
                <w:szCs w:val="22"/>
                <w:lang w:val="en-US" w:bidi="th-TH"/>
              </w:rPr>
            </w:pPr>
          </w:p>
        </w:tc>
        <w:tc>
          <w:tcPr>
            <w:tcW w:w="270" w:type="dxa"/>
          </w:tcPr>
          <w:p w14:paraId="71F97715" w14:textId="77777777" w:rsidR="002059A6" w:rsidRPr="00206CA1" w:rsidRDefault="002059A6" w:rsidP="00E52597">
            <w:pPr>
              <w:jc w:val="right"/>
              <w:rPr>
                <w:b/>
                <w:bCs/>
                <w:szCs w:val="22"/>
              </w:rPr>
            </w:pPr>
          </w:p>
        </w:tc>
        <w:tc>
          <w:tcPr>
            <w:tcW w:w="1350" w:type="dxa"/>
            <w:tcBorders>
              <w:left w:val="nil"/>
              <w:right w:val="nil"/>
            </w:tcBorders>
          </w:tcPr>
          <w:p w14:paraId="0A5A5D77" w14:textId="77777777" w:rsidR="002059A6" w:rsidRPr="00206CA1" w:rsidRDefault="002059A6" w:rsidP="00E52597">
            <w:pPr>
              <w:jc w:val="right"/>
              <w:rPr>
                <w:b/>
                <w:bCs/>
                <w:szCs w:val="22"/>
                <w:lang w:val="en-US"/>
              </w:rPr>
            </w:pPr>
          </w:p>
        </w:tc>
        <w:tc>
          <w:tcPr>
            <w:tcW w:w="270" w:type="dxa"/>
          </w:tcPr>
          <w:p w14:paraId="47C04305" w14:textId="77777777" w:rsidR="002059A6" w:rsidRPr="00206CA1" w:rsidRDefault="002059A6" w:rsidP="00E52597">
            <w:pPr>
              <w:jc w:val="right"/>
              <w:rPr>
                <w:szCs w:val="22"/>
              </w:rPr>
            </w:pPr>
          </w:p>
        </w:tc>
        <w:tc>
          <w:tcPr>
            <w:tcW w:w="1170" w:type="dxa"/>
          </w:tcPr>
          <w:p w14:paraId="35D7F7C6" w14:textId="77777777" w:rsidR="002059A6" w:rsidRPr="00206CA1" w:rsidRDefault="002059A6" w:rsidP="00E52597">
            <w:pPr>
              <w:jc w:val="right"/>
              <w:rPr>
                <w:szCs w:val="22"/>
              </w:rPr>
            </w:pPr>
          </w:p>
        </w:tc>
        <w:tc>
          <w:tcPr>
            <w:tcW w:w="270" w:type="dxa"/>
          </w:tcPr>
          <w:p w14:paraId="3949426B" w14:textId="77777777" w:rsidR="002059A6" w:rsidRPr="00206CA1" w:rsidRDefault="002059A6" w:rsidP="00E52597">
            <w:pPr>
              <w:jc w:val="right"/>
              <w:rPr>
                <w:szCs w:val="22"/>
              </w:rPr>
            </w:pPr>
          </w:p>
        </w:tc>
        <w:tc>
          <w:tcPr>
            <w:tcW w:w="1170" w:type="dxa"/>
          </w:tcPr>
          <w:p w14:paraId="4A85D465" w14:textId="77777777" w:rsidR="002059A6" w:rsidRPr="00206CA1" w:rsidRDefault="002059A6" w:rsidP="00E52597">
            <w:pPr>
              <w:jc w:val="right"/>
              <w:rPr>
                <w:szCs w:val="22"/>
              </w:rPr>
            </w:pPr>
          </w:p>
        </w:tc>
        <w:tc>
          <w:tcPr>
            <w:tcW w:w="270" w:type="dxa"/>
          </w:tcPr>
          <w:p w14:paraId="0B31F226" w14:textId="77777777" w:rsidR="002059A6" w:rsidRPr="00206CA1" w:rsidRDefault="002059A6" w:rsidP="00E52597">
            <w:pPr>
              <w:jc w:val="right"/>
              <w:rPr>
                <w:szCs w:val="22"/>
              </w:rPr>
            </w:pPr>
          </w:p>
        </w:tc>
        <w:tc>
          <w:tcPr>
            <w:tcW w:w="1260" w:type="dxa"/>
            <w:gridSpan w:val="2"/>
          </w:tcPr>
          <w:p w14:paraId="16234BE9" w14:textId="77777777" w:rsidR="002059A6" w:rsidRPr="00206CA1" w:rsidRDefault="002059A6" w:rsidP="00E52597">
            <w:pPr>
              <w:jc w:val="right"/>
              <w:rPr>
                <w:szCs w:val="22"/>
              </w:rPr>
            </w:pPr>
          </w:p>
        </w:tc>
        <w:tc>
          <w:tcPr>
            <w:tcW w:w="270" w:type="dxa"/>
            <w:gridSpan w:val="2"/>
          </w:tcPr>
          <w:p w14:paraId="6323F4A5" w14:textId="77777777" w:rsidR="002059A6" w:rsidRPr="00206CA1" w:rsidRDefault="002059A6" w:rsidP="00E52597">
            <w:pPr>
              <w:jc w:val="right"/>
              <w:rPr>
                <w:szCs w:val="22"/>
              </w:rPr>
            </w:pPr>
          </w:p>
        </w:tc>
        <w:tc>
          <w:tcPr>
            <w:tcW w:w="1170" w:type="dxa"/>
          </w:tcPr>
          <w:p w14:paraId="756D5753" w14:textId="77777777" w:rsidR="002059A6" w:rsidRPr="00206CA1" w:rsidRDefault="002059A6" w:rsidP="00E52597">
            <w:pPr>
              <w:jc w:val="right"/>
              <w:rPr>
                <w:szCs w:val="22"/>
              </w:rPr>
            </w:pPr>
          </w:p>
        </w:tc>
      </w:tr>
      <w:tr w:rsidR="002059A6" w:rsidRPr="00206CA1" w14:paraId="7D30C06F" w14:textId="77777777" w:rsidTr="00E52597">
        <w:trPr>
          <w:gridAfter w:val="1"/>
          <w:wAfter w:w="22" w:type="dxa"/>
          <w:trHeight w:val="261"/>
        </w:trPr>
        <w:tc>
          <w:tcPr>
            <w:tcW w:w="3690" w:type="dxa"/>
          </w:tcPr>
          <w:p w14:paraId="66A0A8D4" w14:textId="77777777" w:rsidR="002059A6" w:rsidRPr="00206CA1" w:rsidRDefault="002059A6" w:rsidP="00E52597">
            <w:pPr>
              <w:spacing w:line="240" w:lineRule="auto"/>
              <w:ind w:left="-20" w:right="-90"/>
              <w:rPr>
                <w:b/>
                <w:bCs/>
                <w:szCs w:val="22"/>
              </w:rPr>
            </w:pPr>
          </w:p>
        </w:tc>
        <w:tc>
          <w:tcPr>
            <w:tcW w:w="1350" w:type="dxa"/>
            <w:gridSpan w:val="3"/>
            <w:tcBorders>
              <w:left w:val="nil"/>
              <w:right w:val="nil"/>
            </w:tcBorders>
          </w:tcPr>
          <w:p w14:paraId="4D81185A" w14:textId="77777777" w:rsidR="002059A6" w:rsidRDefault="002059A6" w:rsidP="00E52597">
            <w:pPr>
              <w:jc w:val="right"/>
              <w:rPr>
                <w:b/>
                <w:bCs/>
                <w:szCs w:val="22"/>
                <w:lang w:val="en-US"/>
              </w:rPr>
            </w:pPr>
          </w:p>
          <w:p w14:paraId="3C79B8FD" w14:textId="77777777" w:rsidR="002059A6" w:rsidRPr="00206CA1" w:rsidRDefault="002059A6" w:rsidP="00E52597">
            <w:pPr>
              <w:jc w:val="right"/>
              <w:rPr>
                <w:b/>
                <w:bCs/>
                <w:szCs w:val="22"/>
                <w:lang w:val="en-US"/>
              </w:rPr>
            </w:pPr>
          </w:p>
        </w:tc>
        <w:tc>
          <w:tcPr>
            <w:tcW w:w="360" w:type="dxa"/>
          </w:tcPr>
          <w:p w14:paraId="24BA91F0" w14:textId="77777777" w:rsidR="002059A6" w:rsidRPr="00206CA1" w:rsidRDefault="002059A6" w:rsidP="00E52597">
            <w:pPr>
              <w:jc w:val="right"/>
              <w:rPr>
                <w:b/>
                <w:bCs/>
                <w:szCs w:val="22"/>
              </w:rPr>
            </w:pPr>
          </w:p>
        </w:tc>
        <w:tc>
          <w:tcPr>
            <w:tcW w:w="1350" w:type="dxa"/>
          </w:tcPr>
          <w:p w14:paraId="247D575E" w14:textId="77777777" w:rsidR="002059A6" w:rsidRPr="00206CA1" w:rsidRDefault="002059A6" w:rsidP="00E52597">
            <w:pPr>
              <w:jc w:val="right"/>
              <w:rPr>
                <w:b/>
                <w:bCs/>
                <w:szCs w:val="22"/>
                <w:lang w:bidi="th-TH"/>
              </w:rPr>
            </w:pPr>
          </w:p>
        </w:tc>
        <w:tc>
          <w:tcPr>
            <w:tcW w:w="270" w:type="dxa"/>
          </w:tcPr>
          <w:p w14:paraId="778D66F2" w14:textId="77777777" w:rsidR="002059A6" w:rsidRPr="00206CA1" w:rsidRDefault="002059A6" w:rsidP="00E52597">
            <w:pPr>
              <w:jc w:val="right"/>
              <w:rPr>
                <w:b/>
                <w:bCs/>
                <w:szCs w:val="22"/>
              </w:rPr>
            </w:pPr>
          </w:p>
        </w:tc>
        <w:tc>
          <w:tcPr>
            <w:tcW w:w="1170" w:type="dxa"/>
            <w:tcBorders>
              <w:left w:val="nil"/>
              <w:right w:val="nil"/>
            </w:tcBorders>
          </w:tcPr>
          <w:p w14:paraId="06B33BCB" w14:textId="77777777" w:rsidR="002059A6" w:rsidRPr="00206CA1" w:rsidRDefault="002059A6" w:rsidP="00E52597">
            <w:pPr>
              <w:jc w:val="right"/>
              <w:rPr>
                <w:b/>
                <w:bCs/>
                <w:szCs w:val="22"/>
                <w:lang w:val="en-US" w:bidi="th-TH"/>
              </w:rPr>
            </w:pPr>
          </w:p>
        </w:tc>
        <w:tc>
          <w:tcPr>
            <w:tcW w:w="270" w:type="dxa"/>
          </w:tcPr>
          <w:p w14:paraId="25098130" w14:textId="77777777" w:rsidR="002059A6" w:rsidRPr="00206CA1" w:rsidRDefault="002059A6" w:rsidP="00E52597">
            <w:pPr>
              <w:jc w:val="right"/>
              <w:rPr>
                <w:b/>
                <w:bCs/>
                <w:szCs w:val="22"/>
              </w:rPr>
            </w:pPr>
          </w:p>
        </w:tc>
        <w:tc>
          <w:tcPr>
            <w:tcW w:w="1350" w:type="dxa"/>
            <w:tcBorders>
              <w:left w:val="nil"/>
              <w:right w:val="nil"/>
            </w:tcBorders>
          </w:tcPr>
          <w:p w14:paraId="78ADC8E1" w14:textId="77777777" w:rsidR="002059A6" w:rsidRPr="00206CA1" w:rsidRDefault="002059A6" w:rsidP="00E52597">
            <w:pPr>
              <w:jc w:val="right"/>
              <w:rPr>
                <w:b/>
                <w:bCs/>
                <w:szCs w:val="22"/>
                <w:lang w:val="en-US"/>
              </w:rPr>
            </w:pPr>
          </w:p>
        </w:tc>
        <w:tc>
          <w:tcPr>
            <w:tcW w:w="270" w:type="dxa"/>
          </w:tcPr>
          <w:p w14:paraId="3E0053A7" w14:textId="77777777" w:rsidR="002059A6" w:rsidRPr="00206CA1" w:rsidRDefault="002059A6" w:rsidP="00E52597">
            <w:pPr>
              <w:jc w:val="right"/>
              <w:rPr>
                <w:szCs w:val="22"/>
              </w:rPr>
            </w:pPr>
          </w:p>
        </w:tc>
        <w:tc>
          <w:tcPr>
            <w:tcW w:w="1170" w:type="dxa"/>
          </w:tcPr>
          <w:p w14:paraId="2D960782" w14:textId="77777777" w:rsidR="002059A6" w:rsidRPr="00206CA1" w:rsidRDefault="002059A6" w:rsidP="00E52597">
            <w:pPr>
              <w:jc w:val="right"/>
              <w:rPr>
                <w:szCs w:val="22"/>
              </w:rPr>
            </w:pPr>
          </w:p>
        </w:tc>
        <w:tc>
          <w:tcPr>
            <w:tcW w:w="270" w:type="dxa"/>
          </w:tcPr>
          <w:p w14:paraId="6FAAD7E5" w14:textId="77777777" w:rsidR="002059A6" w:rsidRPr="00206CA1" w:rsidRDefault="002059A6" w:rsidP="00E52597">
            <w:pPr>
              <w:jc w:val="right"/>
              <w:rPr>
                <w:szCs w:val="22"/>
              </w:rPr>
            </w:pPr>
          </w:p>
        </w:tc>
        <w:tc>
          <w:tcPr>
            <w:tcW w:w="1170" w:type="dxa"/>
          </w:tcPr>
          <w:p w14:paraId="08296BF3" w14:textId="77777777" w:rsidR="002059A6" w:rsidRPr="00206CA1" w:rsidRDefault="002059A6" w:rsidP="00E52597">
            <w:pPr>
              <w:jc w:val="right"/>
              <w:rPr>
                <w:szCs w:val="22"/>
              </w:rPr>
            </w:pPr>
          </w:p>
        </w:tc>
        <w:tc>
          <w:tcPr>
            <w:tcW w:w="270" w:type="dxa"/>
          </w:tcPr>
          <w:p w14:paraId="381EF137" w14:textId="77777777" w:rsidR="002059A6" w:rsidRPr="00206CA1" w:rsidRDefault="002059A6" w:rsidP="00E52597">
            <w:pPr>
              <w:jc w:val="right"/>
              <w:rPr>
                <w:szCs w:val="22"/>
              </w:rPr>
            </w:pPr>
          </w:p>
        </w:tc>
        <w:tc>
          <w:tcPr>
            <w:tcW w:w="1260" w:type="dxa"/>
            <w:gridSpan w:val="2"/>
          </w:tcPr>
          <w:p w14:paraId="16189DB4" w14:textId="77777777" w:rsidR="002059A6" w:rsidRPr="00206CA1" w:rsidRDefault="002059A6" w:rsidP="00E52597">
            <w:pPr>
              <w:jc w:val="right"/>
              <w:rPr>
                <w:szCs w:val="22"/>
              </w:rPr>
            </w:pPr>
          </w:p>
        </w:tc>
        <w:tc>
          <w:tcPr>
            <w:tcW w:w="270" w:type="dxa"/>
            <w:gridSpan w:val="2"/>
          </w:tcPr>
          <w:p w14:paraId="4966CA3F" w14:textId="77777777" w:rsidR="002059A6" w:rsidRPr="00206CA1" w:rsidRDefault="002059A6" w:rsidP="00E52597">
            <w:pPr>
              <w:jc w:val="right"/>
              <w:rPr>
                <w:szCs w:val="22"/>
              </w:rPr>
            </w:pPr>
          </w:p>
        </w:tc>
        <w:tc>
          <w:tcPr>
            <w:tcW w:w="1170" w:type="dxa"/>
          </w:tcPr>
          <w:p w14:paraId="0769B426" w14:textId="77777777" w:rsidR="002059A6" w:rsidRPr="00206CA1" w:rsidRDefault="002059A6" w:rsidP="00E52597">
            <w:pPr>
              <w:jc w:val="right"/>
              <w:rPr>
                <w:szCs w:val="22"/>
              </w:rPr>
            </w:pPr>
          </w:p>
        </w:tc>
      </w:tr>
      <w:tr w:rsidR="00C86A35" w:rsidRPr="00206CA1" w14:paraId="236CBC08" w14:textId="77777777" w:rsidTr="00E52597">
        <w:trPr>
          <w:gridAfter w:val="1"/>
          <w:wAfter w:w="22" w:type="dxa"/>
          <w:trHeight w:val="261"/>
        </w:trPr>
        <w:tc>
          <w:tcPr>
            <w:tcW w:w="3690" w:type="dxa"/>
          </w:tcPr>
          <w:p w14:paraId="7D410A71" w14:textId="77777777" w:rsidR="00C86A35" w:rsidRPr="00206CA1" w:rsidRDefault="00C86A35" w:rsidP="00E52597">
            <w:pPr>
              <w:spacing w:line="240" w:lineRule="auto"/>
              <w:ind w:left="-20" w:right="-90"/>
              <w:rPr>
                <w:b/>
                <w:bCs/>
                <w:szCs w:val="22"/>
              </w:rPr>
            </w:pPr>
          </w:p>
        </w:tc>
        <w:tc>
          <w:tcPr>
            <w:tcW w:w="1350" w:type="dxa"/>
            <w:gridSpan w:val="3"/>
            <w:tcBorders>
              <w:left w:val="nil"/>
              <w:right w:val="nil"/>
            </w:tcBorders>
          </w:tcPr>
          <w:p w14:paraId="433A7F58" w14:textId="77777777" w:rsidR="00C86A35" w:rsidRPr="00206CA1" w:rsidRDefault="00C86A35" w:rsidP="00E52597">
            <w:pPr>
              <w:jc w:val="right"/>
              <w:rPr>
                <w:b/>
                <w:bCs/>
                <w:szCs w:val="22"/>
                <w:lang w:val="en-US"/>
              </w:rPr>
            </w:pPr>
          </w:p>
        </w:tc>
        <w:tc>
          <w:tcPr>
            <w:tcW w:w="360" w:type="dxa"/>
          </w:tcPr>
          <w:p w14:paraId="36343B32" w14:textId="77777777" w:rsidR="00C86A35" w:rsidRPr="00206CA1" w:rsidRDefault="00C86A35" w:rsidP="00E52597">
            <w:pPr>
              <w:jc w:val="right"/>
              <w:rPr>
                <w:b/>
                <w:bCs/>
                <w:szCs w:val="22"/>
              </w:rPr>
            </w:pPr>
          </w:p>
        </w:tc>
        <w:tc>
          <w:tcPr>
            <w:tcW w:w="1350" w:type="dxa"/>
          </w:tcPr>
          <w:p w14:paraId="0CCFBA0B" w14:textId="77777777" w:rsidR="00C86A35" w:rsidRPr="00206CA1" w:rsidRDefault="00C86A35" w:rsidP="00E52597">
            <w:pPr>
              <w:jc w:val="right"/>
              <w:rPr>
                <w:b/>
                <w:bCs/>
                <w:szCs w:val="22"/>
                <w:lang w:bidi="th-TH"/>
              </w:rPr>
            </w:pPr>
          </w:p>
        </w:tc>
        <w:tc>
          <w:tcPr>
            <w:tcW w:w="270" w:type="dxa"/>
          </w:tcPr>
          <w:p w14:paraId="1820F969" w14:textId="77777777" w:rsidR="00C86A35" w:rsidRPr="00206CA1" w:rsidRDefault="00C86A35" w:rsidP="00E52597">
            <w:pPr>
              <w:jc w:val="right"/>
              <w:rPr>
                <w:b/>
                <w:bCs/>
                <w:szCs w:val="22"/>
              </w:rPr>
            </w:pPr>
          </w:p>
        </w:tc>
        <w:tc>
          <w:tcPr>
            <w:tcW w:w="1170" w:type="dxa"/>
            <w:tcBorders>
              <w:left w:val="nil"/>
              <w:right w:val="nil"/>
            </w:tcBorders>
          </w:tcPr>
          <w:p w14:paraId="440CFA93" w14:textId="77777777" w:rsidR="00C86A35" w:rsidRPr="00206CA1" w:rsidRDefault="00C86A35" w:rsidP="00E52597">
            <w:pPr>
              <w:jc w:val="right"/>
              <w:rPr>
                <w:b/>
                <w:bCs/>
                <w:szCs w:val="22"/>
                <w:lang w:val="en-US" w:bidi="th-TH"/>
              </w:rPr>
            </w:pPr>
          </w:p>
        </w:tc>
        <w:tc>
          <w:tcPr>
            <w:tcW w:w="270" w:type="dxa"/>
          </w:tcPr>
          <w:p w14:paraId="40F5B38B" w14:textId="77777777" w:rsidR="00C86A35" w:rsidRPr="00206CA1" w:rsidRDefault="00C86A35" w:rsidP="00E52597">
            <w:pPr>
              <w:jc w:val="right"/>
              <w:rPr>
                <w:b/>
                <w:bCs/>
                <w:szCs w:val="22"/>
              </w:rPr>
            </w:pPr>
          </w:p>
        </w:tc>
        <w:tc>
          <w:tcPr>
            <w:tcW w:w="1350" w:type="dxa"/>
            <w:tcBorders>
              <w:left w:val="nil"/>
              <w:right w:val="nil"/>
            </w:tcBorders>
          </w:tcPr>
          <w:p w14:paraId="2CF5A2AE" w14:textId="77777777" w:rsidR="00C86A35" w:rsidRPr="00206CA1" w:rsidRDefault="00C86A35" w:rsidP="00E52597">
            <w:pPr>
              <w:jc w:val="right"/>
              <w:rPr>
                <w:b/>
                <w:bCs/>
                <w:szCs w:val="22"/>
                <w:lang w:val="en-US"/>
              </w:rPr>
            </w:pPr>
          </w:p>
        </w:tc>
        <w:tc>
          <w:tcPr>
            <w:tcW w:w="270" w:type="dxa"/>
          </w:tcPr>
          <w:p w14:paraId="666EB61D" w14:textId="77777777" w:rsidR="00C86A35" w:rsidRPr="00206CA1" w:rsidRDefault="00C86A35" w:rsidP="00E52597">
            <w:pPr>
              <w:jc w:val="right"/>
              <w:rPr>
                <w:szCs w:val="22"/>
              </w:rPr>
            </w:pPr>
          </w:p>
        </w:tc>
        <w:tc>
          <w:tcPr>
            <w:tcW w:w="1170" w:type="dxa"/>
          </w:tcPr>
          <w:p w14:paraId="404D6C9F" w14:textId="77777777" w:rsidR="00C86A35" w:rsidRPr="00206CA1" w:rsidRDefault="00C86A35" w:rsidP="00E52597">
            <w:pPr>
              <w:jc w:val="right"/>
              <w:rPr>
                <w:szCs w:val="22"/>
              </w:rPr>
            </w:pPr>
          </w:p>
        </w:tc>
        <w:tc>
          <w:tcPr>
            <w:tcW w:w="270" w:type="dxa"/>
          </w:tcPr>
          <w:p w14:paraId="754CF3CA" w14:textId="77777777" w:rsidR="00C86A35" w:rsidRPr="00206CA1" w:rsidRDefault="00C86A35" w:rsidP="00E52597">
            <w:pPr>
              <w:jc w:val="right"/>
              <w:rPr>
                <w:szCs w:val="22"/>
              </w:rPr>
            </w:pPr>
          </w:p>
        </w:tc>
        <w:tc>
          <w:tcPr>
            <w:tcW w:w="1170" w:type="dxa"/>
          </w:tcPr>
          <w:p w14:paraId="24317908" w14:textId="77777777" w:rsidR="00C86A35" w:rsidRPr="00206CA1" w:rsidRDefault="00C86A35" w:rsidP="00E52597">
            <w:pPr>
              <w:jc w:val="right"/>
              <w:rPr>
                <w:szCs w:val="22"/>
              </w:rPr>
            </w:pPr>
          </w:p>
        </w:tc>
        <w:tc>
          <w:tcPr>
            <w:tcW w:w="270" w:type="dxa"/>
          </w:tcPr>
          <w:p w14:paraId="18FCEA12" w14:textId="77777777" w:rsidR="00C86A35" w:rsidRPr="00206CA1" w:rsidRDefault="00C86A35" w:rsidP="00E52597">
            <w:pPr>
              <w:jc w:val="right"/>
              <w:rPr>
                <w:szCs w:val="22"/>
              </w:rPr>
            </w:pPr>
          </w:p>
        </w:tc>
        <w:tc>
          <w:tcPr>
            <w:tcW w:w="1260" w:type="dxa"/>
            <w:gridSpan w:val="2"/>
          </w:tcPr>
          <w:p w14:paraId="39AC76ED" w14:textId="77777777" w:rsidR="00C86A35" w:rsidRPr="00206CA1" w:rsidRDefault="00C86A35" w:rsidP="00E52597">
            <w:pPr>
              <w:jc w:val="right"/>
              <w:rPr>
                <w:szCs w:val="22"/>
              </w:rPr>
            </w:pPr>
          </w:p>
        </w:tc>
        <w:tc>
          <w:tcPr>
            <w:tcW w:w="270" w:type="dxa"/>
            <w:gridSpan w:val="2"/>
          </w:tcPr>
          <w:p w14:paraId="285B3964" w14:textId="77777777" w:rsidR="00C86A35" w:rsidRPr="00206CA1" w:rsidRDefault="00C86A35" w:rsidP="00E52597">
            <w:pPr>
              <w:jc w:val="right"/>
              <w:rPr>
                <w:szCs w:val="22"/>
              </w:rPr>
            </w:pPr>
          </w:p>
        </w:tc>
        <w:tc>
          <w:tcPr>
            <w:tcW w:w="1170" w:type="dxa"/>
          </w:tcPr>
          <w:p w14:paraId="4EB57C41" w14:textId="77777777" w:rsidR="00C86A35" w:rsidRPr="00206CA1" w:rsidRDefault="00C86A35" w:rsidP="00E52597">
            <w:pPr>
              <w:jc w:val="right"/>
              <w:rPr>
                <w:szCs w:val="22"/>
              </w:rPr>
            </w:pPr>
          </w:p>
        </w:tc>
      </w:tr>
      <w:tr w:rsidR="00416844" w:rsidRPr="00206CA1" w14:paraId="4AF41948" w14:textId="77777777" w:rsidTr="00E52597">
        <w:trPr>
          <w:gridAfter w:val="1"/>
          <w:wAfter w:w="22" w:type="dxa"/>
          <w:trHeight w:val="261"/>
        </w:trPr>
        <w:tc>
          <w:tcPr>
            <w:tcW w:w="3690" w:type="dxa"/>
          </w:tcPr>
          <w:p w14:paraId="240527F2" w14:textId="77777777" w:rsidR="00416844" w:rsidRDefault="00416844" w:rsidP="00E52597">
            <w:pPr>
              <w:spacing w:line="240" w:lineRule="auto"/>
              <w:ind w:left="-20" w:right="-90"/>
              <w:rPr>
                <w:b/>
                <w:bCs/>
                <w:szCs w:val="22"/>
              </w:rPr>
            </w:pPr>
          </w:p>
          <w:p w14:paraId="1CB70F43" w14:textId="77777777" w:rsidR="0013714C" w:rsidRDefault="0013714C" w:rsidP="00E52597">
            <w:pPr>
              <w:spacing w:line="240" w:lineRule="auto"/>
              <w:ind w:left="-20" w:right="-90"/>
              <w:rPr>
                <w:b/>
                <w:bCs/>
                <w:szCs w:val="22"/>
              </w:rPr>
            </w:pPr>
          </w:p>
          <w:p w14:paraId="37F3D4F3" w14:textId="77777777" w:rsidR="0013714C" w:rsidRDefault="0013714C" w:rsidP="00E52597">
            <w:pPr>
              <w:spacing w:line="240" w:lineRule="auto"/>
              <w:ind w:left="-20" w:right="-90"/>
              <w:rPr>
                <w:b/>
                <w:bCs/>
                <w:szCs w:val="22"/>
              </w:rPr>
            </w:pPr>
          </w:p>
          <w:p w14:paraId="2CF07541" w14:textId="77777777" w:rsidR="00416844" w:rsidRPr="00206CA1" w:rsidRDefault="00416844" w:rsidP="00E52597">
            <w:pPr>
              <w:spacing w:line="240" w:lineRule="auto"/>
              <w:ind w:left="-20" w:right="-90"/>
              <w:rPr>
                <w:b/>
                <w:bCs/>
                <w:szCs w:val="22"/>
              </w:rPr>
            </w:pPr>
          </w:p>
        </w:tc>
        <w:tc>
          <w:tcPr>
            <w:tcW w:w="1350" w:type="dxa"/>
            <w:gridSpan w:val="3"/>
            <w:tcBorders>
              <w:left w:val="nil"/>
              <w:right w:val="nil"/>
            </w:tcBorders>
          </w:tcPr>
          <w:p w14:paraId="1FCEFCE2" w14:textId="77777777" w:rsidR="00416844" w:rsidRPr="00206CA1" w:rsidRDefault="00416844" w:rsidP="00E52597">
            <w:pPr>
              <w:jc w:val="right"/>
              <w:rPr>
                <w:b/>
                <w:bCs/>
              </w:rPr>
            </w:pPr>
          </w:p>
        </w:tc>
        <w:tc>
          <w:tcPr>
            <w:tcW w:w="360" w:type="dxa"/>
          </w:tcPr>
          <w:p w14:paraId="62C81B67" w14:textId="77777777" w:rsidR="00416844" w:rsidRPr="00206CA1" w:rsidRDefault="00416844" w:rsidP="00E52597">
            <w:pPr>
              <w:jc w:val="right"/>
              <w:rPr>
                <w:b/>
                <w:bCs/>
                <w:szCs w:val="22"/>
              </w:rPr>
            </w:pPr>
          </w:p>
        </w:tc>
        <w:tc>
          <w:tcPr>
            <w:tcW w:w="1350" w:type="dxa"/>
            <w:tcBorders>
              <w:left w:val="nil"/>
              <w:right w:val="nil"/>
            </w:tcBorders>
          </w:tcPr>
          <w:p w14:paraId="31D02C30" w14:textId="77777777" w:rsidR="00416844" w:rsidRPr="00206CA1" w:rsidRDefault="00416844" w:rsidP="00E52597">
            <w:pPr>
              <w:jc w:val="right"/>
              <w:rPr>
                <w:b/>
                <w:bCs/>
              </w:rPr>
            </w:pPr>
          </w:p>
        </w:tc>
        <w:tc>
          <w:tcPr>
            <w:tcW w:w="270" w:type="dxa"/>
          </w:tcPr>
          <w:p w14:paraId="2E846F70" w14:textId="77777777" w:rsidR="00416844" w:rsidRPr="00206CA1" w:rsidRDefault="00416844" w:rsidP="00E52597">
            <w:pPr>
              <w:jc w:val="right"/>
              <w:rPr>
                <w:b/>
                <w:bCs/>
                <w:szCs w:val="22"/>
              </w:rPr>
            </w:pPr>
          </w:p>
        </w:tc>
        <w:tc>
          <w:tcPr>
            <w:tcW w:w="1170" w:type="dxa"/>
          </w:tcPr>
          <w:p w14:paraId="56378E1D" w14:textId="77777777" w:rsidR="00416844" w:rsidRPr="00206CA1" w:rsidRDefault="00416844" w:rsidP="00E52597">
            <w:pPr>
              <w:jc w:val="right"/>
              <w:rPr>
                <w:b/>
                <w:bCs/>
                <w:szCs w:val="22"/>
              </w:rPr>
            </w:pPr>
          </w:p>
        </w:tc>
        <w:tc>
          <w:tcPr>
            <w:tcW w:w="270" w:type="dxa"/>
          </w:tcPr>
          <w:p w14:paraId="1A3C0B40" w14:textId="0CDB5AD0" w:rsidR="00416844" w:rsidRPr="00206CA1" w:rsidRDefault="00416844" w:rsidP="00E52597">
            <w:pPr>
              <w:jc w:val="right"/>
              <w:rPr>
                <w:b/>
                <w:bCs/>
                <w:szCs w:val="22"/>
              </w:rPr>
            </w:pPr>
          </w:p>
        </w:tc>
        <w:tc>
          <w:tcPr>
            <w:tcW w:w="1350" w:type="dxa"/>
            <w:tcBorders>
              <w:left w:val="nil"/>
              <w:right w:val="nil"/>
            </w:tcBorders>
          </w:tcPr>
          <w:p w14:paraId="0C88599D" w14:textId="77777777" w:rsidR="00416844" w:rsidRPr="00206CA1" w:rsidRDefault="00416844" w:rsidP="00E52597">
            <w:pPr>
              <w:jc w:val="right"/>
              <w:rPr>
                <w:b/>
                <w:bCs/>
              </w:rPr>
            </w:pPr>
          </w:p>
        </w:tc>
        <w:tc>
          <w:tcPr>
            <w:tcW w:w="270" w:type="dxa"/>
          </w:tcPr>
          <w:p w14:paraId="65E29AD3" w14:textId="77777777" w:rsidR="00416844" w:rsidRPr="00206CA1" w:rsidRDefault="00416844" w:rsidP="00E52597">
            <w:pPr>
              <w:jc w:val="right"/>
              <w:rPr>
                <w:szCs w:val="22"/>
              </w:rPr>
            </w:pPr>
          </w:p>
        </w:tc>
        <w:tc>
          <w:tcPr>
            <w:tcW w:w="1170" w:type="dxa"/>
          </w:tcPr>
          <w:p w14:paraId="415A72BC" w14:textId="77777777" w:rsidR="00416844" w:rsidRPr="00206CA1" w:rsidRDefault="00416844" w:rsidP="00E52597">
            <w:pPr>
              <w:jc w:val="right"/>
              <w:rPr>
                <w:szCs w:val="22"/>
              </w:rPr>
            </w:pPr>
          </w:p>
        </w:tc>
        <w:tc>
          <w:tcPr>
            <w:tcW w:w="270" w:type="dxa"/>
          </w:tcPr>
          <w:p w14:paraId="45F06738" w14:textId="77777777" w:rsidR="00416844" w:rsidRPr="00206CA1" w:rsidRDefault="00416844" w:rsidP="00E52597">
            <w:pPr>
              <w:jc w:val="right"/>
              <w:rPr>
                <w:szCs w:val="22"/>
              </w:rPr>
            </w:pPr>
          </w:p>
        </w:tc>
        <w:tc>
          <w:tcPr>
            <w:tcW w:w="1170" w:type="dxa"/>
          </w:tcPr>
          <w:p w14:paraId="32B4AFC7" w14:textId="77777777" w:rsidR="00416844" w:rsidRPr="00206CA1" w:rsidRDefault="00416844" w:rsidP="00E52597">
            <w:pPr>
              <w:jc w:val="right"/>
              <w:rPr>
                <w:szCs w:val="22"/>
              </w:rPr>
            </w:pPr>
          </w:p>
        </w:tc>
        <w:tc>
          <w:tcPr>
            <w:tcW w:w="270" w:type="dxa"/>
          </w:tcPr>
          <w:p w14:paraId="58C8365D" w14:textId="77777777" w:rsidR="00416844" w:rsidRPr="00206CA1" w:rsidRDefault="00416844" w:rsidP="00E52597">
            <w:pPr>
              <w:jc w:val="right"/>
              <w:rPr>
                <w:szCs w:val="22"/>
              </w:rPr>
            </w:pPr>
          </w:p>
        </w:tc>
        <w:tc>
          <w:tcPr>
            <w:tcW w:w="1260" w:type="dxa"/>
            <w:gridSpan w:val="2"/>
          </w:tcPr>
          <w:p w14:paraId="13DA7C28" w14:textId="77777777" w:rsidR="00416844" w:rsidRPr="00206CA1" w:rsidRDefault="00416844" w:rsidP="00E52597">
            <w:pPr>
              <w:jc w:val="right"/>
              <w:rPr>
                <w:szCs w:val="22"/>
              </w:rPr>
            </w:pPr>
          </w:p>
        </w:tc>
        <w:tc>
          <w:tcPr>
            <w:tcW w:w="270" w:type="dxa"/>
            <w:gridSpan w:val="2"/>
          </w:tcPr>
          <w:p w14:paraId="3FD9D35D" w14:textId="77777777" w:rsidR="00416844" w:rsidRPr="00206CA1" w:rsidRDefault="00416844" w:rsidP="00E52597">
            <w:pPr>
              <w:jc w:val="right"/>
              <w:rPr>
                <w:szCs w:val="22"/>
              </w:rPr>
            </w:pPr>
          </w:p>
        </w:tc>
        <w:tc>
          <w:tcPr>
            <w:tcW w:w="1170" w:type="dxa"/>
          </w:tcPr>
          <w:p w14:paraId="228E5F8B" w14:textId="77777777" w:rsidR="00416844" w:rsidRPr="00206CA1" w:rsidRDefault="00416844" w:rsidP="00E52597">
            <w:pPr>
              <w:jc w:val="right"/>
              <w:rPr>
                <w:szCs w:val="22"/>
              </w:rPr>
            </w:pPr>
          </w:p>
        </w:tc>
      </w:tr>
      <w:tr w:rsidR="002059A6" w:rsidRPr="00206CA1" w14:paraId="49543730" w14:textId="77777777" w:rsidTr="00E52597">
        <w:trPr>
          <w:trHeight w:val="261"/>
        </w:trPr>
        <w:tc>
          <w:tcPr>
            <w:tcW w:w="3690" w:type="dxa"/>
            <w:vAlign w:val="bottom"/>
            <w:hideMark/>
          </w:tcPr>
          <w:p w14:paraId="4588C61B" w14:textId="77777777" w:rsidR="002059A6" w:rsidRPr="00206CA1" w:rsidRDefault="002059A6" w:rsidP="00E52597">
            <w:pPr>
              <w:ind w:left="-19" w:right="-90"/>
              <w:rPr>
                <w:b/>
                <w:bCs/>
                <w:i/>
                <w:iCs/>
                <w:szCs w:val="22"/>
                <w:cs/>
              </w:rPr>
            </w:pPr>
          </w:p>
        </w:tc>
        <w:tc>
          <w:tcPr>
            <w:tcW w:w="326" w:type="dxa"/>
          </w:tcPr>
          <w:p w14:paraId="2B24DD04" w14:textId="77777777" w:rsidR="002059A6" w:rsidRPr="00206CA1" w:rsidRDefault="002059A6" w:rsidP="00E52597">
            <w:pPr>
              <w:pStyle w:val="acctfourfigures"/>
              <w:tabs>
                <w:tab w:val="left" w:pos="720"/>
              </w:tabs>
              <w:spacing w:line="240" w:lineRule="atLeast"/>
              <w:ind w:left="-43" w:right="-86"/>
              <w:jc w:val="center"/>
              <w:rPr>
                <w:b/>
                <w:bCs/>
                <w:szCs w:val="22"/>
                <w:lang w:bidi="th-TH"/>
              </w:rPr>
            </w:pPr>
          </w:p>
        </w:tc>
        <w:tc>
          <w:tcPr>
            <w:tcW w:w="326" w:type="dxa"/>
          </w:tcPr>
          <w:p w14:paraId="403FA8D0" w14:textId="77777777" w:rsidR="002059A6" w:rsidRPr="00206CA1" w:rsidRDefault="002059A6" w:rsidP="00E52597">
            <w:pPr>
              <w:pStyle w:val="acctfourfigures"/>
              <w:tabs>
                <w:tab w:val="left" w:pos="720"/>
              </w:tabs>
              <w:spacing w:line="240" w:lineRule="atLeast"/>
              <w:ind w:left="-43" w:right="-86"/>
              <w:jc w:val="center"/>
              <w:rPr>
                <w:b/>
                <w:bCs/>
                <w:szCs w:val="22"/>
                <w:lang w:bidi="th-TH"/>
              </w:rPr>
            </w:pPr>
          </w:p>
        </w:tc>
        <w:tc>
          <w:tcPr>
            <w:tcW w:w="11340" w:type="dxa"/>
            <w:gridSpan w:val="18"/>
            <w:vAlign w:val="bottom"/>
          </w:tcPr>
          <w:p w14:paraId="55021164" w14:textId="77777777" w:rsidR="00CE4B69" w:rsidRPr="00206CA1" w:rsidRDefault="00CE4B69" w:rsidP="00E52597">
            <w:pPr>
              <w:pStyle w:val="acctfourfigures"/>
              <w:tabs>
                <w:tab w:val="left" w:pos="720"/>
              </w:tabs>
              <w:spacing w:line="240" w:lineRule="atLeast"/>
              <w:ind w:left="-43" w:right="-86"/>
              <w:jc w:val="center"/>
              <w:rPr>
                <w:b/>
                <w:bCs/>
                <w:szCs w:val="22"/>
                <w:lang w:bidi="th-TH"/>
              </w:rPr>
            </w:pPr>
          </w:p>
          <w:p w14:paraId="653BFC8A" w14:textId="2E0A1CDD" w:rsidR="002059A6" w:rsidRPr="00206CA1" w:rsidRDefault="002059A6" w:rsidP="00E52597">
            <w:pPr>
              <w:pStyle w:val="acctfourfigures"/>
              <w:tabs>
                <w:tab w:val="left" w:pos="720"/>
              </w:tabs>
              <w:spacing w:line="240" w:lineRule="atLeast"/>
              <w:ind w:left="-43" w:right="-86"/>
              <w:jc w:val="center"/>
              <w:rPr>
                <w:color w:val="000000" w:themeColor="text1"/>
                <w:szCs w:val="22"/>
                <w:cs/>
                <w:lang w:bidi="th-TH"/>
              </w:rPr>
            </w:pPr>
            <w:r w:rsidRPr="00206CA1">
              <w:rPr>
                <w:b/>
                <w:bCs/>
                <w:szCs w:val="22"/>
                <w:lang w:bidi="th-TH"/>
              </w:rPr>
              <w:lastRenderedPageBreak/>
              <w:t>Consolidated financial statement</w:t>
            </w:r>
          </w:p>
        </w:tc>
      </w:tr>
      <w:tr w:rsidR="002059A6" w:rsidRPr="00206CA1" w14:paraId="7C4721B0" w14:textId="77777777" w:rsidTr="00E52597">
        <w:trPr>
          <w:trHeight w:val="261"/>
        </w:trPr>
        <w:tc>
          <w:tcPr>
            <w:tcW w:w="3690" w:type="dxa"/>
            <w:vAlign w:val="bottom"/>
          </w:tcPr>
          <w:p w14:paraId="3ED60C59" w14:textId="77777777" w:rsidR="002059A6" w:rsidRPr="00206CA1" w:rsidRDefault="002059A6" w:rsidP="00E52597">
            <w:pPr>
              <w:ind w:left="-19" w:right="-90"/>
              <w:rPr>
                <w:b/>
                <w:bCs/>
                <w:i/>
                <w:iCs/>
                <w:szCs w:val="22"/>
                <w:cs/>
              </w:rPr>
            </w:pPr>
          </w:p>
        </w:tc>
        <w:tc>
          <w:tcPr>
            <w:tcW w:w="326" w:type="dxa"/>
          </w:tcPr>
          <w:p w14:paraId="34A478FE" w14:textId="77777777" w:rsidR="002059A6" w:rsidRPr="00206CA1" w:rsidRDefault="002059A6" w:rsidP="00E52597">
            <w:pPr>
              <w:pStyle w:val="acctfourfigures"/>
              <w:tabs>
                <w:tab w:val="left" w:pos="720"/>
              </w:tabs>
              <w:spacing w:line="240" w:lineRule="atLeast"/>
              <w:ind w:left="-43" w:right="-86"/>
              <w:jc w:val="center"/>
              <w:rPr>
                <w:b/>
                <w:bCs/>
                <w:szCs w:val="22"/>
                <w:lang w:bidi="th-TH"/>
              </w:rPr>
            </w:pPr>
          </w:p>
        </w:tc>
        <w:tc>
          <w:tcPr>
            <w:tcW w:w="326" w:type="dxa"/>
          </w:tcPr>
          <w:p w14:paraId="24C266C4" w14:textId="77777777" w:rsidR="002059A6" w:rsidRPr="00206CA1" w:rsidRDefault="002059A6" w:rsidP="00E52597">
            <w:pPr>
              <w:pStyle w:val="acctfourfigures"/>
              <w:tabs>
                <w:tab w:val="left" w:pos="720"/>
              </w:tabs>
              <w:spacing w:line="240" w:lineRule="atLeast"/>
              <w:ind w:left="-43" w:right="-86"/>
              <w:jc w:val="center"/>
              <w:rPr>
                <w:b/>
                <w:bCs/>
                <w:szCs w:val="22"/>
                <w:lang w:bidi="th-TH"/>
              </w:rPr>
            </w:pPr>
          </w:p>
        </w:tc>
        <w:tc>
          <w:tcPr>
            <w:tcW w:w="5468" w:type="dxa"/>
            <w:gridSpan w:val="7"/>
            <w:vAlign w:val="bottom"/>
          </w:tcPr>
          <w:p w14:paraId="50ED3369" w14:textId="77777777" w:rsidR="002059A6" w:rsidRPr="00206CA1" w:rsidRDefault="002059A6" w:rsidP="00E52597">
            <w:pPr>
              <w:pStyle w:val="acctfourfigures"/>
              <w:tabs>
                <w:tab w:val="left" w:pos="720"/>
              </w:tabs>
              <w:spacing w:line="240" w:lineRule="atLeast"/>
              <w:ind w:left="-43" w:right="-86"/>
              <w:jc w:val="center"/>
              <w:rPr>
                <w:b/>
                <w:bCs/>
                <w:szCs w:val="22"/>
                <w:cs/>
                <w:lang w:bidi="th-TH"/>
              </w:rPr>
            </w:pPr>
            <w:r w:rsidRPr="00206CA1">
              <w:rPr>
                <w:b/>
                <w:bCs/>
                <w:szCs w:val="22"/>
                <w:lang w:bidi="th-TH"/>
              </w:rPr>
              <w:t>Carrying amount</w:t>
            </w:r>
          </w:p>
        </w:tc>
        <w:tc>
          <w:tcPr>
            <w:tcW w:w="270" w:type="dxa"/>
          </w:tcPr>
          <w:p w14:paraId="36DA248D" w14:textId="77777777" w:rsidR="002059A6" w:rsidRPr="00206CA1" w:rsidRDefault="002059A6" w:rsidP="00E52597">
            <w:pPr>
              <w:pStyle w:val="acctfourfigures"/>
              <w:tabs>
                <w:tab w:val="left" w:pos="720"/>
              </w:tabs>
              <w:spacing w:line="240" w:lineRule="atLeast"/>
              <w:ind w:left="-43" w:right="-86"/>
              <w:jc w:val="center"/>
              <w:rPr>
                <w:color w:val="000000" w:themeColor="text1"/>
                <w:szCs w:val="22"/>
                <w:lang w:bidi="th-TH"/>
              </w:rPr>
            </w:pPr>
          </w:p>
        </w:tc>
        <w:tc>
          <w:tcPr>
            <w:tcW w:w="5602" w:type="dxa"/>
            <w:gridSpan w:val="10"/>
            <w:vAlign w:val="bottom"/>
          </w:tcPr>
          <w:p w14:paraId="69B91428" w14:textId="77777777" w:rsidR="002059A6" w:rsidRPr="00206CA1" w:rsidRDefault="002059A6" w:rsidP="00E52597">
            <w:pPr>
              <w:pStyle w:val="acctfourfigures"/>
              <w:tabs>
                <w:tab w:val="left" w:pos="720"/>
              </w:tabs>
              <w:spacing w:line="240" w:lineRule="atLeast"/>
              <w:ind w:left="-43" w:right="-86"/>
              <w:jc w:val="center"/>
              <w:rPr>
                <w:b/>
                <w:bCs/>
                <w:szCs w:val="22"/>
                <w:cs/>
                <w:lang w:bidi="th-TH"/>
              </w:rPr>
            </w:pPr>
            <w:r w:rsidRPr="00206CA1">
              <w:rPr>
                <w:b/>
                <w:bCs/>
                <w:szCs w:val="22"/>
                <w:lang w:bidi="th-TH"/>
              </w:rPr>
              <w:t>Fair value</w:t>
            </w:r>
          </w:p>
        </w:tc>
      </w:tr>
      <w:tr w:rsidR="002059A6" w:rsidRPr="00206CA1" w14:paraId="6213A106" w14:textId="77777777" w:rsidTr="00E52597">
        <w:trPr>
          <w:gridAfter w:val="1"/>
          <w:wAfter w:w="22" w:type="dxa"/>
          <w:trHeight w:val="261"/>
        </w:trPr>
        <w:tc>
          <w:tcPr>
            <w:tcW w:w="3690" w:type="dxa"/>
            <w:vAlign w:val="bottom"/>
          </w:tcPr>
          <w:p w14:paraId="4FE45100" w14:textId="77777777" w:rsidR="002059A6" w:rsidRPr="00206CA1" w:rsidRDefault="002059A6" w:rsidP="00E52597">
            <w:pPr>
              <w:ind w:left="-19" w:right="-90"/>
              <w:rPr>
                <w:b/>
                <w:bCs/>
                <w:i/>
                <w:iCs/>
                <w:szCs w:val="22"/>
                <w:cs/>
              </w:rPr>
            </w:pPr>
            <w:proofErr w:type="gramStart"/>
            <w:r w:rsidRPr="00206CA1">
              <w:rPr>
                <w:b/>
                <w:bCs/>
                <w:i/>
                <w:iCs/>
                <w:szCs w:val="22"/>
              </w:rPr>
              <w:t>At</w:t>
            </w:r>
            <w:proofErr w:type="gramEnd"/>
            <w:r w:rsidRPr="00206CA1">
              <w:rPr>
                <w:b/>
                <w:bCs/>
                <w:i/>
                <w:iCs/>
                <w:szCs w:val="22"/>
              </w:rPr>
              <w:t xml:space="preserve"> 31 December</w:t>
            </w:r>
          </w:p>
        </w:tc>
        <w:tc>
          <w:tcPr>
            <w:tcW w:w="1350" w:type="dxa"/>
            <w:gridSpan w:val="3"/>
            <w:vAlign w:val="bottom"/>
          </w:tcPr>
          <w:p w14:paraId="050454C8" w14:textId="77777777" w:rsidR="002059A6" w:rsidRPr="00206CA1" w:rsidRDefault="002059A6" w:rsidP="00E52597">
            <w:pPr>
              <w:pStyle w:val="acctfourfigures"/>
              <w:tabs>
                <w:tab w:val="left" w:pos="720"/>
              </w:tabs>
              <w:spacing w:line="240" w:lineRule="atLeast"/>
              <w:ind w:left="-43" w:right="-86"/>
              <w:jc w:val="center"/>
              <w:rPr>
                <w:color w:val="000000" w:themeColor="text1"/>
                <w:szCs w:val="22"/>
                <w:cs/>
                <w:lang w:bidi="th-TH"/>
              </w:rPr>
            </w:pPr>
            <w:r w:rsidRPr="00206CA1">
              <w:rPr>
                <w:color w:val="000000" w:themeColor="text1"/>
                <w:szCs w:val="22"/>
                <w:lang w:bidi="th-TH"/>
              </w:rPr>
              <w:t>Financial instruments measured at FVTPL</w:t>
            </w:r>
          </w:p>
        </w:tc>
        <w:tc>
          <w:tcPr>
            <w:tcW w:w="360" w:type="dxa"/>
          </w:tcPr>
          <w:p w14:paraId="12351FBA" w14:textId="77777777" w:rsidR="002059A6" w:rsidRPr="00206CA1" w:rsidRDefault="002059A6" w:rsidP="00E52597">
            <w:pPr>
              <w:pStyle w:val="acctfourfigures"/>
              <w:tabs>
                <w:tab w:val="left" w:pos="720"/>
              </w:tabs>
              <w:spacing w:line="240" w:lineRule="atLeast"/>
              <w:ind w:left="-43" w:right="-86"/>
              <w:jc w:val="center"/>
              <w:rPr>
                <w:color w:val="000000" w:themeColor="text1"/>
                <w:szCs w:val="22"/>
                <w:lang w:bidi="th-TH"/>
              </w:rPr>
            </w:pPr>
          </w:p>
        </w:tc>
        <w:tc>
          <w:tcPr>
            <w:tcW w:w="1350" w:type="dxa"/>
            <w:vAlign w:val="bottom"/>
          </w:tcPr>
          <w:p w14:paraId="2341DB84" w14:textId="582CC30B" w:rsidR="002059A6" w:rsidRPr="00206CA1" w:rsidRDefault="002059A6" w:rsidP="00E52597">
            <w:pPr>
              <w:pStyle w:val="acctfourfigures"/>
              <w:tabs>
                <w:tab w:val="clear" w:pos="765"/>
              </w:tabs>
              <w:spacing w:line="240" w:lineRule="auto"/>
              <w:ind w:left="-43" w:right="-86"/>
              <w:jc w:val="center"/>
              <w:rPr>
                <w:szCs w:val="22"/>
                <w:lang w:bidi="th-TH"/>
              </w:rPr>
            </w:pPr>
            <w:r w:rsidRPr="00206CA1">
              <w:rPr>
                <w:color w:val="000000" w:themeColor="text1"/>
                <w:szCs w:val="22"/>
                <w:lang w:bidi="th-TH"/>
              </w:rPr>
              <w:t xml:space="preserve">Financial instruments measured </w:t>
            </w:r>
            <w:r w:rsidRPr="00206CA1">
              <w:rPr>
                <w:color w:val="000000"/>
                <w:szCs w:val="22"/>
              </w:rPr>
              <w:t xml:space="preserve">at </w:t>
            </w:r>
            <w:r w:rsidR="00C57D0F" w:rsidRPr="00206CA1">
              <w:rPr>
                <w:color w:val="000000"/>
                <w:szCs w:val="22"/>
              </w:rPr>
              <w:t>FVOCI</w:t>
            </w:r>
          </w:p>
        </w:tc>
        <w:tc>
          <w:tcPr>
            <w:tcW w:w="270" w:type="dxa"/>
          </w:tcPr>
          <w:p w14:paraId="308F1FDC" w14:textId="77777777" w:rsidR="002059A6" w:rsidRPr="00206CA1" w:rsidRDefault="002059A6" w:rsidP="00E52597">
            <w:pPr>
              <w:spacing w:line="240" w:lineRule="auto"/>
              <w:ind w:left="-43" w:right="-86"/>
              <w:jc w:val="center"/>
              <w:rPr>
                <w:szCs w:val="22"/>
              </w:rPr>
            </w:pPr>
          </w:p>
        </w:tc>
        <w:tc>
          <w:tcPr>
            <w:tcW w:w="1170" w:type="dxa"/>
          </w:tcPr>
          <w:p w14:paraId="7DC60AA4" w14:textId="77777777" w:rsidR="002059A6" w:rsidRPr="00206CA1" w:rsidRDefault="002059A6" w:rsidP="00E52597">
            <w:pPr>
              <w:spacing w:line="240" w:lineRule="auto"/>
              <w:ind w:left="-43" w:right="-86"/>
              <w:jc w:val="center"/>
              <w:rPr>
                <w:szCs w:val="22"/>
              </w:rPr>
            </w:pPr>
            <w:r w:rsidRPr="00206CA1">
              <w:rPr>
                <w:szCs w:val="22"/>
              </w:rPr>
              <w:t>Financial instruments measured at amortised cost</w:t>
            </w:r>
          </w:p>
        </w:tc>
        <w:tc>
          <w:tcPr>
            <w:tcW w:w="270" w:type="dxa"/>
            <w:vAlign w:val="bottom"/>
          </w:tcPr>
          <w:p w14:paraId="31933FF9" w14:textId="77777777" w:rsidR="002059A6" w:rsidRPr="00206CA1" w:rsidRDefault="002059A6" w:rsidP="00E52597">
            <w:pPr>
              <w:spacing w:line="240" w:lineRule="auto"/>
              <w:ind w:left="-43" w:right="-86"/>
              <w:jc w:val="center"/>
              <w:rPr>
                <w:szCs w:val="22"/>
              </w:rPr>
            </w:pPr>
          </w:p>
        </w:tc>
        <w:tc>
          <w:tcPr>
            <w:tcW w:w="1350" w:type="dxa"/>
            <w:vAlign w:val="bottom"/>
          </w:tcPr>
          <w:p w14:paraId="7909F9D0" w14:textId="77777777" w:rsidR="002059A6" w:rsidRPr="00206CA1" w:rsidRDefault="002059A6" w:rsidP="00E52597">
            <w:pPr>
              <w:pStyle w:val="acctfourfigures"/>
              <w:tabs>
                <w:tab w:val="clear" w:pos="765"/>
              </w:tabs>
              <w:spacing w:line="240" w:lineRule="auto"/>
              <w:ind w:left="-43" w:right="-86"/>
              <w:jc w:val="center"/>
              <w:rPr>
                <w:szCs w:val="22"/>
                <w:lang w:bidi="th-TH"/>
              </w:rPr>
            </w:pPr>
            <w:r w:rsidRPr="00206CA1">
              <w:rPr>
                <w:szCs w:val="22"/>
                <w:lang w:bidi="th-TH"/>
              </w:rPr>
              <w:t>Total</w:t>
            </w:r>
          </w:p>
        </w:tc>
        <w:tc>
          <w:tcPr>
            <w:tcW w:w="270" w:type="dxa"/>
          </w:tcPr>
          <w:p w14:paraId="0EC18FE9" w14:textId="77777777" w:rsidR="002059A6" w:rsidRPr="00206CA1" w:rsidRDefault="002059A6" w:rsidP="00E52597">
            <w:pPr>
              <w:pStyle w:val="acctfourfigures"/>
              <w:tabs>
                <w:tab w:val="clear" w:pos="765"/>
              </w:tabs>
              <w:spacing w:line="240" w:lineRule="auto"/>
              <w:ind w:left="-43" w:right="-86"/>
              <w:jc w:val="center"/>
              <w:rPr>
                <w:szCs w:val="22"/>
                <w:cs/>
                <w:lang w:bidi="th-TH"/>
              </w:rPr>
            </w:pPr>
          </w:p>
        </w:tc>
        <w:tc>
          <w:tcPr>
            <w:tcW w:w="1170" w:type="dxa"/>
            <w:vAlign w:val="bottom"/>
          </w:tcPr>
          <w:p w14:paraId="32BA8E20" w14:textId="77777777" w:rsidR="002059A6" w:rsidRPr="00206CA1" w:rsidRDefault="002059A6" w:rsidP="00E52597">
            <w:pPr>
              <w:pStyle w:val="acctfourfigures"/>
              <w:tabs>
                <w:tab w:val="clear" w:pos="765"/>
              </w:tabs>
              <w:spacing w:line="240" w:lineRule="auto"/>
              <w:ind w:left="-43" w:right="-86"/>
              <w:jc w:val="center"/>
              <w:rPr>
                <w:szCs w:val="22"/>
              </w:rPr>
            </w:pPr>
            <w:r w:rsidRPr="00206CA1">
              <w:rPr>
                <w:szCs w:val="22"/>
                <w:lang w:bidi="th-TH"/>
              </w:rPr>
              <w:t>Level 1</w:t>
            </w:r>
          </w:p>
        </w:tc>
        <w:tc>
          <w:tcPr>
            <w:tcW w:w="270" w:type="dxa"/>
          </w:tcPr>
          <w:p w14:paraId="39EB291B" w14:textId="77777777" w:rsidR="002059A6" w:rsidRPr="00206CA1" w:rsidRDefault="002059A6" w:rsidP="00E52597">
            <w:pPr>
              <w:pStyle w:val="acctfourfigures"/>
              <w:tabs>
                <w:tab w:val="clear" w:pos="765"/>
              </w:tabs>
              <w:spacing w:line="240" w:lineRule="auto"/>
              <w:ind w:left="-43" w:right="-86"/>
              <w:jc w:val="center"/>
              <w:rPr>
                <w:szCs w:val="22"/>
                <w:cs/>
                <w:lang w:bidi="th-TH"/>
              </w:rPr>
            </w:pPr>
          </w:p>
        </w:tc>
        <w:tc>
          <w:tcPr>
            <w:tcW w:w="1170" w:type="dxa"/>
            <w:vAlign w:val="bottom"/>
          </w:tcPr>
          <w:p w14:paraId="0D94D597" w14:textId="77777777" w:rsidR="002059A6" w:rsidRPr="00206CA1" w:rsidRDefault="002059A6" w:rsidP="00E52597">
            <w:pPr>
              <w:pStyle w:val="acctfourfigures"/>
              <w:tabs>
                <w:tab w:val="clear" w:pos="765"/>
              </w:tabs>
              <w:spacing w:line="240" w:lineRule="auto"/>
              <w:ind w:left="-43" w:right="-86"/>
              <w:jc w:val="center"/>
              <w:rPr>
                <w:szCs w:val="22"/>
              </w:rPr>
            </w:pPr>
            <w:r w:rsidRPr="00206CA1">
              <w:rPr>
                <w:szCs w:val="22"/>
                <w:lang w:bidi="th-TH"/>
              </w:rPr>
              <w:t>Level 2</w:t>
            </w:r>
          </w:p>
        </w:tc>
        <w:tc>
          <w:tcPr>
            <w:tcW w:w="270" w:type="dxa"/>
          </w:tcPr>
          <w:p w14:paraId="21D2C119" w14:textId="77777777" w:rsidR="002059A6" w:rsidRPr="00206CA1" w:rsidRDefault="002059A6" w:rsidP="00E52597">
            <w:pPr>
              <w:spacing w:line="240" w:lineRule="auto"/>
              <w:ind w:left="-43" w:right="-86"/>
              <w:jc w:val="center"/>
              <w:rPr>
                <w:szCs w:val="22"/>
                <w:cs/>
              </w:rPr>
            </w:pPr>
          </w:p>
        </w:tc>
        <w:tc>
          <w:tcPr>
            <w:tcW w:w="1260" w:type="dxa"/>
            <w:gridSpan w:val="2"/>
            <w:vAlign w:val="bottom"/>
          </w:tcPr>
          <w:p w14:paraId="2D469B40" w14:textId="77777777" w:rsidR="002059A6" w:rsidRPr="00206CA1" w:rsidRDefault="002059A6" w:rsidP="00E52597">
            <w:pPr>
              <w:spacing w:line="240" w:lineRule="auto"/>
              <w:ind w:left="-43" w:right="-86"/>
              <w:jc w:val="center"/>
              <w:rPr>
                <w:szCs w:val="22"/>
              </w:rPr>
            </w:pPr>
            <w:r w:rsidRPr="00206CA1">
              <w:rPr>
                <w:szCs w:val="22"/>
              </w:rPr>
              <w:t>Level 3</w:t>
            </w:r>
          </w:p>
        </w:tc>
        <w:tc>
          <w:tcPr>
            <w:tcW w:w="270" w:type="dxa"/>
            <w:gridSpan w:val="2"/>
          </w:tcPr>
          <w:p w14:paraId="08BE9E73" w14:textId="77777777" w:rsidR="002059A6" w:rsidRPr="00206CA1" w:rsidRDefault="002059A6" w:rsidP="00E52597">
            <w:pPr>
              <w:pStyle w:val="acctfourfigures"/>
              <w:tabs>
                <w:tab w:val="clear" w:pos="765"/>
              </w:tabs>
              <w:spacing w:line="240" w:lineRule="auto"/>
              <w:ind w:left="-43" w:right="-86"/>
              <w:jc w:val="center"/>
              <w:rPr>
                <w:szCs w:val="22"/>
                <w:cs/>
                <w:lang w:bidi="th-TH"/>
              </w:rPr>
            </w:pPr>
          </w:p>
        </w:tc>
        <w:tc>
          <w:tcPr>
            <w:tcW w:w="1170" w:type="dxa"/>
            <w:vAlign w:val="bottom"/>
          </w:tcPr>
          <w:p w14:paraId="13D15E19" w14:textId="77777777" w:rsidR="002059A6" w:rsidRPr="00206CA1" w:rsidRDefault="002059A6" w:rsidP="00E52597">
            <w:pPr>
              <w:pStyle w:val="acctfourfigures"/>
              <w:tabs>
                <w:tab w:val="left" w:pos="720"/>
              </w:tabs>
              <w:spacing w:line="240" w:lineRule="atLeast"/>
              <w:ind w:left="-43" w:right="-86"/>
              <w:jc w:val="center"/>
              <w:rPr>
                <w:color w:val="000000" w:themeColor="text1"/>
                <w:szCs w:val="22"/>
                <w:cs/>
                <w:lang w:bidi="th-TH"/>
              </w:rPr>
            </w:pPr>
            <w:r w:rsidRPr="00206CA1">
              <w:rPr>
                <w:szCs w:val="22"/>
                <w:lang w:bidi="th-TH"/>
              </w:rPr>
              <w:t>Total</w:t>
            </w:r>
          </w:p>
        </w:tc>
      </w:tr>
      <w:tr w:rsidR="002059A6" w:rsidRPr="00206CA1" w14:paraId="741F106A" w14:textId="77777777" w:rsidTr="00E52597">
        <w:trPr>
          <w:trHeight w:val="261"/>
        </w:trPr>
        <w:tc>
          <w:tcPr>
            <w:tcW w:w="3690" w:type="dxa"/>
            <w:vAlign w:val="bottom"/>
          </w:tcPr>
          <w:p w14:paraId="0C840037" w14:textId="77777777" w:rsidR="002059A6" w:rsidRPr="00206CA1" w:rsidRDefault="002059A6" w:rsidP="00E52597">
            <w:pPr>
              <w:ind w:left="-19" w:right="-90"/>
              <w:rPr>
                <w:b/>
                <w:bCs/>
                <w:i/>
                <w:iCs/>
                <w:szCs w:val="22"/>
                <w:cs/>
              </w:rPr>
            </w:pPr>
          </w:p>
        </w:tc>
        <w:tc>
          <w:tcPr>
            <w:tcW w:w="326" w:type="dxa"/>
          </w:tcPr>
          <w:p w14:paraId="3F09053D" w14:textId="77777777" w:rsidR="002059A6" w:rsidRPr="00206CA1" w:rsidRDefault="002059A6" w:rsidP="00E52597">
            <w:pPr>
              <w:pStyle w:val="acctfourfigures"/>
              <w:tabs>
                <w:tab w:val="clear" w:pos="765"/>
              </w:tabs>
              <w:spacing w:line="240" w:lineRule="auto"/>
              <w:ind w:left="-43" w:right="-86"/>
              <w:jc w:val="center"/>
              <w:rPr>
                <w:i/>
                <w:iCs/>
                <w:szCs w:val="22"/>
                <w:cs/>
                <w:lang w:bidi="th-TH"/>
              </w:rPr>
            </w:pPr>
          </w:p>
        </w:tc>
        <w:tc>
          <w:tcPr>
            <w:tcW w:w="326" w:type="dxa"/>
          </w:tcPr>
          <w:p w14:paraId="581AC508" w14:textId="77777777" w:rsidR="002059A6" w:rsidRPr="00206CA1" w:rsidRDefault="002059A6" w:rsidP="00E52597">
            <w:pPr>
              <w:pStyle w:val="acctfourfigures"/>
              <w:tabs>
                <w:tab w:val="clear" w:pos="765"/>
              </w:tabs>
              <w:spacing w:line="240" w:lineRule="auto"/>
              <w:ind w:left="-43" w:right="-86"/>
              <w:jc w:val="center"/>
              <w:rPr>
                <w:i/>
                <w:iCs/>
                <w:szCs w:val="22"/>
                <w:cs/>
                <w:lang w:bidi="th-TH"/>
              </w:rPr>
            </w:pPr>
          </w:p>
        </w:tc>
        <w:tc>
          <w:tcPr>
            <w:tcW w:w="11340" w:type="dxa"/>
            <w:gridSpan w:val="18"/>
            <w:vAlign w:val="bottom"/>
          </w:tcPr>
          <w:p w14:paraId="1605B5E0" w14:textId="77777777" w:rsidR="002059A6" w:rsidRPr="00206CA1" w:rsidRDefault="002059A6" w:rsidP="00E52597">
            <w:pPr>
              <w:pStyle w:val="acctfourfigures"/>
              <w:tabs>
                <w:tab w:val="clear" w:pos="765"/>
              </w:tabs>
              <w:spacing w:line="240" w:lineRule="auto"/>
              <w:ind w:left="-43" w:right="-86"/>
              <w:jc w:val="center"/>
              <w:rPr>
                <w:szCs w:val="22"/>
                <w:lang w:bidi="th-TH"/>
              </w:rPr>
            </w:pPr>
            <w:r w:rsidRPr="00206CA1">
              <w:rPr>
                <w:i/>
                <w:iCs/>
                <w:szCs w:val="22"/>
                <w:cs/>
                <w:lang w:bidi="th-TH"/>
              </w:rPr>
              <w:t>(</w:t>
            </w:r>
            <w:r w:rsidRPr="00206CA1">
              <w:rPr>
                <w:i/>
                <w:iCs/>
                <w:szCs w:val="22"/>
                <w:lang w:bidi="th-TH"/>
              </w:rPr>
              <w:t>in thousand Baht)</w:t>
            </w:r>
          </w:p>
        </w:tc>
      </w:tr>
      <w:tr w:rsidR="00D37808" w:rsidRPr="00206CA1" w14:paraId="2BEC213E" w14:textId="77777777" w:rsidTr="00E52597">
        <w:trPr>
          <w:gridAfter w:val="1"/>
          <w:wAfter w:w="22" w:type="dxa"/>
          <w:trHeight w:val="261"/>
        </w:trPr>
        <w:tc>
          <w:tcPr>
            <w:tcW w:w="3690" w:type="dxa"/>
            <w:vAlign w:val="bottom"/>
          </w:tcPr>
          <w:p w14:paraId="28DA936E" w14:textId="4DA6E729" w:rsidR="00D37808" w:rsidRPr="00206CA1" w:rsidRDefault="00D37808" w:rsidP="00E52597">
            <w:pPr>
              <w:spacing w:line="240" w:lineRule="auto"/>
              <w:ind w:left="-20" w:right="-90"/>
              <w:rPr>
                <w:szCs w:val="22"/>
              </w:rPr>
            </w:pPr>
            <w:r w:rsidRPr="00206CA1">
              <w:rPr>
                <w:b/>
                <w:bCs/>
                <w:i/>
                <w:iCs/>
                <w:szCs w:val="22"/>
              </w:rPr>
              <w:t>202</w:t>
            </w:r>
            <w:r w:rsidR="00E85622">
              <w:rPr>
                <w:b/>
                <w:bCs/>
                <w:i/>
                <w:iCs/>
                <w:szCs w:val="22"/>
              </w:rPr>
              <w:t>3</w:t>
            </w:r>
          </w:p>
        </w:tc>
        <w:tc>
          <w:tcPr>
            <w:tcW w:w="1350" w:type="dxa"/>
            <w:gridSpan w:val="3"/>
            <w:tcBorders>
              <w:left w:val="nil"/>
              <w:right w:val="nil"/>
            </w:tcBorders>
          </w:tcPr>
          <w:p w14:paraId="6456A62B" w14:textId="77777777" w:rsidR="00D37808" w:rsidRPr="00206CA1" w:rsidRDefault="00D37808" w:rsidP="00E52597">
            <w:pPr>
              <w:jc w:val="right"/>
              <w:rPr>
                <w:b/>
                <w:bCs/>
              </w:rPr>
            </w:pPr>
          </w:p>
        </w:tc>
        <w:tc>
          <w:tcPr>
            <w:tcW w:w="360" w:type="dxa"/>
          </w:tcPr>
          <w:p w14:paraId="6B31BD33" w14:textId="77777777" w:rsidR="00D37808" w:rsidRPr="00206CA1" w:rsidRDefault="00D37808" w:rsidP="00E52597">
            <w:pPr>
              <w:jc w:val="right"/>
              <w:rPr>
                <w:b/>
                <w:bCs/>
                <w:szCs w:val="22"/>
              </w:rPr>
            </w:pPr>
          </w:p>
        </w:tc>
        <w:tc>
          <w:tcPr>
            <w:tcW w:w="1350" w:type="dxa"/>
            <w:tcBorders>
              <w:left w:val="nil"/>
              <w:right w:val="nil"/>
            </w:tcBorders>
          </w:tcPr>
          <w:p w14:paraId="6E3437D9" w14:textId="77777777" w:rsidR="00D37808" w:rsidRPr="00206CA1" w:rsidRDefault="00D37808" w:rsidP="00E52597">
            <w:pPr>
              <w:jc w:val="right"/>
              <w:rPr>
                <w:b/>
                <w:bCs/>
              </w:rPr>
            </w:pPr>
          </w:p>
        </w:tc>
        <w:tc>
          <w:tcPr>
            <w:tcW w:w="270" w:type="dxa"/>
          </w:tcPr>
          <w:p w14:paraId="644F7671" w14:textId="77777777" w:rsidR="00D37808" w:rsidRPr="00206CA1" w:rsidRDefault="00D37808" w:rsidP="00E52597">
            <w:pPr>
              <w:jc w:val="right"/>
              <w:rPr>
                <w:b/>
                <w:bCs/>
                <w:szCs w:val="22"/>
              </w:rPr>
            </w:pPr>
          </w:p>
        </w:tc>
        <w:tc>
          <w:tcPr>
            <w:tcW w:w="1170" w:type="dxa"/>
          </w:tcPr>
          <w:p w14:paraId="577FBB92" w14:textId="77777777" w:rsidR="00D37808" w:rsidRPr="00206CA1" w:rsidRDefault="00D37808" w:rsidP="00E52597">
            <w:pPr>
              <w:jc w:val="right"/>
              <w:rPr>
                <w:b/>
                <w:bCs/>
                <w:szCs w:val="22"/>
              </w:rPr>
            </w:pPr>
          </w:p>
        </w:tc>
        <w:tc>
          <w:tcPr>
            <w:tcW w:w="270" w:type="dxa"/>
          </w:tcPr>
          <w:p w14:paraId="5A4BA6CE" w14:textId="77777777" w:rsidR="00D37808" w:rsidRPr="00206CA1" w:rsidRDefault="00D37808" w:rsidP="00E52597">
            <w:pPr>
              <w:jc w:val="right"/>
              <w:rPr>
                <w:b/>
                <w:bCs/>
                <w:szCs w:val="22"/>
              </w:rPr>
            </w:pPr>
          </w:p>
        </w:tc>
        <w:tc>
          <w:tcPr>
            <w:tcW w:w="1350" w:type="dxa"/>
            <w:tcBorders>
              <w:left w:val="nil"/>
              <w:right w:val="nil"/>
            </w:tcBorders>
          </w:tcPr>
          <w:p w14:paraId="234B13B7" w14:textId="77777777" w:rsidR="00D37808" w:rsidRPr="00206CA1" w:rsidRDefault="00D37808" w:rsidP="00E52597">
            <w:pPr>
              <w:jc w:val="right"/>
              <w:rPr>
                <w:b/>
                <w:bCs/>
              </w:rPr>
            </w:pPr>
          </w:p>
        </w:tc>
        <w:tc>
          <w:tcPr>
            <w:tcW w:w="270" w:type="dxa"/>
          </w:tcPr>
          <w:p w14:paraId="12401605" w14:textId="77777777" w:rsidR="00D37808" w:rsidRPr="00206CA1" w:rsidRDefault="00D37808" w:rsidP="00E52597">
            <w:pPr>
              <w:jc w:val="right"/>
              <w:rPr>
                <w:szCs w:val="22"/>
              </w:rPr>
            </w:pPr>
          </w:p>
        </w:tc>
        <w:tc>
          <w:tcPr>
            <w:tcW w:w="1170" w:type="dxa"/>
          </w:tcPr>
          <w:p w14:paraId="3F997CAE" w14:textId="77777777" w:rsidR="00D37808" w:rsidRPr="00206CA1" w:rsidRDefault="00D37808" w:rsidP="00E52597">
            <w:pPr>
              <w:jc w:val="right"/>
              <w:rPr>
                <w:szCs w:val="22"/>
              </w:rPr>
            </w:pPr>
          </w:p>
        </w:tc>
        <w:tc>
          <w:tcPr>
            <w:tcW w:w="270" w:type="dxa"/>
          </w:tcPr>
          <w:p w14:paraId="7E510842" w14:textId="77777777" w:rsidR="00D37808" w:rsidRPr="00206CA1" w:rsidRDefault="00D37808" w:rsidP="00E52597">
            <w:pPr>
              <w:jc w:val="right"/>
              <w:rPr>
                <w:szCs w:val="22"/>
              </w:rPr>
            </w:pPr>
          </w:p>
        </w:tc>
        <w:tc>
          <w:tcPr>
            <w:tcW w:w="1170" w:type="dxa"/>
          </w:tcPr>
          <w:p w14:paraId="05B6BF25" w14:textId="77777777" w:rsidR="00D37808" w:rsidRPr="00206CA1" w:rsidRDefault="00D37808" w:rsidP="00E52597">
            <w:pPr>
              <w:jc w:val="right"/>
              <w:rPr>
                <w:szCs w:val="22"/>
              </w:rPr>
            </w:pPr>
          </w:p>
        </w:tc>
        <w:tc>
          <w:tcPr>
            <w:tcW w:w="270" w:type="dxa"/>
          </w:tcPr>
          <w:p w14:paraId="4ECFA8F6" w14:textId="77777777" w:rsidR="00D37808" w:rsidRPr="00206CA1" w:rsidRDefault="00D37808" w:rsidP="00E52597">
            <w:pPr>
              <w:jc w:val="right"/>
              <w:rPr>
                <w:szCs w:val="22"/>
              </w:rPr>
            </w:pPr>
          </w:p>
        </w:tc>
        <w:tc>
          <w:tcPr>
            <w:tcW w:w="1260" w:type="dxa"/>
            <w:gridSpan w:val="2"/>
          </w:tcPr>
          <w:p w14:paraId="0F91B9E4" w14:textId="77777777" w:rsidR="00D37808" w:rsidRPr="00206CA1" w:rsidRDefault="00D37808" w:rsidP="00E52597">
            <w:pPr>
              <w:jc w:val="right"/>
              <w:rPr>
                <w:szCs w:val="22"/>
              </w:rPr>
            </w:pPr>
          </w:p>
        </w:tc>
        <w:tc>
          <w:tcPr>
            <w:tcW w:w="270" w:type="dxa"/>
            <w:gridSpan w:val="2"/>
          </w:tcPr>
          <w:p w14:paraId="64950F1B" w14:textId="77777777" w:rsidR="00D37808" w:rsidRPr="00206CA1" w:rsidRDefault="00D37808" w:rsidP="00E52597">
            <w:pPr>
              <w:jc w:val="right"/>
              <w:rPr>
                <w:szCs w:val="22"/>
              </w:rPr>
            </w:pPr>
          </w:p>
        </w:tc>
        <w:tc>
          <w:tcPr>
            <w:tcW w:w="1170" w:type="dxa"/>
          </w:tcPr>
          <w:p w14:paraId="45717040" w14:textId="77777777" w:rsidR="00D37808" w:rsidRPr="00206CA1" w:rsidRDefault="00D37808" w:rsidP="00E52597">
            <w:pPr>
              <w:jc w:val="right"/>
              <w:rPr>
                <w:szCs w:val="22"/>
              </w:rPr>
            </w:pPr>
          </w:p>
        </w:tc>
      </w:tr>
      <w:tr w:rsidR="00D37808" w:rsidRPr="00206CA1" w14:paraId="72041CAA" w14:textId="77777777" w:rsidTr="00E52597">
        <w:trPr>
          <w:gridAfter w:val="1"/>
          <w:wAfter w:w="22" w:type="dxa"/>
          <w:trHeight w:val="261"/>
        </w:trPr>
        <w:tc>
          <w:tcPr>
            <w:tcW w:w="3690" w:type="dxa"/>
          </w:tcPr>
          <w:p w14:paraId="117ACB6E" w14:textId="745CB24B" w:rsidR="00D37808" w:rsidRPr="00206CA1" w:rsidRDefault="00D37808" w:rsidP="00E52597">
            <w:pPr>
              <w:spacing w:line="240" w:lineRule="auto"/>
              <w:ind w:left="-20" w:right="-90"/>
              <w:rPr>
                <w:b/>
                <w:bCs/>
                <w:szCs w:val="22"/>
              </w:rPr>
            </w:pPr>
            <w:r w:rsidRPr="00206CA1">
              <w:rPr>
                <w:b/>
                <w:bCs/>
                <w:i/>
                <w:iCs/>
                <w:szCs w:val="22"/>
              </w:rPr>
              <w:t>Financial assets</w:t>
            </w:r>
          </w:p>
        </w:tc>
        <w:tc>
          <w:tcPr>
            <w:tcW w:w="1350" w:type="dxa"/>
            <w:gridSpan w:val="3"/>
          </w:tcPr>
          <w:p w14:paraId="2EDB007F" w14:textId="77777777" w:rsidR="00D37808" w:rsidRPr="00206CA1" w:rsidRDefault="00D37808" w:rsidP="00E52597">
            <w:pPr>
              <w:jc w:val="right"/>
              <w:rPr>
                <w:b/>
                <w:bCs/>
              </w:rPr>
            </w:pPr>
          </w:p>
        </w:tc>
        <w:tc>
          <w:tcPr>
            <w:tcW w:w="360" w:type="dxa"/>
          </w:tcPr>
          <w:p w14:paraId="22AED132" w14:textId="77777777" w:rsidR="00D37808" w:rsidRPr="00206CA1" w:rsidRDefault="00D37808" w:rsidP="00E52597">
            <w:pPr>
              <w:jc w:val="right"/>
              <w:rPr>
                <w:b/>
                <w:bCs/>
                <w:szCs w:val="22"/>
              </w:rPr>
            </w:pPr>
          </w:p>
        </w:tc>
        <w:tc>
          <w:tcPr>
            <w:tcW w:w="1350" w:type="dxa"/>
          </w:tcPr>
          <w:p w14:paraId="279C2277" w14:textId="77777777" w:rsidR="00D37808" w:rsidRPr="00206CA1" w:rsidRDefault="00D37808" w:rsidP="00E52597">
            <w:pPr>
              <w:jc w:val="right"/>
              <w:rPr>
                <w:b/>
                <w:bCs/>
              </w:rPr>
            </w:pPr>
          </w:p>
        </w:tc>
        <w:tc>
          <w:tcPr>
            <w:tcW w:w="270" w:type="dxa"/>
          </w:tcPr>
          <w:p w14:paraId="75106E0B" w14:textId="77777777" w:rsidR="00D37808" w:rsidRPr="00206CA1" w:rsidRDefault="00D37808" w:rsidP="00E52597">
            <w:pPr>
              <w:jc w:val="right"/>
              <w:rPr>
                <w:b/>
                <w:bCs/>
                <w:szCs w:val="22"/>
              </w:rPr>
            </w:pPr>
          </w:p>
        </w:tc>
        <w:tc>
          <w:tcPr>
            <w:tcW w:w="1170" w:type="dxa"/>
          </w:tcPr>
          <w:p w14:paraId="2945ADFE" w14:textId="77777777" w:rsidR="00D37808" w:rsidRPr="00206CA1" w:rsidRDefault="00D37808" w:rsidP="00E52597">
            <w:pPr>
              <w:jc w:val="right"/>
              <w:rPr>
                <w:b/>
                <w:bCs/>
                <w:szCs w:val="22"/>
              </w:rPr>
            </w:pPr>
          </w:p>
        </w:tc>
        <w:tc>
          <w:tcPr>
            <w:tcW w:w="270" w:type="dxa"/>
          </w:tcPr>
          <w:p w14:paraId="2BE2E4A8" w14:textId="2C53E35A" w:rsidR="00D37808" w:rsidRPr="00206CA1" w:rsidRDefault="00D37808" w:rsidP="00E52597">
            <w:pPr>
              <w:jc w:val="right"/>
              <w:rPr>
                <w:b/>
                <w:bCs/>
                <w:szCs w:val="22"/>
              </w:rPr>
            </w:pPr>
          </w:p>
        </w:tc>
        <w:tc>
          <w:tcPr>
            <w:tcW w:w="1350" w:type="dxa"/>
          </w:tcPr>
          <w:p w14:paraId="3A6AC810" w14:textId="77777777" w:rsidR="00D37808" w:rsidRPr="00206CA1" w:rsidRDefault="00D37808" w:rsidP="00E52597">
            <w:pPr>
              <w:jc w:val="right"/>
              <w:rPr>
                <w:b/>
                <w:bCs/>
              </w:rPr>
            </w:pPr>
          </w:p>
        </w:tc>
        <w:tc>
          <w:tcPr>
            <w:tcW w:w="270" w:type="dxa"/>
          </w:tcPr>
          <w:p w14:paraId="2D89EF25" w14:textId="77777777" w:rsidR="00D37808" w:rsidRPr="00206CA1" w:rsidRDefault="00D37808" w:rsidP="00E52597">
            <w:pPr>
              <w:jc w:val="right"/>
              <w:rPr>
                <w:szCs w:val="22"/>
              </w:rPr>
            </w:pPr>
          </w:p>
        </w:tc>
        <w:tc>
          <w:tcPr>
            <w:tcW w:w="1170" w:type="dxa"/>
          </w:tcPr>
          <w:p w14:paraId="1FA83669" w14:textId="77777777" w:rsidR="00D37808" w:rsidRPr="00206CA1" w:rsidRDefault="00D37808" w:rsidP="00E52597">
            <w:pPr>
              <w:jc w:val="right"/>
              <w:rPr>
                <w:szCs w:val="22"/>
              </w:rPr>
            </w:pPr>
          </w:p>
        </w:tc>
        <w:tc>
          <w:tcPr>
            <w:tcW w:w="270" w:type="dxa"/>
          </w:tcPr>
          <w:p w14:paraId="133C1710" w14:textId="77777777" w:rsidR="00D37808" w:rsidRPr="00206CA1" w:rsidRDefault="00D37808" w:rsidP="00E52597">
            <w:pPr>
              <w:jc w:val="right"/>
              <w:rPr>
                <w:szCs w:val="22"/>
              </w:rPr>
            </w:pPr>
          </w:p>
        </w:tc>
        <w:tc>
          <w:tcPr>
            <w:tcW w:w="1170" w:type="dxa"/>
          </w:tcPr>
          <w:p w14:paraId="034D8E24" w14:textId="77777777" w:rsidR="00D37808" w:rsidRPr="00206CA1" w:rsidRDefault="00D37808" w:rsidP="00E52597">
            <w:pPr>
              <w:jc w:val="right"/>
              <w:rPr>
                <w:szCs w:val="22"/>
              </w:rPr>
            </w:pPr>
          </w:p>
        </w:tc>
        <w:tc>
          <w:tcPr>
            <w:tcW w:w="270" w:type="dxa"/>
          </w:tcPr>
          <w:p w14:paraId="5152BFF0" w14:textId="77777777" w:rsidR="00D37808" w:rsidRPr="00206CA1" w:rsidRDefault="00D37808" w:rsidP="00E52597">
            <w:pPr>
              <w:jc w:val="right"/>
              <w:rPr>
                <w:szCs w:val="22"/>
              </w:rPr>
            </w:pPr>
          </w:p>
        </w:tc>
        <w:tc>
          <w:tcPr>
            <w:tcW w:w="1260" w:type="dxa"/>
            <w:gridSpan w:val="2"/>
          </w:tcPr>
          <w:p w14:paraId="6E9A3141" w14:textId="77777777" w:rsidR="00D37808" w:rsidRPr="00206CA1" w:rsidRDefault="00D37808" w:rsidP="00E52597">
            <w:pPr>
              <w:jc w:val="right"/>
              <w:rPr>
                <w:szCs w:val="22"/>
              </w:rPr>
            </w:pPr>
          </w:p>
        </w:tc>
        <w:tc>
          <w:tcPr>
            <w:tcW w:w="270" w:type="dxa"/>
            <w:gridSpan w:val="2"/>
          </w:tcPr>
          <w:p w14:paraId="2C607E01" w14:textId="77777777" w:rsidR="00D37808" w:rsidRPr="00206CA1" w:rsidRDefault="00D37808" w:rsidP="00E52597">
            <w:pPr>
              <w:jc w:val="right"/>
              <w:rPr>
                <w:szCs w:val="22"/>
              </w:rPr>
            </w:pPr>
          </w:p>
        </w:tc>
        <w:tc>
          <w:tcPr>
            <w:tcW w:w="1170" w:type="dxa"/>
          </w:tcPr>
          <w:p w14:paraId="0CCEBBB7" w14:textId="77777777" w:rsidR="00D37808" w:rsidRPr="00206CA1" w:rsidRDefault="00D37808" w:rsidP="00E52597">
            <w:pPr>
              <w:jc w:val="right"/>
              <w:rPr>
                <w:szCs w:val="22"/>
              </w:rPr>
            </w:pPr>
          </w:p>
        </w:tc>
      </w:tr>
      <w:tr w:rsidR="00D37808" w:rsidRPr="00206CA1" w14:paraId="2770D20F" w14:textId="77777777" w:rsidTr="00E52597">
        <w:trPr>
          <w:gridAfter w:val="1"/>
          <w:wAfter w:w="22" w:type="dxa"/>
          <w:trHeight w:val="261"/>
        </w:trPr>
        <w:tc>
          <w:tcPr>
            <w:tcW w:w="3690" w:type="dxa"/>
          </w:tcPr>
          <w:p w14:paraId="22CCA703" w14:textId="0491A1A2" w:rsidR="00D37808" w:rsidRPr="00206CA1" w:rsidRDefault="00D37808" w:rsidP="00E52597">
            <w:pPr>
              <w:spacing w:line="240" w:lineRule="auto"/>
              <w:ind w:left="-20" w:right="-90"/>
              <w:rPr>
                <w:b/>
                <w:bCs/>
                <w:szCs w:val="22"/>
              </w:rPr>
            </w:pPr>
            <w:r w:rsidRPr="00206CA1">
              <w:rPr>
                <w:szCs w:val="22"/>
              </w:rPr>
              <w:t>Other financial assets</w:t>
            </w:r>
            <w:r w:rsidR="00A86E34">
              <w:rPr>
                <w:szCs w:val="22"/>
              </w:rPr>
              <w:t>:</w:t>
            </w:r>
          </w:p>
        </w:tc>
        <w:tc>
          <w:tcPr>
            <w:tcW w:w="1350" w:type="dxa"/>
            <w:gridSpan w:val="3"/>
          </w:tcPr>
          <w:p w14:paraId="202FDE4E" w14:textId="77777777" w:rsidR="00D37808" w:rsidRPr="00206CA1" w:rsidRDefault="00D37808" w:rsidP="00E52597">
            <w:pPr>
              <w:jc w:val="right"/>
              <w:rPr>
                <w:b/>
                <w:bCs/>
              </w:rPr>
            </w:pPr>
          </w:p>
        </w:tc>
        <w:tc>
          <w:tcPr>
            <w:tcW w:w="360" w:type="dxa"/>
          </w:tcPr>
          <w:p w14:paraId="6770235C" w14:textId="77777777" w:rsidR="00D37808" w:rsidRPr="00206CA1" w:rsidRDefault="00D37808" w:rsidP="00E52597">
            <w:pPr>
              <w:jc w:val="right"/>
              <w:rPr>
                <w:b/>
                <w:bCs/>
                <w:szCs w:val="22"/>
              </w:rPr>
            </w:pPr>
          </w:p>
        </w:tc>
        <w:tc>
          <w:tcPr>
            <w:tcW w:w="1350" w:type="dxa"/>
          </w:tcPr>
          <w:p w14:paraId="54097622" w14:textId="77777777" w:rsidR="00D37808" w:rsidRPr="00206CA1" w:rsidRDefault="00D37808" w:rsidP="00E52597">
            <w:pPr>
              <w:jc w:val="right"/>
              <w:rPr>
                <w:b/>
                <w:bCs/>
              </w:rPr>
            </w:pPr>
          </w:p>
        </w:tc>
        <w:tc>
          <w:tcPr>
            <w:tcW w:w="270" w:type="dxa"/>
          </w:tcPr>
          <w:p w14:paraId="38412C9F" w14:textId="77777777" w:rsidR="00D37808" w:rsidRPr="00206CA1" w:rsidRDefault="00D37808" w:rsidP="00E52597">
            <w:pPr>
              <w:jc w:val="right"/>
              <w:rPr>
                <w:b/>
                <w:bCs/>
                <w:szCs w:val="22"/>
              </w:rPr>
            </w:pPr>
          </w:p>
        </w:tc>
        <w:tc>
          <w:tcPr>
            <w:tcW w:w="1170" w:type="dxa"/>
          </w:tcPr>
          <w:p w14:paraId="72CBEE78" w14:textId="77777777" w:rsidR="00D37808" w:rsidRPr="00206CA1" w:rsidRDefault="00D37808" w:rsidP="00E52597">
            <w:pPr>
              <w:jc w:val="right"/>
              <w:rPr>
                <w:b/>
                <w:bCs/>
                <w:szCs w:val="22"/>
              </w:rPr>
            </w:pPr>
          </w:p>
        </w:tc>
        <w:tc>
          <w:tcPr>
            <w:tcW w:w="270" w:type="dxa"/>
          </w:tcPr>
          <w:p w14:paraId="0A05DDE8" w14:textId="7130A8E3" w:rsidR="00D37808" w:rsidRPr="00206CA1" w:rsidRDefault="00D37808" w:rsidP="00E52597">
            <w:pPr>
              <w:jc w:val="right"/>
              <w:rPr>
                <w:b/>
                <w:bCs/>
                <w:szCs w:val="22"/>
              </w:rPr>
            </w:pPr>
          </w:p>
        </w:tc>
        <w:tc>
          <w:tcPr>
            <w:tcW w:w="1350" w:type="dxa"/>
          </w:tcPr>
          <w:p w14:paraId="1E1EC1CF" w14:textId="77777777" w:rsidR="00D37808" w:rsidRPr="00206CA1" w:rsidRDefault="00D37808" w:rsidP="00E52597">
            <w:pPr>
              <w:jc w:val="right"/>
              <w:rPr>
                <w:b/>
                <w:bCs/>
              </w:rPr>
            </w:pPr>
          </w:p>
        </w:tc>
        <w:tc>
          <w:tcPr>
            <w:tcW w:w="270" w:type="dxa"/>
          </w:tcPr>
          <w:p w14:paraId="1CFDE257" w14:textId="77777777" w:rsidR="00D37808" w:rsidRPr="00206CA1" w:rsidRDefault="00D37808" w:rsidP="00E52597">
            <w:pPr>
              <w:jc w:val="right"/>
              <w:rPr>
                <w:szCs w:val="22"/>
              </w:rPr>
            </w:pPr>
          </w:p>
        </w:tc>
        <w:tc>
          <w:tcPr>
            <w:tcW w:w="1170" w:type="dxa"/>
          </w:tcPr>
          <w:p w14:paraId="52E0E9AA" w14:textId="77777777" w:rsidR="00D37808" w:rsidRPr="00206CA1" w:rsidRDefault="00D37808" w:rsidP="00E52597">
            <w:pPr>
              <w:jc w:val="right"/>
              <w:rPr>
                <w:szCs w:val="22"/>
              </w:rPr>
            </w:pPr>
          </w:p>
        </w:tc>
        <w:tc>
          <w:tcPr>
            <w:tcW w:w="270" w:type="dxa"/>
          </w:tcPr>
          <w:p w14:paraId="1970F23B" w14:textId="77777777" w:rsidR="00D37808" w:rsidRPr="00206CA1" w:rsidRDefault="00D37808" w:rsidP="00E52597">
            <w:pPr>
              <w:jc w:val="right"/>
              <w:rPr>
                <w:szCs w:val="22"/>
              </w:rPr>
            </w:pPr>
          </w:p>
        </w:tc>
        <w:tc>
          <w:tcPr>
            <w:tcW w:w="1170" w:type="dxa"/>
          </w:tcPr>
          <w:p w14:paraId="1D098240" w14:textId="77777777" w:rsidR="00D37808" w:rsidRPr="00206CA1" w:rsidRDefault="00D37808" w:rsidP="00E52597">
            <w:pPr>
              <w:jc w:val="right"/>
              <w:rPr>
                <w:szCs w:val="22"/>
              </w:rPr>
            </w:pPr>
          </w:p>
        </w:tc>
        <w:tc>
          <w:tcPr>
            <w:tcW w:w="270" w:type="dxa"/>
          </w:tcPr>
          <w:p w14:paraId="10D6894D" w14:textId="77777777" w:rsidR="00D37808" w:rsidRPr="00206CA1" w:rsidRDefault="00D37808" w:rsidP="00E52597">
            <w:pPr>
              <w:jc w:val="right"/>
              <w:rPr>
                <w:szCs w:val="22"/>
              </w:rPr>
            </w:pPr>
          </w:p>
        </w:tc>
        <w:tc>
          <w:tcPr>
            <w:tcW w:w="1260" w:type="dxa"/>
            <w:gridSpan w:val="2"/>
          </w:tcPr>
          <w:p w14:paraId="115DFD5B" w14:textId="77777777" w:rsidR="00D37808" w:rsidRPr="00206CA1" w:rsidRDefault="00D37808" w:rsidP="00E52597">
            <w:pPr>
              <w:jc w:val="right"/>
              <w:rPr>
                <w:szCs w:val="22"/>
              </w:rPr>
            </w:pPr>
          </w:p>
        </w:tc>
        <w:tc>
          <w:tcPr>
            <w:tcW w:w="270" w:type="dxa"/>
            <w:gridSpan w:val="2"/>
          </w:tcPr>
          <w:p w14:paraId="5DCD503E" w14:textId="77777777" w:rsidR="00D37808" w:rsidRPr="00206CA1" w:rsidRDefault="00D37808" w:rsidP="00E52597">
            <w:pPr>
              <w:jc w:val="right"/>
              <w:rPr>
                <w:szCs w:val="22"/>
              </w:rPr>
            </w:pPr>
          </w:p>
        </w:tc>
        <w:tc>
          <w:tcPr>
            <w:tcW w:w="1170" w:type="dxa"/>
          </w:tcPr>
          <w:p w14:paraId="288C3F9A" w14:textId="77777777" w:rsidR="00D37808" w:rsidRPr="00206CA1" w:rsidRDefault="00D37808" w:rsidP="00E52597">
            <w:pPr>
              <w:jc w:val="right"/>
              <w:rPr>
                <w:szCs w:val="22"/>
              </w:rPr>
            </w:pPr>
          </w:p>
        </w:tc>
      </w:tr>
      <w:tr w:rsidR="00E85622" w:rsidRPr="00206CA1" w14:paraId="63EC6918" w14:textId="77777777" w:rsidTr="00E52597">
        <w:trPr>
          <w:gridAfter w:val="1"/>
          <w:wAfter w:w="22" w:type="dxa"/>
          <w:trHeight w:val="261"/>
        </w:trPr>
        <w:tc>
          <w:tcPr>
            <w:tcW w:w="3690" w:type="dxa"/>
          </w:tcPr>
          <w:p w14:paraId="2378CF30" w14:textId="77777777" w:rsidR="00E85622" w:rsidRPr="00206CA1" w:rsidRDefault="00E85622" w:rsidP="00E52597">
            <w:pPr>
              <w:spacing w:line="240" w:lineRule="auto"/>
              <w:ind w:left="167" w:right="-90"/>
              <w:rPr>
                <w:szCs w:val="22"/>
              </w:rPr>
            </w:pPr>
            <w:r w:rsidRPr="00206CA1">
              <w:rPr>
                <w:szCs w:val="22"/>
              </w:rPr>
              <w:t xml:space="preserve">Fixed deposits with financial      </w:t>
            </w:r>
          </w:p>
          <w:p w14:paraId="2E375E7F" w14:textId="18D09F2F" w:rsidR="00E85622" w:rsidRPr="00206CA1" w:rsidRDefault="00E85622" w:rsidP="00E52597">
            <w:pPr>
              <w:spacing w:line="240" w:lineRule="auto"/>
              <w:ind w:left="-20" w:right="-90"/>
              <w:rPr>
                <w:b/>
                <w:bCs/>
                <w:szCs w:val="22"/>
              </w:rPr>
            </w:pPr>
            <w:r w:rsidRPr="00206CA1">
              <w:rPr>
                <w:szCs w:val="22"/>
              </w:rPr>
              <w:t xml:space="preserve">  </w:t>
            </w:r>
            <w:r>
              <w:rPr>
                <w:szCs w:val="22"/>
              </w:rPr>
              <w:t xml:space="preserve">    </w:t>
            </w:r>
            <w:r w:rsidRPr="00206CA1">
              <w:rPr>
                <w:szCs w:val="22"/>
              </w:rPr>
              <w:t>institutions</w:t>
            </w:r>
          </w:p>
        </w:tc>
        <w:tc>
          <w:tcPr>
            <w:tcW w:w="1350" w:type="dxa"/>
            <w:gridSpan w:val="3"/>
          </w:tcPr>
          <w:p w14:paraId="1047FCE5" w14:textId="77777777" w:rsidR="00E85622" w:rsidRPr="00206CA1" w:rsidRDefault="00E85622" w:rsidP="00E52597">
            <w:pPr>
              <w:jc w:val="right"/>
            </w:pPr>
          </w:p>
          <w:p w14:paraId="1D30E7D5" w14:textId="34BD8428" w:rsidR="00E85622" w:rsidRPr="00206CA1" w:rsidRDefault="00E85622" w:rsidP="00E52597">
            <w:pPr>
              <w:jc w:val="right"/>
              <w:rPr>
                <w:b/>
                <w:bCs/>
              </w:rPr>
            </w:pPr>
            <w:r w:rsidRPr="00206CA1">
              <w:t>-</w:t>
            </w:r>
          </w:p>
        </w:tc>
        <w:tc>
          <w:tcPr>
            <w:tcW w:w="360" w:type="dxa"/>
          </w:tcPr>
          <w:p w14:paraId="783AAAF8" w14:textId="77777777" w:rsidR="00E85622" w:rsidRPr="00206CA1" w:rsidRDefault="00E85622" w:rsidP="00E52597">
            <w:pPr>
              <w:jc w:val="right"/>
              <w:rPr>
                <w:b/>
                <w:bCs/>
                <w:szCs w:val="22"/>
              </w:rPr>
            </w:pPr>
          </w:p>
        </w:tc>
        <w:tc>
          <w:tcPr>
            <w:tcW w:w="1350" w:type="dxa"/>
          </w:tcPr>
          <w:p w14:paraId="6583B763" w14:textId="77777777" w:rsidR="00E85622" w:rsidRPr="00206CA1" w:rsidRDefault="00E85622" w:rsidP="00E52597">
            <w:pPr>
              <w:pStyle w:val="acctfourfigures"/>
              <w:tabs>
                <w:tab w:val="clear" w:pos="765"/>
                <w:tab w:val="decimal" w:pos="699"/>
              </w:tabs>
              <w:spacing w:line="240" w:lineRule="auto"/>
              <w:ind w:left="-43"/>
              <w:jc w:val="right"/>
            </w:pPr>
          </w:p>
          <w:p w14:paraId="7DBDEF11" w14:textId="091F4E66" w:rsidR="00E85622" w:rsidRPr="00206CA1" w:rsidRDefault="00E85622" w:rsidP="00E52597">
            <w:pPr>
              <w:jc w:val="right"/>
              <w:rPr>
                <w:b/>
                <w:bCs/>
              </w:rPr>
            </w:pPr>
            <w:r w:rsidRPr="00206CA1">
              <w:t>-</w:t>
            </w:r>
          </w:p>
        </w:tc>
        <w:tc>
          <w:tcPr>
            <w:tcW w:w="270" w:type="dxa"/>
          </w:tcPr>
          <w:p w14:paraId="04707A45" w14:textId="77777777" w:rsidR="00E85622" w:rsidRPr="00206CA1" w:rsidRDefault="00E85622" w:rsidP="00E52597">
            <w:pPr>
              <w:jc w:val="right"/>
              <w:rPr>
                <w:b/>
                <w:bCs/>
                <w:szCs w:val="22"/>
              </w:rPr>
            </w:pPr>
          </w:p>
        </w:tc>
        <w:tc>
          <w:tcPr>
            <w:tcW w:w="1170" w:type="dxa"/>
          </w:tcPr>
          <w:p w14:paraId="110F5515" w14:textId="77777777" w:rsidR="00E85622" w:rsidRPr="00206CA1" w:rsidRDefault="00E85622" w:rsidP="00E52597">
            <w:pPr>
              <w:jc w:val="right"/>
            </w:pPr>
          </w:p>
          <w:p w14:paraId="4F210C46" w14:textId="143FB8AF" w:rsidR="00E85622" w:rsidRPr="00206CA1" w:rsidRDefault="00E85622" w:rsidP="00E52597">
            <w:pPr>
              <w:jc w:val="right"/>
              <w:rPr>
                <w:b/>
                <w:bCs/>
                <w:szCs w:val="22"/>
              </w:rPr>
            </w:pPr>
            <w:r w:rsidRPr="00206CA1">
              <w:t>18</w:t>
            </w:r>
          </w:p>
        </w:tc>
        <w:tc>
          <w:tcPr>
            <w:tcW w:w="270" w:type="dxa"/>
          </w:tcPr>
          <w:p w14:paraId="7A894C7E" w14:textId="148861EA" w:rsidR="00E85622" w:rsidRPr="00206CA1" w:rsidRDefault="00E85622" w:rsidP="00E52597">
            <w:pPr>
              <w:jc w:val="right"/>
              <w:rPr>
                <w:b/>
                <w:bCs/>
                <w:szCs w:val="22"/>
              </w:rPr>
            </w:pPr>
          </w:p>
        </w:tc>
        <w:tc>
          <w:tcPr>
            <w:tcW w:w="1350" w:type="dxa"/>
          </w:tcPr>
          <w:p w14:paraId="6B9CD1EF" w14:textId="77777777" w:rsidR="00E85622" w:rsidRPr="00206CA1" w:rsidRDefault="00E85622" w:rsidP="00E52597">
            <w:pPr>
              <w:jc w:val="right"/>
            </w:pPr>
          </w:p>
          <w:p w14:paraId="00487E94" w14:textId="7A2EBF26" w:rsidR="00E85622" w:rsidRPr="00206CA1" w:rsidRDefault="00E85622" w:rsidP="00E52597">
            <w:pPr>
              <w:jc w:val="right"/>
              <w:rPr>
                <w:b/>
                <w:bCs/>
              </w:rPr>
            </w:pPr>
            <w:r w:rsidRPr="00206CA1">
              <w:t>18</w:t>
            </w:r>
          </w:p>
        </w:tc>
        <w:tc>
          <w:tcPr>
            <w:tcW w:w="270" w:type="dxa"/>
          </w:tcPr>
          <w:p w14:paraId="782CB088" w14:textId="77777777" w:rsidR="00E85622" w:rsidRPr="00206CA1" w:rsidRDefault="00E85622" w:rsidP="00E52597">
            <w:pPr>
              <w:jc w:val="right"/>
              <w:rPr>
                <w:szCs w:val="22"/>
              </w:rPr>
            </w:pPr>
          </w:p>
        </w:tc>
        <w:tc>
          <w:tcPr>
            <w:tcW w:w="1170" w:type="dxa"/>
          </w:tcPr>
          <w:p w14:paraId="6E68026C" w14:textId="77777777" w:rsidR="00E85622" w:rsidRPr="00206CA1" w:rsidRDefault="00E85622" w:rsidP="00E52597">
            <w:pPr>
              <w:jc w:val="right"/>
            </w:pPr>
          </w:p>
          <w:p w14:paraId="657D3729" w14:textId="2731DF8C" w:rsidR="00E85622" w:rsidRPr="00206CA1" w:rsidRDefault="00E85622" w:rsidP="00E52597">
            <w:pPr>
              <w:jc w:val="right"/>
              <w:rPr>
                <w:szCs w:val="22"/>
              </w:rPr>
            </w:pPr>
            <w:r w:rsidRPr="00206CA1">
              <w:t>18</w:t>
            </w:r>
          </w:p>
        </w:tc>
        <w:tc>
          <w:tcPr>
            <w:tcW w:w="270" w:type="dxa"/>
          </w:tcPr>
          <w:p w14:paraId="0FB9FB63" w14:textId="77777777" w:rsidR="00E85622" w:rsidRPr="00206CA1" w:rsidRDefault="00E85622" w:rsidP="00E52597">
            <w:pPr>
              <w:jc w:val="right"/>
              <w:rPr>
                <w:szCs w:val="22"/>
              </w:rPr>
            </w:pPr>
          </w:p>
        </w:tc>
        <w:tc>
          <w:tcPr>
            <w:tcW w:w="1170" w:type="dxa"/>
          </w:tcPr>
          <w:p w14:paraId="3F59D081" w14:textId="77777777" w:rsidR="00E85622" w:rsidRPr="00206CA1" w:rsidRDefault="00E85622" w:rsidP="00E52597">
            <w:pPr>
              <w:jc w:val="right"/>
            </w:pPr>
          </w:p>
          <w:p w14:paraId="6CEDB01F" w14:textId="73A0CC1D" w:rsidR="00E85622" w:rsidRPr="00206CA1" w:rsidRDefault="00E85622" w:rsidP="00E52597">
            <w:pPr>
              <w:jc w:val="right"/>
              <w:rPr>
                <w:szCs w:val="22"/>
              </w:rPr>
            </w:pPr>
            <w:r w:rsidRPr="00206CA1">
              <w:t>-</w:t>
            </w:r>
          </w:p>
        </w:tc>
        <w:tc>
          <w:tcPr>
            <w:tcW w:w="270" w:type="dxa"/>
          </w:tcPr>
          <w:p w14:paraId="758A8713" w14:textId="77777777" w:rsidR="00E85622" w:rsidRPr="00206CA1" w:rsidRDefault="00E85622" w:rsidP="00E52597">
            <w:pPr>
              <w:jc w:val="right"/>
              <w:rPr>
                <w:szCs w:val="22"/>
              </w:rPr>
            </w:pPr>
          </w:p>
        </w:tc>
        <w:tc>
          <w:tcPr>
            <w:tcW w:w="1260" w:type="dxa"/>
            <w:gridSpan w:val="2"/>
          </w:tcPr>
          <w:p w14:paraId="7AC359E9" w14:textId="77777777" w:rsidR="00E85622" w:rsidRPr="00206CA1" w:rsidRDefault="00E85622" w:rsidP="00E52597">
            <w:pPr>
              <w:jc w:val="right"/>
            </w:pPr>
          </w:p>
          <w:p w14:paraId="5E6CE0CE" w14:textId="335D36B5" w:rsidR="00E85622" w:rsidRPr="00206CA1" w:rsidRDefault="00E85622" w:rsidP="00E52597">
            <w:pPr>
              <w:jc w:val="right"/>
              <w:rPr>
                <w:szCs w:val="22"/>
              </w:rPr>
            </w:pPr>
            <w:r w:rsidRPr="00206CA1">
              <w:t>-</w:t>
            </w:r>
          </w:p>
        </w:tc>
        <w:tc>
          <w:tcPr>
            <w:tcW w:w="270" w:type="dxa"/>
            <w:gridSpan w:val="2"/>
          </w:tcPr>
          <w:p w14:paraId="11F93740" w14:textId="77777777" w:rsidR="00E85622" w:rsidRPr="00206CA1" w:rsidRDefault="00E85622" w:rsidP="00E52597">
            <w:pPr>
              <w:jc w:val="right"/>
              <w:rPr>
                <w:szCs w:val="22"/>
              </w:rPr>
            </w:pPr>
          </w:p>
        </w:tc>
        <w:tc>
          <w:tcPr>
            <w:tcW w:w="1170" w:type="dxa"/>
          </w:tcPr>
          <w:p w14:paraId="1A08895C" w14:textId="77777777" w:rsidR="00E85622" w:rsidRPr="00206CA1" w:rsidRDefault="00E85622" w:rsidP="00E52597">
            <w:pPr>
              <w:jc w:val="right"/>
            </w:pPr>
          </w:p>
          <w:p w14:paraId="20C941C2" w14:textId="548A4C76" w:rsidR="00E85622" w:rsidRPr="00206CA1" w:rsidRDefault="00E85622" w:rsidP="00E52597">
            <w:pPr>
              <w:jc w:val="right"/>
              <w:rPr>
                <w:szCs w:val="22"/>
              </w:rPr>
            </w:pPr>
            <w:r w:rsidRPr="00206CA1">
              <w:t>18</w:t>
            </w:r>
          </w:p>
        </w:tc>
      </w:tr>
      <w:tr w:rsidR="00E85622" w:rsidRPr="00206CA1" w14:paraId="50AC5A91" w14:textId="77777777" w:rsidTr="00E52597">
        <w:trPr>
          <w:gridAfter w:val="1"/>
          <w:wAfter w:w="22" w:type="dxa"/>
          <w:trHeight w:val="261"/>
        </w:trPr>
        <w:tc>
          <w:tcPr>
            <w:tcW w:w="3690" w:type="dxa"/>
          </w:tcPr>
          <w:p w14:paraId="7F88B1B4" w14:textId="057B5F15" w:rsidR="00E85622" w:rsidRPr="00206CA1" w:rsidRDefault="00E85622" w:rsidP="00E52597">
            <w:pPr>
              <w:spacing w:line="240" w:lineRule="auto"/>
              <w:ind w:left="161" w:right="-90"/>
              <w:rPr>
                <w:szCs w:val="22"/>
                <w:lang w:eastAsia="x-none" w:bidi="th-TH"/>
              </w:rPr>
            </w:pPr>
            <w:r w:rsidRPr="00206CA1">
              <w:rPr>
                <w:szCs w:val="22"/>
              </w:rPr>
              <w:t>Investment in equity instruments</w:t>
            </w:r>
          </w:p>
        </w:tc>
        <w:tc>
          <w:tcPr>
            <w:tcW w:w="1350" w:type="dxa"/>
            <w:gridSpan w:val="3"/>
          </w:tcPr>
          <w:p w14:paraId="3A164D7D" w14:textId="4587DF32" w:rsidR="00E85622" w:rsidRPr="00206CA1" w:rsidRDefault="00E85622" w:rsidP="00E52597">
            <w:pPr>
              <w:jc w:val="right"/>
              <w:rPr>
                <w:b/>
                <w:bCs/>
                <w:szCs w:val="22"/>
              </w:rPr>
            </w:pPr>
            <w:r w:rsidRPr="00206CA1">
              <w:t>109,570</w:t>
            </w:r>
          </w:p>
        </w:tc>
        <w:tc>
          <w:tcPr>
            <w:tcW w:w="360" w:type="dxa"/>
          </w:tcPr>
          <w:p w14:paraId="04A77B12" w14:textId="77777777" w:rsidR="00E85622" w:rsidRPr="00206CA1" w:rsidRDefault="00E85622" w:rsidP="00E52597">
            <w:pPr>
              <w:jc w:val="right"/>
              <w:rPr>
                <w:b/>
                <w:bCs/>
                <w:szCs w:val="22"/>
              </w:rPr>
            </w:pPr>
          </w:p>
        </w:tc>
        <w:tc>
          <w:tcPr>
            <w:tcW w:w="1350" w:type="dxa"/>
            <w:tcBorders>
              <w:bottom w:val="single" w:sz="4" w:space="0" w:color="auto"/>
            </w:tcBorders>
          </w:tcPr>
          <w:p w14:paraId="28292008" w14:textId="088A6054" w:rsidR="00E85622" w:rsidRPr="00206CA1" w:rsidRDefault="00E85622" w:rsidP="00E52597">
            <w:pPr>
              <w:jc w:val="right"/>
              <w:rPr>
                <w:szCs w:val="22"/>
              </w:rPr>
            </w:pPr>
            <w:r w:rsidRPr="00206CA1">
              <w:t>1,333,343</w:t>
            </w:r>
          </w:p>
        </w:tc>
        <w:tc>
          <w:tcPr>
            <w:tcW w:w="270" w:type="dxa"/>
          </w:tcPr>
          <w:p w14:paraId="6A49F312" w14:textId="77777777" w:rsidR="00E85622" w:rsidRPr="00206CA1" w:rsidRDefault="00E85622" w:rsidP="00E52597">
            <w:pPr>
              <w:jc w:val="right"/>
              <w:rPr>
                <w:b/>
                <w:bCs/>
                <w:szCs w:val="22"/>
              </w:rPr>
            </w:pPr>
          </w:p>
        </w:tc>
        <w:tc>
          <w:tcPr>
            <w:tcW w:w="1170" w:type="dxa"/>
          </w:tcPr>
          <w:p w14:paraId="63F6D37D" w14:textId="3F9E1DDA" w:rsidR="00E85622" w:rsidRPr="00206CA1" w:rsidRDefault="00E85622" w:rsidP="00E52597">
            <w:pPr>
              <w:jc w:val="right"/>
              <w:rPr>
                <w:b/>
                <w:bCs/>
                <w:szCs w:val="22"/>
              </w:rPr>
            </w:pPr>
            <w:r w:rsidRPr="00206CA1">
              <w:t>-</w:t>
            </w:r>
          </w:p>
        </w:tc>
        <w:tc>
          <w:tcPr>
            <w:tcW w:w="270" w:type="dxa"/>
          </w:tcPr>
          <w:p w14:paraId="4CBE991D" w14:textId="41E0B119" w:rsidR="00E85622" w:rsidRPr="00206CA1" w:rsidRDefault="00E85622" w:rsidP="00E52597">
            <w:pPr>
              <w:jc w:val="right"/>
              <w:rPr>
                <w:b/>
                <w:bCs/>
                <w:szCs w:val="22"/>
              </w:rPr>
            </w:pPr>
          </w:p>
        </w:tc>
        <w:tc>
          <w:tcPr>
            <w:tcW w:w="1350" w:type="dxa"/>
          </w:tcPr>
          <w:p w14:paraId="4704CEF1" w14:textId="2FEC1BE6" w:rsidR="00E85622" w:rsidRPr="00206CA1" w:rsidRDefault="00E85622" w:rsidP="00E52597">
            <w:pPr>
              <w:jc w:val="right"/>
              <w:rPr>
                <w:b/>
                <w:bCs/>
                <w:szCs w:val="22"/>
              </w:rPr>
            </w:pPr>
            <w:r w:rsidRPr="00206CA1">
              <w:t>1,442,913</w:t>
            </w:r>
          </w:p>
        </w:tc>
        <w:tc>
          <w:tcPr>
            <w:tcW w:w="270" w:type="dxa"/>
          </w:tcPr>
          <w:p w14:paraId="1E83D27D" w14:textId="77777777" w:rsidR="00E85622" w:rsidRPr="00206CA1" w:rsidRDefault="00E85622" w:rsidP="00E52597">
            <w:pPr>
              <w:jc w:val="right"/>
              <w:rPr>
                <w:szCs w:val="22"/>
              </w:rPr>
            </w:pPr>
          </w:p>
        </w:tc>
        <w:tc>
          <w:tcPr>
            <w:tcW w:w="1170" w:type="dxa"/>
          </w:tcPr>
          <w:p w14:paraId="422EBE35" w14:textId="6CA28A2F" w:rsidR="00E85622" w:rsidRPr="00206CA1" w:rsidRDefault="00E85622" w:rsidP="00E52597">
            <w:pPr>
              <w:jc w:val="right"/>
              <w:rPr>
                <w:szCs w:val="22"/>
              </w:rPr>
            </w:pPr>
            <w:r w:rsidRPr="00206CA1">
              <w:t>-</w:t>
            </w:r>
          </w:p>
        </w:tc>
        <w:tc>
          <w:tcPr>
            <w:tcW w:w="270" w:type="dxa"/>
          </w:tcPr>
          <w:p w14:paraId="1643C4F5" w14:textId="77777777" w:rsidR="00E85622" w:rsidRPr="00206CA1" w:rsidRDefault="00E85622" w:rsidP="00E52597">
            <w:pPr>
              <w:jc w:val="right"/>
              <w:rPr>
                <w:szCs w:val="22"/>
              </w:rPr>
            </w:pPr>
          </w:p>
        </w:tc>
        <w:tc>
          <w:tcPr>
            <w:tcW w:w="1170" w:type="dxa"/>
          </w:tcPr>
          <w:p w14:paraId="40E7AC57" w14:textId="329C2EA0" w:rsidR="00E85622" w:rsidRPr="00206CA1" w:rsidRDefault="00E85622" w:rsidP="00E52597">
            <w:pPr>
              <w:jc w:val="right"/>
              <w:rPr>
                <w:szCs w:val="22"/>
              </w:rPr>
            </w:pPr>
            <w:r w:rsidRPr="00206CA1">
              <w:t>-</w:t>
            </w:r>
          </w:p>
        </w:tc>
        <w:tc>
          <w:tcPr>
            <w:tcW w:w="270" w:type="dxa"/>
          </w:tcPr>
          <w:p w14:paraId="12CB6E6F" w14:textId="77777777" w:rsidR="00E85622" w:rsidRPr="00206CA1" w:rsidRDefault="00E85622" w:rsidP="00E52597">
            <w:pPr>
              <w:jc w:val="right"/>
              <w:rPr>
                <w:szCs w:val="22"/>
              </w:rPr>
            </w:pPr>
          </w:p>
        </w:tc>
        <w:tc>
          <w:tcPr>
            <w:tcW w:w="1260" w:type="dxa"/>
            <w:gridSpan w:val="2"/>
          </w:tcPr>
          <w:p w14:paraId="21585039" w14:textId="2CB58C37" w:rsidR="00E85622" w:rsidRPr="00206CA1" w:rsidRDefault="00E85622" w:rsidP="00E52597">
            <w:pPr>
              <w:jc w:val="right"/>
              <w:rPr>
                <w:szCs w:val="22"/>
              </w:rPr>
            </w:pPr>
            <w:r w:rsidRPr="00206CA1">
              <w:t>1,442,913</w:t>
            </w:r>
          </w:p>
        </w:tc>
        <w:tc>
          <w:tcPr>
            <w:tcW w:w="270" w:type="dxa"/>
            <w:gridSpan w:val="2"/>
          </w:tcPr>
          <w:p w14:paraId="540A6183" w14:textId="77777777" w:rsidR="00E85622" w:rsidRPr="00206CA1" w:rsidRDefault="00E85622" w:rsidP="00E52597">
            <w:pPr>
              <w:jc w:val="right"/>
              <w:rPr>
                <w:szCs w:val="22"/>
              </w:rPr>
            </w:pPr>
          </w:p>
        </w:tc>
        <w:tc>
          <w:tcPr>
            <w:tcW w:w="1170" w:type="dxa"/>
          </w:tcPr>
          <w:p w14:paraId="2D4BD162" w14:textId="4BD0D686" w:rsidR="00E85622" w:rsidRPr="00206CA1" w:rsidRDefault="00E85622" w:rsidP="00E52597">
            <w:pPr>
              <w:jc w:val="right"/>
              <w:rPr>
                <w:szCs w:val="22"/>
              </w:rPr>
            </w:pPr>
            <w:r w:rsidRPr="00206CA1">
              <w:t>1,442,913</w:t>
            </w:r>
          </w:p>
        </w:tc>
      </w:tr>
      <w:tr w:rsidR="00E85622" w:rsidRPr="00206CA1" w14:paraId="128A88E1" w14:textId="77777777" w:rsidTr="00E52597">
        <w:trPr>
          <w:gridAfter w:val="1"/>
          <w:wAfter w:w="22" w:type="dxa"/>
          <w:trHeight w:val="261"/>
        </w:trPr>
        <w:tc>
          <w:tcPr>
            <w:tcW w:w="3690" w:type="dxa"/>
          </w:tcPr>
          <w:p w14:paraId="7F1B4ED4" w14:textId="788FECC8" w:rsidR="00E85622" w:rsidRPr="00206CA1" w:rsidRDefault="00E85622" w:rsidP="00E52597">
            <w:pPr>
              <w:spacing w:line="240" w:lineRule="auto"/>
              <w:ind w:left="-20" w:right="-90"/>
              <w:rPr>
                <w:b/>
                <w:bCs/>
                <w:szCs w:val="22"/>
              </w:rPr>
            </w:pPr>
            <w:r w:rsidRPr="00206CA1">
              <w:rPr>
                <w:b/>
                <w:bCs/>
                <w:szCs w:val="22"/>
              </w:rPr>
              <w:t>Total financial assets</w:t>
            </w:r>
          </w:p>
        </w:tc>
        <w:tc>
          <w:tcPr>
            <w:tcW w:w="1350" w:type="dxa"/>
            <w:gridSpan w:val="3"/>
            <w:tcBorders>
              <w:top w:val="single" w:sz="4" w:space="0" w:color="auto"/>
              <w:left w:val="nil"/>
              <w:bottom w:val="double" w:sz="4" w:space="0" w:color="auto"/>
              <w:right w:val="nil"/>
            </w:tcBorders>
          </w:tcPr>
          <w:p w14:paraId="55AC1945" w14:textId="0FF70905" w:rsidR="00E85622" w:rsidRPr="00206CA1" w:rsidRDefault="00E85622" w:rsidP="00E52597">
            <w:pPr>
              <w:jc w:val="right"/>
              <w:rPr>
                <w:b/>
                <w:bCs/>
                <w:szCs w:val="22"/>
              </w:rPr>
            </w:pPr>
            <w:r w:rsidRPr="00206CA1">
              <w:rPr>
                <w:b/>
                <w:bCs/>
              </w:rPr>
              <w:t>109,570</w:t>
            </w:r>
          </w:p>
        </w:tc>
        <w:tc>
          <w:tcPr>
            <w:tcW w:w="360" w:type="dxa"/>
          </w:tcPr>
          <w:p w14:paraId="46524874" w14:textId="77777777" w:rsidR="00E85622" w:rsidRPr="00206CA1" w:rsidRDefault="00E85622" w:rsidP="00E52597">
            <w:pPr>
              <w:jc w:val="right"/>
              <w:rPr>
                <w:b/>
                <w:bCs/>
                <w:szCs w:val="22"/>
              </w:rPr>
            </w:pPr>
          </w:p>
        </w:tc>
        <w:tc>
          <w:tcPr>
            <w:tcW w:w="1350" w:type="dxa"/>
            <w:tcBorders>
              <w:top w:val="single" w:sz="4" w:space="0" w:color="auto"/>
              <w:bottom w:val="double" w:sz="4" w:space="0" w:color="auto"/>
            </w:tcBorders>
          </w:tcPr>
          <w:p w14:paraId="5DB2628E" w14:textId="1321BCB7" w:rsidR="00E85622" w:rsidRPr="00206CA1" w:rsidRDefault="00E85622" w:rsidP="00E52597">
            <w:pPr>
              <w:jc w:val="right"/>
              <w:rPr>
                <w:b/>
                <w:bCs/>
                <w:szCs w:val="22"/>
              </w:rPr>
            </w:pPr>
            <w:r w:rsidRPr="00206CA1">
              <w:rPr>
                <w:b/>
                <w:bCs/>
              </w:rPr>
              <w:t>1,333,343</w:t>
            </w:r>
          </w:p>
        </w:tc>
        <w:tc>
          <w:tcPr>
            <w:tcW w:w="270" w:type="dxa"/>
          </w:tcPr>
          <w:p w14:paraId="1C4170E6" w14:textId="77777777" w:rsidR="00E85622" w:rsidRPr="00206CA1" w:rsidRDefault="00E85622" w:rsidP="00E52597">
            <w:pPr>
              <w:jc w:val="right"/>
              <w:rPr>
                <w:b/>
                <w:bCs/>
                <w:szCs w:val="22"/>
              </w:rPr>
            </w:pPr>
          </w:p>
        </w:tc>
        <w:tc>
          <w:tcPr>
            <w:tcW w:w="1170" w:type="dxa"/>
            <w:tcBorders>
              <w:top w:val="single" w:sz="4" w:space="0" w:color="auto"/>
              <w:left w:val="nil"/>
              <w:bottom w:val="double" w:sz="4" w:space="0" w:color="auto"/>
              <w:right w:val="nil"/>
            </w:tcBorders>
          </w:tcPr>
          <w:p w14:paraId="49D88E11" w14:textId="10517F4A" w:rsidR="00E85622" w:rsidRPr="00206CA1" w:rsidRDefault="00E85622" w:rsidP="00E52597">
            <w:pPr>
              <w:jc w:val="right"/>
              <w:rPr>
                <w:b/>
                <w:bCs/>
                <w:szCs w:val="22"/>
              </w:rPr>
            </w:pPr>
            <w:r w:rsidRPr="00206CA1">
              <w:rPr>
                <w:b/>
                <w:bCs/>
              </w:rPr>
              <w:t>18</w:t>
            </w:r>
          </w:p>
        </w:tc>
        <w:tc>
          <w:tcPr>
            <w:tcW w:w="270" w:type="dxa"/>
          </w:tcPr>
          <w:p w14:paraId="1F7BC851" w14:textId="0F1C4039" w:rsidR="00E85622" w:rsidRPr="00206CA1" w:rsidRDefault="00E85622" w:rsidP="00E52597">
            <w:pPr>
              <w:jc w:val="right"/>
              <w:rPr>
                <w:b/>
                <w:bCs/>
                <w:szCs w:val="22"/>
              </w:rPr>
            </w:pPr>
          </w:p>
        </w:tc>
        <w:tc>
          <w:tcPr>
            <w:tcW w:w="1350" w:type="dxa"/>
            <w:tcBorders>
              <w:top w:val="single" w:sz="4" w:space="0" w:color="auto"/>
              <w:left w:val="nil"/>
              <w:bottom w:val="double" w:sz="4" w:space="0" w:color="auto"/>
              <w:right w:val="nil"/>
            </w:tcBorders>
          </w:tcPr>
          <w:p w14:paraId="6AC08006" w14:textId="218D0650" w:rsidR="00E85622" w:rsidRPr="00206CA1" w:rsidRDefault="00E85622" w:rsidP="00E52597">
            <w:pPr>
              <w:jc w:val="right"/>
              <w:rPr>
                <w:b/>
                <w:bCs/>
                <w:szCs w:val="22"/>
              </w:rPr>
            </w:pPr>
            <w:r w:rsidRPr="00206CA1">
              <w:rPr>
                <w:b/>
                <w:bCs/>
              </w:rPr>
              <w:t>1,442,931</w:t>
            </w:r>
          </w:p>
        </w:tc>
        <w:tc>
          <w:tcPr>
            <w:tcW w:w="270" w:type="dxa"/>
          </w:tcPr>
          <w:p w14:paraId="75FC53A6" w14:textId="77777777" w:rsidR="00E85622" w:rsidRPr="00206CA1" w:rsidRDefault="00E85622" w:rsidP="00E52597">
            <w:pPr>
              <w:jc w:val="right"/>
              <w:rPr>
                <w:szCs w:val="22"/>
              </w:rPr>
            </w:pPr>
          </w:p>
        </w:tc>
        <w:tc>
          <w:tcPr>
            <w:tcW w:w="1170" w:type="dxa"/>
          </w:tcPr>
          <w:p w14:paraId="6C21EF9A" w14:textId="77777777" w:rsidR="00E85622" w:rsidRPr="00206CA1" w:rsidRDefault="00E85622" w:rsidP="00E52597">
            <w:pPr>
              <w:jc w:val="right"/>
              <w:rPr>
                <w:b/>
                <w:bCs/>
                <w:szCs w:val="22"/>
              </w:rPr>
            </w:pPr>
          </w:p>
        </w:tc>
        <w:tc>
          <w:tcPr>
            <w:tcW w:w="270" w:type="dxa"/>
          </w:tcPr>
          <w:p w14:paraId="6CF1E127" w14:textId="77777777" w:rsidR="00E85622" w:rsidRPr="00206CA1" w:rsidRDefault="00E85622" w:rsidP="00E52597">
            <w:pPr>
              <w:jc w:val="right"/>
              <w:rPr>
                <w:szCs w:val="22"/>
              </w:rPr>
            </w:pPr>
          </w:p>
        </w:tc>
        <w:tc>
          <w:tcPr>
            <w:tcW w:w="1170" w:type="dxa"/>
          </w:tcPr>
          <w:p w14:paraId="165778E7" w14:textId="77777777" w:rsidR="00E85622" w:rsidRPr="00206CA1" w:rsidRDefault="00E85622" w:rsidP="00E52597">
            <w:pPr>
              <w:jc w:val="right"/>
              <w:rPr>
                <w:szCs w:val="22"/>
              </w:rPr>
            </w:pPr>
          </w:p>
        </w:tc>
        <w:tc>
          <w:tcPr>
            <w:tcW w:w="270" w:type="dxa"/>
          </w:tcPr>
          <w:p w14:paraId="34C5E067" w14:textId="77777777" w:rsidR="00E85622" w:rsidRPr="00206CA1" w:rsidRDefault="00E85622" w:rsidP="00E52597">
            <w:pPr>
              <w:jc w:val="right"/>
              <w:rPr>
                <w:szCs w:val="22"/>
              </w:rPr>
            </w:pPr>
          </w:p>
        </w:tc>
        <w:tc>
          <w:tcPr>
            <w:tcW w:w="1260" w:type="dxa"/>
            <w:gridSpan w:val="2"/>
          </w:tcPr>
          <w:p w14:paraId="263EA8E2" w14:textId="77777777" w:rsidR="00E85622" w:rsidRPr="00206CA1" w:rsidRDefault="00E85622" w:rsidP="00E52597">
            <w:pPr>
              <w:jc w:val="right"/>
              <w:rPr>
                <w:szCs w:val="22"/>
              </w:rPr>
            </w:pPr>
          </w:p>
        </w:tc>
        <w:tc>
          <w:tcPr>
            <w:tcW w:w="270" w:type="dxa"/>
            <w:gridSpan w:val="2"/>
          </w:tcPr>
          <w:p w14:paraId="4CE1BB4B" w14:textId="77777777" w:rsidR="00E85622" w:rsidRPr="00206CA1" w:rsidRDefault="00E85622" w:rsidP="00E52597">
            <w:pPr>
              <w:jc w:val="right"/>
              <w:rPr>
                <w:szCs w:val="22"/>
              </w:rPr>
            </w:pPr>
          </w:p>
        </w:tc>
        <w:tc>
          <w:tcPr>
            <w:tcW w:w="1170" w:type="dxa"/>
          </w:tcPr>
          <w:p w14:paraId="0ADB1A3F" w14:textId="77777777" w:rsidR="00E85622" w:rsidRPr="00206CA1" w:rsidRDefault="00E85622" w:rsidP="00E52597">
            <w:pPr>
              <w:jc w:val="right"/>
              <w:rPr>
                <w:szCs w:val="22"/>
              </w:rPr>
            </w:pPr>
          </w:p>
        </w:tc>
      </w:tr>
      <w:tr w:rsidR="00D37808" w:rsidRPr="00206CA1" w14:paraId="075815B5" w14:textId="77777777" w:rsidTr="00E52597">
        <w:trPr>
          <w:gridAfter w:val="1"/>
          <w:wAfter w:w="22" w:type="dxa"/>
          <w:trHeight w:val="261"/>
        </w:trPr>
        <w:tc>
          <w:tcPr>
            <w:tcW w:w="3690" w:type="dxa"/>
          </w:tcPr>
          <w:p w14:paraId="48311ABC" w14:textId="77777777" w:rsidR="00D37808" w:rsidRPr="00206CA1" w:rsidRDefault="00D37808" w:rsidP="00E52597">
            <w:pPr>
              <w:spacing w:line="240" w:lineRule="auto"/>
              <w:ind w:left="-20" w:right="-90"/>
              <w:rPr>
                <w:b/>
                <w:bCs/>
                <w:i/>
                <w:iCs/>
                <w:szCs w:val="22"/>
              </w:rPr>
            </w:pPr>
          </w:p>
        </w:tc>
        <w:tc>
          <w:tcPr>
            <w:tcW w:w="1350" w:type="dxa"/>
            <w:gridSpan w:val="3"/>
            <w:tcBorders>
              <w:top w:val="double" w:sz="4" w:space="0" w:color="auto"/>
              <w:left w:val="nil"/>
              <w:bottom w:val="nil"/>
              <w:right w:val="nil"/>
            </w:tcBorders>
          </w:tcPr>
          <w:p w14:paraId="1EDB681B" w14:textId="77777777" w:rsidR="00D37808" w:rsidRPr="00206CA1" w:rsidRDefault="00D37808" w:rsidP="00E52597">
            <w:pPr>
              <w:jc w:val="right"/>
              <w:rPr>
                <w:b/>
                <w:bCs/>
              </w:rPr>
            </w:pPr>
          </w:p>
        </w:tc>
        <w:tc>
          <w:tcPr>
            <w:tcW w:w="360" w:type="dxa"/>
          </w:tcPr>
          <w:p w14:paraId="62358410" w14:textId="77777777" w:rsidR="00D37808" w:rsidRPr="00206CA1" w:rsidRDefault="00D37808" w:rsidP="00E52597">
            <w:pPr>
              <w:jc w:val="right"/>
              <w:rPr>
                <w:b/>
                <w:bCs/>
                <w:szCs w:val="22"/>
              </w:rPr>
            </w:pPr>
          </w:p>
        </w:tc>
        <w:tc>
          <w:tcPr>
            <w:tcW w:w="1350" w:type="dxa"/>
            <w:tcBorders>
              <w:top w:val="double" w:sz="4" w:space="0" w:color="auto"/>
              <w:left w:val="nil"/>
              <w:bottom w:val="nil"/>
              <w:right w:val="nil"/>
            </w:tcBorders>
          </w:tcPr>
          <w:p w14:paraId="3A1832C1" w14:textId="77777777" w:rsidR="00D37808" w:rsidRPr="00206CA1" w:rsidRDefault="00D37808" w:rsidP="00E52597">
            <w:pPr>
              <w:jc w:val="right"/>
              <w:rPr>
                <w:b/>
                <w:bCs/>
              </w:rPr>
            </w:pPr>
          </w:p>
        </w:tc>
        <w:tc>
          <w:tcPr>
            <w:tcW w:w="270" w:type="dxa"/>
          </w:tcPr>
          <w:p w14:paraId="4D5FE0E4" w14:textId="77777777" w:rsidR="00D37808" w:rsidRPr="00206CA1" w:rsidRDefault="00D37808" w:rsidP="00E52597">
            <w:pPr>
              <w:jc w:val="right"/>
              <w:rPr>
                <w:b/>
                <w:bCs/>
                <w:szCs w:val="22"/>
              </w:rPr>
            </w:pPr>
          </w:p>
        </w:tc>
        <w:tc>
          <w:tcPr>
            <w:tcW w:w="1170" w:type="dxa"/>
          </w:tcPr>
          <w:p w14:paraId="72436F4E" w14:textId="77777777" w:rsidR="00D37808" w:rsidRPr="00206CA1" w:rsidRDefault="00D37808" w:rsidP="00E52597">
            <w:pPr>
              <w:jc w:val="right"/>
              <w:rPr>
                <w:b/>
                <w:bCs/>
                <w:szCs w:val="22"/>
              </w:rPr>
            </w:pPr>
          </w:p>
        </w:tc>
        <w:tc>
          <w:tcPr>
            <w:tcW w:w="270" w:type="dxa"/>
          </w:tcPr>
          <w:p w14:paraId="2011F36E" w14:textId="77777777" w:rsidR="00D37808" w:rsidRPr="00206CA1" w:rsidRDefault="00D37808" w:rsidP="00E52597">
            <w:pPr>
              <w:jc w:val="right"/>
              <w:rPr>
                <w:b/>
                <w:bCs/>
                <w:szCs w:val="22"/>
              </w:rPr>
            </w:pPr>
          </w:p>
        </w:tc>
        <w:tc>
          <w:tcPr>
            <w:tcW w:w="1350" w:type="dxa"/>
            <w:tcBorders>
              <w:top w:val="double" w:sz="4" w:space="0" w:color="auto"/>
              <w:left w:val="nil"/>
              <w:bottom w:val="nil"/>
              <w:right w:val="nil"/>
            </w:tcBorders>
          </w:tcPr>
          <w:p w14:paraId="6BB4929B" w14:textId="77777777" w:rsidR="00D37808" w:rsidRPr="00206CA1" w:rsidRDefault="00D37808" w:rsidP="00E52597">
            <w:pPr>
              <w:jc w:val="right"/>
              <w:rPr>
                <w:b/>
                <w:bCs/>
              </w:rPr>
            </w:pPr>
          </w:p>
        </w:tc>
        <w:tc>
          <w:tcPr>
            <w:tcW w:w="270" w:type="dxa"/>
          </w:tcPr>
          <w:p w14:paraId="096947BD" w14:textId="77777777" w:rsidR="00D37808" w:rsidRPr="00206CA1" w:rsidRDefault="00D37808" w:rsidP="00E52597">
            <w:pPr>
              <w:jc w:val="right"/>
              <w:rPr>
                <w:szCs w:val="22"/>
              </w:rPr>
            </w:pPr>
          </w:p>
        </w:tc>
        <w:tc>
          <w:tcPr>
            <w:tcW w:w="1170" w:type="dxa"/>
          </w:tcPr>
          <w:p w14:paraId="26F1C1DA" w14:textId="77777777" w:rsidR="00D37808" w:rsidRPr="00206CA1" w:rsidRDefault="00D37808" w:rsidP="00E52597">
            <w:pPr>
              <w:jc w:val="right"/>
              <w:rPr>
                <w:b/>
                <w:bCs/>
                <w:szCs w:val="22"/>
              </w:rPr>
            </w:pPr>
          </w:p>
        </w:tc>
        <w:tc>
          <w:tcPr>
            <w:tcW w:w="270" w:type="dxa"/>
          </w:tcPr>
          <w:p w14:paraId="23A697C5" w14:textId="77777777" w:rsidR="00D37808" w:rsidRPr="00206CA1" w:rsidRDefault="00D37808" w:rsidP="00E52597">
            <w:pPr>
              <w:jc w:val="right"/>
              <w:rPr>
                <w:szCs w:val="22"/>
              </w:rPr>
            </w:pPr>
          </w:p>
        </w:tc>
        <w:tc>
          <w:tcPr>
            <w:tcW w:w="1170" w:type="dxa"/>
          </w:tcPr>
          <w:p w14:paraId="491936A9" w14:textId="77777777" w:rsidR="00D37808" w:rsidRPr="00206CA1" w:rsidRDefault="00D37808" w:rsidP="00E52597">
            <w:pPr>
              <w:jc w:val="right"/>
              <w:rPr>
                <w:szCs w:val="22"/>
              </w:rPr>
            </w:pPr>
          </w:p>
        </w:tc>
        <w:tc>
          <w:tcPr>
            <w:tcW w:w="270" w:type="dxa"/>
          </w:tcPr>
          <w:p w14:paraId="6752BFEB" w14:textId="77777777" w:rsidR="00D37808" w:rsidRPr="00206CA1" w:rsidRDefault="00D37808" w:rsidP="00E52597">
            <w:pPr>
              <w:jc w:val="right"/>
              <w:rPr>
                <w:szCs w:val="22"/>
              </w:rPr>
            </w:pPr>
          </w:p>
        </w:tc>
        <w:tc>
          <w:tcPr>
            <w:tcW w:w="1260" w:type="dxa"/>
            <w:gridSpan w:val="2"/>
          </w:tcPr>
          <w:p w14:paraId="6C9981FF" w14:textId="77777777" w:rsidR="00D37808" w:rsidRPr="00206CA1" w:rsidRDefault="00D37808" w:rsidP="00E52597">
            <w:pPr>
              <w:jc w:val="right"/>
              <w:rPr>
                <w:szCs w:val="22"/>
              </w:rPr>
            </w:pPr>
          </w:p>
        </w:tc>
        <w:tc>
          <w:tcPr>
            <w:tcW w:w="270" w:type="dxa"/>
            <w:gridSpan w:val="2"/>
          </w:tcPr>
          <w:p w14:paraId="581CF57E" w14:textId="77777777" w:rsidR="00D37808" w:rsidRPr="00206CA1" w:rsidRDefault="00D37808" w:rsidP="00E52597">
            <w:pPr>
              <w:jc w:val="right"/>
              <w:rPr>
                <w:szCs w:val="22"/>
              </w:rPr>
            </w:pPr>
          </w:p>
        </w:tc>
        <w:tc>
          <w:tcPr>
            <w:tcW w:w="1170" w:type="dxa"/>
          </w:tcPr>
          <w:p w14:paraId="6A02C54D" w14:textId="77777777" w:rsidR="00D37808" w:rsidRPr="00206CA1" w:rsidRDefault="00D37808" w:rsidP="00E52597">
            <w:pPr>
              <w:jc w:val="right"/>
              <w:rPr>
                <w:szCs w:val="22"/>
              </w:rPr>
            </w:pPr>
          </w:p>
        </w:tc>
      </w:tr>
      <w:tr w:rsidR="00D37808" w:rsidRPr="00206CA1" w14:paraId="383A4E38" w14:textId="77777777" w:rsidTr="00E52597">
        <w:trPr>
          <w:gridAfter w:val="1"/>
          <w:wAfter w:w="22" w:type="dxa"/>
          <w:trHeight w:val="261"/>
        </w:trPr>
        <w:tc>
          <w:tcPr>
            <w:tcW w:w="3690" w:type="dxa"/>
          </w:tcPr>
          <w:p w14:paraId="3D63174E" w14:textId="5D0FB806" w:rsidR="00D37808" w:rsidRPr="00206CA1" w:rsidRDefault="00D37808" w:rsidP="00E52597">
            <w:pPr>
              <w:spacing w:line="240" w:lineRule="auto"/>
              <w:ind w:left="-20" w:right="-90"/>
              <w:rPr>
                <w:b/>
                <w:bCs/>
                <w:szCs w:val="22"/>
              </w:rPr>
            </w:pPr>
            <w:r w:rsidRPr="00206CA1">
              <w:rPr>
                <w:b/>
                <w:bCs/>
                <w:i/>
                <w:iCs/>
                <w:szCs w:val="22"/>
              </w:rPr>
              <w:t>Financial liabilities</w:t>
            </w:r>
          </w:p>
        </w:tc>
        <w:tc>
          <w:tcPr>
            <w:tcW w:w="1350" w:type="dxa"/>
            <w:gridSpan w:val="3"/>
          </w:tcPr>
          <w:p w14:paraId="1D81CF86" w14:textId="77777777" w:rsidR="00D37808" w:rsidRPr="00206CA1" w:rsidRDefault="00D37808" w:rsidP="00E52597">
            <w:pPr>
              <w:jc w:val="right"/>
              <w:rPr>
                <w:b/>
                <w:bCs/>
              </w:rPr>
            </w:pPr>
          </w:p>
        </w:tc>
        <w:tc>
          <w:tcPr>
            <w:tcW w:w="360" w:type="dxa"/>
          </w:tcPr>
          <w:p w14:paraId="18030666" w14:textId="77777777" w:rsidR="00D37808" w:rsidRPr="00206CA1" w:rsidRDefault="00D37808" w:rsidP="00E52597">
            <w:pPr>
              <w:jc w:val="right"/>
              <w:rPr>
                <w:b/>
                <w:bCs/>
                <w:szCs w:val="22"/>
              </w:rPr>
            </w:pPr>
          </w:p>
        </w:tc>
        <w:tc>
          <w:tcPr>
            <w:tcW w:w="1350" w:type="dxa"/>
          </w:tcPr>
          <w:p w14:paraId="47192BCE" w14:textId="77777777" w:rsidR="00D37808" w:rsidRPr="00206CA1" w:rsidRDefault="00D37808" w:rsidP="00E52597">
            <w:pPr>
              <w:jc w:val="right"/>
              <w:rPr>
                <w:b/>
                <w:bCs/>
              </w:rPr>
            </w:pPr>
          </w:p>
        </w:tc>
        <w:tc>
          <w:tcPr>
            <w:tcW w:w="270" w:type="dxa"/>
          </w:tcPr>
          <w:p w14:paraId="45D3EF59" w14:textId="77777777" w:rsidR="00D37808" w:rsidRPr="00206CA1" w:rsidRDefault="00D37808" w:rsidP="00E52597">
            <w:pPr>
              <w:jc w:val="right"/>
              <w:rPr>
                <w:b/>
                <w:bCs/>
                <w:szCs w:val="22"/>
              </w:rPr>
            </w:pPr>
          </w:p>
        </w:tc>
        <w:tc>
          <w:tcPr>
            <w:tcW w:w="1170" w:type="dxa"/>
          </w:tcPr>
          <w:p w14:paraId="476A964C" w14:textId="77777777" w:rsidR="00D37808" w:rsidRPr="00206CA1" w:rsidRDefault="00D37808" w:rsidP="00E52597">
            <w:pPr>
              <w:jc w:val="right"/>
              <w:rPr>
                <w:b/>
                <w:bCs/>
                <w:szCs w:val="22"/>
              </w:rPr>
            </w:pPr>
          </w:p>
        </w:tc>
        <w:tc>
          <w:tcPr>
            <w:tcW w:w="270" w:type="dxa"/>
          </w:tcPr>
          <w:p w14:paraId="2BB252E2" w14:textId="59EBD581" w:rsidR="00D37808" w:rsidRPr="00206CA1" w:rsidRDefault="00D37808" w:rsidP="00E52597">
            <w:pPr>
              <w:jc w:val="right"/>
              <w:rPr>
                <w:b/>
                <w:bCs/>
                <w:szCs w:val="22"/>
              </w:rPr>
            </w:pPr>
          </w:p>
        </w:tc>
        <w:tc>
          <w:tcPr>
            <w:tcW w:w="1350" w:type="dxa"/>
          </w:tcPr>
          <w:p w14:paraId="732261CB" w14:textId="77777777" w:rsidR="00D37808" w:rsidRPr="00206CA1" w:rsidRDefault="00D37808" w:rsidP="00E52597">
            <w:pPr>
              <w:jc w:val="right"/>
              <w:rPr>
                <w:b/>
                <w:bCs/>
              </w:rPr>
            </w:pPr>
          </w:p>
        </w:tc>
        <w:tc>
          <w:tcPr>
            <w:tcW w:w="270" w:type="dxa"/>
          </w:tcPr>
          <w:p w14:paraId="090EA3B5" w14:textId="77777777" w:rsidR="00D37808" w:rsidRPr="00206CA1" w:rsidRDefault="00D37808" w:rsidP="00E52597">
            <w:pPr>
              <w:jc w:val="right"/>
              <w:rPr>
                <w:szCs w:val="22"/>
              </w:rPr>
            </w:pPr>
          </w:p>
        </w:tc>
        <w:tc>
          <w:tcPr>
            <w:tcW w:w="1170" w:type="dxa"/>
          </w:tcPr>
          <w:p w14:paraId="11AB0D14" w14:textId="77777777" w:rsidR="00D37808" w:rsidRPr="00206CA1" w:rsidRDefault="00D37808" w:rsidP="00E52597">
            <w:pPr>
              <w:jc w:val="right"/>
              <w:rPr>
                <w:b/>
                <w:bCs/>
                <w:szCs w:val="22"/>
              </w:rPr>
            </w:pPr>
          </w:p>
        </w:tc>
        <w:tc>
          <w:tcPr>
            <w:tcW w:w="270" w:type="dxa"/>
          </w:tcPr>
          <w:p w14:paraId="6A218630" w14:textId="77777777" w:rsidR="00D37808" w:rsidRPr="00206CA1" w:rsidRDefault="00D37808" w:rsidP="00E52597">
            <w:pPr>
              <w:jc w:val="right"/>
              <w:rPr>
                <w:szCs w:val="22"/>
              </w:rPr>
            </w:pPr>
          </w:p>
        </w:tc>
        <w:tc>
          <w:tcPr>
            <w:tcW w:w="1170" w:type="dxa"/>
          </w:tcPr>
          <w:p w14:paraId="2325DC0C" w14:textId="77777777" w:rsidR="00D37808" w:rsidRPr="00206CA1" w:rsidRDefault="00D37808" w:rsidP="00E52597">
            <w:pPr>
              <w:jc w:val="right"/>
              <w:rPr>
                <w:szCs w:val="22"/>
              </w:rPr>
            </w:pPr>
          </w:p>
        </w:tc>
        <w:tc>
          <w:tcPr>
            <w:tcW w:w="270" w:type="dxa"/>
          </w:tcPr>
          <w:p w14:paraId="7E776E74" w14:textId="77777777" w:rsidR="00D37808" w:rsidRPr="00206CA1" w:rsidRDefault="00D37808" w:rsidP="00E52597">
            <w:pPr>
              <w:jc w:val="right"/>
              <w:rPr>
                <w:szCs w:val="22"/>
              </w:rPr>
            </w:pPr>
          </w:p>
        </w:tc>
        <w:tc>
          <w:tcPr>
            <w:tcW w:w="1260" w:type="dxa"/>
            <w:gridSpan w:val="2"/>
          </w:tcPr>
          <w:p w14:paraId="46D55DE3" w14:textId="77777777" w:rsidR="00D37808" w:rsidRPr="00206CA1" w:rsidRDefault="00D37808" w:rsidP="00E52597">
            <w:pPr>
              <w:jc w:val="right"/>
              <w:rPr>
                <w:szCs w:val="22"/>
              </w:rPr>
            </w:pPr>
          </w:p>
        </w:tc>
        <w:tc>
          <w:tcPr>
            <w:tcW w:w="270" w:type="dxa"/>
            <w:gridSpan w:val="2"/>
          </w:tcPr>
          <w:p w14:paraId="027FB026" w14:textId="77777777" w:rsidR="00D37808" w:rsidRPr="00206CA1" w:rsidRDefault="00D37808" w:rsidP="00E52597">
            <w:pPr>
              <w:jc w:val="right"/>
              <w:rPr>
                <w:szCs w:val="22"/>
              </w:rPr>
            </w:pPr>
          </w:p>
        </w:tc>
        <w:tc>
          <w:tcPr>
            <w:tcW w:w="1170" w:type="dxa"/>
          </w:tcPr>
          <w:p w14:paraId="77955DBF" w14:textId="77777777" w:rsidR="00D37808" w:rsidRPr="00206CA1" w:rsidRDefault="00D37808" w:rsidP="00E52597">
            <w:pPr>
              <w:jc w:val="right"/>
              <w:rPr>
                <w:szCs w:val="22"/>
              </w:rPr>
            </w:pPr>
          </w:p>
        </w:tc>
      </w:tr>
      <w:tr w:rsidR="00E52597" w:rsidRPr="00206CA1" w14:paraId="4B95EF24" w14:textId="77777777" w:rsidTr="00E52597">
        <w:trPr>
          <w:gridAfter w:val="1"/>
          <w:wAfter w:w="22" w:type="dxa"/>
          <w:trHeight w:val="261"/>
        </w:trPr>
        <w:tc>
          <w:tcPr>
            <w:tcW w:w="3690" w:type="dxa"/>
          </w:tcPr>
          <w:p w14:paraId="2FD77F0E" w14:textId="71819E08" w:rsidR="00E52597" w:rsidRPr="00206CA1" w:rsidRDefault="00E52597" w:rsidP="00E52597">
            <w:pPr>
              <w:spacing w:line="240" w:lineRule="auto"/>
              <w:ind w:left="-20" w:right="-90"/>
              <w:rPr>
                <w:b/>
                <w:bCs/>
                <w:szCs w:val="22"/>
              </w:rPr>
            </w:pPr>
            <w:r w:rsidRPr="00206CA1">
              <w:rPr>
                <w:szCs w:val="22"/>
              </w:rPr>
              <w:t>Debentures</w:t>
            </w:r>
          </w:p>
        </w:tc>
        <w:tc>
          <w:tcPr>
            <w:tcW w:w="1350" w:type="dxa"/>
            <w:gridSpan w:val="3"/>
          </w:tcPr>
          <w:p w14:paraId="79320536" w14:textId="4771A23E" w:rsidR="00E52597" w:rsidRPr="00206CA1" w:rsidRDefault="00E52597" w:rsidP="00E52597">
            <w:pPr>
              <w:jc w:val="right"/>
            </w:pPr>
            <w:r w:rsidRPr="00206CA1">
              <w:t>-</w:t>
            </w:r>
          </w:p>
        </w:tc>
        <w:tc>
          <w:tcPr>
            <w:tcW w:w="360" w:type="dxa"/>
          </w:tcPr>
          <w:p w14:paraId="0EFEF39D" w14:textId="77777777" w:rsidR="00E52597" w:rsidRPr="00206CA1" w:rsidRDefault="00E52597" w:rsidP="00E52597">
            <w:pPr>
              <w:jc w:val="right"/>
              <w:rPr>
                <w:b/>
                <w:bCs/>
                <w:szCs w:val="22"/>
              </w:rPr>
            </w:pPr>
          </w:p>
        </w:tc>
        <w:tc>
          <w:tcPr>
            <w:tcW w:w="1350" w:type="dxa"/>
          </w:tcPr>
          <w:p w14:paraId="65D47F69" w14:textId="6D69F2AC" w:rsidR="00E52597" w:rsidRPr="00206CA1" w:rsidRDefault="00E52597" w:rsidP="00E52597">
            <w:pPr>
              <w:jc w:val="right"/>
              <w:rPr>
                <w:b/>
                <w:bCs/>
              </w:rPr>
            </w:pPr>
            <w:r w:rsidRPr="00206CA1">
              <w:t>-</w:t>
            </w:r>
          </w:p>
        </w:tc>
        <w:tc>
          <w:tcPr>
            <w:tcW w:w="270" w:type="dxa"/>
          </w:tcPr>
          <w:p w14:paraId="70CA5516" w14:textId="77777777" w:rsidR="00E52597" w:rsidRPr="00206CA1" w:rsidRDefault="00E52597" w:rsidP="00E52597">
            <w:pPr>
              <w:jc w:val="right"/>
              <w:rPr>
                <w:b/>
                <w:bCs/>
                <w:szCs w:val="22"/>
              </w:rPr>
            </w:pPr>
          </w:p>
        </w:tc>
        <w:tc>
          <w:tcPr>
            <w:tcW w:w="1170" w:type="dxa"/>
          </w:tcPr>
          <w:p w14:paraId="3817AB95" w14:textId="148F9BA3" w:rsidR="00E52597" w:rsidRPr="00206CA1" w:rsidRDefault="00E52597" w:rsidP="00E52597">
            <w:pPr>
              <w:jc w:val="right"/>
              <w:rPr>
                <w:b/>
                <w:bCs/>
                <w:szCs w:val="22"/>
              </w:rPr>
            </w:pPr>
            <w:r w:rsidRPr="00206CA1">
              <w:t>1,499,249</w:t>
            </w:r>
          </w:p>
        </w:tc>
        <w:tc>
          <w:tcPr>
            <w:tcW w:w="270" w:type="dxa"/>
          </w:tcPr>
          <w:p w14:paraId="2428D3E3" w14:textId="5F14B2AE" w:rsidR="00E52597" w:rsidRPr="00206CA1" w:rsidRDefault="00E52597" w:rsidP="00E52597">
            <w:pPr>
              <w:jc w:val="right"/>
              <w:rPr>
                <w:b/>
                <w:bCs/>
                <w:szCs w:val="22"/>
              </w:rPr>
            </w:pPr>
          </w:p>
        </w:tc>
        <w:tc>
          <w:tcPr>
            <w:tcW w:w="1350" w:type="dxa"/>
          </w:tcPr>
          <w:p w14:paraId="4D555ECA" w14:textId="64526619" w:rsidR="00E52597" w:rsidRPr="00206CA1" w:rsidRDefault="00E52597" w:rsidP="00E52597">
            <w:pPr>
              <w:jc w:val="right"/>
              <w:rPr>
                <w:b/>
                <w:bCs/>
              </w:rPr>
            </w:pPr>
            <w:r w:rsidRPr="00206CA1">
              <w:t>1,499,249</w:t>
            </w:r>
          </w:p>
        </w:tc>
        <w:tc>
          <w:tcPr>
            <w:tcW w:w="270" w:type="dxa"/>
          </w:tcPr>
          <w:p w14:paraId="5F22557B" w14:textId="77777777" w:rsidR="00E52597" w:rsidRPr="00206CA1" w:rsidRDefault="00E52597" w:rsidP="00E52597">
            <w:pPr>
              <w:jc w:val="right"/>
              <w:rPr>
                <w:szCs w:val="22"/>
              </w:rPr>
            </w:pPr>
          </w:p>
        </w:tc>
        <w:tc>
          <w:tcPr>
            <w:tcW w:w="1170" w:type="dxa"/>
          </w:tcPr>
          <w:p w14:paraId="43363151" w14:textId="049EE326" w:rsidR="00E52597" w:rsidRPr="00206CA1" w:rsidRDefault="00E52597" w:rsidP="00E52597">
            <w:pPr>
              <w:jc w:val="right"/>
              <w:rPr>
                <w:szCs w:val="22"/>
              </w:rPr>
            </w:pPr>
            <w:r w:rsidRPr="00206CA1">
              <w:t>-</w:t>
            </w:r>
          </w:p>
        </w:tc>
        <w:tc>
          <w:tcPr>
            <w:tcW w:w="270" w:type="dxa"/>
          </w:tcPr>
          <w:p w14:paraId="110EBDE8" w14:textId="77777777" w:rsidR="00E52597" w:rsidRPr="00206CA1" w:rsidRDefault="00E52597" w:rsidP="00E52597">
            <w:pPr>
              <w:jc w:val="right"/>
              <w:rPr>
                <w:szCs w:val="22"/>
              </w:rPr>
            </w:pPr>
          </w:p>
        </w:tc>
        <w:tc>
          <w:tcPr>
            <w:tcW w:w="1170" w:type="dxa"/>
          </w:tcPr>
          <w:p w14:paraId="7D9819B6" w14:textId="5E7CE006" w:rsidR="00E52597" w:rsidRPr="00206CA1" w:rsidRDefault="00E52597" w:rsidP="00E52597">
            <w:pPr>
              <w:jc w:val="right"/>
              <w:rPr>
                <w:szCs w:val="22"/>
              </w:rPr>
            </w:pPr>
            <w:r w:rsidRPr="00206CA1">
              <w:t>1,485,710</w:t>
            </w:r>
          </w:p>
        </w:tc>
        <w:tc>
          <w:tcPr>
            <w:tcW w:w="270" w:type="dxa"/>
          </w:tcPr>
          <w:p w14:paraId="4F1F504E" w14:textId="77777777" w:rsidR="00E52597" w:rsidRPr="00206CA1" w:rsidRDefault="00E52597" w:rsidP="00E52597">
            <w:pPr>
              <w:jc w:val="right"/>
              <w:rPr>
                <w:szCs w:val="22"/>
              </w:rPr>
            </w:pPr>
          </w:p>
        </w:tc>
        <w:tc>
          <w:tcPr>
            <w:tcW w:w="1260" w:type="dxa"/>
            <w:gridSpan w:val="2"/>
          </w:tcPr>
          <w:p w14:paraId="7F589D78" w14:textId="77AB415C" w:rsidR="00E52597" w:rsidRPr="00206CA1" w:rsidRDefault="00E52597" w:rsidP="00E52597">
            <w:pPr>
              <w:jc w:val="right"/>
              <w:rPr>
                <w:szCs w:val="22"/>
              </w:rPr>
            </w:pPr>
            <w:r w:rsidRPr="00206CA1">
              <w:t>-</w:t>
            </w:r>
          </w:p>
        </w:tc>
        <w:tc>
          <w:tcPr>
            <w:tcW w:w="270" w:type="dxa"/>
            <w:gridSpan w:val="2"/>
          </w:tcPr>
          <w:p w14:paraId="059DFC55" w14:textId="77777777" w:rsidR="00E52597" w:rsidRPr="00206CA1" w:rsidRDefault="00E52597" w:rsidP="00E52597">
            <w:pPr>
              <w:jc w:val="right"/>
              <w:rPr>
                <w:szCs w:val="22"/>
              </w:rPr>
            </w:pPr>
          </w:p>
        </w:tc>
        <w:tc>
          <w:tcPr>
            <w:tcW w:w="1170" w:type="dxa"/>
          </w:tcPr>
          <w:p w14:paraId="18E6068C" w14:textId="7FF757EF" w:rsidR="00E52597" w:rsidRPr="00206CA1" w:rsidRDefault="00E52597" w:rsidP="00E52597">
            <w:pPr>
              <w:jc w:val="right"/>
              <w:rPr>
                <w:szCs w:val="22"/>
              </w:rPr>
            </w:pPr>
            <w:r w:rsidRPr="00206CA1">
              <w:t>1,485,710</w:t>
            </w:r>
          </w:p>
        </w:tc>
      </w:tr>
      <w:tr w:rsidR="00E52597" w:rsidRPr="00206CA1" w14:paraId="32D707E7" w14:textId="77777777" w:rsidTr="00E52597">
        <w:trPr>
          <w:gridAfter w:val="1"/>
          <w:wAfter w:w="22" w:type="dxa"/>
          <w:trHeight w:val="261"/>
        </w:trPr>
        <w:tc>
          <w:tcPr>
            <w:tcW w:w="3690" w:type="dxa"/>
          </w:tcPr>
          <w:p w14:paraId="52042074" w14:textId="3A9B5C93" w:rsidR="00E52597" w:rsidRPr="00206CA1" w:rsidRDefault="00E52597" w:rsidP="00E52597">
            <w:pPr>
              <w:spacing w:line="240" w:lineRule="auto"/>
              <w:ind w:left="-20" w:right="-90"/>
              <w:rPr>
                <w:b/>
                <w:bCs/>
                <w:szCs w:val="22"/>
              </w:rPr>
            </w:pPr>
            <w:r w:rsidRPr="00206CA1">
              <w:rPr>
                <w:szCs w:val="22"/>
              </w:rPr>
              <w:t>Other financial liabilities:</w:t>
            </w:r>
          </w:p>
        </w:tc>
        <w:tc>
          <w:tcPr>
            <w:tcW w:w="1350" w:type="dxa"/>
            <w:gridSpan w:val="3"/>
          </w:tcPr>
          <w:p w14:paraId="035DDCF5" w14:textId="77777777" w:rsidR="00E52597" w:rsidRPr="00206CA1" w:rsidRDefault="00E52597" w:rsidP="00E52597">
            <w:pPr>
              <w:jc w:val="right"/>
              <w:rPr>
                <w:b/>
                <w:bCs/>
              </w:rPr>
            </w:pPr>
          </w:p>
        </w:tc>
        <w:tc>
          <w:tcPr>
            <w:tcW w:w="360" w:type="dxa"/>
          </w:tcPr>
          <w:p w14:paraId="42F25C2D" w14:textId="77777777" w:rsidR="00E52597" w:rsidRPr="00206CA1" w:rsidRDefault="00E52597" w:rsidP="00E52597">
            <w:pPr>
              <w:jc w:val="right"/>
              <w:rPr>
                <w:b/>
                <w:bCs/>
                <w:szCs w:val="22"/>
              </w:rPr>
            </w:pPr>
          </w:p>
        </w:tc>
        <w:tc>
          <w:tcPr>
            <w:tcW w:w="1350" w:type="dxa"/>
          </w:tcPr>
          <w:p w14:paraId="66C6F486" w14:textId="77777777" w:rsidR="00E52597" w:rsidRPr="00206CA1" w:rsidRDefault="00E52597" w:rsidP="00E52597">
            <w:pPr>
              <w:jc w:val="right"/>
              <w:rPr>
                <w:b/>
                <w:bCs/>
              </w:rPr>
            </w:pPr>
          </w:p>
        </w:tc>
        <w:tc>
          <w:tcPr>
            <w:tcW w:w="270" w:type="dxa"/>
          </w:tcPr>
          <w:p w14:paraId="35AC2B80" w14:textId="77777777" w:rsidR="00E52597" w:rsidRPr="00206CA1" w:rsidRDefault="00E52597" w:rsidP="00E52597">
            <w:pPr>
              <w:jc w:val="right"/>
              <w:rPr>
                <w:b/>
                <w:bCs/>
                <w:szCs w:val="22"/>
              </w:rPr>
            </w:pPr>
          </w:p>
        </w:tc>
        <w:tc>
          <w:tcPr>
            <w:tcW w:w="1170" w:type="dxa"/>
          </w:tcPr>
          <w:p w14:paraId="45EF151F" w14:textId="77777777" w:rsidR="00E52597" w:rsidRPr="00206CA1" w:rsidRDefault="00E52597" w:rsidP="00E52597">
            <w:pPr>
              <w:jc w:val="right"/>
              <w:rPr>
                <w:b/>
                <w:bCs/>
                <w:szCs w:val="22"/>
              </w:rPr>
            </w:pPr>
          </w:p>
        </w:tc>
        <w:tc>
          <w:tcPr>
            <w:tcW w:w="270" w:type="dxa"/>
          </w:tcPr>
          <w:p w14:paraId="799FB223" w14:textId="7F1E3BF5" w:rsidR="00E52597" w:rsidRPr="00206CA1" w:rsidRDefault="00E52597" w:rsidP="00E52597">
            <w:pPr>
              <w:jc w:val="right"/>
              <w:rPr>
                <w:b/>
                <w:bCs/>
                <w:szCs w:val="22"/>
              </w:rPr>
            </w:pPr>
          </w:p>
        </w:tc>
        <w:tc>
          <w:tcPr>
            <w:tcW w:w="1350" w:type="dxa"/>
          </w:tcPr>
          <w:p w14:paraId="7E81D369" w14:textId="77777777" w:rsidR="00E52597" w:rsidRPr="00206CA1" w:rsidRDefault="00E52597" w:rsidP="00E52597">
            <w:pPr>
              <w:jc w:val="right"/>
              <w:rPr>
                <w:b/>
                <w:bCs/>
              </w:rPr>
            </w:pPr>
          </w:p>
        </w:tc>
        <w:tc>
          <w:tcPr>
            <w:tcW w:w="270" w:type="dxa"/>
          </w:tcPr>
          <w:p w14:paraId="55985629" w14:textId="77777777" w:rsidR="00E52597" w:rsidRPr="00206CA1" w:rsidRDefault="00E52597" w:rsidP="00E52597">
            <w:pPr>
              <w:jc w:val="right"/>
              <w:rPr>
                <w:szCs w:val="22"/>
              </w:rPr>
            </w:pPr>
          </w:p>
        </w:tc>
        <w:tc>
          <w:tcPr>
            <w:tcW w:w="1170" w:type="dxa"/>
          </w:tcPr>
          <w:p w14:paraId="502E35D7" w14:textId="77777777" w:rsidR="00E52597" w:rsidRPr="00206CA1" w:rsidRDefault="00E52597" w:rsidP="00E52597">
            <w:pPr>
              <w:jc w:val="right"/>
              <w:rPr>
                <w:szCs w:val="22"/>
              </w:rPr>
            </w:pPr>
          </w:p>
        </w:tc>
        <w:tc>
          <w:tcPr>
            <w:tcW w:w="270" w:type="dxa"/>
          </w:tcPr>
          <w:p w14:paraId="17D455DF" w14:textId="77777777" w:rsidR="00E52597" w:rsidRPr="00206CA1" w:rsidRDefault="00E52597" w:rsidP="00E52597">
            <w:pPr>
              <w:jc w:val="right"/>
              <w:rPr>
                <w:szCs w:val="22"/>
              </w:rPr>
            </w:pPr>
          </w:p>
        </w:tc>
        <w:tc>
          <w:tcPr>
            <w:tcW w:w="1170" w:type="dxa"/>
          </w:tcPr>
          <w:p w14:paraId="47EEFA8B" w14:textId="77777777" w:rsidR="00E52597" w:rsidRPr="00206CA1" w:rsidRDefault="00E52597" w:rsidP="00E52597">
            <w:pPr>
              <w:jc w:val="right"/>
              <w:rPr>
                <w:szCs w:val="22"/>
              </w:rPr>
            </w:pPr>
          </w:p>
        </w:tc>
        <w:tc>
          <w:tcPr>
            <w:tcW w:w="270" w:type="dxa"/>
          </w:tcPr>
          <w:p w14:paraId="360E789E" w14:textId="77777777" w:rsidR="00E52597" w:rsidRPr="00206CA1" w:rsidRDefault="00E52597" w:rsidP="00E52597">
            <w:pPr>
              <w:jc w:val="right"/>
              <w:rPr>
                <w:szCs w:val="22"/>
              </w:rPr>
            </w:pPr>
          </w:p>
        </w:tc>
        <w:tc>
          <w:tcPr>
            <w:tcW w:w="1260" w:type="dxa"/>
            <w:gridSpan w:val="2"/>
          </w:tcPr>
          <w:p w14:paraId="6436223C" w14:textId="77777777" w:rsidR="00E52597" w:rsidRPr="00206CA1" w:rsidRDefault="00E52597" w:rsidP="00E52597">
            <w:pPr>
              <w:jc w:val="right"/>
              <w:rPr>
                <w:szCs w:val="22"/>
              </w:rPr>
            </w:pPr>
          </w:p>
        </w:tc>
        <w:tc>
          <w:tcPr>
            <w:tcW w:w="270" w:type="dxa"/>
            <w:gridSpan w:val="2"/>
          </w:tcPr>
          <w:p w14:paraId="0BCC33AA" w14:textId="77777777" w:rsidR="00E52597" w:rsidRPr="00206CA1" w:rsidRDefault="00E52597" w:rsidP="00E52597">
            <w:pPr>
              <w:jc w:val="right"/>
              <w:rPr>
                <w:szCs w:val="22"/>
              </w:rPr>
            </w:pPr>
          </w:p>
        </w:tc>
        <w:tc>
          <w:tcPr>
            <w:tcW w:w="1170" w:type="dxa"/>
          </w:tcPr>
          <w:p w14:paraId="33E6A865" w14:textId="77777777" w:rsidR="00E52597" w:rsidRPr="00206CA1" w:rsidRDefault="00E52597" w:rsidP="00E52597">
            <w:pPr>
              <w:jc w:val="right"/>
              <w:rPr>
                <w:szCs w:val="22"/>
              </w:rPr>
            </w:pPr>
          </w:p>
        </w:tc>
      </w:tr>
      <w:tr w:rsidR="00E52597" w:rsidRPr="00206CA1" w14:paraId="087836A0" w14:textId="77777777" w:rsidTr="00E52597">
        <w:trPr>
          <w:gridAfter w:val="1"/>
          <w:wAfter w:w="22" w:type="dxa"/>
          <w:trHeight w:val="261"/>
        </w:trPr>
        <w:tc>
          <w:tcPr>
            <w:tcW w:w="3690" w:type="dxa"/>
          </w:tcPr>
          <w:p w14:paraId="7E570141" w14:textId="7B8B5DAC" w:rsidR="00E52597" w:rsidRPr="00206CA1" w:rsidRDefault="00E52597" w:rsidP="00E52597">
            <w:pPr>
              <w:spacing w:line="240" w:lineRule="auto"/>
              <w:ind w:left="161" w:right="-90"/>
              <w:rPr>
                <w:szCs w:val="22"/>
                <w:lang w:eastAsia="x-none" w:bidi="th-TH"/>
              </w:rPr>
            </w:pPr>
            <w:r w:rsidRPr="00206CA1">
              <w:rPr>
                <w:szCs w:val="22"/>
                <w:lang w:eastAsia="x-none" w:bidi="th-TH"/>
              </w:rPr>
              <w:t>Interest rate swaps</w:t>
            </w:r>
          </w:p>
        </w:tc>
        <w:tc>
          <w:tcPr>
            <w:tcW w:w="1350" w:type="dxa"/>
            <w:gridSpan w:val="3"/>
          </w:tcPr>
          <w:p w14:paraId="6AD820BC" w14:textId="4823BB87" w:rsidR="00E52597" w:rsidRPr="00206CA1" w:rsidRDefault="00E52597" w:rsidP="00E52597">
            <w:pPr>
              <w:jc w:val="right"/>
              <w:rPr>
                <w:b/>
                <w:bCs/>
              </w:rPr>
            </w:pPr>
            <w:r w:rsidRPr="00206CA1">
              <w:t>96</w:t>
            </w:r>
          </w:p>
        </w:tc>
        <w:tc>
          <w:tcPr>
            <w:tcW w:w="360" w:type="dxa"/>
          </w:tcPr>
          <w:p w14:paraId="006CAB89" w14:textId="77777777" w:rsidR="00E52597" w:rsidRPr="00206CA1" w:rsidRDefault="00E52597" w:rsidP="00E52597">
            <w:pPr>
              <w:jc w:val="right"/>
              <w:rPr>
                <w:b/>
                <w:bCs/>
                <w:szCs w:val="22"/>
              </w:rPr>
            </w:pPr>
          </w:p>
        </w:tc>
        <w:tc>
          <w:tcPr>
            <w:tcW w:w="1350" w:type="dxa"/>
          </w:tcPr>
          <w:p w14:paraId="63FD5526" w14:textId="1DDDF9D8" w:rsidR="00E52597" w:rsidRPr="00206CA1" w:rsidRDefault="00E52597" w:rsidP="00E52597">
            <w:pPr>
              <w:jc w:val="right"/>
            </w:pPr>
            <w:r w:rsidRPr="00206CA1">
              <w:t>-</w:t>
            </w:r>
          </w:p>
        </w:tc>
        <w:tc>
          <w:tcPr>
            <w:tcW w:w="270" w:type="dxa"/>
          </w:tcPr>
          <w:p w14:paraId="07EE536A" w14:textId="77777777" w:rsidR="00E52597" w:rsidRPr="00206CA1" w:rsidRDefault="00E52597" w:rsidP="00E52597">
            <w:pPr>
              <w:jc w:val="right"/>
              <w:rPr>
                <w:b/>
                <w:bCs/>
                <w:szCs w:val="22"/>
              </w:rPr>
            </w:pPr>
          </w:p>
        </w:tc>
        <w:tc>
          <w:tcPr>
            <w:tcW w:w="1170" w:type="dxa"/>
          </w:tcPr>
          <w:p w14:paraId="21A63E4A" w14:textId="67C6981A" w:rsidR="00E52597" w:rsidRPr="00E85622" w:rsidRDefault="00E52597" w:rsidP="00E52597">
            <w:pPr>
              <w:jc w:val="right"/>
            </w:pPr>
            <w:r w:rsidRPr="00206CA1">
              <w:t>-</w:t>
            </w:r>
          </w:p>
        </w:tc>
        <w:tc>
          <w:tcPr>
            <w:tcW w:w="270" w:type="dxa"/>
          </w:tcPr>
          <w:p w14:paraId="08B87D5C" w14:textId="000A2E7E" w:rsidR="00E52597" w:rsidRPr="00206CA1" w:rsidRDefault="00E52597" w:rsidP="00E52597">
            <w:pPr>
              <w:jc w:val="right"/>
              <w:rPr>
                <w:b/>
                <w:bCs/>
                <w:szCs w:val="22"/>
              </w:rPr>
            </w:pPr>
          </w:p>
        </w:tc>
        <w:tc>
          <w:tcPr>
            <w:tcW w:w="1350" w:type="dxa"/>
          </w:tcPr>
          <w:p w14:paraId="28ADD63D" w14:textId="48C605F8" w:rsidR="00E52597" w:rsidRPr="00206CA1" w:rsidRDefault="00E52597" w:rsidP="00E52597">
            <w:pPr>
              <w:jc w:val="right"/>
              <w:rPr>
                <w:b/>
                <w:bCs/>
              </w:rPr>
            </w:pPr>
            <w:r w:rsidRPr="00206CA1">
              <w:t>96</w:t>
            </w:r>
          </w:p>
        </w:tc>
        <w:tc>
          <w:tcPr>
            <w:tcW w:w="270" w:type="dxa"/>
          </w:tcPr>
          <w:p w14:paraId="3000B542" w14:textId="77777777" w:rsidR="00E52597" w:rsidRPr="00206CA1" w:rsidRDefault="00E52597" w:rsidP="00E52597">
            <w:pPr>
              <w:jc w:val="right"/>
              <w:rPr>
                <w:szCs w:val="22"/>
              </w:rPr>
            </w:pPr>
          </w:p>
        </w:tc>
        <w:tc>
          <w:tcPr>
            <w:tcW w:w="1170" w:type="dxa"/>
          </w:tcPr>
          <w:p w14:paraId="26366950" w14:textId="4EF57338" w:rsidR="00E52597" w:rsidRPr="00206CA1" w:rsidRDefault="00E52597" w:rsidP="00E52597">
            <w:pPr>
              <w:jc w:val="right"/>
              <w:rPr>
                <w:szCs w:val="22"/>
              </w:rPr>
            </w:pPr>
            <w:r w:rsidRPr="00206CA1">
              <w:t>-</w:t>
            </w:r>
          </w:p>
        </w:tc>
        <w:tc>
          <w:tcPr>
            <w:tcW w:w="270" w:type="dxa"/>
          </w:tcPr>
          <w:p w14:paraId="1072EEB8" w14:textId="77777777" w:rsidR="00E52597" w:rsidRPr="00206CA1" w:rsidRDefault="00E52597" w:rsidP="00E52597">
            <w:pPr>
              <w:jc w:val="right"/>
              <w:rPr>
                <w:szCs w:val="22"/>
              </w:rPr>
            </w:pPr>
          </w:p>
        </w:tc>
        <w:tc>
          <w:tcPr>
            <w:tcW w:w="1170" w:type="dxa"/>
          </w:tcPr>
          <w:p w14:paraId="243CB55A" w14:textId="39520DE0" w:rsidR="00E52597" w:rsidRPr="00206CA1" w:rsidRDefault="00E52597" w:rsidP="00E52597">
            <w:pPr>
              <w:jc w:val="right"/>
              <w:rPr>
                <w:szCs w:val="22"/>
              </w:rPr>
            </w:pPr>
            <w:r w:rsidRPr="00206CA1">
              <w:t>96</w:t>
            </w:r>
          </w:p>
        </w:tc>
        <w:tc>
          <w:tcPr>
            <w:tcW w:w="270" w:type="dxa"/>
          </w:tcPr>
          <w:p w14:paraId="4806137D" w14:textId="77777777" w:rsidR="00E52597" w:rsidRPr="00206CA1" w:rsidRDefault="00E52597" w:rsidP="00E52597">
            <w:pPr>
              <w:jc w:val="right"/>
              <w:rPr>
                <w:szCs w:val="22"/>
              </w:rPr>
            </w:pPr>
          </w:p>
        </w:tc>
        <w:tc>
          <w:tcPr>
            <w:tcW w:w="1260" w:type="dxa"/>
            <w:gridSpan w:val="2"/>
          </w:tcPr>
          <w:p w14:paraId="2C267B6D" w14:textId="1BEB1EBF" w:rsidR="00E52597" w:rsidRPr="00206CA1" w:rsidRDefault="00E52597" w:rsidP="00E52597">
            <w:pPr>
              <w:jc w:val="right"/>
              <w:rPr>
                <w:szCs w:val="22"/>
              </w:rPr>
            </w:pPr>
            <w:r w:rsidRPr="00206CA1">
              <w:t>-</w:t>
            </w:r>
          </w:p>
        </w:tc>
        <w:tc>
          <w:tcPr>
            <w:tcW w:w="270" w:type="dxa"/>
            <w:gridSpan w:val="2"/>
          </w:tcPr>
          <w:p w14:paraId="5B59D658" w14:textId="77777777" w:rsidR="00E52597" w:rsidRPr="00206CA1" w:rsidRDefault="00E52597" w:rsidP="00E52597">
            <w:pPr>
              <w:jc w:val="right"/>
              <w:rPr>
                <w:szCs w:val="22"/>
              </w:rPr>
            </w:pPr>
          </w:p>
        </w:tc>
        <w:tc>
          <w:tcPr>
            <w:tcW w:w="1170" w:type="dxa"/>
          </w:tcPr>
          <w:p w14:paraId="2080CE54" w14:textId="26074D18" w:rsidR="00E52597" w:rsidRPr="00206CA1" w:rsidRDefault="00E52597" w:rsidP="00E52597">
            <w:pPr>
              <w:jc w:val="right"/>
              <w:rPr>
                <w:szCs w:val="22"/>
              </w:rPr>
            </w:pPr>
            <w:r w:rsidRPr="00206CA1">
              <w:t>96</w:t>
            </w:r>
          </w:p>
        </w:tc>
      </w:tr>
      <w:tr w:rsidR="00E52597" w:rsidRPr="00206CA1" w14:paraId="02D13AA7" w14:textId="77777777" w:rsidTr="00E52597">
        <w:trPr>
          <w:gridAfter w:val="1"/>
          <w:wAfter w:w="22" w:type="dxa"/>
          <w:trHeight w:val="261"/>
        </w:trPr>
        <w:tc>
          <w:tcPr>
            <w:tcW w:w="3690" w:type="dxa"/>
          </w:tcPr>
          <w:p w14:paraId="22E16038" w14:textId="2C589266" w:rsidR="00E52597" w:rsidRPr="00206CA1" w:rsidRDefault="00E52597" w:rsidP="00E52597">
            <w:pPr>
              <w:spacing w:line="240" w:lineRule="auto"/>
              <w:ind w:left="161" w:right="-90"/>
              <w:rPr>
                <w:szCs w:val="22"/>
                <w:lang w:eastAsia="x-none" w:bidi="th-TH"/>
              </w:rPr>
            </w:pPr>
            <w:r w:rsidRPr="00206CA1">
              <w:rPr>
                <w:szCs w:val="22"/>
              </w:rPr>
              <w:t>Forward exchange contract</w:t>
            </w:r>
          </w:p>
        </w:tc>
        <w:tc>
          <w:tcPr>
            <w:tcW w:w="1350" w:type="dxa"/>
            <w:gridSpan w:val="3"/>
            <w:tcBorders>
              <w:bottom w:val="single" w:sz="4" w:space="0" w:color="auto"/>
            </w:tcBorders>
          </w:tcPr>
          <w:p w14:paraId="3B351125" w14:textId="6FDFE3D7" w:rsidR="00E52597" w:rsidRPr="00206CA1" w:rsidRDefault="00E52597" w:rsidP="00E52597">
            <w:pPr>
              <w:jc w:val="right"/>
              <w:rPr>
                <w:b/>
                <w:bCs/>
              </w:rPr>
            </w:pPr>
            <w:r w:rsidRPr="00206CA1">
              <w:t>2,032</w:t>
            </w:r>
          </w:p>
        </w:tc>
        <w:tc>
          <w:tcPr>
            <w:tcW w:w="360" w:type="dxa"/>
          </w:tcPr>
          <w:p w14:paraId="7DDF993F" w14:textId="77777777" w:rsidR="00E52597" w:rsidRPr="00206CA1" w:rsidRDefault="00E52597" w:rsidP="00E52597">
            <w:pPr>
              <w:jc w:val="right"/>
              <w:rPr>
                <w:b/>
                <w:bCs/>
                <w:szCs w:val="22"/>
              </w:rPr>
            </w:pPr>
          </w:p>
        </w:tc>
        <w:tc>
          <w:tcPr>
            <w:tcW w:w="1350" w:type="dxa"/>
            <w:tcBorders>
              <w:bottom w:val="single" w:sz="4" w:space="0" w:color="auto"/>
            </w:tcBorders>
          </w:tcPr>
          <w:p w14:paraId="0606F9CE" w14:textId="7B34ACC2" w:rsidR="00E52597" w:rsidRPr="00206CA1" w:rsidRDefault="00E52597" w:rsidP="00E52597">
            <w:pPr>
              <w:jc w:val="right"/>
              <w:rPr>
                <w:b/>
                <w:bCs/>
              </w:rPr>
            </w:pPr>
            <w:r w:rsidRPr="00206CA1">
              <w:t>363</w:t>
            </w:r>
          </w:p>
        </w:tc>
        <w:tc>
          <w:tcPr>
            <w:tcW w:w="270" w:type="dxa"/>
          </w:tcPr>
          <w:p w14:paraId="4FD92189" w14:textId="77777777" w:rsidR="00E52597" w:rsidRPr="00206CA1" w:rsidRDefault="00E52597" w:rsidP="00E52597">
            <w:pPr>
              <w:jc w:val="right"/>
              <w:rPr>
                <w:b/>
                <w:bCs/>
                <w:szCs w:val="22"/>
              </w:rPr>
            </w:pPr>
          </w:p>
        </w:tc>
        <w:tc>
          <w:tcPr>
            <w:tcW w:w="1170" w:type="dxa"/>
            <w:tcBorders>
              <w:bottom w:val="single" w:sz="4" w:space="0" w:color="auto"/>
            </w:tcBorders>
          </w:tcPr>
          <w:p w14:paraId="661E60AD" w14:textId="2ED47FD8" w:rsidR="00E52597" w:rsidRPr="00E85622" w:rsidRDefault="00E52597" w:rsidP="00E52597">
            <w:pPr>
              <w:jc w:val="right"/>
            </w:pPr>
            <w:r w:rsidRPr="00206CA1">
              <w:t>-</w:t>
            </w:r>
          </w:p>
        </w:tc>
        <w:tc>
          <w:tcPr>
            <w:tcW w:w="270" w:type="dxa"/>
          </w:tcPr>
          <w:p w14:paraId="54AA0750" w14:textId="01B05E4D" w:rsidR="00E52597" w:rsidRPr="00206CA1" w:rsidRDefault="00E52597" w:rsidP="00E52597">
            <w:pPr>
              <w:jc w:val="right"/>
              <w:rPr>
                <w:b/>
                <w:bCs/>
                <w:szCs w:val="22"/>
              </w:rPr>
            </w:pPr>
          </w:p>
        </w:tc>
        <w:tc>
          <w:tcPr>
            <w:tcW w:w="1350" w:type="dxa"/>
            <w:tcBorders>
              <w:bottom w:val="single" w:sz="4" w:space="0" w:color="auto"/>
            </w:tcBorders>
          </w:tcPr>
          <w:p w14:paraId="19E759BD" w14:textId="29395491" w:rsidR="00E52597" w:rsidRPr="00206CA1" w:rsidRDefault="00E52597" w:rsidP="00E52597">
            <w:pPr>
              <w:jc w:val="right"/>
              <w:rPr>
                <w:b/>
                <w:bCs/>
              </w:rPr>
            </w:pPr>
            <w:r w:rsidRPr="00206CA1">
              <w:t>2,395</w:t>
            </w:r>
          </w:p>
        </w:tc>
        <w:tc>
          <w:tcPr>
            <w:tcW w:w="270" w:type="dxa"/>
          </w:tcPr>
          <w:p w14:paraId="5B6A5AAF" w14:textId="77777777" w:rsidR="00E52597" w:rsidRPr="00206CA1" w:rsidRDefault="00E52597" w:rsidP="00E52597">
            <w:pPr>
              <w:jc w:val="right"/>
              <w:rPr>
                <w:szCs w:val="22"/>
              </w:rPr>
            </w:pPr>
          </w:p>
        </w:tc>
        <w:tc>
          <w:tcPr>
            <w:tcW w:w="1170" w:type="dxa"/>
          </w:tcPr>
          <w:p w14:paraId="1A25E02A" w14:textId="0125650B" w:rsidR="00E52597" w:rsidRPr="00206CA1" w:rsidRDefault="00E52597" w:rsidP="00E52597">
            <w:pPr>
              <w:jc w:val="right"/>
              <w:rPr>
                <w:szCs w:val="22"/>
              </w:rPr>
            </w:pPr>
            <w:r w:rsidRPr="00206CA1">
              <w:t>-</w:t>
            </w:r>
          </w:p>
        </w:tc>
        <w:tc>
          <w:tcPr>
            <w:tcW w:w="270" w:type="dxa"/>
          </w:tcPr>
          <w:p w14:paraId="3A157703" w14:textId="77777777" w:rsidR="00E52597" w:rsidRPr="00206CA1" w:rsidRDefault="00E52597" w:rsidP="00E52597">
            <w:pPr>
              <w:jc w:val="right"/>
              <w:rPr>
                <w:szCs w:val="22"/>
              </w:rPr>
            </w:pPr>
          </w:p>
        </w:tc>
        <w:tc>
          <w:tcPr>
            <w:tcW w:w="1170" w:type="dxa"/>
          </w:tcPr>
          <w:p w14:paraId="64837A11" w14:textId="12A209E0" w:rsidR="00E52597" w:rsidRPr="00206CA1" w:rsidRDefault="00E52597" w:rsidP="00E52597">
            <w:pPr>
              <w:jc w:val="right"/>
              <w:rPr>
                <w:szCs w:val="22"/>
              </w:rPr>
            </w:pPr>
            <w:r w:rsidRPr="00206CA1">
              <w:t>2,395</w:t>
            </w:r>
          </w:p>
        </w:tc>
        <w:tc>
          <w:tcPr>
            <w:tcW w:w="270" w:type="dxa"/>
          </w:tcPr>
          <w:p w14:paraId="22EEBF0F" w14:textId="77777777" w:rsidR="00E52597" w:rsidRPr="00206CA1" w:rsidRDefault="00E52597" w:rsidP="00E52597">
            <w:pPr>
              <w:jc w:val="right"/>
              <w:rPr>
                <w:szCs w:val="22"/>
              </w:rPr>
            </w:pPr>
          </w:p>
        </w:tc>
        <w:tc>
          <w:tcPr>
            <w:tcW w:w="1260" w:type="dxa"/>
            <w:gridSpan w:val="2"/>
          </w:tcPr>
          <w:p w14:paraId="3C2476F8" w14:textId="6D6196AA" w:rsidR="00E52597" w:rsidRPr="00206CA1" w:rsidRDefault="00E52597" w:rsidP="00E52597">
            <w:pPr>
              <w:jc w:val="right"/>
              <w:rPr>
                <w:szCs w:val="22"/>
              </w:rPr>
            </w:pPr>
            <w:r w:rsidRPr="00206CA1">
              <w:t>-</w:t>
            </w:r>
          </w:p>
        </w:tc>
        <w:tc>
          <w:tcPr>
            <w:tcW w:w="270" w:type="dxa"/>
            <w:gridSpan w:val="2"/>
          </w:tcPr>
          <w:p w14:paraId="5DF4DDBC" w14:textId="77777777" w:rsidR="00E52597" w:rsidRPr="00206CA1" w:rsidRDefault="00E52597" w:rsidP="00E52597">
            <w:pPr>
              <w:jc w:val="right"/>
              <w:rPr>
                <w:szCs w:val="22"/>
              </w:rPr>
            </w:pPr>
          </w:p>
        </w:tc>
        <w:tc>
          <w:tcPr>
            <w:tcW w:w="1170" w:type="dxa"/>
          </w:tcPr>
          <w:p w14:paraId="15EB66BE" w14:textId="53DDD741" w:rsidR="00E52597" w:rsidRPr="00206CA1" w:rsidRDefault="00E52597" w:rsidP="00E52597">
            <w:pPr>
              <w:jc w:val="right"/>
              <w:rPr>
                <w:szCs w:val="22"/>
              </w:rPr>
            </w:pPr>
            <w:r w:rsidRPr="00206CA1">
              <w:t>2,395</w:t>
            </w:r>
          </w:p>
        </w:tc>
      </w:tr>
      <w:tr w:rsidR="00E85622" w:rsidRPr="00206CA1" w14:paraId="15EC4FCA" w14:textId="77777777" w:rsidTr="00E52597">
        <w:trPr>
          <w:gridAfter w:val="1"/>
          <w:wAfter w:w="22" w:type="dxa"/>
          <w:trHeight w:val="261"/>
        </w:trPr>
        <w:tc>
          <w:tcPr>
            <w:tcW w:w="3690" w:type="dxa"/>
          </w:tcPr>
          <w:p w14:paraId="6242A722" w14:textId="34F361C7" w:rsidR="00E85622" w:rsidRPr="00206CA1" w:rsidRDefault="00E85622" w:rsidP="00E52597">
            <w:pPr>
              <w:spacing w:line="240" w:lineRule="auto"/>
              <w:ind w:left="-20" w:right="-90"/>
              <w:rPr>
                <w:szCs w:val="22"/>
              </w:rPr>
            </w:pPr>
            <w:r w:rsidRPr="00206CA1">
              <w:rPr>
                <w:b/>
                <w:bCs/>
                <w:szCs w:val="22"/>
              </w:rPr>
              <w:t>Total financial liabilities</w:t>
            </w:r>
          </w:p>
        </w:tc>
        <w:tc>
          <w:tcPr>
            <w:tcW w:w="1350" w:type="dxa"/>
            <w:gridSpan w:val="3"/>
            <w:tcBorders>
              <w:top w:val="single" w:sz="4" w:space="0" w:color="auto"/>
              <w:left w:val="nil"/>
              <w:bottom w:val="double" w:sz="4" w:space="0" w:color="auto"/>
              <w:right w:val="nil"/>
            </w:tcBorders>
          </w:tcPr>
          <w:p w14:paraId="3212A6B5" w14:textId="176E0303" w:rsidR="00E85622" w:rsidRPr="00206CA1" w:rsidRDefault="00E85622" w:rsidP="00E52597">
            <w:pPr>
              <w:jc w:val="right"/>
            </w:pPr>
            <w:r w:rsidRPr="00206CA1">
              <w:rPr>
                <w:b/>
                <w:bCs/>
              </w:rPr>
              <w:t>2,128</w:t>
            </w:r>
          </w:p>
        </w:tc>
        <w:tc>
          <w:tcPr>
            <w:tcW w:w="360" w:type="dxa"/>
          </w:tcPr>
          <w:p w14:paraId="1092420D" w14:textId="77777777" w:rsidR="00E85622" w:rsidRPr="00206CA1" w:rsidRDefault="00E85622" w:rsidP="00E52597">
            <w:pPr>
              <w:jc w:val="right"/>
              <w:rPr>
                <w:b/>
                <w:bCs/>
                <w:szCs w:val="22"/>
              </w:rPr>
            </w:pPr>
          </w:p>
        </w:tc>
        <w:tc>
          <w:tcPr>
            <w:tcW w:w="1350" w:type="dxa"/>
            <w:tcBorders>
              <w:top w:val="single" w:sz="4" w:space="0" w:color="auto"/>
              <w:bottom w:val="double" w:sz="4" w:space="0" w:color="auto"/>
            </w:tcBorders>
          </w:tcPr>
          <w:p w14:paraId="55FCAD76" w14:textId="727656BD" w:rsidR="00E85622" w:rsidRPr="00206CA1" w:rsidRDefault="00E85622" w:rsidP="00E52597">
            <w:pPr>
              <w:jc w:val="right"/>
              <w:rPr>
                <w:b/>
                <w:bCs/>
              </w:rPr>
            </w:pPr>
            <w:r w:rsidRPr="00206CA1">
              <w:rPr>
                <w:b/>
                <w:bCs/>
              </w:rPr>
              <w:t>363</w:t>
            </w:r>
          </w:p>
        </w:tc>
        <w:tc>
          <w:tcPr>
            <w:tcW w:w="270" w:type="dxa"/>
          </w:tcPr>
          <w:p w14:paraId="069C8E34" w14:textId="77777777" w:rsidR="00E85622" w:rsidRPr="00206CA1" w:rsidRDefault="00E85622" w:rsidP="00E52597">
            <w:pPr>
              <w:jc w:val="right"/>
              <w:rPr>
                <w:b/>
                <w:bCs/>
                <w:szCs w:val="22"/>
              </w:rPr>
            </w:pPr>
          </w:p>
        </w:tc>
        <w:tc>
          <w:tcPr>
            <w:tcW w:w="1170" w:type="dxa"/>
            <w:tcBorders>
              <w:top w:val="single" w:sz="4" w:space="0" w:color="auto"/>
              <w:left w:val="nil"/>
              <w:bottom w:val="double" w:sz="4" w:space="0" w:color="auto"/>
              <w:right w:val="nil"/>
            </w:tcBorders>
          </w:tcPr>
          <w:p w14:paraId="74BC5236" w14:textId="40EA89E5" w:rsidR="00E85622" w:rsidRPr="00206CA1" w:rsidRDefault="00E85622" w:rsidP="00E52597">
            <w:pPr>
              <w:jc w:val="right"/>
              <w:rPr>
                <w:b/>
                <w:bCs/>
                <w:szCs w:val="22"/>
              </w:rPr>
            </w:pPr>
            <w:r w:rsidRPr="00206CA1">
              <w:rPr>
                <w:b/>
                <w:bCs/>
              </w:rPr>
              <w:t>1,499,249</w:t>
            </w:r>
          </w:p>
        </w:tc>
        <w:tc>
          <w:tcPr>
            <w:tcW w:w="270" w:type="dxa"/>
          </w:tcPr>
          <w:p w14:paraId="59975F4F" w14:textId="366FA93D" w:rsidR="00E85622" w:rsidRPr="00206CA1" w:rsidRDefault="00E85622" w:rsidP="00E52597">
            <w:pPr>
              <w:jc w:val="right"/>
              <w:rPr>
                <w:b/>
                <w:bCs/>
                <w:szCs w:val="22"/>
              </w:rPr>
            </w:pPr>
          </w:p>
        </w:tc>
        <w:tc>
          <w:tcPr>
            <w:tcW w:w="1350" w:type="dxa"/>
            <w:tcBorders>
              <w:top w:val="single" w:sz="4" w:space="0" w:color="auto"/>
              <w:left w:val="nil"/>
              <w:bottom w:val="double" w:sz="4" w:space="0" w:color="auto"/>
              <w:right w:val="nil"/>
            </w:tcBorders>
          </w:tcPr>
          <w:p w14:paraId="1F303291" w14:textId="00B8EC23" w:rsidR="00E85622" w:rsidRPr="00206CA1" w:rsidRDefault="00E85622" w:rsidP="00E52597">
            <w:pPr>
              <w:jc w:val="right"/>
            </w:pPr>
            <w:r w:rsidRPr="00206CA1">
              <w:rPr>
                <w:b/>
                <w:bCs/>
              </w:rPr>
              <w:t>1,501,740</w:t>
            </w:r>
          </w:p>
        </w:tc>
        <w:tc>
          <w:tcPr>
            <w:tcW w:w="270" w:type="dxa"/>
          </w:tcPr>
          <w:p w14:paraId="1710A87D" w14:textId="77777777" w:rsidR="00E85622" w:rsidRPr="00206CA1" w:rsidRDefault="00E85622" w:rsidP="00E52597">
            <w:pPr>
              <w:jc w:val="right"/>
              <w:rPr>
                <w:szCs w:val="22"/>
              </w:rPr>
            </w:pPr>
          </w:p>
        </w:tc>
        <w:tc>
          <w:tcPr>
            <w:tcW w:w="1170" w:type="dxa"/>
          </w:tcPr>
          <w:p w14:paraId="751C85A5" w14:textId="77777777" w:rsidR="00E85622" w:rsidRPr="00206CA1" w:rsidRDefault="00E85622" w:rsidP="00E52597">
            <w:pPr>
              <w:jc w:val="right"/>
            </w:pPr>
          </w:p>
        </w:tc>
        <w:tc>
          <w:tcPr>
            <w:tcW w:w="270" w:type="dxa"/>
          </w:tcPr>
          <w:p w14:paraId="623FFAA8" w14:textId="77777777" w:rsidR="00E85622" w:rsidRPr="00206CA1" w:rsidRDefault="00E85622" w:rsidP="00E52597">
            <w:pPr>
              <w:jc w:val="right"/>
              <w:rPr>
                <w:szCs w:val="22"/>
              </w:rPr>
            </w:pPr>
          </w:p>
        </w:tc>
        <w:tc>
          <w:tcPr>
            <w:tcW w:w="1170" w:type="dxa"/>
          </w:tcPr>
          <w:p w14:paraId="4B7FF8A4" w14:textId="77777777" w:rsidR="00E85622" w:rsidRPr="00206CA1" w:rsidRDefault="00E85622" w:rsidP="00E52597">
            <w:pPr>
              <w:jc w:val="right"/>
            </w:pPr>
          </w:p>
        </w:tc>
        <w:tc>
          <w:tcPr>
            <w:tcW w:w="270" w:type="dxa"/>
          </w:tcPr>
          <w:p w14:paraId="07727DDA" w14:textId="77777777" w:rsidR="00E85622" w:rsidRPr="00206CA1" w:rsidRDefault="00E85622" w:rsidP="00E52597">
            <w:pPr>
              <w:jc w:val="right"/>
              <w:rPr>
                <w:szCs w:val="22"/>
              </w:rPr>
            </w:pPr>
          </w:p>
        </w:tc>
        <w:tc>
          <w:tcPr>
            <w:tcW w:w="1260" w:type="dxa"/>
            <w:gridSpan w:val="2"/>
          </w:tcPr>
          <w:p w14:paraId="4E52D89B" w14:textId="77777777" w:rsidR="00E85622" w:rsidRPr="00206CA1" w:rsidRDefault="00E85622" w:rsidP="00E52597">
            <w:pPr>
              <w:jc w:val="right"/>
            </w:pPr>
          </w:p>
        </w:tc>
        <w:tc>
          <w:tcPr>
            <w:tcW w:w="270" w:type="dxa"/>
            <w:gridSpan w:val="2"/>
          </w:tcPr>
          <w:p w14:paraId="5B4C85ED" w14:textId="77777777" w:rsidR="00E85622" w:rsidRPr="00206CA1" w:rsidRDefault="00E85622" w:rsidP="00E52597">
            <w:pPr>
              <w:jc w:val="right"/>
              <w:rPr>
                <w:szCs w:val="22"/>
              </w:rPr>
            </w:pPr>
          </w:p>
        </w:tc>
        <w:tc>
          <w:tcPr>
            <w:tcW w:w="1170" w:type="dxa"/>
          </w:tcPr>
          <w:p w14:paraId="21BACA36" w14:textId="77777777" w:rsidR="00E85622" w:rsidRPr="00206CA1" w:rsidRDefault="00E85622" w:rsidP="00E52597">
            <w:pPr>
              <w:jc w:val="right"/>
            </w:pPr>
          </w:p>
        </w:tc>
      </w:tr>
      <w:tr w:rsidR="003F3EBE" w:rsidRPr="00206CA1" w14:paraId="1C5BD5E0" w14:textId="77777777" w:rsidTr="00E52597">
        <w:trPr>
          <w:gridAfter w:val="1"/>
          <w:wAfter w:w="22" w:type="dxa"/>
          <w:trHeight w:val="261"/>
        </w:trPr>
        <w:tc>
          <w:tcPr>
            <w:tcW w:w="3690" w:type="dxa"/>
          </w:tcPr>
          <w:p w14:paraId="5EAA91DA" w14:textId="77777777" w:rsidR="003F3EBE" w:rsidRPr="00206CA1" w:rsidRDefault="003F3EBE" w:rsidP="00E52597">
            <w:pPr>
              <w:spacing w:line="240" w:lineRule="auto"/>
              <w:ind w:left="-20" w:right="-90"/>
              <w:rPr>
                <w:b/>
                <w:bCs/>
                <w:szCs w:val="22"/>
              </w:rPr>
            </w:pPr>
          </w:p>
        </w:tc>
        <w:tc>
          <w:tcPr>
            <w:tcW w:w="1350" w:type="dxa"/>
            <w:gridSpan w:val="3"/>
            <w:tcBorders>
              <w:top w:val="single" w:sz="4" w:space="0" w:color="auto"/>
              <w:left w:val="nil"/>
              <w:right w:val="nil"/>
            </w:tcBorders>
          </w:tcPr>
          <w:p w14:paraId="50AA3CC0" w14:textId="77777777" w:rsidR="003F3EBE" w:rsidRPr="00206CA1" w:rsidRDefault="003F3EBE" w:rsidP="00E52597">
            <w:pPr>
              <w:jc w:val="right"/>
              <w:rPr>
                <w:b/>
                <w:bCs/>
              </w:rPr>
            </w:pPr>
          </w:p>
        </w:tc>
        <w:tc>
          <w:tcPr>
            <w:tcW w:w="360" w:type="dxa"/>
          </w:tcPr>
          <w:p w14:paraId="2DE96273" w14:textId="77777777" w:rsidR="003F3EBE" w:rsidRPr="00206CA1" w:rsidRDefault="003F3EBE" w:rsidP="00E52597">
            <w:pPr>
              <w:jc w:val="right"/>
              <w:rPr>
                <w:b/>
                <w:bCs/>
                <w:szCs w:val="22"/>
              </w:rPr>
            </w:pPr>
          </w:p>
        </w:tc>
        <w:tc>
          <w:tcPr>
            <w:tcW w:w="1350" w:type="dxa"/>
            <w:tcBorders>
              <w:top w:val="single" w:sz="4" w:space="0" w:color="auto"/>
              <w:left w:val="nil"/>
              <w:right w:val="nil"/>
            </w:tcBorders>
          </w:tcPr>
          <w:p w14:paraId="6D72A14D" w14:textId="77777777" w:rsidR="003F3EBE" w:rsidRPr="00206CA1" w:rsidRDefault="003F3EBE" w:rsidP="00E52597">
            <w:pPr>
              <w:jc w:val="right"/>
              <w:rPr>
                <w:b/>
                <w:bCs/>
              </w:rPr>
            </w:pPr>
          </w:p>
        </w:tc>
        <w:tc>
          <w:tcPr>
            <w:tcW w:w="270" w:type="dxa"/>
          </w:tcPr>
          <w:p w14:paraId="61A30AC5" w14:textId="77777777" w:rsidR="003F3EBE" w:rsidRPr="00206CA1" w:rsidRDefault="003F3EBE" w:rsidP="00E52597">
            <w:pPr>
              <w:jc w:val="right"/>
              <w:rPr>
                <w:b/>
                <w:bCs/>
                <w:szCs w:val="22"/>
              </w:rPr>
            </w:pPr>
          </w:p>
        </w:tc>
        <w:tc>
          <w:tcPr>
            <w:tcW w:w="1170" w:type="dxa"/>
          </w:tcPr>
          <w:p w14:paraId="46E114E3" w14:textId="77777777" w:rsidR="003F3EBE" w:rsidRPr="00206CA1" w:rsidRDefault="003F3EBE" w:rsidP="00E52597">
            <w:pPr>
              <w:jc w:val="right"/>
              <w:rPr>
                <w:b/>
                <w:bCs/>
                <w:szCs w:val="22"/>
              </w:rPr>
            </w:pPr>
          </w:p>
        </w:tc>
        <w:tc>
          <w:tcPr>
            <w:tcW w:w="270" w:type="dxa"/>
          </w:tcPr>
          <w:p w14:paraId="43EB22D4" w14:textId="77777777" w:rsidR="003F3EBE" w:rsidRPr="00206CA1" w:rsidRDefault="003F3EBE" w:rsidP="00E52597">
            <w:pPr>
              <w:jc w:val="right"/>
              <w:rPr>
                <w:b/>
                <w:bCs/>
                <w:szCs w:val="22"/>
              </w:rPr>
            </w:pPr>
          </w:p>
        </w:tc>
        <w:tc>
          <w:tcPr>
            <w:tcW w:w="1350" w:type="dxa"/>
            <w:tcBorders>
              <w:top w:val="single" w:sz="4" w:space="0" w:color="auto"/>
              <w:left w:val="nil"/>
              <w:right w:val="nil"/>
            </w:tcBorders>
          </w:tcPr>
          <w:p w14:paraId="2EA3FB1B" w14:textId="77777777" w:rsidR="003F3EBE" w:rsidRPr="00206CA1" w:rsidRDefault="003F3EBE" w:rsidP="00E52597">
            <w:pPr>
              <w:jc w:val="right"/>
              <w:rPr>
                <w:b/>
                <w:bCs/>
              </w:rPr>
            </w:pPr>
          </w:p>
        </w:tc>
        <w:tc>
          <w:tcPr>
            <w:tcW w:w="270" w:type="dxa"/>
          </w:tcPr>
          <w:p w14:paraId="63E4F759" w14:textId="77777777" w:rsidR="003F3EBE" w:rsidRPr="00206CA1" w:rsidRDefault="003F3EBE" w:rsidP="00E52597">
            <w:pPr>
              <w:jc w:val="right"/>
              <w:rPr>
                <w:szCs w:val="22"/>
              </w:rPr>
            </w:pPr>
          </w:p>
        </w:tc>
        <w:tc>
          <w:tcPr>
            <w:tcW w:w="1170" w:type="dxa"/>
          </w:tcPr>
          <w:p w14:paraId="61F2088B" w14:textId="77777777" w:rsidR="003F3EBE" w:rsidRPr="00206CA1" w:rsidRDefault="003F3EBE" w:rsidP="00E52597">
            <w:pPr>
              <w:jc w:val="right"/>
            </w:pPr>
          </w:p>
        </w:tc>
        <w:tc>
          <w:tcPr>
            <w:tcW w:w="270" w:type="dxa"/>
          </w:tcPr>
          <w:p w14:paraId="1D3E95F7" w14:textId="77777777" w:rsidR="003F3EBE" w:rsidRPr="00206CA1" w:rsidRDefault="003F3EBE" w:rsidP="00E52597">
            <w:pPr>
              <w:jc w:val="right"/>
              <w:rPr>
                <w:szCs w:val="22"/>
              </w:rPr>
            </w:pPr>
          </w:p>
        </w:tc>
        <w:tc>
          <w:tcPr>
            <w:tcW w:w="1170" w:type="dxa"/>
          </w:tcPr>
          <w:p w14:paraId="050BD391" w14:textId="77777777" w:rsidR="003F3EBE" w:rsidRPr="00206CA1" w:rsidRDefault="003F3EBE" w:rsidP="00E52597">
            <w:pPr>
              <w:jc w:val="right"/>
            </w:pPr>
          </w:p>
        </w:tc>
        <w:tc>
          <w:tcPr>
            <w:tcW w:w="270" w:type="dxa"/>
          </w:tcPr>
          <w:p w14:paraId="31C002F2" w14:textId="77777777" w:rsidR="003F3EBE" w:rsidRPr="00206CA1" w:rsidRDefault="003F3EBE" w:rsidP="00E52597">
            <w:pPr>
              <w:jc w:val="right"/>
              <w:rPr>
                <w:szCs w:val="22"/>
              </w:rPr>
            </w:pPr>
          </w:p>
        </w:tc>
        <w:tc>
          <w:tcPr>
            <w:tcW w:w="1260" w:type="dxa"/>
            <w:gridSpan w:val="2"/>
          </w:tcPr>
          <w:p w14:paraId="2E3DCA44" w14:textId="77777777" w:rsidR="003F3EBE" w:rsidRPr="00206CA1" w:rsidRDefault="003F3EBE" w:rsidP="00E52597">
            <w:pPr>
              <w:jc w:val="right"/>
            </w:pPr>
          </w:p>
        </w:tc>
        <w:tc>
          <w:tcPr>
            <w:tcW w:w="270" w:type="dxa"/>
            <w:gridSpan w:val="2"/>
          </w:tcPr>
          <w:p w14:paraId="13857011" w14:textId="77777777" w:rsidR="003F3EBE" w:rsidRPr="00206CA1" w:rsidRDefault="003F3EBE" w:rsidP="00E52597">
            <w:pPr>
              <w:jc w:val="right"/>
              <w:rPr>
                <w:szCs w:val="22"/>
              </w:rPr>
            </w:pPr>
          </w:p>
        </w:tc>
        <w:tc>
          <w:tcPr>
            <w:tcW w:w="1170" w:type="dxa"/>
          </w:tcPr>
          <w:p w14:paraId="0128FC18" w14:textId="77777777" w:rsidR="003F3EBE" w:rsidRPr="00206CA1" w:rsidRDefault="003F3EBE" w:rsidP="00E52597">
            <w:pPr>
              <w:jc w:val="right"/>
            </w:pPr>
          </w:p>
        </w:tc>
      </w:tr>
      <w:tr w:rsidR="00C86A35" w:rsidRPr="00206CA1" w14:paraId="3CDDF312" w14:textId="77777777" w:rsidTr="00E52597">
        <w:trPr>
          <w:gridAfter w:val="1"/>
          <w:wAfter w:w="22" w:type="dxa"/>
          <w:trHeight w:val="261"/>
        </w:trPr>
        <w:tc>
          <w:tcPr>
            <w:tcW w:w="3690" w:type="dxa"/>
          </w:tcPr>
          <w:p w14:paraId="1F311E88" w14:textId="77777777" w:rsidR="00C86A35" w:rsidRPr="00206CA1" w:rsidRDefault="00C86A35" w:rsidP="00E52597">
            <w:pPr>
              <w:spacing w:line="240" w:lineRule="auto"/>
              <w:ind w:left="-20" w:right="-90"/>
              <w:rPr>
                <w:b/>
                <w:bCs/>
                <w:szCs w:val="22"/>
              </w:rPr>
            </w:pPr>
          </w:p>
        </w:tc>
        <w:tc>
          <w:tcPr>
            <w:tcW w:w="1350" w:type="dxa"/>
            <w:gridSpan w:val="3"/>
            <w:tcBorders>
              <w:left w:val="nil"/>
              <w:right w:val="nil"/>
            </w:tcBorders>
          </w:tcPr>
          <w:p w14:paraId="3A6CF796" w14:textId="77777777" w:rsidR="00C86A35" w:rsidRPr="00206CA1" w:rsidRDefault="00C86A35" w:rsidP="00E52597">
            <w:pPr>
              <w:jc w:val="right"/>
              <w:rPr>
                <w:b/>
                <w:bCs/>
              </w:rPr>
            </w:pPr>
          </w:p>
        </w:tc>
        <w:tc>
          <w:tcPr>
            <w:tcW w:w="360" w:type="dxa"/>
          </w:tcPr>
          <w:p w14:paraId="01630778" w14:textId="77777777" w:rsidR="00C86A35" w:rsidRPr="00206CA1" w:rsidRDefault="00C86A35" w:rsidP="00E52597">
            <w:pPr>
              <w:jc w:val="right"/>
              <w:rPr>
                <w:b/>
                <w:bCs/>
                <w:szCs w:val="22"/>
              </w:rPr>
            </w:pPr>
          </w:p>
        </w:tc>
        <w:tc>
          <w:tcPr>
            <w:tcW w:w="1350" w:type="dxa"/>
            <w:tcBorders>
              <w:left w:val="nil"/>
              <w:right w:val="nil"/>
            </w:tcBorders>
          </w:tcPr>
          <w:p w14:paraId="4F222F21" w14:textId="77777777" w:rsidR="00C86A35" w:rsidRPr="00206CA1" w:rsidRDefault="00C86A35" w:rsidP="00E52597">
            <w:pPr>
              <w:jc w:val="right"/>
              <w:rPr>
                <w:b/>
                <w:bCs/>
              </w:rPr>
            </w:pPr>
          </w:p>
        </w:tc>
        <w:tc>
          <w:tcPr>
            <w:tcW w:w="270" w:type="dxa"/>
          </w:tcPr>
          <w:p w14:paraId="6D76E917" w14:textId="77777777" w:rsidR="00C86A35" w:rsidRPr="00206CA1" w:rsidRDefault="00C86A35" w:rsidP="00E52597">
            <w:pPr>
              <w:jc w:val="right"/>
              <w:rPr>
                <w:b/>
                <w:bCs/>
                <w:szCs w:val="22"/>
              </w:rPr>
            </w:pPr>
          </w:p>
        </w:tc>
        <w:tc>
          <w:tcPr>
            <w:tcW w:w="1170" w:type="dxa"/>
          </w:tcPr>
          <w:p w14:paraId="05D91670" w14:textId="77777777" w:rsidR="00C86A35" w:rsidRPr="00206CA1" w:rsidRDefault="00C86A35" w:rsidP="00E52597">
            <w:pPr>
              <w:jc w:val="right"/>
              <w:rPr>
                <w:b/>
                <w:bCs/>
                <w:szCs w:val="22"/>
              </w:rPr>
            </w:pPr>
          </w:p>
        </w:tc>
        <w:tc>
          <w:tcPr>
            <w:tcW w:w="270" w:type="dxa"/>
          </w:tcPr>
          <w:p w14:paraId="743E7C8F" w14:textId="77777777" w:rsidR="00C86A35" w:rsidRPr="00206CA1" w:rsidRDefault="00C86A35" w:rsidP="00E52597">
            <w:pPr>
              <w:jc w:val="right"/>
              <w:rPr>
                <w:b/>
                <w:bCs/>
                <w:szCs w:val="22"/>
              </w:rPr>
            </w:pPr>
          </w:p>
        </w:tc>
        <w:tc>
          <w:tcPr>
            <w:tcW w:w="1350" w:type="dxa"/>
            <w:tcBorders>
              <w:left w:val="nil"/>
              <w:right w:val="nil"/>
            </w:tcBorders>
          </w:tcPr>
          <w:p w14:paraId="1C3D6ACB" w14:textId="77777777" w:rsidR="00C86A35" w:rsidRPr="00206CA1" w:rsidRDefault="00C86A35" w:rsidP="00E52597">
            <w:pPr>
              <w:jc w:val="right"/>
              <w:rPr>
                <w:b/>
                <w:bCs/>
              </w:rPr>
            </w:pPr>
          </w:p>
        </w:tc>
        <w:tc>
          <w:tcPr>
            <w:tcW w:w="270" w:type="dxa"/>
          </w:tcPr>
          <w:p w14:paraId="7B36B680" w14:textId="77777777" w:rsidR="00C86A35" w:rsidRPr="00206CA1" w:rsidRDefault="00C86A35" w:rsidP="00E52597">
            <w:pPr>
              <w:jc w:val="right"/>
              <w:rPr>
                <w:szCs w:val="22"/>
              </w:rPr>
            </w:pPr>
          </w:p>
        </w:tc>
        <w:tc>
          <w:tcPr>
            <w:tcW w:w="1170" w:type="dxa"/>
          </w:tcPr>
          <w:p w14:paraId="7D0434A6" w14:textId="77777777" w:rsidR="00C86A35" w:rsidRPr="00206CA1" w:rsidRDefault="00C86A35" w:rsidP="00E52597">
            <w:pPr>
              <w:jc w:val="right"/>
            </w:pPr>
          </w:p>
        </w:tc>
        <w:tc>
          <w:tcPr>
            <w:tcW w:w="270" w:type="dxa"/>
          </w:tcPr>
          <w:p w14:paraId="2564B0BA" w14:textId="77777777" w:rsidR="00C86A35" w:rsidRPr="00206CA1" w:rsidRDefault="00C86A35" w:rsidP="00E52597">
            <w:pPr>
              <w:jc w:val="right"/>
              <w:rPr>
                <w:szCs w:val="22"/>
              </w:rPr>
            </w:pPr>
          </w:p>
        </w:tc>
        <w:tc>
          <w:tcPr>
            <w:tcW w:w="1170" w:type="dxa"/>
          </w:tcPr>
          <w:p w14:paraId="22DCA31E" w14:textId="77777777" w:rsidR="00C86A35" w:rsidRPr="00206CA1" w:rsidRDefault="00C86A35" w:rsidP="00E52597">
            <w:pPr>
              <w:jc w:val="right"/>
            </w:pPr>
          </w:p>
        </w:tc>
        <w:tc>
          <w:tcPr>
            <w:tcW w:w="270" w:type="dxa"/>
          </w:tcPr>
          <w:p w14:paraId="056A7DAF" w14:textId="77777777" w:rsidR="00C86A35" w:rsidRPr="00206CA1" w:rsidRDefault="00C86A35" w:rsidP="00E52597">
            <w:pPr>
              <w:jc w:val="right"/>
              <w:rPr>
                <w:szCs w:val="22"/>
              </w:rPr>
            </w:pPr>
          </w:p>
        </w:tc>
        <w:tc>
          <w:tcPr>
            <w:tcW w:w="1260" w:type="dxa"/>
            <w:gridSpan w:val="2"/>
          </w:tcPr>
          <w:p w14:paraId="6164567F" w14:textId="77777777" w:rsidR="00C86A35" w:rsidRPr="00206CA1" w:rsidRDefault="00C86A35" w:rsidP="00E52597">
            <w:pPr>
              <w:jc w:val="right"/>
            </w:pPr>
          </w:p>
        </w:tc>
        <w:tc>
          <w:tcPr>
            <w:tcW w:w="270" w:type="dxa"/>
            <w:gridSpan w:val="2"/>
          </w:tcPr>
          <w:p w14:paraId="6157419E" w14:textId="77777777" w:rsidR="00C86A35" w:rsidRPr="00206CA1" w:rsidRDefault="00C86A35" w:rsidP="00E52597">
            <w:pPr>
              <w:jc w:val="right"/>
              <w:rPr>
                <w:szCs w:val="22"/>
              </w:rPr>
            </w:pPr>
          </w:p>
        </w:tc>
        <w:tc>
          <w:tcPr>
            <w:tcW w:w="1170" w:type="dxa"/>
          </w:tcPr>
          <w:p w14:paraId="6B7D316C" w14:textId="77777777" w:rsidR="00C86A35" w:rsidRPr="00206CA1" w:rsidRDefault="00C86A35" w:rsidP="00E52597">
            <w:pPr>
              <w:jc w:val="right"/>
            </w:pPr>
          </w:p>
        </w:tc>
      </w:tr>
      <w:tr w:rsidR="00C86A35" w:rsidRPr="00206CA1" w14:paraId="21ECDF1D" w14:textId="77777777" w:rsidTr="00E52597">
        <w:trPr>
          <w:gridAfter w:val="1"/>
          <w:wAfter w:w="22" w:type="dxa"/>
          <w:trHeight w:val="261"/>
        </w:trPr>
        <w:tc>
          <w:tcPr>
            <w:tcW w:w="3690" w:type="dxa"/>
          </w:tcPr>
          <w:p w14:paraId="42C504B8" w14:textId="77777777" w:rsidR="00C86A35" w:rsidRPr="00206CA1" w:rsidRDefault="00C86A35" w:rsidP="00E52597">
            <w:pPr>
              <w:spacing w:line="240" w:lineRule="auto"/>
              <w:ind w:left="-20" w:right="-90"/>
              <w:rPr>
                <w:b/>
                <w:bCs/>
                <w:szCs w:val="22"/>
              </w:rPr>
            </w:pPr>
          </w:p>
        </w:tc>
        <w:tc>
          <w:tcPr>
            <w:tcW w:w="1350" w:type="dxa"/>
            <w:gridSpan w:val="3"/>
            <w:tcBorders>
              <w:left w:val="nil"/>
              <w:right w:val="nil"/>
            </w:tcBorders>
          </w:tcPr>
          <w:p w14:paraId="1B52CD0E" w14:textId="77777777" w:rsidR="00C86A35" w:rsidRPr="00206CA1" w:rsidRDefault="00C86A35" w:rsidP="00E52597">
            <w:pPr>
              <w:jc w:val="right"/>
              <w:rPr>
                <w:b/>
                <w:bCs/>
              </w:rPr>
            </w:pPr>
          </w:p>
        </w:tc>
        <w:tc>
          <w:tcPr>
            <w:tcW w:w="360" w:type="dxa"/>
          </w:tcPr>
          <w:p w14:paraId="52914D21" w14:textId="77777777" w:rsidR="00C86A35" w:rsidRPr="00206CA1" w:rsidRDefault="00C86A35" w:rsidP="00E52597">
            <w:pPr>
              <w:jc w:val="right"/>
              <w:rPr>
                <w:b/>
                <w:bCs/>
                <w:szCs w:val="22"/>
              </w:rPr>
            </w:pPr>
          </w:p>
        </w:tc>
        <w:tc>
          <w:tcPr>
            <w:tcW w:w="1350" w:type="dxa"/>
            <w:tcBorders>
              <w:left w:val="nil"/>
              <w:right w:val="nil"/>
            </w:tcBorders>
          </w:tcPr>
          <w:p w14:paraId="2B48C9ED" w14:textId="77777777" w:rsidR="00C86A35" w:rsidRPr="00206CA1" w:rsidRDefault="00C86A35" w:rsidP="00E52597">
            <w:pPr>
              <w:jc w:val="right"/>
              <w:rPr>
                <w:b/>
                <w:bCs/>
              </w:rPr>
            </w:pPr>
          </w:p>
        </w:tc>
        <w:tc>
          <w:tcPr>
            <w:tcW w:w="270" w:type="dxa"/>
          </w:tcPr>
          <w:p w14:paraId="227741E5" w14:textId="77777777" w:rsidR="00C86A35" w:rsidRPr="00206CA1" w:rsidRDefault="00C86A35" w:rsidP="00E52597">
            <w:pPr>
              <w:jc w:val="right"/>
              <w:rPr>
                <w:b/>
                <w:bCs/>
                <w:szCs w:val="22"/>
              </w:rPr>
            </w:pPr>
          </w:p>
        </w:tc>
        <w:tc>
          <w:tcPr>
            <w:tcW w:w="1170" w:type="dxa"/>
          </w:tcPr>
          <w:p w14:paraId="5427BBE4" w14:textId="77777777" w:rsidR="00C86A35" w:rsidRPr="00206CA1" w:rsidRDefault="00C86A35" w:rsidP="00E52597">
            <w:pPr>
              <w:jc w:val="right"/>
              <w:rPr>
                <w:b/>
                <w:bCs/>
                <w:szCs w:val="22"/>
              </w:rPr>
            </w:pPr>
          </w:p>
        </w:tc>
        <w:tc>
          <w:tcPr>
            <w:tcW w:w="270" w:type="dxa"/>
          </w:tcPr>
          <w:p w14:paraId="13600188" w14:textId="77777777" w:rsidR="00C86A35" w:rsidRPr="00206CA1" w:rsidRDefault="00C86A35" w:rsidP="00E52597">
            <w:pPr>
              <w:jc w:val="right"/>
              <w:rPr>
                <w:b/>
                <w:bCs/>
                <w:szCs w:val="22"/>
              </w:rPr>
            </w:pPr>
          </w:p>
        </w:tc>
        <w:tc>
          <w:tcPr>
            <w:tcW w:w="1350" w:type="dxa"/>
            <w:tcBorders>
              <w:left w:val="nil"/>
              <w:right w:val="nil"/>
            </w:tcBorders>
          </w:tcPr>
          <w:p w14:paraId="652780DE" w14:textId="77777777" w:rsidR="00C86A35" w:rsidRPr="00206CA1" w:rsidRDefault="00C86A35" w:rsidP="00E52597">
            <w:pPr>
              <w:jc w:val="right"/>
              <w:rPr>
                <w:b/>
                <w:bCs/>
              </w:rPr>
            </w:pPr>
          </w:p>
        </w:tc>
        <w:tc>
          <w:tcPr>
            <w:tcW w:w="270" w:type="dxa"/>
          </w:tcPr>
          <w:p w14:paraId="3787A2E9" w14:textId="77777777" w:rsidR="00C86A35" w:rsidRPr="00206CA1" w:rsidRDefault="00C86A35" w:rsidP="00E52597">
            <w:pPr>
              <w:jc w:val="right"/>
              <w:rPr>
                <w:szCs w:val="22"/>
              </w:rPr>
            </w:pPr>
          </w:p>
        </w:tc>
        <w:tc>
          <w:tcPr>
            <w:tcW w:w="1170" w:type="dxa"/>
          </w:tcPr>
          <w:p w14:paraId="69818B73" w14:textId="77777777" w:rsidR="00C86A35" w:rsidRPr="00206CA1" w:rsidRDefault="00C86A35" w:rsidP="00E52597">
            <w:pPr>
              <w:jc w:val="right"/>
            </w:pPr>
          </w:p>
        </w:tc>
        <w:tc>
          <w:tcPr>
            <w:tcW w:w="270" w:type="dxa"/>
          </w:tcPr>
          <w:p w14:paraId="29CFAD92" w14:textId="77777777" w:rsidR="00C86A35" w:rsidRPr="00206CA1" w:rsidRDefault="00C86A35" w:rsidP="00E52597">
            <w:pPr>
              <w:jc w:val="right"/>
              <w:rPr>
                <w:szCs w:val="22"/>
              </w:rPr>
            </w:pPr>
          </w:p>
        </w:tc>
        <w:tc>
          <w:tcPr>
            <w:tcW w:w="1170" w:type="dxa"/>
          </w:tcPr>
          <w:p w14:paraId="1F427802" w14:textId="77777777" w:rsidR="00C86A35" w:rsidRPr="00206CA1" w:rsidRDefault="00C86A35" w:rsidP="00E52597">
            <w:pPr>
              <w:jc w:val="right"/>
            </w:pPr>
          </w:p>
        </w:tc>
        <w:tc>
          <w:tcPr>
            <w:tcW w:w="270" w:type="dxa"/>
          </w:tcPr>
          <w:p w14:paraId="5402A085" w14:textId="77777777" w:rsidR="00C86A35" w:rsidRPr="00206CA1" w:rsidRDefault="00C86A35" w:rsidP="00E52597">
            <w:pPr>
              <w:jc w:val="right"/>
              <w:rPr>
                <w:szCs w:val="22"/>
              </w:rPr>
            </w:pPr>
          </w:p>
        </w:tc>
        <w:tc>
          <w:tcPr>
            <w:tcW w:w="1260" w:type="dxa"/>
            <w:gridSpan w:val="2"/>
          </w:tcPr>
          <w:p w14:paraId="03D4E636" w14:textId="77777777" w:rsidR="00C86A35" w:rsidRPr="00206CA1" w:rsidRDefault="00C86A35" w:rsidP="00E52597">
            <w:pPr>
              <w:jc w:val="right"/>
            </w:pPr>
          </w:p>
        </w:tc>
        <w:tc>
          <w:tcPr>
            <w:tcW w:w="270" w:type="dxa"/>
            <w:gridSpan w:val="2"/>
          </w:tcPr>
          <w:p w14:paraId="19905B91" w14:textId="77777777" w:rsidR="00C86A35" w:rsidRPr="00206CA1" w:rsidRDefault="00C86A35" w:rsidP="00E52597">
            <w:pPr>
              <w:jc w:val="right"/>
              <w:rPr>
                <w:szCs w:val="22"/>
              </w:rPr>
            </w:pPr>
          </w:p>
        </w:tc>
        <w:tc>
          <w:tcPr>
            <w:tcW w:w="1170" w:type="dxa"/>
          </w:tcPr>
          <w:p w14:paraId="52159B1F" w14:textId="77777777" w:rsidR="00C86A35" w:rsidRPr="00206CA1" w:rsidRDefault="00C86A35" w:rsidP="00E52597">
            <w:pPr>
              <w:jc w:val="right"/>
            </w:pPr>
          </w:p>
        </w:tc>
      </w:tr>
      <w:tr w:rsidR="00C86A35" w:rsidRPr="00206CA1" w14:paraId="3CFD29F2" w14:textId="77777777" w:rsidTr="00E52597">
        <w:trPr>
          <w:gridAfter w:val="1"/>
          <w:wAfter w:w="22" w:type="dxa"/>
          <w:trHeight w:val="261"/>
        </w:trPr>
        <w:tc>
          <w:tcPr>
            <w:tcW w:w="3690" w:type="dxa"/>
          </w:tcPr>
          <w:p w14:paraId="17380FC3" w14:textId="77777777" w:rsidR="00C86A35" w:rsidRPr="00206CA1" w:rsidRDefault="00C86A35" w:rsidP="00E52597">
            <w:pPr>
              <w:spacing w:line="240" w:lineRule="auto"/>
              <w:ind w:left="-20" w:right="-90"/>
              <w:rPr>
                <w:b/>
                <w:bCs/>
                <w:szCs w:val="22"/>
              </w:rPr>
            </w:pPr>
          </w:p>
        </w:tc>
        <w:tc>
          <w:tcPr>
            <w:tcW w:w="1350" w:type="dxa"/>
            <w:gridSpan w:val="3"/>
            <w:tcBorders>
              <w:left w:val="nil"/>
              <w:right w:val="nil"/>
            </w:tcBorders>
          </w:tcPr>
          <w:p w14:paraId="5CC17678" w14:textId="77777777" w:rsidR="00C86A35" w:rsidRPr="00206CA1" w:rsidRDefault="00C86A35" w:rsidP="00E52597">
            <w:pPr>
              <w:jc w:val="right"/>
              <w:rPr>
                <w:b/>
                <w:bCs/>
              </w:rPr>
            </w:pPr>
          </w:p>
        </w:tc>
        <w:tc>
          <w:tcPr>
            <w:tcW w:w="360" w:type="dxa"/>
          </w:tcPr>
          <w:p w14:paraId="04EAB024" w14:textId="77777777" w:rsidR="00C86A35" w:rsidRPr="00206CA1" w:rsidRDefault="00C86A35" w:rsidP="00E52597">
            <w:pPr>
              <w:jc w:val="right"/>
              <w:rPr>
                <w:b/>
                <w:bCs/>
                <w:szCs w:val="22"/>
              </w:rPr>
            </w:pPr>
          </w:p>
        </w:tc>
        <w:tc>
          <w:tcPr>
            <w:tcW w:w="1350" w:type="dxa"/>
            <w:tcBorders>
              <w:left w:val="nil"/>
              <w:right w:val="nil"/>
            </w:tcBorders>
          </w:tcPr>
          <w:p w14:paraId="3A7400B0" w14:textId="77777777" w:rsidR="00C86A35" w:rsidRPr="00206CA1" w:rsidRDefault="00C86A35" w:rsidP="00E52597">
            <w:pPr>
              <w:jc w:val="right"/>
              <w:rPr>
                <w:b/>
                <w:bCs/>
              </w:rPr>
            </w:pPr>
          </w:p>
        </w:tc>
        <w:tc>
          <w:tcPr>
            <w:tcW w:w="270" w:type="dxa"/>
          </w:tcPr>
          <w:p w14:paraId="0F4B2ED7" w14:textId="77777777" w:rsidR="00C86A35" w:rsidRPr="00206CA1" w:rsidRDefault="00C86A35" w:rsidP="00E52597">
            <w:pPr>
              <w:jc w:val="right"/>
              <w:rPr>
                <w:b/>
                <w:bCs/>
                <w:szCs w:val="22"/>
              </w:rPr>
            </w:pPr>
          </w:p>
        </w:tc>
        <w:tc>
          <w:tcPr>
            <w:tcW w:w="1170" w:type="dxa"/>
          </w:tcPr>
          <w:p w14:paraId="5250ABD8" w14:textId="77777777" w:rsidR="00C86A35" w:rsidRPr="00206CA1" w:rsidRDefault="00C86A35" w:rsidP="00E52597">
            <w:pPr>
              <w:jc w:val="right"/>
              <w:rPr>
                <w:b/>
                <w:bCs/>
                <w:szCs w:val="22"/>
              </w:rPr>
            </w:pPr>
          </w:p>
        </w:tc>
        <w:tc>
          <w:tcPr>
            <w:tcW w:w="270" w:type="dxa"/>
          </w:tcPr>
          <w:p w14:paraId="7BDD7114" w14:textId="77777777" w:rsidR="00C86A35" w:rsidRPr="00206CA1" w:rsidRDefault="00C86A35" w:rsidP="00E52597">
            <w:pPr>
              <w:jc w:val="right"/>
              <w:rPr>
                <w:b/>
                <w:bCs/>
                <w:szCs w:val="22"/>
              </w:rPr>
            </w:pPr>
          </w:p>
        </w:tc>
        <w:tc>
          <w:tcPr>
            <w:tcW w:w="1350" w:type="dxa"/>
            <w:tcBorders>
              <w:left w:val="nil"/>
              <w:right w:val="nil"/>
            </w:tcBorders>
          </w:tcPr>
          <w:p w14:paraId="794816E1" w14:textId="77777777" w:rsidR="00C86A35" w:rsidRPr="00206CA1" w:rsidRDefault="00C86A35" w:rsidP="00E52597">
            <w:pPr>
              <w:jc w:val="right"/>
              <w:rPr>
                <w:b/>
                <w:bCs/>
              </w:rPr>
            </w:pPr>
          </w:p>
        </w:tc>
        <w:tc>
          <w:tcPr>
            <w:tcW w:w="270" w:type="dxa"/>
          </w:tcPr>
          <w:p w14:paraId="5DA2B770" w14:textId="77777777" w:rsidR="00C86A35" w:rsidRPr="00206CA1" w:rsidRDefault="00C86A35" w:rsidP="00E52597">
            <w:pPr>
              <w:jc w:val="right"/>
              <w:rPr>
                <w:szCs w:val="22"/>
              </w:rPr>
            </w:pPr>
          </w:p>
        </w:tc>
        <w:tc>
          <w:tcPr>
            <w:tcW w:w="1170" w:type="dxa"/>
          </w:tcPr>
          <w:p w14:paraId="46642DB6" w14:textId="77777777" w:rsidR="00C86A35" w:rsidRPr="00206CA1" w:rsidRDefault="00C86A35" w:rsidP="00E52597">
            <w:pPr>
              <w:jc w:val="right"/>
            </w:pPr>
          </w:p>
        </w:tc>
        <w:tc>
          <w:tcPr>
            <w:tcW w:w="270" w:type="dxa"/>
          </w:tcPr>
          <w:p w14:paraId="0C3A79C9" w14:textId="77777777" w:rsidR="00C86A35" w:rsidRPr="00206CA1" w:rsidRDefault="00C86A35" w:rsidP="00E52597">
            <w:pPr>
              <w:jc w:val="right"/>
              <w:rPr>
                <w:szCs w:val="22"/>
              </w:rPr>
            </w:pPr>
          </w:p>
        </w:tc>
        <w:tc>
          <w:tcPr>
            <w:tcW w:w="1170" w:type="dxa"/>
          </w:tcPr>
          <w:p w14:paraId="3A5EBF41" w14:textId="77777777" w:rsidR="00C86A35" w:rsidRPr="00206CA1" w:rsidRDefault="00C86A35" w:rsidP="00E52597">
            <w:pPr>
              <w:jc w:val="right"/>
            </w:pPr>
          </w:p>
        </w:tc>
        <w:tc>
          <w:tcPr>
            <w:tcW w:w="270" w:type="dxa"/>
          </w:tcPr>
          <w:p w14:paraId="5FDBF308" w14:textId="77777777" w:rsidR="00C86A35" w:rsidRPr="00206CA1" w:rsidRDefault="00C86A35" w:rsidP="00E52597">
            <w:pPr>
              <w:jc w:val="right"/>
              <w:rPr>
                <w:szCs w:val="22"/>
              </w:rPr>
            </w:pPr>
          </w:p>
        </w:tc>
        <w:tc>
          <w:tcPr>
            <w:tcW w:w="1260" w:type="dxa"/>
            <w:gridSpan w:val="2"/>
          </w:tcPr>
          <w:p w14:paraId="1407729E" w14:textId="77777777" w:rsidR="00C86A35" w:rsidRPr="00206CA1" w:rsidRDefault="00C86A35" w:rsidP="00E52597">
            <w:pPr>
              <w:jc w:val="right"/>
            </w:pPr>
          </w:p>
        </w:tc>
        <w:tc>
          <w:tcPr>
            <w:tcW w:w="270" w:type="dxa"/>
            <w:gridSpan w:val="2"/>
          </w:tcPr>
          <w:p w14:paraId="7CC4E2C6" w14:textId="77777777" w:rsidR="00C86A35" w:rsidRPr="00206CA1" w:rsidRDefault="00C86A35" w:rsidP="00E52597">
            <w:pPr>
              <w:jc w:val="right"/>
              <w:rPr>
                <w:szCs w:val="22"/>
              </w:rPr>
            </w:pPr>
          </w:p>
        </w:tc>
        <w:tc>
          <w:tcPr>
            <w:tcW w:w="1170" w:type="dxa"/>
          </w:tcPr>
          <w:p w14:paraId="283CBBCB" w14:textId="77777777" w:rsidR="00C86A35" w:rsidRPr="00206CA1" w:rsidRDefault="00C86A35" w:rsidP="00E52597">
            <w:pPr>
              <w:jc w:val="right"/>
            </w:pPr>
          </w:p>
        </w:tc>
      </w:tr>
      <w:tr w:rsidR="00C86A35" w:rsidRPr="00206CA1" w14:paraId="72810353" w14:textId="77777777" w:rsidTr="00E52597">
        <w:trPr>
          <w:gridAfter w:val="1"/>
          <w:wAfter w:w="22" w:type="dxa"/>
          <w:trHeight w:val="261"/>
        </w:trPr>
        <w:tc>
          <w:tcPr>
            <w:tcW w:w="3690" w:type="dxa"/>
          </w:tcPr>
          <w:p w14:paraId="573F0287" w14:textId="77777777" w:rsidR="00C86A35" w:rsidRPr="00206CA1" w:rsidRDefault="00C86A35" w:rsidP="00E52597">
            <w:pPr>
              <w:spacing w:line="240" w:lineRule="auto"/>
              <w:ind w:left="-20" w:right="-90"/>
              <w:rPr>
                <w:b/>
                <w:bCs/>
                <w:szCs w:val="22"/>
              </w:rPr>
            </w:pPr>
          </w:p>
        </w:tc>
        <w:tc>
          <w:tcPr>
            <w:tcW w:w="1350" w:type="dxa"/>
            <w:gridSpan w:val="3"/>
            <w:tcBorders>
              <w:left w:val="nil"/>
              <w:right w:val="nil"/>
            </w:tcBorders>
          </w:tcPr>
          <w:p w14:paraId="2750D82D" w14:textId="77777777" w:rsidR="00C86A35" w:rsidRPr="00206CA1" w:rsidRDefault="00C86A35" w:rsidP="00E52597">
            <w:pPr>
              <w:jc w:val="right"/>
              <w:rPr>
                <w:b/>
                <w:bCs/>
              </w:rPr>
            </w:pPr>
          </w:p>
        </w:tc>
        <w:tc>
          <w:tcPr>
            <w:tcW w:w="360" w:type="dxa"/>
          </w:tcPr>
          <w:p w14:paraId="6381F5BC" w14:textId="77777777" w:rsidR="00C86A35" w:rsidRPr="00206CA1" w:rsidRDefault="00C86A35" w:rsidP="00E52597">
            <w:pPr>
              <w:jc w:val="right"/>
              <w:rPr>
                <w:b/>
                <w:bCs/>
                <w:szCs w:val="22"/>
              </w:rPr>
            </w:pPr>
          </w:p>
        </w:tc>
        <w:tc>
          <w:tcPr>
            <w:tcW w:w="1350" w:type="dxa"/>
            <w:tcBorders>
              <w:left w:val="nil"/>
              <w:right w:val="nil"/>
            </w:tcBorders>
          </w:tcPr>
          <w:p w14:paraId="0BBD20C4" w14:textId="77777777" w:rsidR="00C86A35" w:rsidRPr="00206CA1" w:rsidRDefault="00C86A35" w:rsidP="00E52597">
            <w:pPr>
              <w:jc w:val="right"/>
              <w:rPr>
                <w:b/>
                <w:bCs/>
              </w:rPr>
            </w:pPr>
          </w:p>
        </w:tc>
        <w:tc>
          <w:tcPr>
            <w:tcW w:w="270" w:type="dxa"/>
          </w:tcPr>
          <w:p w14:paraId="719EAF28" w14:textId="77777777" w:rsidR="00C86A35" w:rsidRPr="00206CA1" w:rsidRDefault="00C86A35" w:rsidP="00E52597">
            <w:pPr>
              <w:jc w:val="right"/>
              <w:rPr>
                <w:b/>
                <w:bCs/>
                <w:szCs w:val="22"/>
              </w:rPr>
            </w:pPr>
          </w:p>
        </w:tc>
        <w:tc>
          <w:tcPr>
            <w:tcW w:w="1170" w:type="dxa"/>
          </w:tcPr>
          <w:p w14:paraId="6FB274F5" w14:textId="77777777" w:rsidR="00C86A35" w:rsidRPr="00206CA1" w:rsidRDefault="00C86A35" w:rsidP="00E52597">
            <w:pPr>
              <w:jc w:val="right"/>
              <w:rPr>
                <w:b/>
                <w:bCs/>
                <w:szCs w:val="22"/>
              </w:rPr>
            </w:pPr>
          </w:p>
        </w:tc>
        <w:tc>
          <w:tcPr>
            <w:tcW w:w="270" w:type="dxa"/>
          </w:tcPr>
          <w:p w14:paraId="2C3DDCB5" w14:textId="77777777" w:rsidR="00C86A35" w:rsidRPr="00206CA1" w:rsidRDefault="00C86A35" w:rsidP="00E52597">
            <w:pPr>
              <w:jc w:val="right"/>
              <w:rPr>
                <w:b/>
                <w:bCs/>
                <w:szCs w:val="22"/>
              </w:rPr>
            </w:pPr>
          </w:p>
        </w:tc>
        <w:tc>
          <w:tcPr>
            <w:tcW w:w="1350" w:type="dxa"/>
            <w:tcBorders>
              <w:left w:val="nil"/>
              <w:right w:val="nil"/>
            </w:tcBorders>
          </w:tcPr>
          <w:p w14:paraId="5C48CF6A" w14:textId="77777777" w:rsidR="00C86A35" w:rsidRPr="00206CA1" w:rsidRDefault="00C86A35" w:rsidP="00E52597">
            <w:pPr>
              <w:jc w:val="right"/>
              <w:rPr>
                <w:b/>
                <w:bCs/>
              </w:rPr>
            </w:pPr>
          </w:p>
        </w:tc>
        <w:tc>
          <w:tcPr>
            <w:tcW w:w="270" w:type="dxa"/>
          </w:tcPr>
          <w:p w14:paraId="7049F02B" w14:textId="77777777" w:rsidR="00C86A35" w:rsidRPr="00206CA1" w:rsidRDefault="00C86A35" w:rsidP="00E52597">
            <w:pPr>
              <w:jc w:val="right"/>
              <w:rPr>
                <w:szCs w:val="22"/>
              </w:rPr>
            </w:pPr>
          </w:p>
        </w:tc>
        <w:tc>
          <w:tcPr>
            <w:tcW w:w="1170" w:type="dxa"/>
          </w:tcPr>
          <w:p w14:paraId="5F8F9994" w14:textId="77777777" w:rsidR="00C86A35" w:rsidRPr="00206CA1" w:rsidRDefault="00C86A35" w:rsidP="00E52597">
            <w:pPr>
              <w:jc w:val="right"/>
            </w:pPr>
          </w:p>
        </w:tc>
        <w:tc>
          <w:tcPr>
            <w:tcW w:w="270" w:type="dxa"/>
          </w:tcPr>
          <w:p w14:paraId="2303BBA1" w14:textId="77777777" w:rsidR="00C86A35" w:rsidRPr="00206CA1" w:rsidRDefault="00C86A35" w:rsidP="00E52597">
            <w:pPr>
              <w:jc w:val="right"/>
              <w:rPr>
                <w:szCs w:val="22"/>
              </w:rPr>
            </w:pPr>
          </w:p>
        </w:tc>
        <w:tc>
          <w:tcPr>
            <w:tcW w:w="1170" w:type="dxa"/>
          </w:tcPr>
          <w:p w14:paraId="6141C270" w14:textId="77777777" w:rsidR="00C86A35" w:rsidRPr="00206CA1" w:rsidRDefault="00C86A35" w:rsidP="00E52597">
            <w:pPr>
              <w:jc w:val="right"/>
            </w:pPr>
          </w:p>
        </w:tc>
        <w:tc>
          <w:tcPr>
            <w:tcW w:w="270" w:type="dxa"/>
          </w:tcPr>
          <w:p w14:paraId="32CD304F" w14:textId="77777777" w:rsidR="00C86A35" w:rsidRPr="00206CA1" w:rsidRDefault="00C86A35" w:rsidP="00E52597">
            <w:pPr>
              <w:jc w:val="right"/>
              <w:rPr>
                <w:szCs w:val="22"/>
              </w:rPr>
            </w:pPr>
          </w:p>
        </w:tc>
        <w:tc>
          <w:tcPr>
            <w:tcW w:w="1260" w:type="dxa"/>
            <w:gridSpan w:val="2"/>
          </w:tcPr>
          <w:p w14:paraId="04C31694" w14:textId="77777777" w:rsidR="00C86A35" w:rsidRPr="00206CA1" w:rsidRDefault="00C86A35" w:rsidP="00E52597">
            <w:pPr>
              <w:jc w:val="right"/>
            </w:pPr>
          </w:p>
        </w:tc>
        <w:tc>
          <w:tcPr>
            <w:tcW w:w="270" w:type="dxa"/>
            <w:gridSpan w:val="2"/>
          </w:tcPr>
          <w:p w14:paraId="4B45D101" w14:textId="77777777" w:rsidR="00C86A35" w:rsidRPr="00206CA1" w:rsidRDefault="00C86A35" w:rsidP="00E52597">
            <w:pPr>
              <w:jc w:val="right"/>
              <w:rPr>
                <w:szCs w:val="22"/>
              </w:rPr>
            </w:pPr>
          </w:p>
        </w:tc>
        <w:tc>
          <w:tcPr>
            <w:tcW w:w="1170" w:type="dxa"/>
          </w:tcPr>
          <w:p w14:paraId="506FF7C4" w14:textId="77777777" w:rsidR="00C86A35" w:rsidRPr="00206CA1" w:rsidRDefault="00C86A35" w:rsidP="00E52597">
            <w:pPr>
              <w:jc w:val="right"/>
            </w:pPr>
          </w:p>
        </w:tc>
      </w:tr>
      <w:tr w:rsidR="00C86A35" w:rsidRPr="00206CA1" w14:paraId="68CED2BE" w14:textId="77777777" w:rsidTr="00E52597">
        <w:trPr>
          <w:gridAfter w:val="1"/>
          <w:wAfter w:w="22" w:type="dxa"/>
          <w:trHeight w:val="261"/>
        </w:trPr>
        <w:tc>
          <w:tcPr>
            <w:tcW w:w="3690" w:type="dxa"/>
          </w:tcPr>
          <w:p w14:paraId="5A698149" w14:textId="77777777" w:rsidR="00C86A35" w:rsidRPr="00206CA1" w:rsidRDefault="00C86A35" w:rsidP="00E52597">
            <w:pPr>
              <w:spacing w:line="240" w:lineRule="auto"/>
              <w:ind w:left="-20" w:right="-90"/>
              <w:rPr>
                <w:b/>
                <w:bCs/>
                <w:szCs w:val="22"/>
              </w:rPr>
            </w:pPr>
          </w:p>
        </w:tc>
        <w:tc>
          <w:tcPr>
            <w:tcW w:w="1350" w:type="dxa"/>
            <w:gridSpan w:val="3"/>
            <w:tcBorders>
              <w:left w:val="nil"/>
              <w:right w:val="nil"/>
            </w:tcBorders>
          </w:tcPr>
          <w:p w14:paraId="1C91AA5C" w14:textId="77777777" w:rsidR="00C86A35" w:rsidRPr="00206CA1" w:rsidRDefault="00C86A35" w:rsidP="00E52597">
            <w:pPr>
              <w:jc w:val="right"/>
              <w:rPr>
                <w:b/>
                <w:bCs/>
              </w:rPr>
            </w:pPr>
          </w:p>
        </w:tc>
        <w:tc>
          <w:tcPr>
            <w:tcW w:w="360" w:type="dxa"/>
          </w:tcPr>
          <w:p w14:paraId="1B4140EC" w14:textId="77777777" w:rsidR="00C86A35" w:rsidRPr="00206CA1" w:rsidRDefault="00C86A35" w:rsidP="00E52597">
            <w:pPr>
              <w:jc w:val="right"/>
              <w:rPr>
                <w:b/>
                <w:bCs/>
                <w:szCs w:val="22"/>
              </w:rPr>
            </w:pPr>
          </w:p>
        </w:tc>
        <w:tc>
          <w:tcPr>
            <w:tcW w:w="1350" w:type="dxa"/>
            <w:tcBorders>
              <w:left w:val="nil"/>
              <w:right w:val="nil"/>
            </w:tcBorders>
          </w:tcPr>
          <w:p w14:paraId="31646BBC" w14:textId="77777777" w:rsidR="00C86A35" w:rsidRPr="00206CA1" w:rsidRDefault="00C86A35" w:rsidP="00E52597">
            <w:pPr>
              <w:jc w:val="right"/>
              <w:rPr>
                <w:b/>
                <w:bCs/>
              </w:rPr>
            </w:pPr>
          </w:p>
        </w:tc>
        <w:tc>
          <w:tcPr>
            <w:tcW w:w="270" w:type="dxa"/>
          </w:tcPr>
          <w:p w14:paraId="7485E881" w14:textId="77777777" w:rsidR="00C86A35" w:rsidRPr="00206CA1" w:rsidRDefault="00C86A35" w:rsidP="00E52597">
            <w:pPr>
              <w:jc w:val="right"/>
              <w:rPr>
                <w:b/>
                <w:bCs/>
                <w:szCs w:val="22"/>
              </w:rPr>
            </w:pPr>
          </w:p>
        </w:tc>
        <w:tc>
          <w:tcPr>
            <w:tcW w:w="1170" w:type="dxa"/>
          </w:tcPr>
          <w:p w14:paraId="50359B91" w14:textId="77777777" w:rsidR="00C86A35" w:rsidRPr="00206CA1" w:rsidRDefault="00C86A35" w:rsidP="00E52597">
            <w:pPr>
              <w:jc w:val="right"/>
              <w:rPr>
                <w:b/>
                <w:bCs/>
                <w:szCs w:val="22"/>
              </w:rPr>
            </w:pPr>
          </w:p>
        </w:tc>
        <w:tc>
          <w:tcPr>
            <w:tcW w:w="270" w:type="dxa"/>
          </w:tcPr>
          <w:p w14:paraId="339DE983" w14:textId="77777777" w:rsidR="00C86A35" w:rsidRPr="00206CA1" w:rsidRDefault="00C86A35" w:rsidP="00E52597">
            <w:pPr>
              <w:jc w:val="right"/>
              <w:rPr>
                <w:b/>
                <w:bCs/>
                <w:szCs w:val="22"/>
              </w:rPr>
            </w:pPr>
          </w:p>
        </w:tc>
        <w:tc>
          <w:tcPr>
            <w:tcW w:w="1350" w:type="dxa"/>
            <w:tcBorders>
              <w:left w:val="nil"/>
              <w:right w:val="nil"/>
            </w:tcBorders>
          </w:tcPr>
          <w:p w14:paraId="4C140647" w14:textId="77777777" w:rsidR="00C86A35" w:rsidRPr="00206CA1" w:rsidRDefault="00C86A35" w:rsidP="00E52597">
            <w:pPr>
              <w:jc w:val="right"/>
              <w:rPr>
                <w:b/>
                <w:bCs/>
              </w:rPr>
            </w:pPr>
          </w:p>
        </w:tc>
        <w:tc>
          <w:tcPr>
            <w:tcW w:w="270" w:type="dxa"/>
          </w:tcPr>
          <w:p w14:paraId="3741BAC5" w14:textId="77777777" w:rsidR="00C86A35" w:rsidRPr="00206CA1" w:rsidRDefault="00C86A35" w:rsidP="00E52597">
            <w:pPr>
              <w:jc w:val="right"/>
              <w:rPr>
                <w:szCs w:val="22"/>
              </w:rPr>
            </w:pPr>
          </w:p>
        </w:tc>
        <w:tc>
          <w:tcPr>
            <w:tcW w:w="1170" w:type="dxa"/>
          </w:tcPr>
          <w:p w14:paraId="6FA6DD66" w14:textId="77777777" w:rsidR="00C86A35" w:rsidRPr="00206CA1" w:rsidRDefault="00C86A35" w:rsidP="00E52597">
            <w:pPr>
              <w:jc w:val="right"/>
            </w:pPr>
          </w:p>
        </w:tc>
        <w:tc>
          <w:tcPr>
            <w:tcW w:w="270" w:type="dxa"/>
          </w:tcPr>
          <w:p w14:paraId="6F8876FB" w14:textId="77777777" w:rsidR="00C86A35" w:rsidRPr="00206CA1" w:rsidRDefault="00C86A35" w:rsidP="00E52597">
            <w:pPr>
              <w:jc w:val="right"/>
              <w:rPr>
                <w:szCs w:val="22"/>
              </w:rPr>
            </w:pPr>
          </w:p>
        </w:tc>
        <w:tc>
          <w:tcPr>
            <w:tcW w:w="1170" w:type="dxa"/>
          </w:tcPr>
          <w:p w14:paraId="61496ECC" w14:textId="77777777" w:rsidR="00C86A35" w:rsidRPr="00206CA1" w:rsidRDefault="00C86A35" w:rsidP="00E52597">
            <w:pPr>
              <w:jc w:val="right"/>
            </w:pPr>
          </w:p>
        </w:tc>
        <w:tc>
          <w:tcPr>
            <w:tcW w:w="270" w:type="dxa"/>
          </w:tcPr>
          <w:p w14:paraId="592C6C70" w14:textId="77777777" w:rsidR="00C86A35" w:rsidRPr="00206CA1" w:rsidRDefault="00C86A35" w:rsidP="00E52597">
            <w:pPr>
              <w:jc w:val="right"/>
              <w:rPr>
                <w:szCs w:val="22"/>
              </w:rPr>
            </w:pPr>
          </w:p>
        </w:tc>
        <w:tc>
          <w:tcPr>
            <w:tcW w:w="1260" w:type="dxa"/>
            <w:gridSpan w:val="2"/>
          </w:tcPr>
          <w:p w14:paraId="1848E6D9" w14:textId="77777777" w:rsidR="00C86A35" w:rsidRPr="00206CA1" w:rsidRDefault="00C86A35" w:rsidP="00E52597">
            <w:pPr>
              <w:jc w:val="right"/>
            </w:pPr>
          </w:p>
        </w:tc>
        <w:tc>
          <w:tcPr>
            <w:tcW w:w="270" w:type="dxa"/>
            <w:gridSpan w:val="2"/>
          </w:tcPr>
          <w:p w14:paraId="3FCCC45C" w14:textId="77777777" w:rsidR="00C86A35" w:rsidRPr="00206CA1" w:rsidRDefault="00C86A35" w:rsidP="00E52597">
            <w:pPr>
              <w:jc w:val="right"/>
              <w:rPr>
                <w:szCs w:val="22"/>
              </w:rPr>
            </w:pPr>
          </w:p>
        </w:tc>
        <w:tc>
          <w:tcPr>
            <w:tcW w:w="1170" w:type="dxa"/>
          </w:tcPr>
          <w:p w14:paraId="2D95D9BC" w14:textId="77777777" w:rsidR="00C86A35" w:rsidRPr="00206CA1" w:rsidRDefault="00C86A35" w:rsidP="00E52597">
            <w:pPr>
              <w:jc w:val="right"/>
            </w:pPr>
          </w:p>
        </w:tc>
      </w:tr>
      <w:tr w:rsidR="00C86A35" w:rsidRPr="00206CA1" w14:paraId="46DFF9C5" w14:textId="77777777" w:rsidTr="00E52597">
        <w:trPr>
          <w:gridAfter w:val="1"/>
          <w:wAfter w:w="22" w:type="dxa"/>
          <w:trHeight w:val="261"/>
        </w:trPr>
        <w:tc>
          <w:tcPr>
            <w:tcW w:w="3690" w:type="dxa"/>
          </w:tcPr>
          <w:p w14:paraId="6177ADDF" w14:textId="77777777" w:rsidR="00C86A35" w:rsidRPr="00206CA1" w:rsidRDefault="00C86A35" w:rsidP="00E52597">
            <w:pPr>
              <w:spacing w:line="240" w:lineRule="auto"/>
              <w:ind w:left="-20" w:right="-90"/>
              <w:rPr>
                <w:b/>
                <w:bCs/>
                <w:szCs w:val="22"/>
              </w:rPr>
            </w:pPr>
          </w:p>
        </w:tc>
        <w:tc>
          <w:tcPr>
            <w:tcW w:w="1350" w:type="dxa"/>
            <w:gridSpan w:val="3"/>
            <w:tcBorders>
              <w:left w:val="nil"/>
              <w:right w:val="nil"/>
            </w:tcBorders>
          </w:tcPr>
          <w:p w14:paraId="47561E9A" w14:textId="77777777" w:rsidR="00C86A35" w:rsidRPr="00206CA1" w:rsidRDefault="00C86A35" w:rsidP="00E52597">
            <w:pPr>
              <w:jc w:val="right"/>
              <w:rPr>
                <w:b/>
                <w:bCs/>
              </w:rPr>
            </w:pPr>
          </w:p>
        </w:tc>
        <w:tc>
          <w:tcPr>
            <w:tcW w:w="360" w:type="dxa"/>
          </w:tcPr>
          <w:p w14:paraId="4DE0C493" w14:textId="77777777" w:rsidR="00C86A35" w:rsidRPr="00206CA1" w:rsidRDefault="00C86A35" w:rsidP="00E52597">
            <w:pPr>
              <w:jc w:val="right"/>
              <w:rPr>
                <w:b/>
                <w:bCs/>
                <w:szCs w:val="22"/>
              </w:rPr>
            </w:pPr>
          </w:p>
        </w:tc>
        <w:tc>
          <w:tcPr>
            <w:tcW w:w="1350" w:type="dxa"/>
            <w:tcBorders>
              <w:left w:val="nil"/>
              <w:right w:val="nil"/>
            </w:tcBorders>
          </w:tcPr>
          <w:p w14:paraId="42E211F2" w14:textId="77777777" w:rsidR="00C86A35" w:rsidRPr="00206CA1" w:rsidRDefault="00C86A35" w:rsidP="00E52597">
            <w:pPr>
              <w:jc w:val="right"/>
              <w:rPr>
                <w:b/>
                <w:bCs/>
              </w:rPr>
            </w:pPr>
          </w:p>
        </w:tc>
        <w:tc>
          <w:tcPr>
            <w:tcW w:w="270" w:type="dxa"/>
          </w:tcPr>
          <w:p w14:paraId="75D742E2" w14:textId="77777777" w:rsidR="00C86A35" w:rsidRPr="00206CA1" w:rsidRDefault="00C86A35" w:rsidP="00E52597">
            <w:pPr>
              <w:jc w:val="right"/>
              <w:rPr>
                <w:b/>
                <w:bCs/>
                <w:szCs w:val="22"/>
              </w:rPr>
            </w:pPr>
          </w:p>
        </w:tc>
        <w:tc>
          <w:tcPr>
            <w:tcW w:w="1170" w:type="dxa"/>
          </w:tcPr>
          <w:p w14:paraId="5E2DCD5D" w14:textId="77777777" w:rsidR="00C86A35" w:rsidRPr="00206CA1" w:rsidRDefault="00C86A35" w:rsidP="00E52597">
            <w:pPr>
              <w:jc w:val="right"/>
              <w:rPr>
                <w:b/>
                <w:bCs/>
                <w:szCs w:val="22"/>
              </w:rPr>
            </w:pPr>
          </w:p>
        </w:tc>
        <w:tc>
          <w:tcPr>
            <w:tcW w:w="270" w:type="dxa"/>
          </w:tcPr>
          <w:p w14:paraId="1E2C4CF7" w14:textId="77777777" w:rsidR="00C86A35" w:rsidRPr="00206CA1" w:rsidRDefault="00C86A35" w:rsidP="00E52597">
            <w:pPr>
              <w:jc w:val="right"/>
              <w:rPr>
                <w:b/>
                <w:bCs/>
                <w:szCs w:val="22"/>
              </w:rPr>
            </w:pPr>
          </w:p>
        </w:tc>
        <w:tc>
          <w:tcPr>
            <w:tcW w:w="1350" w:type="dxa"/>
            <w:tcBorders>
              <w:left w:val="nil"/>
              <w:right w:val="nil"/>
            </w:tcBorders>
          </w:tcPr>
          <w:p w14:paraId="249173F4" w14:textId="77777777" w:rsidR="00C86A35" w:rsidRPr="00206CA1" w:rsidRDefault="00C86A35" w:rsidP="00E52597">
            <w:pPr>
              <w:jc w:val="right"/>
              <w:rPr>
                <w:b/>
                <w:bCs/>
              </w:rPr>
            </w:pPr>
          </w:p>
        </w:tc>
        <w:tc>
          <w:tcPr>
            <w:tcW w:w="270" w:type="dxa"/>
          </w:tcPr>
          <w:p w14:paraId="7B1A1168" w14:textId="77777777" w:rsidR="00C86A35" w:rsidRPr="00206CA1" w:rsidRDefault="00C86A35" w:rsidP="00E52597">
            <w:pPr>
              <w:jc w:val="right"/>
              <w:rPr>
                <w:szCs w:val="22"/>
              </w:rPr>
            </w:pPr>
          </w:p>
        </w:tc>
        <w:tc>
          <w:tcPr>
            <w:tcW w:w="1170" w:type="dxa"/>
          </w:tcPr>
          <w:p w14:paraId="321AC4B5" w14:textId="77777777" w:rsidR="00C86A35" w:rsidRPr="00206CA1" w:rsidRDefault="00C86A35" w:rsidP="00E52597">
            <w:pPr>
              <w:jc w:val="right"/>
            </w:pPr>
          </w:p>
        </w:tc>
        <w:tc>
          <w:tcPr>
            <w:tcW w:w="270" w:type="dxa"/>
          </w:tcPr>
          <w:p w14:paraId="47F92C65" w14:textId="77777777" w:rsidR="00C86A35" w:rsidRPr="00206CA1" w:rsidRDefault="00C86A35" w:rsidP="00E52597">
            <w:pPr>
              <w:jc w:val="right"/>
              <w:rPr>
                <w:szCs w:val="22"/>
              </w:rPr>
            </w:pPr>
          </w:p>
        </w:tc>
        <w:tc>
          <w:tcPr>
            <w:tcW w:w="1170" w:type="dxa"/>
          </w:tcPr>
          <w:p w14:paraId="3D28F3F6" w14:textId="77777777" w:rsidR="00C86A35" w:rsidRPr="00206CA1" w:rsidRDefault="00C86A35" w:rsidP="00E52597">
            <w:pPr>
              <w:jc w:val="right"/>
            </w:pPr>
          </w:p>
        </w:tc>
        <w:tc>
          <w:tcPr>
            <w:tcW w:w="270" w:type="dxa"/>
          </w:tcPr>
          <w:p w14:paraId="6723F2F7" w14:textId="77777777" w:rsidR="00C86A35" w:rsidRPr="00206CA1" w:rsidRDefault="00C86A35" w:rsidP="00E52597">
            <w:pPr>
              <w:jc w:val="right"/>
              <w:rPr>
                <w:szCs w:val="22"/>
              </w:rPr>
            </w:pPr>
          </w:p>
        </w:tc>
        <w:tc>
          <w:tcPr>
            <w:tcW w:w="1260" w:type="dxa"/>
            <w:gridSpan w:val="2"/>
          </w:tcPr>
          <w:p w14:paraId="692CDC53" w14:textId="77777777" w:rsidR="00C86A35" w:rsidRPr="00206CA1" w:rsidRDefault="00C86A35" w:rsidP="00E52597">
            <w:pPr>
              <w:jc w:val="right"/>
            </w:pPr>
          </w:p>
        </w:tc>
        <w:tc>
          <w:tcPr>
            <w:tcW w:w="270" w:type="dxa"/>
            <w:gridSpan w:val="2"/>
          </w:tcPr>
          <w:p w14:paraId="790D39E2" w14:textId="77777777" w:rsidR="00C86A35" w:rsidRPr="00206CA1" w:rsidRDefault="00C86A35" w:rsidP="00E52597">
            <w:pPr>
              <w:jc w:val="right"/>
              <w:rPr>
                <w:szCs w:val="22"/>
              </w:rPr>
            </w:pPr>
          </w:p>
        </w:tc>
        <w:tc>
          <w:tcPr>
            <w:tcW w:w="1170" w:type="dxa"/>
          </w:tcPr>
          <w:p w14:paraId="0B729C39" w14:textId="77777777" w:rsidR="00C86A35" w:rsidRPr="00206CA1" w:rsidRDefault="00C86A35" w:rsidP="00E52597">
            <w:pPr>
              <w:jc w:val="right"/>
            </w:pPr>
          </w:p>
        </w:tc>
      </w:tr>
      <w:tr w:rsidR="00E52597" w:rsidRPr="00206CA1" w14:paraId="003BF6EA" w14:textId="77777777" w:rsidTr="00E52597">
        <w:trPr>
          <w:gridAfter w:val="1"/>
          <w:wAfter w:w="22" w:type="dxa"/>
          <w:trHeight w:val="261"/>
        </w:trPr>
        <w:tc>
          <w:tcPr>
            <w:tcW w:w="3690" w:type="dxa"/>
          </w:tcPr>
          <w:p w14:paraId="6B26CD92" w14:textId="77777777" w:rsidR="00E52597" w:rsidRPr="00206CA1" w:rsidRDefault="00E52597" w:rsidP="00E52597">
            <w:pPr>
              <w:spacing w:line="240" w:lineRule="auto"/>
              <w:ind w:left="-20" w:right="-90"/>
              <w:rPr>
                <w:b/>
                <w:bCs/>
                <w:szCs w:val="22"/>
              </w:rPr>
            </w:pPr>
          </w:p>
        </w:tc>
        <w:tc>
          <w:tcPr>
            <w:tcW w:w="1350" w:type="dxa"/>
            <w:gridSpan w:val="3"/>
            <w:tcBorders>
              <w:left w:val="nil"/>
              <w:right w:val="nil"/>
            </w:tcBorders>
          </w:tcPr>
          <w:p w14:paraId="4AA940D7" w14:textId="77777777" w:rsidR="00E52597" w:rsidRPr="00206CA1" w:rsidRDefault="00E52597" w:rsidP="00E52597">
            <w:pPr>
              <w:jc w:val="right"/>
              <w:rPr>
                <w:b/>
                <w:bCs/>
              </w:rPr>
            </w:pPr>
          </w:p>
        </w:tc>
        <w:tc>
          <w:tcPr>
            <w:tcW w:w="360" w:type="dxa"/>
          </w:tcPr>
          <w:p w14:paraId="5A295A09" w14:textId="77777777" w:rsidR="00E52597" w:rsidRPr="00206CA1" w:rsidRDefault="00E52597" w:rsidP="00E52597">
            <w:pPr>
              <w:jc w:val="right"/>
              <w:rPr>
                <w:b/>
                <w:bCs/>
                <w:szCs w:val="22"/>
              </w:rPr>
            </w:pPr>
          </w:p>
        </w:tc>
        <w:tc>
          <w:tcPr>
            <w:tcW w:w="1350" w:type="dxa"/>
            <w:tcBorders>
              <w:left w:val="nil"/>
              <w:right w:val="nil"/>
            </w:tcBorders>
          </w:tcPr>
          <w:p w14:paraId="7F6FF49D" w14:textId="77777777" w:rsidR="00E52597" w:rsidRPr="00206CA1" w:rsidRDefault="00E52597" w:rsidP="00E52597">
            <w:pPr>
              <w:jc w:val="right"/>
              <w:rPr>
                <w:b/>
                <w:bCs/>
              </w:rPr>
            </w:pPr>
          </w:p>
        </w:tc>
        <w:tc>
          <w:tcPr>
            <w:tcW w:w="270" w:type="dxa"/>
          </w:tcPr>
          <w:p w14:paraId="05083A14" w14:textId="77777777" w:rsidR="00E52597" w:rsidRPr="00206CA1" w:rsidRDefault="00E52597" w:rsidP="00E52597">
            <w:pPr>
              <w:jc w:val="right"/>
              <w:rPr>
                <w:b/>
                <w:bCs/>
                <w:szCs w:val="22"/>
              </w:rPr>
            </w:pPr>
          </w:p>
        </w:tc>
        <w:tc>
          <w:tcPr>
            <w:tcW w:w="1170" w:type="dxa"/>
          </w:tcPr>
          <w:p w14:paraId="27A8BB4D" w14:textId="77777777" w:rsidR="00E52597" w:rsidRPr="00206CA1" w:rsidRDefault="00E52597" w:rsidP="00E52597">
            <w:pPr>
              <w:jc w:val="right"/>
              <w:rPr>
                <w:b/>
                <w:bCs/>
                <w:szCs w:val="22"/>
              </w:rPr>
            </w:pPr>
          </w:p>
        </w:tc>
        <w:tc>
          <w:tcPr>
            <w:tcW w:w="270" w:type="dxa"/>
          </w:tcPr>
          <w:p w14:paraId="0F264EFE" w14:textId="77777777" w:rsidR="00E52597" w:rsidRPr="00206CA1" w:rsidRDefault="00E52597" w:rsidP="00E52597">
            <w:pPr>
              <w:jc w:val="right"/>
              <w:rPr>
                <w:b/>
                <w:bCs/>
                <w:szCs w:val="22"/>
              </w:rPr>
            </w:pPr>
          </w:p>
        </w:tc>
        <w:tc>
          <w:tcPr>
            <w:tcW w:w="1350" w:type="dxa"/>
            <w:tcBorders>
              <w:left w:val="nil"/>
              <w:right w:val="nil"/>
            </w:tcBorders>
          </w:tcPr>
          <w:p w14:paraId="4BB12DD4" w14:textId="77777777" w:rsidR="00E52597" w:rsidRPr="00206CA1" w:rsidRDefault="00E52597" w:rsidP="00E52597">
            <w:pPr>
              <w:jc w:val="right"/>
              <w:rPr>
                <w:b/>
                <w:bCs/>
              </w:rPr>
            </w:pPr>
          </w:p>
        </w:tc>
        <w:tc>
          <w:tcPr>
            <w:tcW w:w="270" w:type="dxa"/>
          </w:tcPr>
          <w:p w14:paraId="673809C3" w14:textId="77777777" w:rsidR="00E52597" w:rsidRPr="00206CA1" w:rsidRDefault="00E52597" w:rsidP="00E52597">
            <w:pPr>
              <w:jc w:val="right"/>
              <w:rPr>
                <w:szCs w:val="22"/>
              </w:rPr>
            </w:pPr>
          </w:p>
        </w:tc>
        <w:tc>
          <w:tcPr>
            <w:tcW w:w="1170" w:type="dxa"/>
          </w:tcPr>
          <w:p w14:paraId="6BDB5F52" w14:textId="77777777" w:rsidR="00E52597" w:rsidRPr="00206CA1" w:rsidRDefault="00E52597" w:rsidP="00E52597">
            <w:pPr>
              <w:jc w:val="right"/>
            </w:pPr>
          </w:p>
        </w:tc>
        <w:tc>
          <w:tcPr>
            <w:tcW w:w="270" w:type="dxa"/>
          </w:tcPr>
          <w:p w14:paraId="59E4B2B1" w14:textId="77777777" w:rsidR="00E52597" w:rsidRPr="00206CA1" w:rsidRDefault="00E52597" w:rsidP="00E52597">
            <w:pPr>
              <w:jc w:val="right"/>
              <w:rPr>
                <w:szCs w:val="22"/>
              </w:rPr>
            </w:pPr>
          </w:p>
        </w:tc>
        <w:tc>
          <w:tcPr>
            <w:tcW w:w="1170" w:type="dxa"/>
          </w:tcPr>
          <w:p w14:paraId="35A80B57" w14:textId="77777777" w:rsidR="00E52597" w:rsidRPr="00206CA1" w:rsidRDefault="00E52597" w:rsidP="00E52597">
            <w:pPr>
              <w:jc w:val="right"/>
            </w:pPr>
          </w:p>
        </w:tc>
        <w:tc>
          <w:tcPr>
            <w:tcW w:w="270" w:type="dxa"/>
          </w:tcPr>
          <w:p w14:paraId="0AC7D6AF" w14:textId="77777777" w:rsidR="00E52597" w:rsidRPr="00206CA1" w:rsidRDefault="00E52597" w:rsidP="00E52597">
            <w:pPr>
              <w:jc w:val="right"/>
              <w:rPr>
                <w:szCs w:val="22"/>
              </w:rPr>
            </w:pPr>
          </w:p>
        </w:tc>
        <w:tc>
          <w:tcPr>
            <w:tcW w:w="1260" w:type="dxa"/>
            <w:gridSpan w:val="2"/>
          </w:tcPr>
          <w:p w14:paraId="2F83B564" w14:textId="77777777" w:rsidR="00E52597" w:rsidRPr="00206CA1" w:rsidRDefault="00E52597" w:rsidP="00E52597">
            <w:pPr>
              <w:jc w:val="right"/>
            </w:pPr>
          </w:p>
        </w:tc>
        <w:tc>
          <w:tcPr>
            <w:tcW w:w="270" w:type="dxa"/>
            <w:gridSpan w:val="2"/>
          </w:tcPr>
          <w:p w14:paraId="6AD2918C" w14:textId="77777777" w:rsidR="00E52597" w:rsidRPr="00206CA1" w:rsidRDefault="00E52597" w:rsidP="00E52597">
            <w:pPr>
              <w:jc w:val="right"/>
              <w:rPr>
                <w:szCs w:val="22"/>
              </w:rPr>
            </w:pPr>
          </w:p>
        </w:tc>
        <w:tc>
          <w:tcPr>
            <w:tcW w:w="1170" w:type="dxa"/>
          </w:tcPr>
          <w:p w14:paraId="2B2687FE" w14:textId="77777777" w:rsidR="00E52597" w:rsidRPr="00206CA1" w:rsidRDefault="00E52597" w:rsidP="00E52597">
            <w:pPr>
              <w:jc w:val="right"/>
            </w:pPr>
          </w:p>
        </w:tc>
      </w:tr>
      <w:tr w:rsidR="00C86A35" w:rsidRPr="00206CA1" w14:paraId="4F576ECF" w14:textId="77777777" w:rsidTr="00E52597">
        <w:trPr>
          <w:gridAfter w:val="1"/>
          <w:wAfter w:w="22" w:type="dxa"/>
          <w:trHeight w:val="261"/>
        </w:trPr>
        <w:tc>
          <w:tcPr>
            <w:tcW w:w="3690" w:type="dxa"/>
          </w:tcPr>
          <w:p w14:paraId="197DC3D9" w14:textId="77777777" w:rsidR="00C86A35" w:rsidRPr="00206CA1" w:rsidRDefault="00C86A35" w:rsidP="00E52597">
            <w:pPr>
              <w:spacing w:line="240" w:lineRule="auto"/>
              <w:ind w:left="-20" w:right="-90"/>
              <w:rPr>
                <w:b/>
                <w:bCs/>
                <w:szCs w:val="22"/>
              </w:rPr>
            </w:pPr>
          </w:p>
        </w:tc>
        <w:tc>
          <w:tcPr>
            <w:tcW w:w="1350" w:type="dxa"/>
            <w:gridSpan w:val="3"/>
            <w:tcBorders>
              <w:left w:val="nil"/>
              <w:right w:val="nil"/>
            </w:tcBorders>
          </w:tcPr>
          <w:p w14:paraId="08CF280A" w14:textId="77777777" w:rsidR="00C86A35" w:rsidRPr="00206CA1" w:rsidRDefault="00C86A35" w:rsidP="00E52597">
            <w:pPr>
              <w:jc w:val="right"/>
              <w:rPr>
                <w:b/>
                <w:bCs/>
              </w:rPr>
            </w:pPr>
          </w:p>
        </w:tc>
        <w:tc>
          <w:tcPr>
            <w:tcW w:w="360" w:type="dxa"/>
          </w:tcPr>
          <w:p w14:paraId="0E3FB0B2" w14:textId="77777777" w:rsidR="00C86A35" w:rsidRPr="00206CA1" w:rsidRDefault="00C86A35" w:rsidP="00E52597">
            <w:pPr>
              <w:jc w:val="right"/>
              <w:rPr>
                <w:b/>
                <w:bCs/>
                <w:szCs w:val="22"/>
              </w:rPr>
            </w:pPr>
          </w:p>
        </w:tc>
        <w:tc>
          <w:tcPr>
            <w:tcW w:w="1350" w:type="dxa"/>
            <w:tcBorders>
              <w:left w:val="nil"/>
              <w:right w:val="nil"/>
            </w:tcBorders>
          </w:tcPr>
          <w:p w14:paraId="3C6A64D2" w14:textId="77777777" w:rsidR="00C86A35" w:rsidRPr="00206CA1" w:rsidRDefault="00C86A35" w:rsidP="00E52597">
            <w:pPr>
              <w:jc w:val="right"/>
              <w:rPr>
                <w:b/>
                <w:bCs/>
              </w:rPr>
            </w:pPr>
          </w:p>
        </w:tc>
        <w:tc>
          <w:tcPr>
            <w:tcW w:w="270" w:type="dxa"/>
          </w:tcPr>
          <w:p w14:paraId="58AAA30E" w14:textId="77777777" w:rsidR="00C86A35" w:rsidRPr="00206CA1" w:rsidRDefault="00C86A35" w:rsidP="00E52597">
            <w:pPr>
              <w:jc w:val="right"/>
              <w:rPr>
                <w:b/>
                <w:bCs/>
                <w:szCs w:val="22"/>
              </w:rPr>
            </w:pPr>
          </w:p>
        </w:tc>
        <w:tc>
          <w:tcPr>
            <w:tcW w:w="1170" w:type="dxa"/>
          </w:tcPr>
          <w:p w14:paraId="253E36F7" w14:textId="77777777" w:rsidR="00C86A35" w:rsidRPr="00206CA1" w:rsidRDefault="00C86A35" w:rsidP="00E52597">
            <w:pPr>
              <w:jc w:val="right"/>
              <w:rPr>
                <w:b/>
                <w:bCs/>
                <w:szCs w:val="22"/>
              </w:rPr>
            </w:pPr>
          </w:p>
        </w:tc>
        <w:tc>
          <w:tcPr>
            <w:tcW w:w="270" w:type="dxa"/>
          </w:tcPr>
          <w:p w14:paraId="5ECF6444" w14:textId="77777777" w:rsidR="00C86A35" w:rsidRPr="00206CA1" w:rsidRDefault="00C86A35" w:rsidP="00E52597">
            <w:pPr>
              <w:jc w:val="right"/>
              <w:rPr>
                <w:b/>
                <w:bCs/>
                <w:szCs w:val="22"/>
              </w:rPr>
            </w:pPr>
          </w:p>
        </w:tc>
        <w:tc>
          <w:tcPr>
            <w:tcW w:w="1350" w:type="dxa"/>
            <w:tcBorders>
              <w:left w:val="nil"/>
              <w:right w:val="nil"/>
            </w:tcBorders>
          </w:tcPr>
          <w:p w14:paraId="554669EE" w14:textId="77777777" w:rsidR="00C86A35" w:rsidRPr="00206CA1" w:rsidRDefault="00C86A35" w:rsidP="00E52597">
            <w:pPr>
              <w:jc w:val="right"/>
              <w:rPr>
                <w:b/>
                <w:bCs/>
              </w:rPr>
            </w:pPr>
          </w:p>
        </w:tc>
        <w:tc>
          <w:tcPr>
            <w:tcW w:w="270" w:type="dxa"/>
          </w:tcPr>
          <w:p w14:paraId="095AB884" w14:textId="77777777" w:rsidR="00C86A35" w:rsidRPr="00206CA1" w:rsidRDefault="00C86A35" w:rsidP="00E52597">
            <w:pPr>
              <w:jc w:val="right"/>
              <w:rPr>
                <w:szCs w:val="22"/>
              </w:rPr>
            </w:pPr>
          </w:p>
        </w:tc>
        <w:tc>
          <w:tcPr>
            <w:tcW w:w="1170" w:type="dxa"/>
          </w:tcPr>
          <w:p w14:paraId="78654663" w14:textId="77777777" w:rsidR="00C86A35" w:rsidRPr="00206CA1" w:rsidRDefault="00C86A35" w:rsidP="00E52597">
            <w:pPr>
              <w:jc w:val="right"/>
            </w:pPr>
          </w:p>
        </w:tc>
        <w:tc>
          <w:tcPr>
            <w:tcW w:w="270" w:type="dxa"/>
          </w:tcPr>
          <w:p w14:paraId="604A4B22" w14:textId="77777777" w:rsidR="00C86A35" w:rsidRPr="00206CA1" w:rsidRDefault="00C86A35" w:rsidP="00E52597">
            <w:pPr>
              <w:jc w:val="right"/>
              <w:rPr>
                <w:szCs w:val="22"/>
              </w:rPr>
            </w:pPr>
          </w:p>
        </w:tc>
        <w:tc>
          <w:tcPr>
            <w:tcW w:w="1170" w:type="dxa"/>
          </w:tcPr>
          <w:p w14:paraId="1D314B45" w14:textId="77777777" w:rsidR="00C86A35" w:rsidRPr="00206CA1" w:rsidRDefault="00C86A35" w:rsidP="00E52597">
            <w:pPr>
              <w:jc w:val="right"/>
            </w:pPr>
          </w:p>
        </w:tc>
        <w:tc>
          <w:tcPr>
            <w:tcW w:w="270" w:type="dxa"/>
          </w:tcPr>
          <w:p w14:paraId="07214979" w14:textId="77777777" w:rsidR="00C86A35" w:rsidRPr="00206CA1" w:rsidRDefault="00C86A35" w:rsidP="00E52597">
            <w:pPr>
              <w:jc w:val="right"/>
              <w:rPr>
                <w:szCs w:val="22"/>
              </w:rPr>
            </w:pPr>
          </w:p>
        </w:tc>
        <w:tc>
          <w:tcPr>
            <w:tcW w:w="1260" w:type="dxa"/>
            <w:gridSpan w:val="2"/>
          </w:tcPr>
          <w:p w14:paraId="230C4B4D" w14:textId="77777777" w:rsidR="00C86A35" w:rsidRPr="00206CA1" w:rsidRDefault="00C86A35" w:rsidP="00E52597">
            <w:pPr>
              <w:jc w:val="right"/>
            </w:pPr>
          </w:p>
        </w:tc>
        <w:tc>
          <w:tcPr>
            <w:tcW w:w="270" w:type="dxa"/>
            <w:gridSpan w:val="2"/>
          </w:tcPr>
          <w:p w14:paraId="29B1801F" w14:textId="77777777" w:rsidR="00C86A35" w:rsidRPr="00206CA1" w:rsidRDefault="00C86A35" w:rsidP="00E52597">
            <w:pPr>
              <w:jc w:val="right"/>
              <w:rPr>
                <w:szCs w:val="22"/>
              </w:rPr>
            </w:pPr>
          </w:p>
        </w:tc>
        <w:tc>
          <w:tcPr>
            <w:tcW w:w="1170" w:type="dxa"/>
          </w:tcPr>
          <w:p w14:paraId="198CF31D" w14:textId="77777777" w:rsidR="00C86A35" w:rsidRPr="00206CA1" w:rsidRDefault="00C86A35" w:rsidP="00E52597">
            <w:pPr>
              <w:jc w:val="right"/>
            </w:pPr>
          </w:p>
        </w:tc>
      </w:tr>
      <w:tr w:rsidR="00C86A35" w:rsidRPr="00206CA1" w14:paraId="0452CD1A" w14:textId="77777777" w:rsidTr="00E52597">
        <w:trPr>
          <w:gridAfter w:val="1"/>
          <w:wAfter w:w="22" w:type="dxa"/>
          <w:trHeight w:val="261"/>
        </w:trPr>
        <w:tc>
          <w:tcPr>
            <w:tcW w:w="3690" w:type="dxa"/>
          </w:tcPr>
          <w:p w14:paraId="3F62B4B3" w14:textId="77777777" w:rsidR="00C86A35" w:rsidRPr="00206CA1" w:rsidRDefault="00C86A35" w:rsidP="00E52597">
            <w:pPr>
              <w:spacing w:line="240" w:lineRule="auto"/>
              <w:ind w:left="-20" w:right="-90"/>
              <w:rPr>
                <w:b/>
                <w:bCs/>
                <w:szCs w:val="22"/>
              </w:rPr>
            </w:pPr>
          </w:p>
        </w:tc>
        <w:tc>
          <w:tcPr>
            <w:tcW w:w="1350" w:type="dxa"/>
            <w:gridSpan w:val="3"/>
            <w:tcBorders>
              <w:left w:val="nil"/>
              <w:right w:val="nil"/>
            </w:tcBorders>
          </w:tcPr>
          <w:p w14:paraId="48BB0135" w14:textId="77777777" w:rsidR="00C86A35" w:rsidRPr="00206CA1" w:rsidRDefault="00C86A35" w:rsidP="00E52597">
            <w:pPr>
              <w:jc w:val="right"/>
              <w:rPr>
                <w:b/>
                <w:bCs/>
              </w:rPr>
            </w:pPr>
          </w:p>
        </w:tc>
        <w:tc>
          <w:tcPr>
            <w:tcW w:w="360" w:type="dxa"/>
          </w:tcPr>
          <w:p w14:paraId="492A2159" w14:textId="77777777" w:rsidR="00C86A35" w:rsidRPr="00206CA1" w:rsidRDefault="00C86A35" w:rsidP="00E52597">
            <w:pPr>
              <w:jc w:val="right"/>
              <w:rPr>
                <w:b/>
                <w:bCs/>
                <w:szCs w:val="22"/>
              </w:rPr>
            </w:pPr>
          </w:p>
        </w:tc>
        <w:tc>
          <w:tcPr>
            <w:tcW w:w="1350" w:type="dxa"/>
            <w:tcBorders>
              <w:left w:val="nil"/>
              <w:right w:val="nil"/>
            </w:tcBorders>
          </w:tcPr>
          <w:p w14:paraId="704E3E07" w14:textId="77777777" w:rsidR="00C86A35" w:rsidRPr="00206CA1" w:rsidRDefault="00C86A35" w:rsidP="00E52597">
            <w:pPr>
              <w:jc w:val="right"/>
              <w:rPr>
                <w:b/>
                <w:bCs/>
              </w:rPr>
            </w:pPr>
          </w:p>
        </w:tc>
        <w:tc>
          <w:tcPr>
            <w:tcW w:w="270" w:type="dxa"/>
          </w:tcPr>
          <w:p w14:paraId="04AE8590" w14:textId="77777777" w:rsidR="00C86A35" w:rsidRPr="00206CA1" w:rsidRDefault="00C86A35" w:rsidP="00E52597">
            <w:pPr>
              <w:jc w:val="right"/>
              <w:rPr>
                <w:b/>
                <w:bCs/>
                <w:szCs w:val="22"/>
              </w:rPr>
            </w:pPr>
          </w:p>
        </w:tc>
        <w:tc>
          <w:tcPr>
            <w:tcW w:w="1170" w:type="dxa"/>
          </w:tcPr>
          <w:p w14:paraId="364691E5" w14:textId="77777777" w:rsidR="00C86A35" w:rsidRPr="00206CA1" w:rsidRDefault="00C86A35" w:rsidP="00E52597">
            <w:pPr>
              <w:jc w:val="right"/>
              <w:rPr>
                <w:b/>
                <w:bCs/>
                <w:szCs w:val="22"/>
              </w:rPr>
            </w:pPr>
          </w:p>
        </w:tc>
        <w:tc>
          <w:tcPr>
            <w:tcW w:w="270" w:type="dxa"/>
          </w:tcPr>
          <w:p w14:paraId="4C57DAF4" w14:textId="77777777" w:rsidR="00C86A35" w:rsidRPr="00206CA1" w:rsidRDefault="00C86A35" w:rsidP="00E52597">
            <w:pPr>
              <w:jc w:val="right"/>
              <w:rPr>
                <w:b/>
                <w:bCs/>
                <w:szCs w:val="22"/>
              </w:rPr>
            </w:pPr>
          </w:p>
        </w:tc>
        <w:tc>
          <w:tcPr>
            <w:tcW w:w="1350" w:type="dxa"/>
            <w:tcBorders>
              <w:left w:val="nil"/>
              <w:right w:val="nil"/>
            </w:tcBorders>
          </w:tcPr>
          <w:p w14:paraId="61779788" w14:textId="77777777" w:rsidR="00C86A35" w:rsidRPr="00206CA1" w:rsidRDefault="00C86A35" w:rsidP="00E52597">
            <w:pPr>
              <w:jc w:val="right"/>
              <w:rPr>
                <w:b/>
                <w:bCs/>
              </w:rPr>
            </w:pPr>
          </w:p>
        </w:tc>
        <w:tc>
          <w:tcPr>
            <w:tcW w:w="270" w:type="dxa"/>
          </w:tcPr>
          <w:p w14:paraId="43FD34E4" w14:textId="77777777" w:rsidR="00C86A35" w:rsidRPr="00206CA1" w:rsidRDefault="00C86A35" w:rsidP="00E52597">
            <w:pPr>
              <w:jc w:val="right"/>
              <w:rPr>
                <w:szCs w:val="22"/>
              </w:rPr>
            </w:pPr>
          </w:p>
        </w:tc>
        <w:tc>
          <w:tcPr>
            <w:tcW w:w="1170" w:type="dxa"/>
          </w:tcPr>
          <w:p w14:paraId="63E2EBAA" w14:textId="77777777" w:rsidR="00C86A35" w:rsidRPr="00206CA1" w:rsidRDefault="00C86A35" w:rsidP="00E52597">
            <w:pPr>
              <w:jc w:val="right"/>
            </w:pPr>
          </w:p>
        </w:tc>
        <w:tc>
          <w:tcPr>
            <w:tcW w:w="270" w:type="dxa"/>
          </w:tcPr>
          <w:p w14:paraId="1377B49F" w14:textId="77777777" w:rsidR="00C86A35" w:rsidRPr="00206CA1" w:rsidRDefault="00C86A35" w:rsidP="00E52597">
            <w:pPr>
              <w:jc w:val="right"/>
              <w:rPr>
                <w:szCs w:val="22"/>
              </w:rPr>
            </w:pPr>
          </w:p>
        </w:tc>
        <w:tc>
          <w:tcPr>
            <w:tcW w:w="1170" w:type="dxa"/>
          </w:tcPr>
          <w:p w14:paraId="725905C2" w14:textId="77777777" w:rsidR="00C86A35" w:rsidRPr="00206CA1" w:rsidRDefault="00C86A35" w:rsidP="00E52597">
            <w:pPr>
              <w:jc w:val="right"/>
            </w:pPr>
          </w:p>
        </w:tc>
        <w:tc>
          <w:tcPr>
            <w:tcW w:w="270" w:type="dxa"/>
          </w:tcPr>
          <w:p w14:paraId="5C3EE70D" w14:textId="77777777" w:rsidR="00C86A35" w:rsidRPr="00206CA1" w:rsidRDefault="00C86A35" w:rsidP="00E52597">
            <w:pPr>
              <w:jc w:val="right"/>
              <w:rPr>
                <w:szCs w:val="22"/>
              </w:rPr>
            </w:pPr>
          </w:p>
        </w:tc>
        <w:tc>
          <w:tcPr>
            <w:tcW w:w="1260" w:type="dxa"/>
            <w:gridSpan w:val="2"/>
          </w:tcPr>
          <w:p w14:paraId="7432B60F" w14:textId="77777777" w:rsidR="00C86A35" w:rsidRPr="00206CA1" w:rsidRDefault="00C86A35" w:rsidP="00E52597">
            <w:pPr>
              <w:jc w:val="right"/>
            </w:pPr>
          </w:p>
        </w:tc>
        <w:tc>
          <w:tcPr>
            <w:tcW w:w="270" w:type="dxa"/>
            <w:gridSpan w:val="2"/>
          </w:tcPr>
          <w:p w14:paraId="587F6392" w14:textId="77777777" w:rsidR="00C86A35" w:rsidRPr="00206CA1" w:rsidRDefault="00C86A35" w:rsidP="00E52597">
            <w:pPr>
              <w:jc w:val="right"/>
              <w:rPr>
                <w:szCs w:val="22"/>
              </w:rPr>
            </w:pPr>
          </w:p>
        </w:tc>
        <w:tc>
          <w:tcPr>
            <w:tcW w:w="1170" w:type="dxa"/>
          </w:tcPr>
          <w:p w14:paraId="2A1BB746" w14:textId="77777777" w:rsidR="00C86A35" w:rsidRPr="00206CA1" w:rsidRDefault="00C86A35" w:rsidP="00E52597">
            <w:pPr>
              <w:jc w:val="right"/>
            </w:pPr>
          </w:p>
        </w:tc>
      </w:tr>
      <w:tr w:rsidR="00C86A35" w:rsidRPr="00206CA1" w14:paraId="61836402" w14:textId="77777777" w:rsidTr="00E52597">
        <w:trPr>
          <w:gridAfter w:val="1"/>
          <w:wAfter w:w="22" w:type="dxa"/>
          <w:trHeight w:val="261"/>
        </w:trPr>
        <w:tc>
          <w:tcPr>
            <w:tcW w:w="3690" w:type="dxa"/>
          </w:tcPr>
          <w:p w14:paraId="77931BA9" w14:textId="77777777" w:rsidR="00C86A35" w:rsidRPr="00206CA1" w:rsidRDefault="00C86A35" w:rsidP="00E52597">
            <w:pPr>
              <w:spacing w:line="240" w:lineRule="auto"/>
              <w:ind w:left="-20" w:right="-90"/>
              <w:rPr>
                <w:b/>
                <w:bCs/>
                <w:szCs w:val="22"/>
              </w:rPr>
            </w:pPr>
          </w:p>
        </w:tc>
        <w:tc>
          <w:tcPr>
            <w:tcW w:w="1350" w:type="dxa"/>
            <w:gridSpan w:val="3"/>
            <w:tcBorders>
              <w:left w:val="nil"/>
              <w:right w:val="nil"/>
            </w:tcBorders>
          </w:tcPr>
          <w:p w14:paraId="61990B98" w14:textId="77777777" w:rsidR="00C86A35" w:rsidRPr="00206CA1" w:rsidRDefault="00C86A35" w:rsidP="00E52597">
            <w:pPr>
              <w:jc w:val="right"/>
              <w:rPr>
                <w:b/>
                <w:bCs/>
              </w:rPr>
            </w:pPr>
          </w:p>
        </w:tc>
        <w:tc>
          <w:tcPr>
            <w:tcW w:w="360" w:type="dxa"/>
          </w:tcPr>
          <w:p w14:paraId="475EA0F5" w14:textId="77777777" w:rsidR="00C86A35" w:rsidRPr="00206CA1" w:rsidRDefault="00C86A35" w:rsidP="00E52597">
            <w:pPr>
              <w:jc w:val="right"/>
              <w:rPr>
                <w:b/>
                <w:bCs/>
                <w:szCs w:val="22"/>
              </w:rPr>
            </w:pPr>
          </w:p>
        </w:tc>
        <w:tc>
          <w:tcPr>
            <w:tcW w:w="1350" w:type="dxa"/>
            <w:tcBorders>
              <w:left w:val="nil"/>
              <w:right w:val="nil"/>
            </w:tcBorders>
          </w:tcPr>
          <w:p w14:paraId="1451AF92" w14:textId="77777777" w:rsidR="00C86A35" w:rsidRPr="00206CA1" w:rsidRDefault="00C86A35" w:rsidP="00E52597">
            <w:pPr>
              <w:jc w:val="right"/>
              <w:rPr>
                <w:b/>
                <w:bCs/>
              </w:rPr>
            </w:pPr>
          </w:p>
        </w:tc>
        <w:tc>
          <w:tcPr>
            <w:tcW w:w="270" w:type="dxa"/>
          </w:tcPr>
          <w:p w14:paraId="1CC94257" w14:textId="77777777" w:rsidR="00C86A35" w:rsidRPr="00206CA1" w:rsidRDefault="00C86A35" w:rsidP="00E52597">
            <w:pPr>
              <w:jc w:val="right"/>
              <w:rPr>
                <w:b/>
                <w:bCs/>
                <w:szCs w:val="22"/>
              </w:rPr>
            </w:pPr>
          </w:p>
        </w:tc>
        <w:tc>
          <w:tcPr>
            <w:tcW w:w="1170" w:type="dxa"/>
          </w:tcPr>
          <w:p w14:paraId="7002D653" w14:textId="77777777" w:rsidR="00C86A35" w:rsidRPr="00206CA1" w:rsidRDefault="00C86A35" w:rsidP="00E52597">
            <w:pPr>
              <w:jc w:val="right"/>
              <w:rPr>
                <w:b/>
                <w:bCs/>
                <w:szCs w:val="22"/>
              </w:rPr>
            </w:pPr>
          </w:p>
        </w:tc>
        <w:tc>
          <w:tcPr>
            <w:tcW w:w="270" w:type="dxa"/>
          </w:tcPr>
          <w:p w14:paraId="37E51C5F" w14:textId="77777777" w:rsidR="00C86A35" w:rsidRPr="00206CA1" w:rsidRDefault="00C86A35" w:rsidP="00E52597">
            <w:pPr>
              <w:jc w:val="right"/>
              <w:rPr>
                <w:b/>
                <w:bCs/>
                <w:szCs w:val="22"/>
              </w:rPr>
            </w:pPr>
          </w:p>
        </w:tc>
        <w:tc>
          <w:tcPr>
            <w:tcW w:w="1350" w:type="dxa"/>
            <w:tcBorders>
              <w:left w:val="nil"/>
              <w:right w:val="nil"/>
            </w:tcBorders>
          </w:tcPr>
          <w:p w14:paraId="6B7E49D7" w14:textId="77777777" w:rsidR="00C86A35" w:rsidRPr="00206CA1" w:rsidRDefault="00C86A35" w:rsidP="00E52597">
            <w:pPr>
              <w:jc w:val="right"/>
              <w:rPr>
                <w:b/>
                <w:bCs/>
              </w:rPr>
            </w:pPr>
          </w:p>
        </w:tc>
        <w:tc>
          <w:tcPr>
            <w:tcW w:w="270" w:type="dxa"/>
          </w:tcPr>
          <w:p w14:paraId="66E3BB6F" w14:textId="77777777" w:rsidR="00C86A35" w:rsidRPr="00206CA1" w:rsidRDefault="00C86A35" w:rsidP="00E52597">
            <w:pPr>
              <w:jc w:val="right"/>
              <w:rPr>
                <w:szCs w:val="22"/>
              </w:rPr>
            </w:pPr>
          </w:p>
        </w:tc>
        <w:tc>
          <w:tcPr>
            <w:tcW w:w="1170" w:type="dxa"/>
          </w:tcPr>
          <w:p w14:paraId="499A74C1" w14:textId="77777777" w:rsidR="00C86A35" w:rsidRPr="00206CA1" w:rsidRDefault="00C86A35" w:rsidP="00E52597">
            <w:pPr>
              <w:jc w:val="right"/>
            </w:pPr>
          </w:p>
        </w:tc>
        <w:tc>
          <w:tcPr>
            <w:tcW w:w="270" w:type="dxa"/>
          </w:tcPr>
          <w:p w14:paraId="457DEB60" w14:textId="77777777" w:rsidR="00C86A35" w:rsidRPr="00206CA1" w:rsidRDefault="00C86A35" w:rsidP="00E52597">
            <w:pPr>
              <w:jc w:val="right"/>
              <w:rPr>
                <w:szCs w:val="22"/>
              </w:rPr>
            </w:pPr>
          </w:p>
        </w:tc>
        <w:tc>
          <w:tcPr>
            <w:tcW w:w="1170" w:type="dxa"/>
          </w:tcPr>
          <w:p w14:paraId="0ABBA4DC" w14:textId="77777777" w:rsidR="00C86A35" w:rsidRPr="00206CA1" w:rsidRDefault="00C86A35" w:rsidP="00E52597">
            <w:pPr>
              <w:jc w:val="right"/>
            </w:pPr>
          </w:p>
        </w:tc>
        <w:tc>
          <w:tcPr>
            <w:tcW w:w="270" w:type="dxa"/>
          </w:tcPr>
          <w:p w14:paraId="5BB03D60" w14:textId="77777777" w:rsidR="00C86A35" w:rsidRPr="00206CA1" w:rsidRDefault="00C86A35" w:rsidP="00E52597">
            <w:pPr>
              <w:jc w:val="right"/>
              <w:rPr>
                <w:szCs w:val="22"/>
              </w:rPr>
            </w:pPr>
          </w:p>
        </w:tc>
        <w:tc>
          <w:tcPr>
            <w:tcW w:w="1260" w:type="dxa"/>
            <w:gridSpan w:val="2"/>
          </w:tcPr>
          <w:p w14:paraId="132F6139" w14:textId="77777777" w:rsidR="00C86A35" w:rsidRPr="00206CA1" w:rsidRDefault="00C86A35" w:rsidP="00E52597">
            <w:pPr>
              <w:jc w:val="right"/>
            </w:pPr>
          </w:p>
        </w:tc>
        <w:tc>
          <w:tcPr>
            <w:tcW w:w="270" w:type="dxa"/>
            <w:gridSpan w:val="2"/>
          </w:tcPr>
          <w:p w14:paraId="1BB176EA" w14:textId="77777777" w:rsidR="00C86A35" w:rsidRPr="00206CA1" w:rsidRDefault="00C86A35" w:rsidP="00E52597">
            <w:pPr>
              <w:jc w:val="right"/>
              <w:rPr>
                <w:szCs w:val="22"/>
              </w:rPr>
            </w:pPr>
          </w:p>
        </w:tc>
        <w:tc>
          <w:tcPr>
            <w:tcW w:w="1170" w:type="dxa"/>
          </w:tcPr>
          <w:p w14:paraId="022BB31F" w14:textId="77777777" w:rsidR="00C86A35" w:rsidRPr="00206CA1" w:rsidRDefault="00C86A35" w:rsidP="00E52597">
            <w:pPr>
              <w:jc w:val="right"/>
            </w:pPr>
          </w:p>
        </w:tc>
      </w:tr>
      <w:tr w:rsidR="003F3EBE" w:rsidRPr="00206CA1" w14:paraId="308F9F3D" w14:textId="77777777" w:rsidTr="00E52597">
        <w:trPr>
          <w:trHeight w:val="20"/>
        </w:trPr>
        <w:tc>
          <w:tcPr>
            <w:tcW w:w="3690" w:type="dxa"/>
            <w:shd w:val="clear" w:color="auto" w:fill="auto"/>
            <w:vAlign w:val="bottom"/>
          </w:tcPr>
          <w:p w14:paraId="2B83E863" w14:textId="77777777" w:rsidR="003F3EBE" w:rsidRPr="00206CA1" w:rsidRDefault="003F3EBE" w:rsidP="00E52597">
            <w:pPr>
              <w:spacing w:line="240" w:lineRule="auto"/>
              <w:ind w:left="-19" w:right="-90"/>
              <w:rPr>
                <w:b/>
                <w:bCs/>
                <w:i/>
                <w:iCs/>
                <w:szCs w:val="22"/>
                <w:lang w:bidi="th-TH"/>
              </w:rPr>
            </w:pPr>
            <w:bookmarkStart w:id="6" w:name="_Hlk127197760"/>
          </w:p>
        </w:tc>
        <w:tc>
          <w:tcPr>
            <w:tcW w:w="326" w:type="dxa"/>
          </w:tcPr>
          <w:p w14:paraId="34D40261" w14:textId="77777777" w:rsidR="003F3EBE" w:rsidRPr="00206CA1" w:rsidRDefault="003F3EBE" w:rsidP="00E52597">
            <w:pPr>
              <w:pStyle w:val="acctfourfigures"/>
              <w:tabs>
                <w:tab w:val="clear" w:pos="765"/>
              </w:tabs>
              <w:spacing w:line="240" w:lineRule="auto"/>
              <w:ind w:left="-43" w:right="-86"/>
              <w:jc w:val="center"/>
              <w:rPr>
                <w:b/>
                <w:bCs/>
                <w:szCs w:val="22"/>
              </w:rPr>
            </w:pPr>
          </w:p>
        </w:tc>
        <w:tc>
          <w:tcPr>
            <w:tcW w:w="326" w:type="dxa"/>
          </w:tcPr>
          <w:p w14:paraId="7238A083" w14:textId="77777777" w:rsidR="003F3EBE" w:rsidRPr="00206CA1" w:rsidRDefault="003F3EBE" w:rsidP="00E52597">
            <w:pPr>
              <w:pStyle w:val="acctfourfigures"/>
              <w:tabs>
                <w:tab w:val="clear" w:pos="765"/>
              </w:tabs>
              <w:spacing w:line="240" w:lineRule="auto"/>
              <w:ind w:left="-43" w:right="-86"/>
              <w:jc w:val="center"/>
              <w:rPr>
                <w:b/>
                <w:bCs/>
                <w:szCs w:val="22"/>
              </w:rPr>
            </w:pPr>
          </w:p>
        </w:tc>
        <w:tc>
          <w:tcPr>
            <w:tcW w:w="11340" w:type="dxa"/>
            <w:gridSpan w:val="18"/>
            <w:vAlign w:val="bottom"/>
          </w:tcPr>
          <w:p w14:paraId="7E76D9D4" w14:textId="77AAE5A3" w:rsidR="003F3EBE" w:rsidRPr="00206CA1" w:rsidRDefault="003F3EBE" w:rsidP="00E52597">
            <w:pPr>
              <w:pStyle w:val="acctfourfigures"/>
              <w:tabs>
                <w:tab w:val="clear" w:pos="765"/>
              </w:tabs>
              <w:spacing w:line="240" w:lineRule="auto"/>
              <w:ind w:left="-43" w:right="-86"/>
              <w:jc w:val="center"/>
              <w:rPr>
                <w:szCs w:val="22"/>
                <w:lang w:bidi="th-TH"/>
              </w:rPr>
            </w:pPr>
            <w:r w:rsidRPr="00206CA1">
              <w:rPr>
                <w:b/>
                <w:bCs/>
                <w:szCs w:val="22"/>
              </w:rPr>
              <w:t>Separate financial statements</w:t>
            </w:r>
          </w:p>
        </w:tc>
      </w:tr>
      <w:tr w:rsidR="003F3EBE" w:rsidRPr="00206CA1" w14:paraId="51A6EC43" w14:textId="77777777" w:rsidTr="00E52597">
        <w:trPr>
          <w:trHeight w:val="20"/>
        </w:trPr>
        <w:tc>
          <w:tcPr>
            <w:tcW w:w="3690" w:type="dxa"/>
            <w:shd w:val="clear" w:color="auto" w:fill="auto"/>
            <w:vAlign w:val="bottom"/>
          </w:tcPr>
          <w:p w14:paraId="10DCBF81" w14:textId="77777777" w:rsidR="003F3EBE" w:rsidRPr="00206CA1" w:rsidRDefault="003F3EBE" w:rsidP="00E52597">
            <w:pPr>
              <w:spacing w:line="240" w:lineRule="auto"/>
              <w:ind w:left="-19" w:right="-90"/>
              <w:rPr>
                <w:b/>
                <w:bCs/>
                <w:i/>
                <w:iCs/>
                <w:szCs w:val="22"/>
                <w:lang w:bidi="th-TH"/>
              </w:rPr>
            </w:pPr>
          </w:p>
        </w:tc>
        <w:tc>
          <w:tcPr>
            <w:tcW w:w="326" w:type="dxa"/>
          </w:tcPr>
          <w:p w14:paraId="037BF03E" w14:textId="77777777" w:rsidR="003F3EBE" w:rsidRPr="00206CA1" w:rsidRDefault="003F3EBE" w:rsidP="00E52597">
            <w:pPr>
              <w:pStyle w:val="acctfourfigures"/>
              <w:tabs>
                <w:tab w:val="clear" w:pos="765"/>
              </w:tabs>
              <w:spacing w:line="240" w:lineRule="auto"/>
              <w:ind w:left="-43" w:right="-86"/>
              <w:jc w:val="center"/>
              <w:rPr>
                <w:b/>
                <w:bCs/>
                <w:szCs w:val="22"/>
                <w:lang w:bidi="th-TH"/>
              </w:rPr>
            </w:pPr>
          </w:p>
        </w:tc>
        <w:tc>
          <w:tcPr>
            <w:tcW w:w="326" w:type="dxa"/>
          </w:tcPr>
          <w:p w14:paraId="29C962C5" w14:textId="77777777" w:rsidR="003F3EBE" w:rsidRPr="00206CA1" w:rsidRDefault="003F3EBE" w:rsidP="00E52597">
            <w:pPr>
              <w:pStyle w:val="acctfourfigures"/>
              <w:tabs>
                <w:tab w:val="clear" w:pos="765"/>
              </w:tabs>
              <w:spacing w:line="240" w:lineRule="auto"/>
              <w:ind w:left="-43" w:right="-86"/>
              <w:jc w:val="center"/>
              <w:rPr>
                <w:b/>
                <w:bCs/>
                <w:szCs w:val="22"/>
                <w:lang w:bidi="th-TH"/>
              </w:rPr>
            </w:pPr>
          </w:p>
        </w:tc>
        <w:tc>
          <w:tcPr>
            <w:tcW w:w="5468" w:type="dxa"/>
            <w:gridSpan w:val="7"/>
            <w:vAlign w:val="bottom"/>
          </w:tcPr>
          <w:p w14:paraId="7FAB7141" w14:textId="0172BD00" w:rsidR="003F3EBE" w:rsidRPr="00206CA1" w:rsidRDefault="003F3EBE" w:rsidP="00E52597">
            <w:pPr>
              <w:pStyle w:val="acctfourfigures"/>
              <w:tabs>
                <w:tab w:val="clear" w:pos="765"/>
              </w:tabs>
              <w:spacing w:line="240" w:lineRule="auto"/>
              <w:ind w:left="-43" w:right="-86"/>
              <w:jc w:val="center"/>
              <w:rPr>
                <w:szCs w:val="22"/>
                <w:lang w:bidi="th-TH"/>
              </w:rPr>
            </w:pPr>
            <w:r w:rsidRPr="00206CA1">
              <w:rPr>
                <w:b/>
                <w:bCs/>
                <w:szCs w:val="22"/>
                <w:lang w:bidi="th-TH"/>
              </w:rPr>
              <w:t>Carrying amount</w:t>
            </w:r>
          </w:p>
        </w:tc>
        <w:tc>
          <w:tcPr>
            <w:tcW w:w="270" w:type="dxa"/>
          </w:tcPr>
          <w:p w14:paraId="6F24D00F" w14:textId="77777777" w:rsidR="003F3EBE" w:rsidRPr="00206CA1" w:rsidRDefault="003F3EBE" w:rsidP="00E52597">
            <w:pPr>
              <w:pStyle w:val="acctfourfigures"/>
              <w:tabs>
                <w:tab w:val="clear" w:pos="765"/>
              </w:tabs>
              <w:spacing w:line="240" w:lineRule="auto"/>
              <w:ind w:left="-43" w:right="-86"/>
              <w:jc w:val="center"/>
              <w:rPr>
                <w:szCs w:val="22"/>
                <w:cs/>
                <w:lang w:bidi="th-TH"/>
              </w:rPr>
            </w:pPr>
          </w:p>
        </w:tc>
        <w:tc>
          <w:tcPr>
            <w:tcW w:w="5602" w:type="dxa"/>
            <w:gridSpan w:val="10"/>
            <w:vAlign w:val="bottom"/>
          </w:tcPr>
          <w:p w14:paraId="724EBC9E" w14:textId="77777777" w:rsidR="003F3EBE" w:rsidRPr="00206CA1" w:rsidRDefault="003F3EBE" w:rsidP="00E52597">
            <w:pPr>
              <w:pStyle w:val="acctfourfigures"/>
              <w:tabs>
                <w:tab w:val="clear" w:pos="765"/>
              </w:tabs>
              <w:spacing w:line="240" w:lineRule="auto"/>
              <w:ind w:left="-43" w:right="-86"/>
              <w:jc w:val="center"/>
              <w:rPr>
                <w:szCs w:val="22"/>
                <w:lang w:bidi="th-TH"/>
              </w:rPr>
            </w:pPr>
            <w:r w:rsidRPr="00206CA1">
              <w:rPr>
                <w:b/>
                <w:bCs/>
                <w:szCs w:val="22"/>
                <w:lang w:bidi="th-TH"/>
              </w:rPr>
              <w:t>Fair value</w:t>
            </w:r>
          </w:p>
        </w:tc>
      </w:tr>
      <w:tr w:rsidR="003F3EBE" w:rsidRPr="00206CA1" w14:paraId="7D228C71" w14:textId="77777777" w:rsidTr="00E52597">
        <w:trPr>
          <w:trHeight w:val="20"/>
        </w:trPr>
        <w:tc>
          <w:tcPr>
            <w:tcW w:w="3690" w:type="dxa"/>
            <w:shd w:val="clear" w:color="auto" w:fill="auto"/>
            <w:vAlign w:val="bottom"/>
          </w:tcPr>
          <w:p w14:paraId="0BC2B1B7" w14:textId="51CF7A5D" w:rsidR="003F3EBE" w:rsidRPr="00206CA1" w:rsidRDefault="003F3EBE" w:rsidP="00E52597">
            <w:pPr>
              <w:spacing w:line="240" w:lineRule="auto"/>
              <w:ind w:left="-19" w:right="-90"/>
              <w:rPr>
                <w:b/>
                <w:bCs/>
                <w:i/>
                <w:iCs/>
                <w:szCs w:val="22"/>
                <w:lang w:bidi="th-TH"/>
              </w:rPr>
            </w:pPr>
            <w:proofErr w:type="gramStart"/>
            <w:r w:rsidRPr="00206CA1">
              <w:rPr>
                <w:b/>
                <w:bCs/>
                <w:i/>
                <w:iCs/>
                <w:szCs w:val="22"/>
              </w:rPr>
              <w:t>At</w:t>
            </w:r>
            <w:proofErr w:type="gramEnd"/>
            <w:r w:rsidRPr="00206CA1">
              <w:rPr>
                <w:b/>
                <w:bCs/>
                <w:i/>
                <w:iCs/>
                <w:szCs w:val="22"/>
              </w:rPr>
              <w:t xml:space="preserve"> </w:t>
            </w:r>
            <w:r w:rsidRPr="00206CA1">
              <w:rPr>
                <w:rFonts w:cstheme="minorBidi"/>
                <w:b/>
                <w:bCs/>
                <w:i/>
                <w:iCs/>
                <w:szCs w:val="28"/>
                <w:lang w:bidi="th-TH"/>
              </w:rPr>
              <w:t>31 December</w:t>
            </w:r>
            <w:r w:rsidRPr="00206CA1">
              <w:rPr>
                <w:b/>
                <w:bCs/>
                <w:i/>
                <w:iCs/>
                <w:szCs w:val="22"/>
              </w:rPr>
              <w:t xml:space="preserve"> </w:t>
            </w:r>
          </w:p>
        </w:tc>
        <w:tc>
          <w:tcPr>
            <w:tcW w:w="1350" w:type="dxa"/>
            <w:gridSpan w:val="3"/>
            <w:vAlign w:val="bottom"/>
          </w:tcPr>
          <w:p w14:paraId="76951167" w14:textId="090E1F5D" w:rsidR="003F3EBE" w:rsidRPr="00206CA1" w:rsidRDefault="003F3EBE" w:rsidP="00E52597">
            <w:pPr>
              <w:pStyle w:val="acctfourfigures"/>
              <w:tabs>
                <w:tab w:val="clear" w:pos="765"/>
              </w:tabs>
              <w:spacing w:line="240" w:lineRule="auto"/>
              <w:ind w:left="-43" w:right="-86"/>
              <w:jc w:val="center"/>
              <w:rPr>
                <w:szCs w:val="22"/>
                <w:lang w:val="en-US" w:bidi="th-TH"/>
              </w:rPr>
            </w:pPr>
            <w:r w:rsidRPr="00206CA1">
              <w:rPr>
                <w:color w:val="000000" w:themeColor="text1"/>
                <w:szCs w:val="22"/>
                <w:lang w:bidi="th-TH"/>
              </w:rPr>
              <w:t>Financial instruments measured at FVTPL</w:t>
            </w:r>
          </w:p>
        </w:tc>
        <w:tc>
          <w:tcPr>
            <w:tcW w:w="360" w:type="dxa"/>
            <w:vAlign w:val="bottom"/>
          </w:tcPr>
          <w:p w14:paraId="4FC99BF2" w14:textId="77777777" w:rsidR="003F3EBE" w:rsidRPr="00206CA1" w:rsidRDefault="003F3EBE" w:rsidP="00E52597">
            <w:pPr>
              <w:pStyle w:val="acctfourfigures"/>
              <w:tabs>
                <w:tab w:val="clear" w:pos="765"/>
              </w:tabs>
              <w:spacing w:line="240" w:lineRule="auto"/>
              <w:ind w:left="-43" w:right="-86"/>
              <w:jc w:val="center"/>
              <w:rPr>
                <w:szCs w:val="22"/>
                <w:cs/>
                <w:lang w:bidi="th-TH"/>
              </w:rPr>
            </w:pPr>
          </w:p>
        </w:tc>
        <w:tc>
          <w:tcPr>
            <w:tcW w:w="1350" w:type="dxa"/>
          </w:tcPr>
          <w:p w14:paraId="7D902DFF" w14:textId="77777777" w:rsidR="00C57D0F" w:rsidRPr="00206CA1" w:rsidRDefault="00C57D0F" w:rsidP="00E52597">
            <w:pPr>
              <w:pStyle w:val="acctfourfigures"/>
              <w:tabs>
                <w:tab w:val="clear" w:pos="765"/>
              </w:tabs>
              <w:spacing w:line="240" w:lineRule="auto"/>
              <w:ind w:left="-43" w:right="-86"/>
              <w:jc w:val="center"/>
              <w:rPr>
                <w:color w:val="000000" w:themeColor="text1"/>
                <w:szCs w:val="22"/>
                <w:lang w:bidi="th-TH"/>
              </w:rPr>
            </w:pPr>
          </w:p>
          <w:p w14:paraId="01D8EC34" w14:textId="377AD027" w:rsidR="003F3EBE" w:rsidRPr="00206CA1" w:rsidRDefault="003F3EBE" w:rsidP="00E52597">
            <w:pPr>
              <w:pStyle w:val="acctfourfigures"/>
              <w:tabs>
                <w:tab w:val="clear" w:pos="765"/>
              </w:tabs>
              <w:spacing w:line="240" w:lineRule="auto"/>
              <w:ind w:left="-43" w:right="-86"/>
              <w:jc w:val="center"/>
              <w:rPr>
                <w:color w:val="000000" w:themeColor="text1"/>
                <w:szCs w:val="22"/>
                <w:lang w:bidi="th-TH"/>
              </w:rPr>
            </w:pPr>
            <w:r w:rsidRPr="00206CA1">
              <w:rPr>
                <w:color w:val="000000" w:themeColor="text1"/>
                <w:szCs w:val="22"/>
                <w:lang w:bidi="th-TH"/>
              </w:rPr>
              <w:t xml:space="preserve">Financial instruments measured </w:t>
            </w:r>
            <w:r w:rsidRPr="00206CA1">
              <w:rPr>
                <w:color w:val="000000"/>
                <w:szCs w:val="22"/>
              </w:rPr>
              <w:t xml:space="preserve">at </w:t>
            </w:r>
            <w:r w:rsidR="00C57D0F" w:rsidRPr="00206CA1">
              <w:rPr>
                <w:color w:val="000000"/>
                <w:szCs w:val="22"/>
              </w:rPr>
              <w:t>FVOCI</w:t>
            </w:r>
          </w:p>
        </w:tc>
        <w:tc>
          <w:tcPr>
            <w:tcW w:w="270" w:type="dxa"/>
          </w:tcPr>
          <w:p w14:paraId="5E5504FB" w14:textId="77777777" w:rsidR="003F3EBE" w:rsidRPr="00206CA1" w:rsidRDefault="003F3EBE" w:rsidP="00E52597">
            <w:pPr>
              <w:pStyle w:val="acctfourfigures"/>
              <w:tabs>
                <w:tab w:val="clear" w:pos="765"/>
              </w:tabs>
              <w:spacing w:line="240" w:lineRule="auto"/>
              <w:ind w:left="-43" w:right="-86"/>
              <w:jc w:val="center"/>
              <w:rPr>
                <w:color w:val="000000" w:themeColor="text1"/>
                <w:szCs w:val="22"/>
                <w:lang w:bidi="th-TH"/>
              </w:rPr>
            </w:pPr>
          </w:p>
        </w:tc>
        <w:tc>
          <w:tcPr>
            <w:tcW w:w="1170" w:type="dxa"/>
            <w:shd w:val="clear" w:color="auto" w:fill="auto"/>
            <w:vAlign w:val="bottom"/>
          </w:tcPr>
          <w:p w14:paraId="68EEEF70" w14:textId="70E16C11" w:rsidR="003F3EBE" w:rsidRPr="00206CA1" w:rsidRDefault="003F3EBE" w:rsidP="00E52597">
            <w:pPr>
              <w:pStyle w:val="acctfourfigures"/>
              <w:tabs>
                <w:tab w:val="clear" w:pos="765"/>
              </w:tabs>
              <w:spacing w:line="240" w:lineRule="auto"/>
              <w:ind w:left="-43" w:right="-86"/>
              <w:jc w:val="center"/>
              <w:rPr>
                <w:szCs w:val="22"/>
                <w:lang w:bidi="th-TH"/>
              </w:rPr>
            </w:pPr>
            <w:r w:rsidRPr="00206CA1">
              <w:rPr>
                <w:color w:val="000000" w:themeColor="text1"/>
                <w:szCs w:val="22"/>
                <w:lang w:bidi="th-TH"/>
              </w:rPr>
              <w:t>Financial instruments measured at amortised cost</w:t>
            </w:r>
          </w:p>
        </w:tc>
        <w:tc>
          <w:tcPr>
            <w:tcW w:w="270" w:type="dxa"/>
            <w:shd w:val="clear" w:color="auto" w:fill="auto"/>
            <w:vAlign w:val="bottom"/>
          </w:tcPr>
          <w:p w14:paraId="316484AA" w14:textId="77777777" w:rsidR="003F3EBE" w:rsidRPr="00206CA1" w:rsidRDefault="003F3EBE" w:rsidP="00E52597">
            <w:pPr>
              <w:spacing w:line="240" w:lineRule="auto"/>
              <w:ind w:left="-43" w:right="-86"/>
              <w:jc w:val="center"/>
              <w:rPr>
                <w:szCs w:val="22"/>
              </w:rPr>
            </w:pPr>
          </w:p>
        </w:tc>
        <w:tc>
          <w:tcPr>
            <w:tcW w:w="1350" w:type="dxa"/>
            <w:shd w:val="clear" w:color="auto" w:fill="auto"/>
            <w:vAlign w:val="bottom"/>
          </w:tcPr>
          <w:p w14:paraId="78423396" w14:textId="77777777" w:rsidR="003F3EBE" w:rsidRPr="00206CA1" w:rsidRDefault="003F3EBE" w:rsidP="00E52597">
            <w:pPr>
              <w:pStyle w:val="acctfourfigures"/>
              <w:tabs>
                <w:tab w:val="clear" w:pos="765"/>
              </w:tabs>
              <w:spacing w:line="240" w:lineRule="auto"/>
              <w:ind w:left="-43" w:right="-86"/>
              <w:jc w:val="center"/>
              <w:rPr>
                <w:szCs w:val="22"/>
                <w:lang w:bidi="th-TH"/>
              </w:rPr>
            </w:pPr>
            <w:r w:rsidRPr="00206CA1">
              <w:rPr>
                <w:szCs w:val="22"/>
                <w:lang w:bidi="th-TH"/>
              </w:rPr>
              <w:t>Total</w:t>
            </w:r>
          </w:p>
        </w:tc>
        <w:tc>
          <w:tcPr>
            <w:tcW w:w="270" w:type="dxa"/>
          </w:tcPr>
          <w:p w14:paraId="1EC20CC9" w14:textId="77777777" w:rsidR="003F3EBE" w:rsidRPr="00206CA1" w:rsidRDefault="003F3EBE" w:rsidP="00E52597">
            <w:pPr>
              <w:pStyle w:val="acctfourfigures"/>
              <w:tabs>
                <w:tab w:val="clear" w:pos="765"/>
              </w:tabs>
              <w:spacing w:line="240" w:lineRule="auto"/>
              <w:ind w:left="-43" w:right="-86"/>
              <w:jc w:val="center"/>
              <w:rPr>
                <w:szCs w:val="22"/>
                <w:cs/>
                <w:lang w:bidi="th-TH"/>
              </w:rPr>
            </w:pPr>
          </w:p>
        </w:tc>
        <w:tc>
          <w:tcPr>
            <w:tcW w:w="1170" w:type="dxa"/>
            <w:vAlign w:val="bottom"/>
          </w:tcPr>
          <w:p w14:paraId="15714846" w14:textId="77777777" w:rsidR="003F3EBE" w:rsidRPr="00206CA1" w:rsidRDefault="003F3EBE" w:rsidP="00E52597">
            <w:pPr>
              <w:pStyle w:val="acctfourfigures"/>
              <w:tabs>
                <w:tab w:val="clear" w:pos="765"/>
              </w:tabs>
              <w:spacing w:line="240" w:lineRule="auto"/>
              <w:ind w:left="-43" w:right="-86"/>
              <w:jc w:val="center"/>
              <w:rPr>
                <w:szCs w:val="22"/>
              </w:rPr>
            </w:pPr>
            <w:r w:rsidRPr="00206CA1">
              <w:rPr>
                <w:szCs w:val="22"/>
                <w:lang w:bidi="th-TH"/>
              </w:rPr>
              <w:t>Level 1</w:t>
            </w:r>
          </w:p>
        </w:tc>
        <w:tc>
          <w:tcPr>
            <w:tcW w:w="270" w:type="dxa"/>
          </w:tcPr>
          <w:p w14:paraId="35EE6352" w14:textId="77777777" w:rsidR="003F3EBE" w:rsidRPr="00206CA1" w:rsidRDefault="003F3EBE" w:rsidP="00E52597">
            <w:pPr>
              <w:pStyle w:val="acctfourfigures"/>
              <w:tabs>
                <w:tab w:val="clear" w:pos="765"/>
              </w:tabs>
              <w:spacing w:line="240" w:lineRule="auto"/>
              <w:ind w:left="-43" w:right="-86"/>
              <w:jc w:val="center"/>
              <w:rPr>
                <w:szCs w:val="22"/>
                <w:cs/>
                <w:lang w:bidi="th-TH"/>
              </w:rPr>
            </w:pPr>
          </w:p>
        </w:tc>
        <w:tc>
          <w:tcPr>
            <w:tcW w:w="1170" w:type="dxa"/>
            <w:vAlign w:val="bottom"/>
          </w:tcPr>
          <w:p w14:paraId="15651BFB" w14:textId="77777777" w:rsidR="003F3EBE" w:rsidRPr="00206CA1" w:rsidRDefault="003F3EBE" w:rsidP="00E52597">
            <w:pPr>
              <w:pStyle w:val="acctfourfigures"/>
              <w:tabs>
                <w:tab w:val="clear" w:pos="765"/>
              </w:tabs>
              <w:spacing w:line="240" w:lineRule="auto"/>
              <w:ind w:left="-43" w:right="-86"/>
              <w:jc w:val="center"/>
              <w:rPr>
                <w:szCs w:val="22"/>
              </w:rPr>
            </w:pPr>
            <w:r w:rsidRPr="00206CA1">
              <w:rPr>
                <w:szCs w:val="22"/>
                <w:lang w:bidi="th-TH"/>
              </w:rPr>
              <w:t>Level 2</w:t>
            </w:r>
          </w:p>
        </w:tc>
        <w:tc>
          <w:tcPr>
            <w:tcW w:w="270" w:type="dxa"/>
          </w:tcPr>
          <w:p w14:paraId="62EF21D5" w14:textId="77777777" w:rsidR="003F3EBE" w:rsidRPr="00206CA1" w:rsidRDefault="003F3EBE" w:rsidP="00E52597">
            <w:pPr>
              <w:spacing w:line="240" w:lineRule="auto"/>
              <w:ind w:left="-43" w:right="-86"/>
              <w:jc w:val="center"/>
              <w:rPr>
                <w:szCs w:val="22"/>
                <w:cs/>
              </w:rPr>
            </w:pPr>
          </w:p>
        </w:tc>
        <w:tc>
          <w:tcPr>
            <w:tcW w:w="1170" w:type="dxa"/>
            <w:vAlign w:val="bottom"/>
          </w:tcPr>
          <w:p w14:paraId="0AF1C452" w14:textId="77777777" w:rsidR="003F3EBE" w:rsidRPr="00206CA1" w:rsidRDefault="003F3EBE" w:rsidP="00E52597">
            <w:pPr>
              <w:spacing w:line="240" w:lineRule="auto"/>
              <w:ind w:left="-43" w:right="-86"/>
              <w:jc w:val="center"/>
              <w:rPr>
                <w:szCs w:val="22"/>
              </w:rPr>
            </w:pPr>
            <w:r w:rsidRPr="00206CA1">
              <w:rPr>
                <w:szCs w:val="22"/>
              </w:rPr>
              <w:t>Level 3</w:t>
            </w:r>
          </w:p>
        </w:tc>
        <w:tc>
          <w:tcPr>
            <w:tcW w:w="236" w:type="dxa"/>
            <w:gridSpan w:val="2"/>
          </w:tcPr>
          <w:p w14:paraId="78052C64" w14:textId="77777777" w:rsidR="003F3EBE" w:rsidRPr="00206CA1" w:rsidRDefault="003F3EBE" w:rsidP="00E52597">
            <w:pPr>
              <w:pStyle w:val="acctfourfigures"/>
              <w:tabs>
                <w:tab w:val="clear" w:pos="765"/>
              </w:tabs>
              <w:spacing w:line="240" w:lineRule="auto"/>
              <w:ind w:left="-43" w:right="-86"/>
              <w:jc w:val="center"/>
              <w:rPr>
                <w:szCs w:val="22"/>
                <w:cs/>
                <w:lang w:bidi="th-TH"/>
              </w:rPr>
            </w:pPr>
          </w:p>
        </w:tc>
        <w:tc>
          <w:tcPr>
            <w:tcW w:w="1316" w:type="dxa"/>
            <w:gridSpan w:val="3"/>
            <w:shd w:val="clear" w:color="auto" w:fill="auto"/>
            <w:vAlign w:val="bottom"/>
          </w:tcPr>
          <w:p w14:paraId="7984F7C7" w14:textId="77777777" w:rsidR="003F3EBE" w:rsidRPr="00206CA1" w:rsidRDefault="003F3EBE" w:rsidP="00E52597">
            <w:pPr>
              <w:pStyle w:val="acctfourfigures"/>
              <w:tabs>
                <w:tab w:val="clear" w:pos="765"/>
              </w:tabs>
              <w:spacing w:line="240" w:lineRule="auto"/>
              <w:ind w:left="-43" w:right="-86"/>
              <w:jc w:val="center"/>
              <w:rPr>
                <w:szCs w:val="22"/>
                <w:lang w:bidi="th-TH"/>
              </w:rPr>
            </w:pPr>
            <w:r w:rsidRPr="00206CA1">
              <w:rPr>
                <w:szCs w:val="22"/>
                <w:lang w:bidi="th-TH"/>
              </w:rPr>
              <w:t>Total</w:t>
            </w:r>
          </w:p>
        </w:tc>
      </w:tr>
      <w:tr w:rsidR="003F3EBE" w:rsidRPr="00206CA1" w14:paraId="1A2F1E01" w14:textId="77777777" w:rsidTr="00E52597">
        <w:trPr>
          <w:trHeight w:val="20"/>
        </w:trPr>
        <w:tc>
          <w:tcPr>
            <w:tcW w:w="3690" w:type="dxa"/>
            <w:shd w:val="clear" w:color="auto" w:fill="auto"/>
            <w:vAlign w:val="bottom"/>
          </w:tcPr>
          <w:p w14:paraId="3172D4B2" w14:textId="77777777" w:rsidR="003F3EBE" w:rsidRPr="00206CA1" w:rsidRDefault="003F3EBE" w:rsidP="00E52597">
            <w:pPr>
              <w:spacing w:line="240" w:lineRule="auto"/>
              <w:ind w:left="-19" w:right="-90"/>
              <w:rPr>
                <w:b/>
                <w:bCs/>
                <w:i/>
                <w:iCs/>
                <w:szCs w:val="22"/>
              </w:rPr>
            </w:pPr>
          </w:p>
        </w:tc>
        <w:tc>
          <w:tcPr>
            <w:tcW w:w="326" w:type="dxa"/>
          </w:tcPr>
          <w:p w14:paraId="285B2A82" w14:textId="77777777" w:rsidR="003F3EBE" w:rsidRPr="00206CA1" w:rsidRDefault="003F3EBE" w:rsidP="00E52597">
            <w:pPr>
              <w:pStyle w:val="acctfourfigures"/>
              <w:tabs>
                <w:tab w:val="clear" w:pos="765"/>
              </w:tabs>
              <w:spacing w:line="240" w:lineRule="auto"/>
              <w:ind w:left="-43" w:right="-86"/>
              <w:jc w:val="center"/>
              <w:rPr>
                <w:i/>
                <w:iCs/>
                <w:szCs w:val="22"/>
                <w:cs/>
                <w:lang w:bidi="th-TH"/>
              </w:rPr>
            </w:pPr>
          </w:p>
        </w:tc>
        <w:tc>
          <w:tcPr>
            <w:tcW w:w="326" w:type="dxa"/>
          </w:tcPr>
          <w:p w14:paraId="4A2D0D79" w14:textId="77777777" w:rsidR="003F3EBE" w:rsidRPr="00206CA1" w:rsidRDefault="003F3EBE" w:rsidP="00E52597">
            <w:pPr>
              <w:pStyle w:val="acctfourfigures"/>
              <w:tabs>
                <w:tab w:val="clear" w:pos="765"/>
              </w:tabs>
              <w:spacing w:line="240" w:lineRule="auto"/>
              <w:ind w:left="-43" w:right="-86"/>
              <w:jc w:val="center"/>
              <w:rPr>
                <w:i/>
                <w:iCs/>
                <w:szCs w:val="22"/>
                <w:cs/>
                <w:lang w:bidi="th-TH"/>
              </w:rPr>
            </w:pPr>
          </w:p>
        </w:tc>
        <w:tc>
          <w:tcPr>
            <w:tcW w:w="11340" w:type="dxa"/>
            <w:gridSpan w:val="18"/>
            <w:vAlign w:val="bottom"/>
          </w:tcPr>
          <w:p w14:paraId="1D567E11" w14:textId="7EACE729" w:rsidR="003F3EBE" w:rsidRPr="00206CA1" w:rsidRDefault="003F3EBE" w:rsidP="00E52597">
            <w:pPr>
              <w:pStyle w:val="acctfourfigures"/>
              <w:tabs>
                <w:tab w:val="clear" w:pos="765"/>
              </w:tabs>
              <w:spacing w:line="240" w:lineRule="auto"/>
              <w:ind w:left="-43" w:right="-86"/>
              <w:jc w:val="center"/>
              <w:rPr>
                <w:szCs w:val="22"/>
                <w:lang w:bidi="th-TH"/>
              </w:rPr>
            </w:pPr>
            <w:r w:rsidRPr="00206CA1">
              <w:rPr>
                <w:i/>
                <w:iCs/>
                <w:szCs w:val="22"/>
                <w:cs/>
                <w:lang w:bidi="th-TH"/>
              </w:rPr>
              <w:t>(</w:t>
            </w:r>
            <w:r w:rsidRPr="00206CA1">
              <w:rPr>
                <w:i/>
                <w:iCs/>
                <w:szCs w:val="22"/>
                <w:lang w:bidi="th-TH"/>
              </w:rPr>
              <w:t>in thousand Baht)</w:t>
            </w:r>
          </w:p>
        </w:tc>
      </w:tr>
      <w:bookmarkEnd w:id="6"/>
      <w:tr w:rsidR="003F3EBE" w:rsidRPr="00206CA1" w14:paraId="1E2491DC" w14:textId="77777777" w:rsidTr="00E52597">
        <w:trPr>
          <w:trHeight w:val="20"/>
        </w:trPr>
        <w:tc>
          <w:tcPr>
            <w:tcW w:w="3690" w:type="dxa"/>
            <w:shd w:val="clear" w:color="auto" w:fill="auto"/>
            <w:vAlign w:val="bottom"/>
          </w:tcPr>
          <w:p w14:paraId="211A133D" w14:textId="7C41766E" w:rsidR="003F3EBE" w:rsidRPr="00206CA1" w:rsidRDefault="003F3EBE" w:rsidP="00E52597">
            <w:pPr>
              <w:spacing w:line="240" w:lineRule="auto"/>
              <w:ind w:left="-19" w:right="-90"/>
              <w:rPr>
                <w:b/>
                <w:bCs/>
                <w:i/>
                <w:iCs/>
                <w:szCs w:val="22"/>
              </w:rPr>
            </w:pPr>
            <w:r w:rsidRPr="00206CA1">
              <w:rPr>
                <w:b/>
                <w:bCs/>
                <w:i/>
                <w:iCs/>
                <w:szCs w:val="22"/>
              </w:rPr>
              <w:t>202</w:t>
            </w:r>
            <w:r w:rsidR="00E52597">
              <w:rPr>
                <w:b/>
                <w:bCs/>
                <w:i/>
                <w:iCs/>
                <w:szCs w:val="22"/>
              </w:rPr>
              <w:t>4</w:t>
            </w:r>
          </w:p>
        </w:tc>
        <w:tc>
          <w:tcPr>
            <w:tcW w:w="326" w:type="dxa"/>
          </w:tcPr>
          <w:p w14:paraId="12D1DD94" w14:textId="77777777" w:rsidR="003F3EBE" w:rsidRPr="00206CA1" w:rsidRDefault="003F3EBE" w:rsidP="00E52597">
            <w:pPr>
              <w:pStyle w:val="acctfourfigures"/>
              <w:tabs>
                <w:tab w:val="clear" w:pos="765"/>
              </w:tabs>
              <w:spacing w:line="240" w:lineRule="auto"/>
              <w:ind w:left="-43" w:right="-86"/>
              <w:jc w:val="center"/>
              <w:rPr>
                <w:i/>
                <w:iCs/>
                <w:szCs w:val="22"/>
                <w:cs/>
                <w:lang w:bidi="th-TH"/>
              </w:rPr>
            </w:pPr>
          </w:p>
        </w:tc>
        <w:tc>
          <w:tcPr>
            <w:tcW w:w="326" w:type="dxa"/>
          </w:tcPr>
          <w:p w14:paraId="441F2B54" w14:textId="77777777" w:rsidR="003F3EBE" w:rsidRPr="00206CA1" w:rsidRDefault="003F3EBE" w:rsidP="00E52597">
            <w:pPr>
              <w:pStyle w:val="acctfourfigures"/>
              <w:tabs>
                <w:tab w:val="clear" w:pos="765"/>
              </w:tabs>
              <w:spacing w:line="240" w:lineRule="auto"/>
              <w:ind w:left="-43" w:right="-86"/>
              <w:jc w:val="center"/>
              <w:rPr>
                <w:i/>
                <w:iCs/>
                <w:szCs w:val="22"/>
                <w:cs/>
                <w:lang w:bidi="th-TH"/>
              </w:rPr>
            </w:pPr>
          </w:p>
        </w:tc>
        <w:tc>
          <w:tcPr>
            <w:tcW w:w="11340" w:type="dxa"/>
            <w:gridSpan w:val="18"/>
            <w:vAlign w:val="bottom"/>
          </w:tcPr>
          <w:p w14:paraId="0060D6FE" w14:textId="3D6AC548" w:rsidR="003F3EBE" w:rsidRPr="00206CA1" w:rsidRDefault="003F3EBE" w:rsidP="00E52597">
            <w:pPr>
              <w:pStyle w:val="acctfourfigures"/>
              <w:tabs>
                <w:tab w:val="clear" w:pos="765"/>
              </w:tabs>
              <w:spacing w:line="240" w:lineRule="auto"/>
              <w:ind w:left="-43" w:right="-86"/>
              <w:jc w:val="center"/>
              <w:rPr>
                <w:i/>
                <w:iCs/>
                <w:szCs w:val="22"/>
                <w:cs/>
                <w:lang w:bidi="th-TH"/>
              </w:rPr>
            </w:pPr>
          </w:p>
        </w:tc>
      </w:tr>
      <w:tr w:rsidR="003F3EBE" w:rsidRPr="00206CA1" w14:paraId="7EC029D1" w14:textId="77777777" w:rsidTr="00E52597">
        <w:trPr>
          <w:trHeight w:val="20"/>
        </w:trPr>
        <w:tc>
          <w:tcPr>
            <w:tcW w:w="3690" w:type="dxa"/>
            <w:shd w:val="clear" w:color="auto" w:fill="auto"/>
          </w:tcPr>
          <w:p w14:paraId="1C9EDF50" w14:textId="77777777" w:rsidR="003F3EBE" w:rsidRPr="00206CA1" w:rsidRDefault="003F3EBE" w:rsidP="00E52597">
            <w:pPr>
              <w:spacing w:line="240" w:lineRule="auto"/>
              <w:ind w:left="-14" w:right="-90"/>
              <w:rPr>
                <w:b/>
                <w:bCs/>
                <w:i/>
                <w:iCs/>
                <w:szCs w:val="22"/>
              </w:rPr>
            </w:pPr>
            <w:r w:rsidRPr="00206CA1">
              <w:rPr>
                <w:b/>
                <w:bCs/>
                <w:i/>
                <w:iCs/>
                <w:szCs w:val="22"/>
              </w:rPr>
              <w:t>Financial assets</w:t>
            </w:r>
          </w:p>
        </w:tc>
        <w:tc>
          <w:tcPr>
            <w:tcW w:w="1350" w:type="dxa"/>
            <w:gridSpan w:val="3"/>
          </w:tcPr>
          <w:p w14:paraId="15E9B677" w14:textId="77777777" w:rsidR="003F3EBE" w:rsidRPr="00206CA1" w:rsidRDefault="003F3EBE" w:rsidP="00E52597">
            <w:pPr>
              <w:pStyle w:val="acctfourfigures"/>
              <w:tabs>
                <w:tab w:val="clear" w:pos="765"/>
                <w:tab w:val="decimal" w:pos="789"/>
              </w:tabs>
              <w:spacing w:line="240" w:lineRule="auto"/>
              <w:ind w:left="-43" w:right="-86"/>
              <w:rPr>
                <w:szCs w:val="22"/>
              </w:rPr>
            </w:pPr>
          </w:p>
        </w:tc>
        <w:tc>
          <w:tcPr>
            <w:tcW w:w="360" w:type="dxa"/>
          </w:tcPr>
          <w:p w14:paraId="4209A1C3" w14:textId="77777777" w:rsidR="003F3EBE" w:rsidRPr="00206CA1" w:rsidRDefault="003F3EBE" w:rsidP="00E52597">
            <w:pPr>
              <w:pStyle w:val="acctfourfigures"/>
              <w:tabs>
                <w:tab w:val="clear" w:pos="765"/>
                <w:tab w:val="decimal" w:pos="796"/>
              </w:tabs>
              <w:spacing w:line="240" w:lineRule="auto"/>
              <w:ind w:left="-43" w:right="-86"/>
              <w:rPr>
                <w:szCs w:val="22"/>
              </w:rPr>
            </w:pPr>
          </w:p>
        </w:tc>
        <w:tc>
          <w:tcPr>
            <w:tcW w:w="1350" w:type="dxa"/>
          </w:tcPr>
          <w:p w14:paraId="40F17D59" w14:textId="77777777" w:rsidR="003F3EBE" w:rsidRPr="00206CA1" w:rsidRDefault="003F3EBE" w:rsidP="00E52597">
            <w:pPr>
              <w:pStyle w:val="acctfourfigures"/>
              <w:tabs>
                <w:tab w:val="clear" w:pos="765"/>
                <w:tab w:val="decimal" w:pos="595"/>
              </w:tabs>
              <w:spacing w:line="240" w:lineRule="auto"/>
              <w:ind w:left="-43" w:right="-86"/>
              <w:rPr>
                <w:szCs w:val="22"/>
              </w:rPr>
            </w:pPr>
          </w:p>
        </w:tc>
        <w:tc>
          <w:tcPr>
            <w:tcW w:w="270" w:type="dxa"/>
          </w:tcPr>
          <w:p w14:paraId="503B1031" w14:textId="77777777" w:rsidR="003F3EBE" w:rsidRPr="00206CA1" w:rsidRDefault="003F3EBE" w:rsidP="00E52597">
            <w:pPr>
              <w:pStyle w:val="acctfourfigures"/>
              <w:tabs>
                <w:tab w:val="clear" w:pos="765"/>
                <w:tab w:val="decimal" w:pos="595"/>
              </w:tabs>
              <w:spacing w:line="240" w:lineRule="auto"/>
              <w:ind w:left="-43" w:right="-86"/>
              <w:rPr>
                <w:szCs w:val="22"/>
              </w:rPr>
            </w:pPr>
          </w:p>
        </w:tc>
        <w:tc>
          <w:tcPr>
            <w:tcW w:w="1170" w:type="dxa"/>
            <w:shd w:val="clear" w:color="auto" w:fill="auto"/>
          </w:tcPr>
          <w:p w14:paraId="068F87F7" w14:textId="7ACE1CFD" w:rsidR="003F3EBE" w:rsidRPr="00206CA1" w:rsidRDefault="003F3EBE" w:rsidP="00E52597">
            <w:pPr>
              <w:pStyle w:val="acctfourfigures"/>
              <w:tabs>
                <w:tab w:val="clear" w:pos="765"/>
                <w:tab w:val="decimal" w:pos="595"/>
              </w:tabs>
              <w:spacing w:line="240" w:lineRule="auto"/>
              <w:ind w:left="-43" w:right="-86"/>
              <w:rPr>
                <w:szCs w:val="22"/>
              </w:rPr>
            </w:pPr>
          </w:p>
        </w:tc>
        <w:tc>
          <w:tcPr>
            <w:tcW w:w="270" w:type="dxa"/>
            <w:shd w:val="clear" w:color="auto" w:fill="auto"/>
          </w:tcPr>
          <w:p w14:paraId="4B5FC534" w14:textId="77777777" w:rsidR="003F3EBE" w:rsidRPr="00206CA1" w:rsidRDefault="003F3EBE" w:rsidP="00E52597">
            <w:pPr>
              <w:pStyle w:val="acctfourfigures"/>
              <w:tabs>
                <w:tab w:val="clear" w:pos="765"/>
                <w:tab w:val="decimal" w:pos="595"/>
              </w:tabs>
              <w:spacing w:line="240" w:lineRule="auto"/>
              <w:ind w:left="-43" w:right="-86"/>
              <w:rPr>
                <w:szCs w:val="22"/>
              </w:rPr>
            </w:pPr>
          </w:p>
        </w:tc>
        <w:tc>
          <w:tcPr>
            <w:tcW w:w="1350" w:type="dxa"/>
            <w:shd w:val="clear" w:color="auto" w:fill="auto"/>
          </w:tcPr>
          <w:p w14:paraId="341D37C1" w14:textId="77777777" w:rsidR="003F3EBE" w:rsidRPr="00206CA1" w:rsidRDefault="003F3EBE" w:rsidP="00E52597">
            <w:pPr>
              <w:pStyle w:val="acctfourfigures"/>
              <w:tabs>
                <w:tab w:val="clear" w:pos="765"/>
                <w:tab w:val="decimal" w:pos="595"/>
              </w:tabs>
              <w:spacing w:line="240" w:lineRule="auto"/>
              <w:ind w:left="-43" w:right="-86"/>
              <w:rPr>
                <w:szCs w:val="22"/>
              </w:rPr>
            </w:pPr>
          </w:p>
        </w:tc>
        <w:tc>
          <w:tcPr>
            <w:tcW w:w="270" w:type="dxa"/>
          </w:tcPr>
          <w:p w14:paraId="5FF0B51D" w14:textId="77777777" w:rsidR="003F3EBE" w:rsidRPr="00206CA1" w:rsidRDefault="003F3EBE" w:rsidP="00E52597">
            <w:pPr>
              <w:pStyle w:val="acctfourfigures"/>
              <w:tabs>
                <w:tab w:val="clear" w:pos="765"/>
                <w:tab w:val="decimal" w:pos="595"/>
              </w:tabs>
              <w:spacing w:line="240" w:lineRule="auto"/>
              <w:ind w:left="-43" w:right="-86"/>
              <w:rPr>
                <w:szCs w:val="22"/>
              </w:rPr>
            </w:pPr>
          </w:p>
        </w:tc>
        <w:tc>
          <w:tcPr>
            <w:tcW w:w="1170" w:type="dxa"/>
          </w:tcPr>
          <w:p w14:paraId="3060F6BF" w14:textId="77777777" w:rsidR="003F3EBE" w:rsidRPr="00206CA1" w:rsidRDefault="003F3EBE" w:rsidP="00E52597">
            <w:pPr>
              <w:pStyle w:val="acctfourfigures"/>
              <w:tabs>
                <w:tab w:val="clear" w:pos="765"/>
                <w:tab w:val="decimal" w:pos="595"/>
              </w:tabs>
              <w:spacing w:line="240" w:lineRule="auto"/>
              <w:ind w:left="-43" w:right="-86"/>
              <w:rPr>
                <w:szCs w:val="22"/>
              </w:rPr>
            </w:pPr>
          </w:p>
        </w:tc>
        <w:tc>
          <w:tcPr>
            <w:tcW w:w="270" w:type="dxa"/>
          </w:tcPr>
          <w:p w14:paraId="12E6D5BB" w14:textId="77777777" w:rsidR="003F3EBE" w:rsidRPr="00206CA1" w:rsidRDefault="003F3EBE" w:rsidP="00E52597">
            <w:pPr>
              <w:pStyle w:val="acctfourfigures"/>
              <w:tabs>
                <w:tab w:val="clear" w:pos="765"/>
                <w:tab w:val="decimal" w:pos="595"/>
              </w:tabs>
              <w:spacing w:line="240" w:lineRule="auto"/>
              <w:ind w:left="-43" w:right="-86"/>
              <w:rPr>
                <w:szCs w:val="22"/>
              </w:rPr>
            </w:pPr>
          </w:p>
        </w:tc>
        <w:tc>
          <w:tcPr>
            <w:tcW w:w="1170" w:type="dxa"/>
          </w:tcPr>
          <w:p w14:paraId="3CA22054" w14:textId="77777777" w:rsidR="003F3EBE" w:rsidRPr="00206CA1" w:rsidRDefault="003F3EBE" w:rsidP="00E52597">
            <w:pPr>
              <w:pStyle w:val="acctfourfigures"/>
              <w:tabs>
                <w:tab w:val="clear" w:pos="765"/>
                <w:tab w:val="decimal" w:pos="595"/>
              </w:tabs>
              <w:spacing w:line="240" w:lineRule="auto"/>
              <w:ind w:left="-43" w:right="-86"/>
              <w:rPr>
                <w:szCs w:val="22"/>
              </w:rPr>
            </w:pPr>
          </w:p>
        </w:tc>
        <w:tc>
          <w:tcPr>
            <w:tcW w:w="270" w:type="dxa"/>
          </w:tcPr>
          <w:p w14:paraId="32BF159A" w14:textId="77777777" w:rsidR="003F3EBE" w:rsidRPr="00206CA1" w:rsidRDefault="003F3EBE" w:rsidP="00E52597">
            <w:pPr>
              <w:pStyle w:val="acctfourfigures"/>
              <w:tabs>
                <w:tab w:val="clear" w:pos="765"/>
                <w:tab w:val="decimal" w:pos="595"/>
              </w:tabs>
              <w:spacing w:line="240" w:lineRule="auto"/>
              <w:ind w:left="-43" w:right="-86"/>
              <w:rPr>
                <w:szCs w:val="22"/>
              </w:rPr>
            </w:pPr>
          </w:p>
        </w:tc>
        <w:tc>
          <w:tcPr>
            <w:tcW w:w="1170" w:type="dxa"/>
          </w:tcPr>
          <w:p w14:paraId="67AC7BAD" w14:textId="77777777" w:rsidR="003F3EBE" w:rsidRPr="00206CA1" w:rsidRDefault="003F3EBE" w:rsidP="00E52597">
            <w:pPr>
              <w:pStyle w:val="acctfourfigures"/>
              <w:tabs>
                <w:tab w:val="clear" w:pos="765"/>
                <w:tab w:val="decimal" w:pos="595"/>
              </w:tabs>
              <w:spacing w:line="240" w:lineRule="auto"/>
              <w:ind w:left="-43" w:right="-86"/>
              <w:rPr>
                <w:szCs w:val="22"/>
              </w:rPr>
            </w:pPr>
          </w:p>
        </w:tc>
        <w:tc>
          <w:tcPr>
            <w:tcW w:w="236" w:type="dxa"/>
            <w:gridSpan w:val="2"/>
          </w:tcPr>
          <w:p w14:paraId="5F1187AB" w14:textId="77777777" w:rsidR="003F3EBE" w:rsidRPr="00206CA1" w:rsidRDefault="003F3EBE" w:rsidP="00E52597">
            <w:pPr>
              <w:pStyle w:val="acctfourfigures"/>
              <w:tabs>
                <w:tab w:val="clear" w:pos="765"/>
                <w:tab w:val="decimal" w:pos="595"/>
              </w:tabs>
              <w:spacing w:line="240" w:lineRule="auto"/>
              <w:ind w:left="-43" w:right="-86"/>
              <w:rPr>
                <w:szCs w:val="22"/>
              </w:rPr>
            </w:pPr>
          </w:p>
        </w:tc>
        <w:tc>
          <w:tcPr>
            <w:tcW w:w="1316" w:type="dxa"/>
            <w:gridSpan w:val="3"/>
            <w:shd w:val="clear" w:color="auto" w:fill="auto"/>
          </w:tcPr>
          <w:p w14:paraId="3E8E9392" w14:textId="77777777" w:rsidR="003F3EBE" w:rsidRPr="00206CA1" w:rsidRDefault="003F3EBE" w:rsidP="00E52597">
            <w:pPr>
              <w:pStyle w:val="acctfourfigures"/>
              <w:tabs>
                <w:tab w:val="clear" w:pos="765"/>
                <w:tab w:val="decimal" w:pos="595"/>
              </w:tabs>
              <w:spacing w:line="240" w:lineRule="auto"/>
              <w:ind w:left="-43" w:right="-86"/>
              <w:rPr>
                <w:szCs w:val="22"/>
              </w:rPr>
            </w:pPr>
          </w:p>
        </w:tc>
      </w:tr>
      <w:tr w:rsidR="003F3EBE" w:rsidRPr="00206CA1" w14:paraId="0FF6BBD1" w14:textId="77777777" w:rsidTr="00E52597">
        <w:trPr>
          <w:trHeight w:val="20"/>
        </w:trPr>
        <w:tc>
          <w:tcPr>
            <w:tcW w:w="3690" w:type="dxa"/>
            <w:shd w:val="clear" w:color="auto" w:fill="auto"/>
          </w:tcPr>
          <w:p w14:paraId="2D1138B4" w14:textId="378C54ED" w:rsidR="003F3EBE" w:rsidRPr="00206CA1" w:rsidRDefault="003F3EBE" w:rsidP="00E52597">
            <w:pPr>
              <w:spacing w:line="240" w:lineRule="auto"/>
              <w:ind w:left="160" w:right="-90" w:hanging="180"/>
              <w:rPr>
                <w:szCs w:val="22"/>
                <w:cs/>
              </w:rPr>
            </w:pPr>
            <w:r w:rsidRPr="00206CA1">
              <w:rPr>
                <w:szCs w:val="22"/>
              </w:rPr>
              <w:t>Other financial assets</w:t>
            </w:r>
            <w:r w:rsidR="00B608A8">
              <w:rPr>
                <w:szCs w:val="22"/>
              </w:rPr>
              <w:t>:</w:t>
            </w:r>
          </w:p>
        </w:tc>
        <w:tc>
          <w:tcPr>
            <w:tcW w:w="1350" w:type="dxa"/>
            <w:gridSpan w:val="3"/>
          </w:tcPr>
          <w:p w14:paraId="08B91BF3" w14:textId="77777777" w:rsidR="003F3EBE" w:rsidRPr="00206CA1" w:rsidRDefault="003F3EBE" w:rsidP="00E52597">
            <w:pPr>
              <w:pStyle w:val="acctfourfigures"/>
              <w:tabs>
                <w:tab w:val="clear" w:pos="765"/>
                <w:tab w:val="decimal" w:pos="826"/>
              </w:tabs>
              <w:spacing w:line="240" w:lineRule="auto"/>
              <w:ind w:left="-43" w:right="-86"/>
              <w:rPr>
                <w:szCs w:val="22"/>
              </w:rPr>
            </w:pPr>
          </w:p>
        </w:tc>
        <w:tc>
          <w:tcPr>
            <w:tcW w:w="360" w:type="dxa"/>
          </w:tcPr>
          <w:p w14:paraId="4071E27D" w14:textId="77777777" w:rsidR="003F3EBE" w:rsidRPr="00206CA1" w:rsidRDefault="003F3EBE" w:rsidP="00E52597">
            <w:pPr>
              <w:pStyle w:val="acctfourfigures"/>
              <w:tabs>
                <w:tab w:val="clear" w:pos="765"/>
                <w:tab w:val="decimal" w:pos="796"/>
              </w:tabs>
              <w:spacing w:line="240" w:lineRule="auto"/>
              <w:ind w:left="-43" w:right="-86"/>
              <w:rPr>
                <w:szCs w:val="22"/>
              </w:rPr>
            </w:pPr>
          </w:p>
        </w:tc>
        <w:tc>
          <w:tcPr>
            <w:tcW w:w="1350" w:type="dxa"/>
          </w:tcPr>
          <w:p w14:paraId="5EE61250" w14:textId="77777777" w:rsidR="003F3EBE" w:rsidRPr="00206CA1" w:rsidRDefault="003F3EBE" w:rsidP="00E52597">
            <w:pPr>
              <w:pStyle w:val="acctfourfigures"/>
              <w:tabs>
                <w:tab w:val="clear" w:pos="765"/>
                <w:tab w:val="decimal" w:pos="699"/>
              </w:tabs>
              <w:spacing w:line="240" w:lineRule="auto"/>
              <w:ind w:left="-43"/>
              <w:jc w:val="right"/>
              <w:rPr>
                <w:szCs w:val="22"/>
              </w:rPr>
            </w:pPr>
          </w:p>
        </w:tc>
        <w:tc>
          <w:tcPr>
            <w:tcW w:w="270" w:type="dxa"/>
          </w:tcPr>
          <w:p w14:paraId="7C74A547" w14:textId="77777777" w:rsidR="003F3EBE" w:rsidRPr="00206CA1" w:rsidRDefault="003F3EBE" w:rsidP="00E52597">
            <w:pPr>
              <w:pStyle w:val="acctfourfigures"/>
              <w:tabs>
                <w:tab w:val="clear" w:pos="765"/>
                <w:tab w:val="decimal" w:pos="699"/>
              </w:tabs>
              <w:spacing w:line="240" w:lineRule="auto"/>
              <w:ind w:left="-43"/>
              <w:jc w:val="right"/>
              <w:rPr>
                <w:szCs w:val="22"/>
              </w:rPr>
            </w:pPr>
          </w:p>
        </w:tc>
        <w:tc>
          <w:tcPr>
            <w:tcW w:w="1170" w:type="dxa"/>
            <w:shd w:val="clear" w:color="auto" w:fill="auto"/>
          </w:tcPr>
          <w:p w14:paraId="6C0AAB80" w14:textId="04E9126D" w:rsidR="003F3EBE" w:rsidRPr="00206CA1" w:rsidRDefault="003F3EBE" w:rsidP="00E52597">
            <w:pPr>
              <w:pStyle w:val="acctfourfigures"/>
              <w:tabs>
                <w:tab w:val="clear" w:pos="765"/>
                <w:tab w:val="decimal" w:pos="699"/>
              </w:tabs>
              <w:spacing w:line="240" w:lineRule="auto"/>
              <w:ind w:left="-43"/>
              <w:jc w:val="right"/>
              <w:rPr>
                <w:szCs w:val="22"/>
              </w:rPr>
            </w:pPr>
          </w:p>
        </w:tc>
        <w:tc>
          <w:tcPr>
            <w:tcW w:w="270" w:type="dxa"/>
            <w:shd w:val="clear" w:color="auto" w:fill="auto"/>
          </w:tcPr>
          <w:p w14:paraId="70624263" w14:textId="77777777" w:rsidR="003F3EBE" w:rsidRPr="00206CA1" w:rsidRDefault="003F3EBE" w:rsidP="00E52597">
            <w:pPr>
              <w:tabs>
                <w:tab w:val="decimal" w:pos="595"/>
              </w:tabs>
              <w:spacing w:line="240" w:lineRule="auto"/>
              <w:ind w:left="-43" w:right="-86"/>
              <w:rPr>
                <w:szCs w:val="22"/>
              </w:rPr>
            </w:pPr>
          </w:p>
        </w:tc>
        <w:tc>
          <w:tcPr>
            <w:tcW w:w="1350" w:type="dxa"/>
            <w:shd w:val="clear" w:color="auto" w:fill="auto"/>
          </w:tcPr>
          <w:p w14:paraId="0499B798" w14:textId="77777777" w:rsidR="003F3EBE" w:rsidRPr="00206CA1" w:rsidRDefault="003F3EBE" w:rsidP="00E52597">
            <w:pPr>
              <w:pStyle w:val="acctfourfigures"/>
              <w:tabs>
                <w:tab w:val="clear" w:pos="765"/>
                <w:tab w:val="decimal" w:pos="658"/>
              </w:tabs>
              <w:spacing w:line="240" w:lineRule="auto"/>
              <w:ind w:left="-43" w:right="-86"/>
              <w:rPr>
                <w:szCs w:val="22"/>
              </w:rPr>
            </w:pPr>
          </w:p>
        </w:tc>
        <w:tc>
          <w:tcPr>
            <w:tcW w:w="270" w:type="dxa"/>
          </w:tcPr>
          <w:p w14:paraId="1824FDCA" w14:textId="77777777" w:rsidR="003F3EBE" w:rsidRPr="00206CA1" w:rsidRDefault="003F3EBE" w:rsidP="00E52597">
            <w:pPr>
              <w:pStyle w:val="acctfourfigures"/>
              <w:tabs>
                <w:tab w:val="clear" w:pos="765"/>
                <w:tab w:val="decimal" w:pos="595"/>
              </w:tabs>
              <w:spacing w:line="240" w:lineRule="auto"/>
              <w:ind w:left="-43" w:right="-86"/>
              <w:rPr>
                <w:szCs w:val="22"/>
              </w:rPr>
            </w:pPr>
          </w:p>
        </w:tc>
        <w:tc>
          <w:tcPr>
            <w:tcW w:w="1170" w:type="dxa"/>
          </w:tcPr>
          <w:p w14:paraId="5E28F15E" w14:textId="77777777" w:rsidR="003F3EBE" w:rsidRPr="00206CA1" w:rsidRDefault="003F3EBE" w:rsidP="00E52597">
            <w:pPr>
              <w:pStyle w:val="acctfourfigures"/>
              <w:tabs>
                <w:tab w:val="clear" w:pos="765"/>
                <w:tab w:val="decimal" w:pos="658"/>
              </w:tabs>
              <w:spacing w:line="240" w:lineRule="auto"/>
              <w:ind w:left="-43" w:right="-86"/>
              <w:rPr>
                <w:szCs w:val="22"/>
              </w:rPr>
            </w:pPr>
          </w:p>
        </w:tc>
        <w:tc>
          <w:tcPr>
            <w:tcW w:w="270" w:type="dxa"/>
          </w:tcPr>
          <w:p w14:paraId="63C08BD2" w14:textId="77777777" w:rsidR="003F3EBE" w:rsidRPr="00206CA1" w:rsidRDefault="003F3EBE" w:rsidP="00E52597">
            <w:pPr>
              <w:pStyle w:val="acctfourfigures"/>
              <w:tabs>
                <w:tab w:val="clear" w:pos="765"/>
                <w:tab w:val="decimal" w:pos="595"/>
              </w:tabs>
              <w:spacing w:line="240" w:lineRule="auto"/>
              <w:ind w:left="-43" w:right="-86"/>
              <w:rPr>
                <w:szCs w:val="22"/>
              </w:rPr>
            </w:pPr>
          </w:p>
        </w:tc>
        <w:tc>
          <w:tcPr>
            <w:tcW w:w="1170" w:type="dxa"/>
          </w:tcPr>
          <w:p w14:paraId="6CC0EDF9" w14:textId="77777777" w:rsidR="003F3EBE" w:rsidRPr="00206CA1" w:rsidRDefault="003F3EBE" w:rsidP="00E52597">
            <w:pPr>
              <w:pStyle w:val="acctfourfigures"/>
              <w:tabs>
                <w:tab w:val="clear" w:pos="765"/>
                <w:tab w:val="decimal" w:pos="658"/>
              </w:tabs>
              <w:spacing w:line="240" w:lineRule="auto"/>
              <w:ind w:left="-43" w:right="-86"/>
              <w:rPr>
                <w:szCs w:val="22"/>
              </w:rPr>
            </w:pPr>
          </w:p>
        </w:tc>
        <w:tc>
          <w:tcPr>
            <w:tcW w:w="270" w:type="dxa"/>
          </w:tcPr>
          <w:p w14:paraId="40765EDF" w14:textId="77777777" w:rsidR="003F3EBE" w:rsidRPr="00206CA1" w:rsidRDefault="003F3EBE" w:rsidP="00E52597">
            <w:pPr>
              <w:tabs>
                <w:tab w:val="decimal" w:pos="595"/>
              </w:tabs>
              <w:spacing w:line="240" w:lineRule="auto"/>
              <w:ind w:left="-43" w:right="-86"/>
              <w:rPr>
                <w:szCs w:val="22"/>
              </w:rPr>
            </w:pPr>
          </w:p>
        </w:tc>
        <w:tc>
          <w:tcPr>
            <w:tcW w:w="1170" w:type="dxa"/>
          </w:tcPr>
          <w:p w14:paraId="18225CC4" w14:textId="77777777" w:rsidR="003F3EBE" w:rsidRPr="00206CA1" w:rsidRDefault="003F3EBE" w:rsidP="00E52597">
            <w:pPr>
              <w:tabs>
                <w:tab w:val="decimal" w:pos="595"/>
              </w:tabs>
              <w:spacing w:line="240" w:lineRule="auto"/>
              <w:ind w:left="-43" w:right="-86"/>
              <w:rPr>
                <w:szCs w:val="22"/>
              </w:rPr>
            </w:pPr>
          </w:p>
        </w:tc>
        <w:tc>
          <w:tcPr>
            <w:tcW w:w="236" w:type="dxa"/>
            <w:gridSpan w:val="2"/>
          </w:tcPr>
          <w:p w14:paraId="794D972D" w14:textId="77777777" w:rsidR="003F3EBE" w:rsidRPr="00206CA1" w:rsidRDefault="003F3EBE" w:rsidP="00E52597">
            <w:pPr>
              <w:pStyle w:val="acctfourfigures"/>
              <w:tabs>
                <w:tab w:val="clear" w:pos="765"/>
                <w:tab w:val="decimal" w:pos="595"/>
              </w:tabs>
              <w:spacing w:line="240" w:lineRule="auto"/>
              <w:ind w:left="-43" w:right="-86"/>
              <w:rPr>
                <w:szCs w:val="22"/>
              </w:rPr>
            </w:pPr>
          </w:p>
        </w:tc>
        <w:tc>
          <w:tcPr>
            <w:tcW w:w="1316" w:type="dxa"/>
            <w:gridSpan w:val="3"/>
            <w:shd w:val="clear" w:color="auto" w:fill="auto"/>
          </w:tcPr>
          <w:p w14:paraId="30ADA098" w14:textId="77777777" w:rsidR="003F3EBE" w:rsidRPr="00206CA1" w:rsidRDefault="003F3EBE" w:rsidP="00E52597">
            <w:pPr>
              <w:pStyle w:val="acctfourfigures"/>
              <w:tabs>
                <w:tab w:val="clear" w:pos="765"/>
                <w:tab w:val="decimal" w:pos="595"/>
              </w:tabs>
              <w:spacing w:line="240" w:lineRule="auto"/>
              <w:ind w:left="-43" w:right="-86"/>
              <w:rPr>
                <w:szCs w:val="22"/>
              </w:rPr>
            </w:pPr>
          </w:p>
        </w:tc>
      </w:tr>
      <w:tr w:rsidR="00AD44E4" w:rsidRPr="00206CA1" w14:paraId="2B018DDD" w14:textId="77777777" w:rsidTr="00E52597">
        <w:trPr>
          <w:trHeight w:val="20"/>
        </w:trPr>
        <w:tc>
          <w:tcPr>
            <w:tcW w:w="3690" w:type="dxa"/>
            <w:shd w:val="clear" w:color="auto" w:fill="auto"/>
          </w:tcPr>
          <w:p w14:paraId="0A0B6B9E" w14:textId="35E1B436" w:rsidR="00AD44E4" w:rsidRPr="00206CA1" w:rsidRDefault="00AD44E4" w:rsidP="00E52597">
            <w:pPr>
              <w:spacing w:line="240" w:lineRule="auto"/>
              <w:ind w:left="166" w:right="-90"/>
              <w:rPr>
                <w:szCs w:val="22"/>
              </w:rPr>
            </w:pPr>
            <w:r w:rsidRPr="00206CA1">
              <w:rPr>
                <w:szCs w:val="22"/>
              </w:rPr>
              <w:t>Investment in equity instruments</w:t>
            </w:r>
          </w:p>
        </w:tc>
        <w:tc>
          <w:tcPr>
            <w:tcW w:w="1350" w:type="dxa"/>
            <w:gridSpan w:val="3"/>
          </w:tcPr>
          <w:p w14:paraId="732C524E" w14:textId="6F248F88" w:rsidR="00AD44E4" w:rsidRPr="00206CA1" w:rsidRDefault="008A47E6" w:rsidP="00E52597">
            <w:pPr>
              <w:jc w:val="right"/>
              <w:rPr>
                <w:szCs w:val="22"/>
              </w:rPr>
            </w:pPr>
            <w:r w:rsidRPr="00F14B7F">
              <w:t>2,448,283</w:t>
            </w:r>
          </w:p>
        </w:tc>
        <w:tc>
          <w:tcPr>
            <w:tcW w:w="360" w:type="dxa"/>
          </w:tcPr>
          <w:p w14:paraId="065E663D" w14:textId="77777777" w:rsidR="00AD44E4" w:rsidRPr="00206CA1" w:rsidRDefault="00AD44E4" w:rsidP="00E52597">
            <w:pPr>
              <w:jc w:val="right"/>
              <w:rPr>
                <w:szCs w:val="22"/>
              </w:rPr>
            </w:pPr>
          </w:p>
        </w:tc>
        <w:tc>
          <w:tcPr>
            <w:tcW w:w="1350" w:type="dxa"/>
          </w:tcPr>
          <w:p w14:paraId="1B50590A" w14:textId="68A3585A" w:rsidR="00AD44E4" w:rsidRPr="00206CA1" w:rsidRDefault="008A47E6" w:rsidP="00E52597">
            <w:pPr>
              <w:jc w:val="right"/>
              <w:rPr>
                <w:szCs w:val="22"/>
              </w:rPr>
            </w:pPr>
            <w:r w:rsidRPr="00F14B7F">
              <w:t>1,288,744</w:t>
            </w:r>
          </w:p>
        </w:tc>
        <w:tc>
          <w:tcPr>
            <w:tcW w:w="270" w:type="dxa"/>
          </w:tcPr>
          <w:p w14:paraId="0F7FDEC5" w14:textId="77777777" w:rsidR="00AD44E4" w:rsidRPr="00206CA1" w:rsidRDefault="00AD44E4" w:rsidP="00E52597">
            <w:pPr>
              <w:jc w:val="right"/>
              <w:rPr>
                <w:szCs w:val="22"/>
              </w:rPr>
            </w:pPr>
          </w:p>
        </w:tc>
        <w:tc>
          <w:tcPr>
            <w:tcW w:w="1170" w:type="dxa"/>
          </w:tcPr>
          <w:p w14:paraId="6E84D4D9" w14:textId="5D816FF3" w:rsidR="00AD44E4" w:rsidRPr="00206CA1" w:rsidRDefault="008A47E6" w:rsidP="00E52597">
            <w:pPr>
              <w:jc w:val="right"/>
              <w:rPr>
                <w:szCs w:val="22"/>
              </w:rPr>
            </w:pPr>
            <w:r w:rsidRPr="00F14B7F">
              <w:t>-</w:t>
            </w:r>
          </w:p>
        </w:tc>
        <w:tc>
          <w:tcPr>
            <w:tcW w:w="270" w:type="dxa"/>
          </w:tcPr>
          <w:p w14:paraId="78E68CDA" w14:textId="77777777" w:rsidR="00AD44E4" w:rsidRPr="00206CA1" w:rsidRDefault="00AD44E4" w:rsidP="00E52597">
            <w:pPr>
              <w:jc w:val="right"/>
              <w:rPr>
                <w:szCs w:val="22"/>
              </w:rPr>
            </w:pPr>
          </w:p>
        </w:tc>
        <w:tc>
          <w:tcPr>
            <w:tcW w:w="1350" w:type="dxa"/>
          </w:tcPr>
          <w:p w14:paraId="3FB6897F" w14:textId="49B0B5C3" w:rsidR="00AD44E4" w:rsidRPr="00206CA1" w:rsidRDefault="008A47E6" w:rsidP="00E52597">
            <w:pPr>
              <w:jc w:val="right"/>
              <w:rPr>
                <w:szCs w:val="22"/>
              </w:rPr>
            </w:pPr>
            <w:r w:rsidRPr="00F14B7F">
              <w:t>3,737,027</w:t>
            </w:r>
          </w:p>
        </w:tc>
        <w:tc>
          <w:tcPr>
            <w:tcW w:w="270" w:type="dxa"/>
          </w:tcPr>
          <w:p w14:paraId="58C5A22E" w14:textId="77777777" w:rsidR="00AD44E4" w:rsidRPr="00206CA1" w:rsidRDefault="00AD44E4" w:rsidP="00E52597">
            <w:pPr>
              <w:jc w:val="right"/>
              <w:rPr>
                <w:szCs w:val="22"/>
              </w:rPr>
            </w:pPr>
          </w:p>
        </w:tc>
        <w:tc>
          <w:tcPr>
            <w:tcW w:w="1170" w:type="dxa"/>
          </w:tcPr>
          <w:p w14:paraId="30EB9EC5" w14:textId="3B726574" w:rsidR="00AD44E4" w:rsidRPr="00206CA1" w:rsidRDefault="00193C8B" w:rsidP="00E52597">
            <w:pPr>
              <w:jc w:val="right"/>
              <w:rPr>
                <w:szCs w:val="22"/>
              </w:rPr>
            </w:pPr>
            <w:r w:rsidRPr="00E06887">
              <w:t>-</w:t>
            </w:r>
          </w:p>
        </w:tc>
        <w:tc>
          <w:tcPr>
            <w:tcW w:w="270" w:type="dxa"/>
          </w:tcPr>
          <w:p w14:paraId="5A36C029" w14:textId="77777777" w:rsidR="00AD44E4" w:rsidRPr="00206CA1" w:rsidRDefault="00AD44E4" w:rsidP="00E52597">
            <w:pPr>
              <w:jc w:val="right"/>
              <w:rPr>
                <w:szCs w:val="22"/>
              </w:rPr>
            </w:pPr>
          </w:p>
        </w:tc>
        <w:tc>
          <w:tcPr>
            <w:tcW w:w="1170" w:type="dxa"/>
          </w:tcPr>
          <w:p w14:paraId="0176C183" w14:textId="2EAAD9CD" w:rsidR="00AD44E4" w:rsidRPr="00206CA1" w:rsidRDefault="00193C8B" w:rsidP="00E52597">
            <w:pPr>
              <w:jc w:val="right"/>
              <w:rPr>
                <w:szCs w:val="22"/>
              </w:rPr>
            </w:pPr>
            <w:r w:rsidRPr="00E06887">
              <w:t>2,448,283</w:t>
            </w:r>
          </w:p>
        </w:tc>
        <w:tc>
          <w:tcPr>
            <w:tcW w:w="270" w:type="dxa"/>
          </w:tcPr>
          <w:p w14:paraId="43EA5F2F" w14:textId="77777777" w:rsidR="00AD44E4" w:rsidRPr="00206CA1" w:rsidRDefault="00AD44E4" w:rsidP="00E52597">
            <w:pPr>
              <w:jc w:val="right"/>
              <w:rPr>
                <w:szCs w:val="22"/>
              </w:rPr>
            </w:pPr>
          </w:p>
        </w:tc>
        <w:tc>
          <w:tcPr>
            <w:tcW w:w="1170" w:type="dxa"/>
          </w:tcPr>
          <w:p w14:paraId="11526871" w14:textId="6B724BF6" w:rsidR="00AD44E4" w:rsidRPr="00206CA1" w:rsidRDefault="00193C8B" w:rsidP="00E52597">
            <w:pPr>
              <w:jc w:val="right"/>
              <w:rPr>
                <w:szCs w:val="22"/>
              </w:rPr>
            </w:pPr>
            <w:r w:rsidRPr="00E06887">
              <w:t>1,288,744</w:t>
            </w:r>
          </w:p>
        </w:tc>
        <w:tc>
          <w:tcPr>
            <w:tcW w:w="236" w:type="dxa"/>
            <w:gridSpan w:val="2"/>
          </w:tcPr>
          <w:p w14:paraId="217D783E" w14:textId="77777777" w:rsidR="00AD44E4" w:rsidRPr="00206CA1" w:rsidRDefault="00AD44E4" w:rsidP="00E52597">
            <w:pPr>
              <w:jc w:val="right"/>
              <w:rPr>
                <w:szCs w:val="22"/>
              </w:rPr>
            </w:pPr>
          </w:p>
        </w:tc>
        <w:tc>
          <w:tcPr>
            <w:tcW w:w="1316" w:type="dxa"/>
            <w:gridSpan w:val="3"/>
          </w:tcPr>
          <w:p w14:paraId="657A970C" w14:textId="1AD908F1" w:rsidR="00AD44E4" w:rsidRPr="00206CA1" w:rsidRDefault="00193C8B" w:rsidP="00E52597">
            <w:pPr>
              <w:jc w:val="right"/>
              <w:rPr>
                <w:szCs w:val="22"/>
              </w:rPr>
            </w:pPr>
            <w:r w:rsidRPr="00E06887">
              <w:t>3,737,027</w:t>
            </w:r>
          </w:p>
        </w:tc>
      </w:tr>
      <w:tr w:rsidR="00AD44E4" w:rsidRPr="00206CA1" w14:paraId="2BFF2E46" w14:textId="77777777" w:rsidTr="00E52597">
        <w:trPr>
          <w:trHeight w:val="20"/>
        </w:trPr>
        <w:tc>
          <w:tcPr>
            <w:tcW w:w="3690" w:type="dxa"/>
            <w:shd w:val="clear" w:color="auto" w:fill="auto"/>
          </w:tcPr>
          <w:p w14:paraId="75AC1D57" w14:textId="77777777" w:rsidR="00AD44E4" w:rsidRPr="00206CA1" w:rsidRDefault="00AD44E4" w:rsidP="00E52597">
            <w:pPr>
              <w:spacing w:line="240" w:lineRule="auto"/>
              <w:ind w:right="-90"/>
              <w:rPr>
                <w:b/>
                <w:bCs/>
                <w:szCs w:val="22"/>
                <w:cs/>
              </w:rPr>
            </w:pPr>
            <w:r w:rsidRPr="00206CA1">
              <w:rPr>
                <w:b/>
                <w:bCs/>
                <w:szCs w:val="22"/>
              </w:rPr>
              <w:t>Total financial assets</w:t>
            </w:r>
          </w:p>
        </w:tc>
        <w:tc>
          <w:tcPr>
            <w:tcW w:w="1350" w:type="dxa"/>
            <w:gridSpan w:val="3"/>
            <w:tcBorders>
              <w:top w:val="single" w:sz="4" w:space="0" w:color="auto"/>
              <w:left w:val="nil"/>
              <w:bottom w:val="double" w:sz="4" w:space="0" w:color="auto"/>
              <w:right w:val="nil"/>
            </w:tcBorders>
          </w:tcPr>
          <w:p w14:paraId="66EE8C70" w14:textId="1B39D6AE" w:rsidR="00AD44E4" w:rsidRPr="00206CA1" w:rsidRDefault="008A47E6" w:rsidP="00E52597">
            <w:pPr>
              <w:jc w:val="right"/>
              <w:rPr>
                <w:b/>
                <w:bCs/>
                <w:szCs w:val="22"/>
              </w:rPr>
            </w:pPr>
            <w:r w:rsidRPr="008A47E6">
              <w:rPr>
                <w:b/>
                <w:bCs/>
              </w:rPr>
              <w:t>2,448,283</w:t>
            </w:r>
          </w:p>
        </w:tc>
        <w:tc>
          <w:tcPr>
            <w:tcW w:w="360" w:type="dxa"/>
          </w:tcPr>
          <w:p w14:paraId="688E8C03" w14:textId="77777777" w:rsidR="00AD44E4" w:rsidRPr="00206CA1" w:rsidRDefault="00AD44E4" w:rsidP="00E52597">
            <w:pPr>
              <w:jc w:val="right"/>
              <w:rPr>
                <w:b/>
                <w:bCs/>
                <w:szCs w:val="22"/>
              </w:rPr>
            </w:pPr>
          </w:p>
        </w:tc>
        <w:tc>
          <w:tcPr>
            <w:tcW w:w="1350" w:type="dxa"/>
            <w:tcBorders>
              <w:top w:val="single" w:sz="4" w:space="0" w:color="auto"/>
              <w:bottom w:val="double" w:sz="4" w:space="0" w:color="auto"/>
            </w:tcBorders>
          </w:tcPr>
          <w:p w14:paraId="35430F98" w14:textId="14ED86B6" w:rsidR="00AD44E4" w:rsidRPr="00206CA1" w:rsidRDefault="008A47E6" w:rsidP="00E52597">
            <w:pPr>
              <w:jc w:val="right"/>
              <w:rPr>
                <w:b/>
                <w:bCs/>
                <w:szCs w:val="22"/>
              </w:rPr>
            </w:pPr>
            <w:r w:rsidRPr="008A47E6">
              <w:rPr>
                <w:b/>
                <w:bCs/>
              </w:rPr>
              <w:t>1,288,744</w:t>
            </w:r>
          </w:p>
        </w:tc>
        <w:tc>
          <w:tcPr>
            <w:tcW w:w="270" w:type="dxa"/>
          </w:tcPr>
          <w:p w14:paraId="72E71200" w14:textId="77777777" w:rsidR="00AD44E4" w:rsidRPr="00206CA1" w:rsidRDefault="00AD44E4" w:rsidP="00E52597">
            <w:pPr>
              <w:jc w:val="right"/>
              <w:rPr>
                <w:b/>
                <w:bCs/>
                <w:szCs w:val="22"/>
              </w:rPr>
            </w:pPr>
          </w:p>
        </w:tc>
        <w:tc>
          <w:tcPr>
            <w:tcW w:w="1170" w:type="dxa"/>
            <w:tcBorders>
              <w:top w:val="single" w:sz="4" w:space="0" w:color="auto"/>
              <w:left w:val="nil"/>
              <w:bottom w:val="double" w:sz="4" w:space="0" w:color="auto"/>
              <w:right w:val="nil"/>
            </w:tcBorders>
          </w:tcPr>
          <w:p w14:paraId="3F9E3B70" w14:textId="7755C21D" w:rsidR="00AD44E4" w:rsidRPr="00206CA1" w:rsidRDefault="008A47E6" w:rsidP="00E52597">
            <w:pPr>
              <w:jc w:val="right"/>
              <w:rPr>
                <w:b/>
                <w:bCs/>
                <w:szCs w:val="22"/>
              </w:rPr>
            </w:pPr>
            <w:r w:rsidRPr="008A47E6">
              <w:rPr>
                <w:b/>
                <w:bCs/>
              </w:rPr>
              <w:t>-</w:t>
            </w:r>
          </w:p>
        </w:tc>
        <w:tc>
          <w:tcPr>
            <w:tcW w:w="270" w:type="dxa"/>
          </w:tcPr>
          <w:p w14:paraId="345B0431" w14:textId="77777777" w:rsidR="00AD44E4" w:rsidRPr="00206CA1" w:rsidRDefault="00AD44E4" w:rsidP="00E52597">
            <w:pPr>
              <w:jc w:val="right"/>
              <w:rPr>
                <w:b/>
                <w:bCs/>
                <w:szCs w:val="22"/>
              </w:rPr>
            </w:pPr>
          </w:p>
        </w:tc>
        <w:tc>
          <w:tcPr>
            <w:tcW w:w="1350" w:type="dxa"/>
            <w:tcBorders>
              <w:top w:val="single" w:sz="4" w:space="0" w:color="auto"/>
              <w:left w:val="nil"/>
              <w:bottom w:val="double" w:sz="4" w:space="0" w:color="auto"/>
              <w:right w:val="nil"/>
            </w:tcBorders>
          </w:tcPr>
          <w:p w14:paraId="22BC90BD" w14:textId="3004D61C" w:rsidR="00AD44E4" w:rsidRPr="00206CA1" w:rsidRDefault="008A47E6" w:rsidP="00E52597">
            <w:pPr>
              <w:jc w:val="right"/>
              <w:rPr>
                <w:b/>
                <w:bCs/>
                <w:szCs w:val="22"/>
              </w:rPr>
            </w:pPr>
            <w:r w:rsidRPr="008A47E6">
              <w:rPr>
                <w:b/>
                <w:bCs/>
              </w:rPr>
              <w:t>3,737,027</w:t>
            </w:r>
          </w:p>
        </w:tc>
        <w:tc>
          <w:tcPr>
            <w:tcW w:w="270" w:type="dxa"/>
          </w:tcPr>
          <w:p w14:paraId="37095A55" w14:textId="77777777" w:rsidR="00AD44E4" w:rsidRPr="00206CA1" w:rsidRDefault="00AD44E4" w:rsidP="00E52597">
            <w:pPr>
              <w:jc w:val="right"/>
              <w:rPr>
                <w:szCs w:val="22"/>
              </w:rPr>
            </w:pPr>
          </w:p>
        </w:tc>
        <w:tc>
          <w:tcPr>
            <w:tcW w:w="1170" w:type="dxa"/>
          </w:tcPr>
          <w:p w14:paraId="7CDB4724" w14:textId="77777777" w:rsidR="00AD44E4" w:rsidRPr="00206CA1" w:rsidRDefault="00AD44E4" w:rsidP="00E52597">
            <w:pPr>
              <w:jc w:val="right"/>
              <w:rPr>
                <w:b/>
                <w:bCs/>
                <w:szCs w:val="22"/>
              </w:rPr>
            </w:pPr>
          </w:p>
        </w:tc>
        <w:tc>
          <w:tcPr>
            <w:tcW w:w="270" w:type="dxa"/>
          </w:tcPr>
          <w:p w14:paraId="03452F3C" w14:textId="77777777" w:rsidR="00AD44E4" w:rsidRPr="00206CA1" w:rsidRDefault="00AD44E4" w:rsidP="00E52597">
            <w:pPr>
              <w:jc w:val="right"/>
              <w:rPr>
                <w:szCs w:val="22"/>
              </w:rPr>
            </w:pPr>
          </w:p>
        </w:tc>
        <w:tc>
          <w:tcPr>
            <w:tcW w:w="1170" w:type="dxa"/>
          </w:tcPr>
          <w:p w14:paraId="1031CDB8" w14:textId="77777777" w:rsidR="00AD44E4" w:rsidRPr="00206CA1" w:rsidRDefault="00AD44E4" w:rsidP="00E52597">
            <w:pPr>
              <w:jc w:val="right"/>
              <w:rPr>
                <w:szCs w:val="22"/>
              </w:rPr>
            </w:pPr>
          </w:p>
        </w:tc>
        <w:tc>
          <w:tcPr>
            <w:tcW w:w="270" w:type="dxa"/>
          </w:tcPr>
          <w:p w14:paraId="61ADB2CF" w14:textId="77777777" w:rsidR="00AD44E4" w:rsidRPr="00206CA1" w:rsidRDefault="00AD44E4" w:rsidP="00E52597">
            <w:pPr>
              <w:jc w:val="right"/>
              <w:rPr>
                <w:szCs w:val="22"/>
              </w:rPr>
            </w:pPr>
          </w:p>
        </w:tc>
        <w:tc>
          <w:tcPr>
            <w:tcW w:w="1170" w:type="dxa"/>
          </w:tcPr>
          <w:p w14:paraId="5FB18B0F" w14:textId="77777777" w:rsidR="00AD44E4" w:rsidRPr="00206CA1" w:rsidRDefault="00AD44E4" w:rsidP="00E52597">
            <w:pPr>
              <w:jc w:val="right"/>
              <w:rPr>
                <w:b/>
                <w:bCs/>
                <w:szCs w:val="22"/>
              </w:rPr>
            </w:pPr>
          </w:p>
        </w:tc>
        <w:tc>
          <w:tcPr>
            <w:tcW w:w="236" w:type="dxa"/>
            <w:gridSpan w:val="2"/>
          </w:tcPr>
          <w:p w14:paraId="3930B2D0" w14:textId="77777777" w:rsidR="00AD44E4" w:rsidRPr="00206CA1" w:rsidRDefault="00AD44E4" w:rsidP="00E52597">
            <w:pPr>
              <w:jc w:val="right"/>
              <w:rPr>
                <w:szCs w:val="22"/>
              </w:rPr>
            </w:pPr>
          </w:p>
        </w:tc>
        <w:tc>
          <w:tcPr>
            <w:tcW w:w="1316" w:type="dxa"/>
            <w:gridSpan w:val="3"/>
          </w:tcPr>
          <w:p w14:paraId="1C48B2C7" w14:textId="77777777" w:rsidR="00AD44E4" w:rsidRPr="00206CA1" w:rsidRDefault="00AD44E4" w:rsidP="00E52597">
            <w:pPr>
              <w:jc w:val="right"/>
              <w:rPr>
                <w:szCs w:val="22"/>
              </w:rPr>
            </w:pPr>
          </w:p>
        </w:tc>
      </w:tr>
      <w:tr w:rsidR="003F3EBE" w:rsidRPr="00206CA1" w14:paraId="5A02233C" w14:textId="77777777" w:rsidTr="00E52597">
        <w:trPr>
          <w:trHeight w:val="105"/>
        </w:trPr>
        <w:tc>
          <w:tcPr>
            <w:tcW w:w="3690" w:type="dxa"/>
            <w:shd w:val="clear" w:color="auto" w:fill="auto"/>
          </w:tcPr>
          <w:p w14:paraId="779EECD2" w14:textId="77777777" w:rsidR="003F3EBE" w:rsidRPr="00206CA1" w:rsidRDefault="003F3EBE" w:rsidP="00E52597">
            <w:pPr>
              <w:spacing w:line="140" w:lineRule="exact"/>
              <w:ind w:left="-14" w:right="-90"/>
              <w:rPr>
                <w:b/>
                <w:bCs/>
                <w:i/>
                <w:iCs/>
                <w:szCs w:val="22"/>
                <w:cs/>
              </w:rPr>
            </w:pPr>
          </w:p>
        </w:tc>
        <w:tc>
          <w:tcPr>
            <w:tcW w:w="1350" w:type="dxa"/>
            <w:gridSpan w:val="3"/>
            <w:tcBorders>
              <w:top w:val="double" w:sz="4" w:space="0" w:color="auto"/>
            </w:tcBorders>
          </w:tcPr>
          <w:p w14:paraId="26F039BD" w14:textId="77777777" w:rsidR="003F3EBE" w:rsidRPr="00206CA1" w:rsidRDefault="003F3EBE" w:rsidP="00E52597">
            <w:pPr>
              <w:pStyle w:val="acctfourfigures"/>
              <w:tabs>
                <w:tab w:val="clear" w:pos="765"/>
                <w:tab w:val="decimal" w:pos="789"/>
              </w:tabs>
              <w:spacing w:line="140" w:lineRule="exact"/>
              <w:ind w:left="-43" w:right="-86"/>
              <w:rPr>
                <w:szCs w:val="22"/>
              </w:rPr>
            </w:pPr>
          </w:p>
        </w:tc>
        <w:tc>
          <w:tcPr>
            <w:tcW w:w="360" w:type="dxa"/>
          </w:tcPr>
          <w:p w14:paraId="68E3CE77" w14:textId="77777777" w:rsidR="003F3EBE" w:rsidRPr="00206CA1" w:rsidRDefault="003F3EBE" w:rsidP="00E52597">
            <w:pPr>
              <w:pStyle w:val="acctfourfigures"/>
              <w:tabs>
                <w:tab w:val="clear" w:pos="765"/>
                <w:tab w:val="decimal" w:pos="796"/>
              </w:tabs>
              <w:spacing w:line="140" w:lineRule="exact"/>
              <w:ind w:left="-43" w:right="-86"/>
              <w:rPr>
                <w:szCs w:val="22"/>
              </w:rPr>
            </w:pPr>
          </w:p>
        </w:tc>
        <w:tc>
          <w:tcPr>
            <w:tcW w:w="1350" w:type="dxa"/>
          </w:tcPr>
          <w:p w14:paraId="463B8E23" w14:textId="77777777" w:rsidR="003F3EBE" w:rsidRPr="00206CA1" w:rsidRDefault="003F3EBE" w:rsidP="00E52597">
            <w:pPr>
              <w:pStyle w:val="acctfourfigures"/>
              <w:tabs>
                <w:tab w:val="clear" w:pos="765"/>
                <w:tab w:val="decimal" w:pos="699"/>
              </w:tabs>
              <w:spacing w:line="140" w:lineRule="exact"/>
              <w:ind w:left="-43" w:right="-86"/>
              <w:rPr>
                <w:szCs w:val="22"/>
              </w:rPr>
            </w:pPr>
          </w:p>
        </w:tc>
        <w:tc>
          <w:tcPr>
            <w:tcW w:w="270" w:type="dxa"/>
          </w:tcPr>
          <w:p w14:paraId="19512C67" w14:textId="77777777" w:rsidR="003F3EBE" w:rsidRPr="00206CA1" w:rsidRDefault="003F3EBE" w:rsidP="00E52597">
            <w:pPr>
              <w:pStyle w:val="acctfourfigures"/>
              <w:tabs>
                <w:tab w:val="clear" w:pos="765"/>
                <w:tab w:val="decimal" w:pos="699"/>
              </w:tabs>
              <w:spacing w:line="140" w:lineRule="exact"/>
              <w:ind w:left="-43" w:right="-86"/>
              <w:rPr>
                <w:szCs w:val="22"/>
              </w:rPr>
            </w:pPr>
          </w:p>
        </w:tc>
        <w:tc>
          <w:tcPr>
            <w:tcW w:w="1170" w:type="dxa"/>
            <w:tcBorders>
              <w:top w:val="double" w:sz="4" w:space="0" w:color="auto"/>
            </w:tcBorders>
            <w:shd w:val="clear" w:color="auto" w:fill="auto"/>
          </w:tcPr>
          <w:p w14:paraId="06749E06" w14:textId="25AA8230" w:rsidR="003F3EBE" w:rsidRPr="00206CA1" w:rsidRDefault="003F3EBE" w:rsidP="00E52597">
            <w:pPr>
              <w:pStyle w:val="acctfourfigures"/>
              <w:tabs>
                <w:tab w:val="clear" w:pos="765"/>
                <w:tab w:val="decimal" w:pos="699"/>
              </w:tabs>
              <w:spacing w:line="140" w:lineRule="exact"/>
              <w:ind w:left="-43" w:right="-86"/>
              <w:rPr>
                <w:szCs w:val="22"/>
              </w:rPr>
            </w:pPr>
          </w:p>
        </w:tc>
        <w:tc>
          <w:tcPr>
            <w:tcW w:w="270" w:type="dxa"/>
            <w:shd w:val="clear" w:color="auto" w:fill="auto"/>
          </w:tcPr>
          <w:p w14:paraId="42DF0A25" w14:textId="77777777" w:rsidR="003F3EBE" w:rsidRPr="00206CA1" w:rsidRDefault="003F3EBE" w:rsidP="00E52597">
            <w:pPr>
              <w:tabs>
                <w:tab w:val="decimal" w:pos="595"/>
              </w:tabs>
              <w:spacing w:line="140" w:lineRule="exact"/>
              <w:ind w:left="-43" w:right="-86"/>
              <w:rPr>
                <w:szCs w:val="22"/>
              </w:rPr>
            </w:pPr>
          </w:p>
        </w:tc>
        <w:tc>
          <w:tcPr>
            <w:tcW w:w="1350" w:type="dxa"/>
            <w:tcBorders>
              <w:top w:val="double" w:sz="4" w:space="0" w:color="auto"/>
            </w:tcBorders>
            <w:shd w:val="clear" w:color="auto" w:fill="auto"/>
          </w:tcPr>
          <w:p w14:paraId="01950F9A" w14:textId="77777777" w:rsidR="003F3EBE" w:rsidRPr="00206CA1" w:rsidRDefault="003F3EBE" w:rsidP="00E52597">
            <w:pPr>
              <w:pStyle w:val="acctfourfigures"/>
              <w:tabs>
                <w:tab w:val="clear" w:pos="765"/>
                <w:tab w:val="decimal" w:pos="595"/>
              </w:tabs>
              <w:spacing w:line="140" w:lineRule="exact"/>
              <w:ind w:left="-43" w:right="-86"/>
              <w:rPr>
                <w:szCs w:val="22"/>
              </w:rPr>
            </w:pPr>
          </w:p>
        </w:tc>
        <w:tc>
          <w:tcPr>
            <w:tcW w:w="270" w:type="dxa"/>
          </w:tcPr>
          <w:p w14:paraId="4E843879" w14:textId="77777777" w:rsidR="003F3EBE" w:rsidRPr="00206CA1" w:rsidRDefault="003F3EBE" w:rsidP="00E52597">
            <w:pPr>
              <w:pStyle w:val="acctfourfigures"/>
              <w:tabs>
                <w:tab w:val="clear" w:pos="765"/>
                <w:tab w:val="decimal" w:pos="595"/>
              </w:tabs>
              <w:spacing w:line="140" w:lineRule="exact"/>
              <w:ind w:left="-43" w:right="-86"/>
              <w:rPr>
                <w:szCs w:val="22"/>
              </w:rPr>
            </w:pPr>
          </w:p>
        </w:tc>
        <w:tc>
          <w:tcPr>
            <w:tcW w:w="1170" w:type="dxa"/>
          </w:tcPr>
          <w:p w14:paraId="41775645" w14:textId="77777777" w:rsidR="003F3EBE" w:rsidRPr="00206CA1" w:rsidRDefault="003F3EBE" w:rsidP="00E52597">
            <w:pPr>
              <w:pStyle w:val="acctfourfigures"/>
              <w:tabs>
                <w:tab w:val="clear" w:pos="765"/>
                <w:tab w:val="decimal" w:pos="658"/>
              </w:tabs>
              <w:spacing w:line="140" w:lineRule="exact"/>
              <w:ind w:left="-43" w:right="-86"/>
              <w:rPr>
                <w:b/>
                <w:bCs/>
                <w:szCs w:val="22"/>
              </w:rPr>
            </w:pPr>
          </w:p>
        </w:tc>
        <w:tc>
          <w:tcPr>
            <w:tcW w:w="270" w:type="dxa"/>
          </w:tcPr>
          <w:p w14:paraId="1A3571FB" w14:textId="77777777" w:rsidR="003F3EBE" w:rsidRPr="00206CA1" w:rsidRDefault="003F3EBE" w:rsidP="00E52597">
            <w:pPr>
              <w:pStyle w:val="acctfourfigures"/>
              <w:tabs>
                <w:tab w:val="clear" w:pos="765"/>
                <w:tab w:val="decimal" w:pos="595"/>
              </w:tabs>
              <w:spacing w:line="140" w:lineRule="exact"/>
              <w:ind w:left="-43" w:right="-86"/>
              <w:rPr>
                <w:szCs w:val="22"/>
              </w:rPr>
            </w:pPr>
          </w:p>
        </w:tc>
        <w:tc>
          <w:tcPr>
            <w:tcW w:w="1170" w:type="dxa"/>
          </w:tcPr>
          <w:p w14:paraId="0F6266A7" w14:textId="77777777" w:rsidR="003F3EBE" w:rsidRPr="00206CA1" w:rsidRDefault="003F3EBE" w:rsidP="00E52597">
            <w:pPr>
              <w:pStyle w:val="acctfourfigures"/>
              <w:tabs>
                <w:tab w:val="clear" w:pos="765"/>
                <w:tab w:val="decimal" w:pos="658"/>
              </w:tabs>
              <w:spacing w:line="140" w:lineRule="exact"/>
              <w:ind w:left="-43" w:right="-86"/>
              <w:rPr>
                <w:szCs w:val="22"/>
              </w:rPr>
            </w:pPr>
          </w:p>
        </w:tc>
        <w:tc>
          <w:tcPr>
            <w:tcW w:w="270" w:type="dxa"/>
          </w:tcPr>
          <w:p w14:paraId="4D08DE8C" w14:textId="77777777" w:rsidR="003F3EBE" w:rsidRPr="00206CA1" w:rsidRDefault="003F3EBE" w:rsidP="00E52597">
            <w:pPr>
              <w:tabs>
                <w:tab w:val="decimal" w:pos="595"/>
              </w:tabs>
              <w:spacing w:line="140" w:lineRule="exact"/>
              <w:ind w:left="-43" w:right="-86"/>
              <w:rPr>
                <w:szCs w:val="22"/>
              </w:rPr>
            </w:pPr>
          </w:p>
        </w:tc>
        <w:tc>
          <w:tcPr>
            <w:tcW w:w="1170" w:type="dxa"/>
          </w:tcPr>
          <w:p w14:paraId="684E7E71" w14:textId="77777777" w:rsidR="003F3EBE" w:rsidRPr="00206CA1" w:rsidRDefault="003F3EBE" w:rsidP="00E52597">
            <w:pPr>
              <w:tabs>
                <w:tab w:val="decimal" w:pos="595"/>
              </w:tabs>
              <w:spacing w:line="140" w:lineRule="exact"/>
              <w:ind w:left="-43" w:right="-86"/>
              <w:rPr>
                <w:b/>
                <w:bCs/>
                <w:szCs w:val="22"/>
              </w:rPr>
            </w:pPr>
          </w:p>
        </w:tc>
        <w:tc>
          <w:tcPr>
            <w:tcW w:w="236" w:type="dxa"/>
            <w:gridSpan w:val="2"/>
          </w:tcPr>
          <w:p w14:paraId="2655B03C" w14:textId="77777777" w:rsidR="003F3EBE" w:rsidRPr="00206CA1" w:rsidRDefault="003F3EBE" w:rsidP="00E52597">
            <w:pPr>
              <w:pStyle w:val="acctfourfigures"/>
              <w:tabs>
                <w:tab w:val="clear" w:pos="765"/>
                <w:tab w:val="decimal" w:pos="595"/>
              </w:tabs>
              <w:spacing w:line="140" w:lineRule="exact"/>
              <w:ind w:left="-43" w:right="-86"/>
              <w:rPr>
                <w:szCs w:val="22"/>
              </w:rPr>
            </w:pPr>
          </w:p>
        </w:tc>
        <w:tc>
          <w:tcPr>
            <w:tcW w:w="1316" w:type="dxa"/>
            <w:gridSpan w:val="3"/>
            <w:shd w:val="clear" w:color="auto" w:fill="auto"/>
          </w:tcPr>
          <w:p w14:paraId="4056B8F3" w14:textId="77777777" w:rsidR="003F3EBE" w:rsidRPr="00206CA1" w:rsidRDefault="003F3EBE" w:rsidP="00E52597">
            <w:pPr>
              <w:pStyle w:val="acctfourfigures"/>
              <w:tabs>
                <w:tab w:val="clear" w:pos="765"/>
                <w:tab w:val="decimal" w:pos="595"/>
              </w:tabs>
              <w:spacing w:line="140" w:lineRule="exact"/>
              <w:ind w:left="-43" w:right="-86"/>
              <w:rPr>
                <w:szCs w:val="22"/>
              </w:rPr>
            </w:pPr>
          </w:p>
        </w:tc>
      </w:tr>
      <w:tr w:rsidR="003F3EBE" w:rsidRPr="00206CA1" w14:paraId="6E6FC700" w14:textId="77777777" w:rsidTr="00E52597">
        <w:trPr>
          <w:trHeight w:val="20"/>
        </w:trPr>
        <w:tc>
          <w:tcPr>
            <w:tcW w:w="3690" w:type="dxa"/>
            <w:shd w:val="clear" w:color="auto" w:fill="auto"/>
          </w:tcPr>
          <w:p w14:paraId="1F0E9049" w14:textId="77777777" w:rsidR="003F3EBE" w:rsidRPr="00206CA1" w:rsidRDefault="003F3EBE" w:rsidP="00E52597">
            <w:pPr>
              <w:spacing w:line="240" w:lineRule="auto"/>
              <w:ind w:left="-14" w:right="-90"/>
              <w:rPr>
                <w:b/>
                <w:bCs/>
                <w:i/>
                <w:iCs/>
                <w:szCs w:val="22"/>
              </w:rPr>
            </w:pPr>
            <w:r w:rsidRPr="00206CA1">
              <w:rPr>
                <w:b/>
                <w:bCs/>
                <w:i/>
                <w:iCs/>
                <w:szCs w:val="22"/>
              </w:rPr>
              <w:t>Financial liabilities</w:t>
            </w:r>
          </w:p>
        </w:tc>
        <w:tc>
          <w:tcPr>
            <w:tcW w:w="1350" w:type="dxa"/>
            <w:gridSpan w:val="3"/>
          </w:tcPr>
          <w:p w14:paraId="0CC2120C" w14:textId="77777777" w:rsidR="003F3EBE" w:rsidRPr="00206CA1" w:rsidRDefault="003F3EBE" w:rsidP="00E52597">
            <w:pPr>
              <w:pStyle w:val="acctfourfigures"/>
              <w:tabs>
                <w:tab w:val="clear" w:pos="765"/>
                <w:tab w:val="decimal" w:pos="789"/>
              </w:tabs>
              <w:spacing w:line="240" w:lineRule="auto"/>
              <w:ind w:left="-43" w:right="-86"/>
              <w:rPr>
                <w:szCs w:val="22"/>
              </w:rPr>
            </w:pPr>
          </w:p>
        </w:tc>
        <w:tc>
          <w:tcPr>
            <w:tcW w:w="360" w:type="dxa"/>
          </w:tcPr>
          <w:p w14:paraId="0C3AFB74" w14:textId="77777777" w:rsidR="003F3EBE" w:rsidRPr="00206CA1" w:rsidRDefault="003F3EBE" w:rsidP="00E52597">
            <w:pPr>
              <w:pStyle w:val="acctfourfigures"/>
              <w:tabs>
                <w:tab w:val="clear" w:pos="765"/>
                <w:tab w:val="decimal" w:pos="796"/>
              </w:tabs>
              <w:spacing w:line="240" w:lineRule="auto"/>
              <w:ind w:left="-43" w:right="-86"/>
              <w:rPr>
                <w:szCs w:val="22"/>
              </w:rPr>
            </w:pPr>
          </w:p>
        </w:tc>
        <w:tc>
          <w:tcPr>
            <w:tcW w:w="1350" w:type="dxa"/>
          </w:tcPr>
          <w:p w14:paraId="2FF142D8" w14:textId="77777777" w:rsidR="003F3EBE" w:rsidRPr="00206CA1" w:rsidRDefault="003F3EBE" w:rsidP="00E52597">
            <w:pPr>
              <w:pStyle w:val="acctfourfigures"/>
              <w:tabs>
                <w:tab w:val="clear" w:pos="765"/>
                <w:tab w:val="decimal" w:pos="699"/>
              </w:tabs>
              <w:spacing w:line="240" w:lineRule="auto"/>
              <w:ind w:left="-43" w:right="-86"/>
              <w:rPr>
                <w:szCs w:val="22"/>
              </w:rPr>
            </w:pPr>
          </w:p>
        </w:tc>
        <w:tc>
          <w:tcPr>
            <w:tcW w:w="270" w:type="dxa"/>
          </w:tcPr>
          <w:p w14:paraId="467108EB" w14:textId="77777777" w:rsidR="003F3EBE" w:rsidRPr="00206CA1" w:rsidRDefault="003F3EBE" w:rsidP="00E52597">
            <w:pPr>
              <w:pStyle w:val="acctfourfigures"/>
              <w:tabs>
                <w:tab w:val="clear" w:pos="765"/>
                <w:tab w:val="decimal" w:pos="699"/>
              </w:tabs>
              <w:spacing w:line="240" w:lineRule="auto"/>
              <w:ind w:left="-43" w:right="-86"/>
              <w:rPr>
                <w:szCs w:val="22"/>
              </w:rPr>
            </w:pPr>
          </w:p>
        </w:tc>
        <w:tc>
          <w:tcPr>
            <w:tcW w:w="1170" w:type="dxa"/>
            <w:shd w:val="clear" w:color="auto" w:fill="auto"/>
          </w:tcPr>
          <w:p w14:paraId="4DCD413E" w14:textId="5A213166" w:rsidR="003F3EBE" w:rsidRPr="00206CA1" w:rsidRDefault="003F3EBE" w:rsidP="00E52597">
            <w:pPr>
              <w:pStyle w:val="acctfourfigures"/>
              <w:tabs>
                <w:tab w:val="clear" w:pos="765"/>
                <w:tab w:val="decimal" w:pos="699"/>
              </w:tabs>
              <w:spacing w:line="240" w:lineRule="auto"/>
              <w:ind w:left="-43" w:right="-86"/>
              <w:rPr>
                <w:szCs w:val="22"/>
              </w:rPr>
            </w:pPr>
          </w:p>
        </w:tc>
        <w:tc>
          <w:tcPr>
            <w:tcW w:w="270" w:type="dxa"/>
            <w:shd w:val="clear" w:color="auto" w:fill="auto"/>
          </w:tcPr>
          <w:p w14:paraId="564CD8E4" w14:textId="77777777" w:rsidR="003F3EBE" w:rsidRPr="00206CA1" w:rsidRDefault="003F3EBE" w:rsidP="00E52597">
            <w:pPr>
              <w:tabs>
                <w:tab w:val="decimal" w:pos="595"/>
              </w:tabs>
              <w:spacing w:line="240" w:lineRule="auto"/>
              <w:ind w:left="-43" w:right="-86"/>
              <w:rPr>
                <w:szCs w:val="22"/>
              </w:rPr>
            </w:pPr>
          </w:p>
        </w:tc>
        <w:tc>
          <w:tcPr>
            <w:tcW w:w="1350" w:type="dxa"/>
            <w:shd w:val="clear" w:color="auto" w:fill="auto"/>
          </w:tcPr>
          <w:p w14:paraId="5D2975D9" w14:textId="77777777" w:rsidR="003F3EBE" w:rsidRPr="00206CA1" w:rsidRDefault="003F3EBE" w:rsidP="00E52597">
            <w:pPr>
              <w:pStyle w:val="acctfourfigures"/>
              <w:tabs>
                <w:tab w:val="clear" w:pos="765"/>
                <w:tab w:val="decimal" w:pos="595"/>
              </w:tabs>
              <w:spacing w:line="240" w:lineRule="auto"/>
              <w:ind w:left="-43" w:right="-86"/>
              <w:rPr>
                <w:szCs w:val="22"/>
              </w:rPr>
            </w:pPr>
          </w:p>
        </w:tc>
        <w:tc>
          <w:tcPr>
            <w:tcW w:w="270" w:type="dxa"/>
          </w:tcPr>
          <w:p w14:paraId="1A9AE990" w14:textId="77777777" w:rsidR="003F3EBE" w:rsidRPr="00206CA1" w:rsidRDefault="003F3EBE" w:rsidP="00E52597">
            <w:pPr>
              <w:pStyle w:val="acctfourfigures"/>
              <w:tabs>
                <w:tab w:val="clear" w:pos="765"/>
                <w:tab w:val="decimal" w:pos="595"/>
              </w:tabs>
              <w:spacing w:line="240" w:lineRule="auto"/>
              <w:ind w:left="-43" w:right="-86"/>
              <w:rPr>
                <w:szCs w:val="22"/>
              </w:rPr>
            </w:pPr>
          </w:p>
        </w:tc>
        <w:tc>
          <w:tcPr>
            <w:tcW w:w="1170" w:type="dxa"/>
          </w:tcPr>
          <w:p w14:paraId="43FF0A16" w14:textId="77777777" w:rsidR="003F3EBE" w:rsidRPr="00206CA1" w:rsidRDefault="003F3EBE" w:rsidP="00E52597">
            <w:pPr>
              <w:pStyle w:val="acctfourfigures"/>
              <w:tabs>
                <w:tab w:val="clear" w:pos="765"/>
                <w:tab w:val="decimal" w:pos="658"/>
              </w:tabs>
              <w:spacing w:line="240" w:lineRule="auto"/>
              <w:ind w:left="-43" w:right="-86"/>
              <w:rPr>
                <w:b/>
                <w:bCs/>
                <w:szCs w:val="22"/>
              </w:rPr>
            </w:pPr>
          </w:p>
        </w:tc>
        <w:tc>
          <w:tcPr>
            <w:tcW w:w="270" w:type="dxa"/>
          </w:tcPr>
          <w:p w14:paraId="2A32C07D" w14:textId="77777777" w:rsidR="003F3EBE" w:rsidRPr="00206CA1" w:rsidRDefault="003F3EBE" w:rsidP="00E52597">
            <w:pPr>
              <w:pStyle w:val="acctfourfigures"/>
              <w:tabs>
                <w:tab w:val="clear" w:pos="765"/>
                <w:tab w:val="decimal" w:pos="595"/>
              </w:tabs>
              <w:spacing w:line="240" w:lineRule="auto"/>
              <w:ind w:left="-43" w:right="-86"/>
              <w:rPr>
                <w:szCs w:val="22"/>
              </w:rPr>
            </w:pPr>
          </w:p>
        </w:tc>
        <w:tc>
          <w:tcPr>
            <w:tcW w:w="1170" w:type="dxa"/>
          </w:tcPr>
          <w:p w14:paraId="780F54B9" w14:textId="77777777" w:rsidR="003F3EBE" w:rsidRPr="00206CA1" w:rsidRDefault="003F3EBE" w:rsidP="00E52597">
            <w:pPr>
              <w:pStyle w:val="acctfourfigures"/>
              <w:tabs>
                <w:tab w:val="clear" w:pos="765"/>
                <w:tab w:val="decimal" w:pos="658"/>
              </w:tabs>
              <w:spacing w:line="240" w:lineRule="auto"/>
              <w:ind w:left="-43" w:right="-86"/>
              <w:rPr>
                <w:szCs w:val="22"/>
              </w:rPr>
            </w:pPr>
          </w:p>
        </w:tc>
        <w:tc>
          <w:tcPr>
            <w:tcW w:w="270" w:type="dxa"/>
          </w:tcPr>
          <w:p w14:paraId="7F322AD3" w14:textId="77777777" w:rsidR="003F3EBE" w:rsidRPr="00206CA1" w:rsidRDefault="003F3EBE" w:rsidP="00E52597">
            <w:pPr>
              <w:tabs>
                <w:tab w:val="decimal" w:pos="595"/>
              </w:tabs>
              <w:spacing w:line="240" w:lineRule="auto"/>
              <w:ind w:left="-43" w:right="-86"/>
              <w:rPr>
                <w:szCs w:val="22"/>
              </w:rPr>
            </w:pPr>
          </w:p>
        </w:tc>
        <w:tc>
          <w:tcPr>
            <w:tcW w:w="1170" w:type="dxa"/>
          </w:tcPr>
          <w:p w14:paraId="42A1D6F7" w14:textId="77777777" w:rsidR="003F3EBE" w:rsidRPr="00206CA1" w:rsidRDefault="003F3EBE" w:rsidP="00E52597">
            <w:pPr>
              <w:tabs>
                <w:tab w:val="decimal" w:pos="595"/>
              </w:tabs>
              <w:spacing w:line="240" w:lineRule="auto"/>
              <w:ind w:left="-43" w:right="-86"/>
              <w:rPr>
                <w:b/>
                <w:bCs/>
                <w:szCs w:val="22"/>
              </w:rPr>
            </w:pPr>
          </w:p>
        </w:tc>
        <w:tc>
          <w:tcPr>
            <w:tcW w:w="236" w:type="dxa"/>
            <w:gridSpan w:val="2"/>
          </w:tcPr>
          <w:p w14:paraId="55C09460" w14:textId="77777777" w:rsidR="003F3EBE" w:rsidRPr="00206CA1" w:rsidRDefault="003F3EBE" w:rsidP="00E52597">
            <w:pPr>
              <w:pStyle w:val="acctfourfigures"/>
              <w:tabs>
                <w:tab w:val="clear" w:pos="765"/>
                <w:tab w:val="decimal" w:pos="595"/>
              </w:tabs>
              <w:spacing w:line="240" w:lineRule="auto"/>
              <w:ind w:left="-43" w:right="-86"/>
              <w:rPr>
                <w:szCs w:val="22"/>
              </w:rPr>
            </w:pPr>
          </w:p>
        </w:tc>
        <w:tc>
          <w:tcPr>
            <w:tcW w:w="1316" w:type="dxa"/>
            <w:gridSpan w:val="3"/>
            <w:shd w:val="clear" w:color="auto" w:fill="auto"/>
          </w:tcPr>
          <w:p w14:paraId="58090E20" w14:textId="77777777" w:rsidR="003F3EBE" w:rsidRPr="00206CA1" w:rsidRDefault="003F3EBE" w:rsidP="00E52597">
            <w:pPr>
              <w:pStyle w:val="acctfourfigures"/>
              <w:tabs>
                <w:tab w:val="clear" w:pos="765"/>
                <w:tab w:val="decimal" w:pos="595"/>
              </w:tabs>
              <w:spacing w:line="240" w:lineRule="auto"/>
              <w:ind w:left="-43" w:right="-86"/>
              <w:rPr>
                <w:szCs w:val="22"/>
              </w:rPr>
            </w:pPr>
          </w:p>
        </w:tc>
      </w:tr>
      <w:tr w:rsidR="00CD42AB" w:rsidRPr="00206CA1" w14:paraId="169E9971" w14:textId="77777777" w:rsidTr="00E52597">
        <w:trPr>
          <w:trHeight w:val="20"/>
        </w:trPr>
        <w:tc>
          <w:tcPr>
            <w:tcW w:w="3690" w:type="dxa"/>
            <w:shd w:val="clear" w:color="auto" w:fill="auto"/>
          </w:tcPr>
          <w:p w14:paraId="513241FC" w14:textId="36AB0D5C" w:rsidR="00CD42AB" w:rsidRPr="00206CA1" w:rsidRDefault="00CD42AB" w:rsidP="00E52597">
            <w:pPr>
              <w:spacing w:line="240" w:lineRule="auto"/>
              <w:ind w:left="-14" w:right="-90"/>
              <w:rPr>
                <w:szCs w:val="22"/>
              </w:rPr>
            </w:pPr>
            <w:r w:rsidRPr="00206CA1">
              <w:t>Other financial liabilities:</w:t>
            </w:r>
          </w:p>
        </w:tc>
        <w:tc>
          <w:tcPr>
            <w:tcW w:w="1350" w:type="dxa"/>
            <w:gridSpan w:val="3"/>
          </w:tcPr>
          <w:p w14:paraId="101A4B79" w14:textId="6DF2135C" w:rsidR="00CD42AB" w:rsidRPr="00206CA1" w:rsidRDefault="00CD42AB" w:rsidP="00E52597">
            <w:pPr>
              <w:jc w:val="right"/>
              <w:rPr>
                <w:b/>
                <w:bCs/>
                <w:szCs w:val="22"/>
              </w:rPr>
            </w:pPr>
          </w:p>
        </w:tc>
        <w:tc>
          <w:tcPr>
            <w:tcW w:w="360" w:type="dxa"/>
          </w:tcPr>
          <w:p w14:paraId="5BCE1C26" w14:textId="77777777" w:rsidR="00CD42AB" w:rsidRPr="00206CA1" w:rsidRDefault="00CD42AB" w:rsidP="00E52597">
            <w:pPr>
              <w:jc w:val="right"/>
              <w:rPr>
                <w:szCs w:val="22"/>
              </w:rPr>
            </w:pPr>
          </w:p>
        </w:tc>
        <w:tc>
          <w:tcPr>
            <w:tcW w:w="1350" w:type="dxa"/>
          </w:tcPr>
          <w:p w14:paraId="2F256795" w14:textId="78158DE9" w:rsidR="00CD42AB" w:rsidRPr="00206CA1" w:rsidRDefault="00CD42AB" w:rsidP="00E52597">
            <w:pPr>
              <w:jc w:val="right"/>
              <w:rPr>
                <w:szCs w:val="22"/>
              </w:rPr>
            </w:pPr>
          </w:p>
        </w:tc>
        <w:tc>
          <w:tcPr>
            <w:tcW w:w="270" w:type="dxa"/>
          </w:tcPr>
          <w:p w14:paraId="5A562028" w14:textId="77777777" w:rsidR="00CD42AB" w:rsidRPr="00206CA1" w:rsidRDefault="00CD42AB" w:rsidP="00E52597">
            <w:pPr>
              <w:jc w:val="right"/>
              <w:rPr>
                <w:szCs w:val="22"/>
              </w:rPr>
            </w:pPr>
          </w:p>
        </w:tc>
        <w:tc>
          <w:tcPr>
            <w:tcW w:w="1170" w:type="dxa"/>
          </w:tcPr>
          <w:p w14:paraId="0D1ACAAE" w14:textId="74F863B2" w:rsidR="00CD42AB" w:rsidRPr="00206CA1" w:rsidRDefault="00CD42AB" w:rsidP="00E52597">
            <w:pPr>
              <w:jc w:val="right"/>
              <w:rPr>
                <w:szCs w:val="22"/>
              </w:rPr>
            </w:pPr>
          </w:p>
        </w:tc>
        <w:tc>
          <w:tcPr>
            <w:tcW w:w="270" w:type="dxa"/>
          </w:tcPr>
          <w:p w14:paraId="57DE25C3" w14:textId="77777777" w:rsidR="00CD42AB" w:rsidRPr="00206CA1" w:rsidRDefault="00CD42AB" w:rsidP="00E52597">
            <w:pPr>
              <w:jc w:val="right"/>
              <w:rPr>
                <w:szCs w:val="22"/>
              </w:rPr>
            </w:pPr>
          </w:p>
        </w:tc>
        <w:tc>
          <w:tcPr>
            <w:tcW w:w="1350" w:type="dxa"/>
          </w:tcPr>
          <w:p w14:paraId="005B9EA8" w14:textId="1CA4AFC9" w:rsidR="00CD42AB" w:rsidRPr="00206CA1" w:rsidRDefault="00CD42AB" w:rsidP="00E52597">
            <w:pPr>
              <w:jc w:val="right"/>
              <w:rPr>
                <w:szCs w:val="22"/>
              </w:rPr>
            </w:pPr>
          </w:p>
        </w:tc>
        <w:tc>
          <w:tcPr>
            <w:tcW w:w="270" w:type="dxa"/>
          </w:tcPr>
          <w:p w14:paraId="55E24D53" w14:textId="77777777" w:rsidR="00CD42AB" w:rsidRPr="00206CA1" w:rsidRDefault="00CD42AB" w:rsidP="00E52597">
            <w:pPr>
              <w:jc w:val="right"/>
              <w:rPr>
                <w:szCs w:val="22"/>
              </w:rPr>
            </w:pPr>
          </w:p>
        </w:tc>
        <w:tc>
          <w:tcPr>
            <w:tcW w:w="1170" w:type="dxa"/>
          </w:tcPr>
          <w:p w14:paraId="65BD4F21" w14:textId="72BECBFD" w:rsidR="00CD42AB" w:rsidRPr="00206CA1" w:rsidRDefault="00CD42AB" w:rsidP="00E52597">
            <w:pPr>
              <w:jc w:val="right"/>
              <w:rPr>
                <w:szCs w:val="22"/>
              </w:rPr>
            </w:pPr>
          </w:p>
        </w:tc>
        <w:tc>
          <w:tcPr>
            <w:tcW w:w="270" w:type="dxa"/>
          </w:tcPr>
          <w:p w14:paraId="2A919562" w14:textId="77777777" w:rsidR="00CD42AB" w:rsidRPr="00206CA1" w:rsidRDefault="00CD42AB" w:rsidP="00E52597">
            <w:pPr>
              <w:jc w:val="right"/>
              <w:rPr>
                <w:szCs w:val="22"/>
              </w:rPr>
            </w:pPr>
          </w:p>
        </w:tc>
        <w:tc>
          <w:tcPr>
            <w:tcW w:w="1170" w:type="dxa"/>
          </w:tcPr>
          <w:p w14:paraId="2E1C95C3" w14:textId="370FC329" w:rsidR="00CD42AB" w:rsidRPr="00206CA1" w:rsidRDefault="00CD42AB" w:rsidP="00E52597">
            <w:pPr>
              <w:jc w:val="right"/>
              <w:rPr>
                <w:szCs w:val="22"/>
              </w:rPr>
            </w:pPr>
          </w:p>
        </w:tc>
        <w:tc>
          <w:tcPr>
            <w:tcW w:w="270" w:type="dxa"/>
          </w:tcPr>
          <w:p w14:paraId="19AA266B" w14:textId="77777777" w:rsidR="00CD42AB" w:rsidRPr="00206CA1" w:rsidRDefault="00CD42AB" w:rsidP="00E52597">
            <w:pPr>
              <w:jc w:val="right"/>
              <w:rPr>
                <w:szCs w:val="22"/>
              </w:rPr>
            </w:pPr>
          </w:p>
        </w:tc>
        <w:tc>
          <w:tcPr>
            <w:tcW w:w="1170" w:type="dxa"/>
          </w:tcPr>
          <w:p w14:paraId="2F90A2C6" w14:textId="16D651E0" w:rsidR="00CD42AB" w:rsidRPr="00206CA1" w:rsidRDefault="00CD42AB" w:rsidP="00E52597">
            <w:pPr>
              <w:jc w:val="right"/>
              <w:rPr>
                <w:szCs w:val="22"/>
              </w:rPr>
            </w:pPr>
          </w:p>
        </w:tc>
        <w:tc>
          <w:tcPr>
            <w:tcW w:w="236" w:type="dxa"/>
            <w:gridSpan w:val="2"/>
          </w:tcPr>
          <w:p w14:paraId="5AC15FD8" w14:textId="77777777" w:rsidR="00CD42AB" w:rsidRPr="00206CA1" w:rsidRDefault="00CD42AB" w:rsidP="00E52597">
            <w:pPr>
              <w:jc w:val="right"/>
              <w:rPr>
                <w:szCs w:val="22"/>
              </w:rPr>
            </w:pPr>
          </w:p>
        </w:tc>
        <w:tc>
          <w:tcPr>
            <w:tcW w:w="1316" w:type="dxa"/>
            <w:gridSpan w:val="3"/>
          </w:tcPr>
          <w:p w14:paraId="4786BA1C" w14:textId="2F2AC50D" w:rsidR="00CD42AB" w:rsidRPr="00206CA1" w:rsidRDefault="00CD42AB" w:rsidP="00E52597">
            <w:pPr>
              <w:jc w:val="right"/>
              <w:rPr>
                <w:szCs w:val="22"/>
              </w:rPr>
            </w:pPr>
          </w:p>
        </w:tc>
      </w:tr>
      <w:tr w:rsidR="00CD42AB" w:rsidRPr="00206CA1" w14:paraId="569AFBB6" w14:textId="77777777" w:rsidTr="00E52597">
        <w:trPr>
          <w:trHeight w:val="20"/>
        </w:trPr>
        <w:tc>
          <w:tcPr>
            <w:tcW w:w="3690" w:type="dxa"/>
            <w:shd w:val="clear" w:color="auto" w:fill="auto"/>
          </w:tcPr>
          <w:p w14:paraId="07620988" w14:textId="6EFE6F72" w:rsidR="00CD42AB" w:rsidRPr="00206CA1" w:rsidRDefault="00CD42AB" w:rsidP="00E52597">
            <w:pPr>
              <w:spacing w:line="240" w:lineRule="auto"/>
              <w:ind w:left="-14" w:right="-90"/>
              <w:rPr>
                <w:szCs w:val="22"/>
              </w:rPr>
            </w:pPr>
            <w:r w:rsidRPr="00206CA1">
              <w:t xml:space="preserve">   Interest rate swaps</w:t>
            </w:r>
          </w:p>
        </w:tc>
        <w:tc>
          <w:tcPr>
            <w:tcW w:w="1350" w:type="dxa"/>
            <w:gridSpan w:val="3"/>
          </w:tcPr>
          <w:p w14:paraId="57144AAC" w14:textId="7AD2FEB2" w:rsidR="00CD42AB" w:rsidRPr="00206CA1" w:rsidRDefault="008E516B" w:rsidP="00E52597">
            <w:pPr>
              <w:jc w:val="right"/>
              <w:rPr>
                <w:b/>
                <w:bCs/>
                <w:szCs w:val="22"/>
              </w:rPr>
            </w:pPr>
            <w:r w:rsidRPr="00171A39">
              <w:t>11</w:t>
            </w:r>
          </w:p>
        </w:tc>
        <w:tc>
          <w:tcPr>
            <w:tcW w:w="360" w:type="dxa"/>
          </w:tcPr>
          <w:p w14:paraId="40817F07" w14:textId="77777777" w:rsidR="00CD42AB" w:rsidRPr="00206CA1" w:rsidRDefault="00CD42AB" w:rsidP="00E52597">
            <w:pPr>
              <w:jc w:val="right"/>
              <w:rPr>
                <w:szCs w:val="22"/>
              </w:rPr>
            </w:pPr>
          </w:p>
        </w:tc>
        <w:tc>
          <w:tcPr>
            <w:tcW w:w="1350" w:type="dxa"/>
          </w:tcPr>
          <w:p w14:paraId="42F30184" w14:textId="0B81E1F0" w:rsidR="00CD42AB" w:rsidRPr="00206CA1" w:rsidRDefault="008E516B" w:rsidP="00E52597">
            <w:pPr>
              <w:jc w:val="right"/>
              <w:rPr>
                <w:szCs w:val="22"/>
              </w:rPr>
            </w:pPr>
            <w:r w:rsidRPr="00171A39">
              <w:t>-</w:t>
            </w:r>
          </w:p>
        </w:tc>
        <w:tc>
          <w:tcPr>
            <w:tcW w:w="270" w:type="dxa"/>
          </w:tcPr>
          <w:p w14:paraId="7F8DF3D9" w14:textId="77777777" w:rsidR="00CD42AB" w:rsidRPr="00206CA1" w:rsidRDefault="00CD42AB" w:rsidP="00E52597">
            <w:pPr>
              <w:jc w:val="right"/>
              <w:rPr>
                <w:szCs w:val="22"/>
              </w:rPr>
            </w:pPr>
          </w:p>
        </w:tc>
        <w:tc>
          <w:tcPr>
            <w:tcW w:w="1170" w:type="dxa"/>
          </w:tcPr>
          <w:p w14:paraId="03D0D64E" w14:textId="10C55DA0" w:rsidR="00CD42AB" w:rsidRPr="00206CA1" w:rsidRDefault="008E516B" w:rsidP="00E52597">
            <w:pPr>
              <w:jc w:val="right"/>
              <w:rPr>
                <w:szCs w:val="22"/>
              </w:rPr>
            </w:pPr>
            <w:r w:rsidRPr="00171A39">
              <w:t>-</w:t>
            </w:r>
          </w:p>
        </w:tc>
        <w:tc>
          <w:tcPr>
            <w:tcW w:w="270" w:type="dxa"/>
          </w:tcPr>
          <w:p w14:paraId="7DBA1538" w14:textId="77777777" w:rsidR="00CD42AB" w:rsidRPr="00206CA1" w:rsidRDefault="00CD42AB" w:rsidP="00E52597">
            <w:pPr>
              <w:jc w:val="right"/>
              <w:rPr>
                <w:szCs w:val="22"/>
              </w:rPr>
            </w:pPr>
          </w:p>
        </w:tc>
        <w:tc>
          <w:tcPr>
            <w:tcW w:w="1350" w:type="dxa"/>
          </w:tcPr>
          <w:p w14:paraId="66CD0FF6" w14:textId="7EA587C1" w:rsidR="00CD42AB" w:rsidRPr="00206CA1" w:rsidRDefault="008E516B" w:rsidP="00E52597">
            <w:pPr>
              <w:jc w:val="right"/>
              <w:rPr>
                <w:szCs w:val="22"/>
              </w:rPr>
            </w:pPr>
            <w:r w:rsidRPr="00171A39">
              <w:t>11</w:t>
            </w:r>
          </w:p>
        </w:tc>
        <w:tc>
          <w:tcPr>
            <w:tcW w:w="270" w:type="dxa"/>
          </w:tcPr>
          <w:p w14:paraId="63EA2BB4" w14:textId="77777777" w:rsidR="00CD42AB" w:rsidRPr="00206CA1" w:rsidRDefault="00CD42AB" w:rsidP="00E52597">
            <w:pPr>
              <w:jc w:val="right"/>
              <w:rPr>
                <w:szCs w:val="22"/>
              </w:rPr>
            </w:pPr>
          </w:p>
        </w:tc>
        <w:tc>
          <w:tcPr>
            <w:tcW w:w="1170" w:type="dxa"/>
          </w:tcPr>
          <w:p w14:paraId="299B8257" w14:textId="5FC0F596" w:rsidR="00CD42AB" w:rsidRPr="00206CA1" w:rsidRDefault="0007306F" w:rsidP="00E52597">
            <w:pPr>
              <w:jc w:val="right"/>
              <w:rPr>
                <w:szCs w:val="22"/>
              </w:rPr>
            </w:pPr>
            <w:r>
              <w:rPr>
                <w:szCs w:val="22"/>
              </w:rPr>
              <w:t>-</w:t>
            </w:r>
          </w:p>
        </w:tc>
        <w:tc>
          <w:tcPr>
            <w:tcW w:w="270" w:type="dxa"/>
          </w:tcPr>
          <w:p w14:paraId="4DE4174D" w14:textId="77777777" w:rsidR="00CD42AB" w:rsidRPr="00206CA1" w:rsidRDefault="00CD42AB" w:rsidP="00E52597">
            <w:pPr>
              <w:jc w:val="right"/>
              <w:rPr>
                <w:szCs w:val="22"/>
              </w:rPr>
            </w:pPr>
          </w:p>
        </w:tc>
        <w:tc>
          <w:tcPr>
            <w:tcW w:w="1170" w:type="dxa"/>
          </w:tcPr>
          <w:p w14:paraId="425EBAB1" w14:textId="2635539E" w:rsidR="00CD42AB" w:rsidRPr="00206CA1" w:rsidRDefault="0007306F" w:rsidP="00E52597">
            <w:pPr>
              <w:jc w:val="right"/>
              <w:rPr>
                <w:szCs w:val="22"/>
              </w:rPr>
            </w:pPr>
            <w:r>
              <w:rPr>
                <w:szCs w:val="22"/>
              </w:rPr>
              <w:t>11</w:t>
            </w:r>
          </w:p>
        </w:tc>
        <w:tc>
          <w:tcPr>
            <w:tcW w:w="270" w:type="dxa"/>
          </w:tcPr>
          <w:p w14:paraId="472CEA59" w14:textId="77777777" w:rsidR="00CD42AB" w:rsidRPr="00206CA1" w:rsidRDefault="00CD42AB" w:rsidP="00E52597">
            <w:pPr>
              <w:jc w:val="right"/>
              <w:rPr>
                <w:szCs w:val="22"/>
              </w:rPr>
            </w:pPr>
          </w:p>
        </w:tc>
        <w:tc>
          <w:tcPr>
            <w:tcW w:w="1170" w:type="dxa"/>
          </w:tcPr>
          <w:p w14:paraId="21272E34" w14:textId="5CFFFDDE" w:rsidR="00CD42AB" w:rsidRPr="00206CA1" w:rsidRDefault="0007306F" w:rsidP="00E52597">
            <w:pPr>
              <w:jc w:val="right"/>
              <w:rPr>
                <w:szCs w:val="22"/>
              </w:rPr>
            </w:pPr>
            <w:r>
              <w:rPr>
                <w:szCs w:val="22"/>
              </w:rPr>
              <w:t>-</w:t>
            </w:r>
          </w:p>
        </w:tc>
        <w:tc>
          <w:tcPr>
            <w:tcW w:w="236" w:type="dxa"/>
            <w:gridSpan w:val="2"/>
          </w:tcPr>
          <w:p w14:paraId="77243A82" w14:textId="77777777" w:rsidR="00CD42AB" w:rsidRPr="00206CA1" w:rsidRDefault="00CD42AB" w:rsidP="00E52597">
            <w:pPr>
              <w:jc w:val="right"/>
              <w:rPr>
                <w:szCs w:val="22"/>
              </w:rPr>
            </w:pPr>
          </w:p>
        </w:tc>
        <w:tc>
          <w:tcPr>
            <w:tcW w:w="1316" w:type="dxa"/>
            <w:gridSpan w:val="3"/>
          </w:tcPr>
          <w:p w14:paraId="43E58137" w14:textId="63BB1306" w:rsidR="00CD42AB" w:rsidRPr="00206CA1" w:rsidRDefault="0007306F" w:rsidP="00B608A8">
            <w:pPr>
              <w:tabs>
                <w:tab w:val="left" w:pos="1092"/>
              </w:tabs>
              <w:jc w:val="right"/>
              <w:rPr>
                <w:szCs w:val="22"/>
              </w:rPr>
            </w:pPr>
            <w:r>
              <w:rPr>
                <w:szCs w:val="22"/>
              </w:rPr>
              <w:t>-</w:t>
            </w:r>
          </w:p>
        </w:tc>
      </w:tr>
      <w:tr w:rsidR="00CD42AB" w:rsidRPr="00206CA1" w14:paraId="3E29957E" w14:textId="77777777" w:rsidTr="00E52597">
        <w:trPr>
          <w:trHeight w:val="20"/>
        </w:trPr>
        <w:tc>
          <w:tcPr>
            <w:tcW w:w="3690" w:type="dxa"/>
            <w:shd w:val="clear" w:color="auto" w:fill="auto"/>
          </w:tcPr>
          <w:p w14:paraId="5D7152A6" w14:textId="77777777" w:rsidR="00CD42AB" w:rsidRPr="00206CA1" w:rsidRDefault="00CD42AB" w:rsidP="00E52597">
            <w:pPr>
              <w:spacing w:line="240" w:lineRule="auto"/>
              <w:ind w:left="-20" w:right="-90"/>
              <w:rPr>
                <w:b/>
                <w:bCs/>
                <w:szCs w:val="22"/>
                <w:cs/>
              </w:rPr>
            </w:pPr>
            <w:r w:rsidRPr="00206CA1">
              <w:rPr>
                <w:b/>
                <w:bCs/>
                <w:szCs w:val="22"/>
              </w:rPr>
              <w:t>Total financial liabilities</w:t>
            </w:r>
          </w:p>
        </w:tc>
        <w:tc>
          <w:tcPr>
            <w:tcW w:w="1350" w:type="dxa"/>
            <w:gridSpan w:val="3"/>
            <w:tcBorders>
              <w:top w:val="single" w:sz="4" w:space="0" w:color="auto"/>
              <w:left w:val="nil"/>
              <w:bottom w:val="double" w:sz="4" w:space="0" w:color="auto"/>
              <w:right w:val="nil"/>
            </w:tcBorders>
          </w:tcPr>
          <w:p w14:paraId="5F7C98E6" w14:textId="2F560601" w:rsidR="00CD42AB" w:rsidRPr="00206CA1" w:rsidRDefault="008E516B" w:rsidP="00E52597">
            <w:pPr>
              <w:jc w:val="right"/>
              <w:rPr>
                <w:b/>
                <w:bCs/>
                <w:szCs w:val="22"/>
              </w:rPr>
            </w:pPr>
            <w:r w:rsidRPr="008E516B">
              <w:rPr>
                <w:b/>
                <w:bCs/>
              </w:rPr>
              <w:t>11</w:t>
            </w:r>
          </w:p>
        </w:tc>
        <w:tc>
          <w:tcPr>
            <w:tcW w:w="360" w:type="dxa"/>
          </w:tcPr>
          <w:p w14:paraId="4A028D4A" w14:textId="77777777" w:rsidR="00CD42AB" w:rsidRPr="00206CA1" w:rsidRDefault="00CD42AB" w:rsidP="00E52597">
            <w:pPr>
              <w:jc w:val="right"/>
              <w:rPr>
                <w:b/>
                <w:bCs/>
                <w:szCs w:val="22"/>
              </w:rPr>
            </w:pPr>
          </w:p>
        </w:tc>
        <w:tc>
          <w:tcPr>
            <w:tcW w:w="1350" w:type="dxa"/>
            <w:tcBorders>
              <w:top w:val="single" w:sz="4" w:space="0" w:color="auto"/>
              <w:bottom w:val="double" w:sz="4" w:space="0" w:color="auto"/>
            </w:tcBorders>
          </w:tcPr>
          <w:p w14:paraId="69E5E77F" w14:textId="123116D4" w:rsidR="00CD42AB" w:rsidRPr="00206CA1" w:rsidRDefault="008E516B" w:rsidP="00E52597">
            <w:pPr>
              <w:jc w:val="right"/>
              <w:rPr>
                <w:b/>
                <w:bCs/>
                <w:szCs w:val="22"/>
              </w:rPr>
            </w:pPr>
            <w:r w:rsidRPr="008E516B">
              <w:rPr>
                <w:b/>
                <w:bCs/>
              </w:rPr>
              <w:t>-</w:t>
            </w:r>
          </w:p>
        </w:tc>
        <w:tc>
          <w:tcPr>
            <w:tcW w:w="270" w:type="dxa"/>
          </w:tcPr>
          <w:p w14:paraId="38B1EED3" w14:textId="77777777" w:rsidR="00CD42AB" w:rsidRPr="00206CA1" w:rsidRDefault="00CD42AB" w:rsidP="00E52597">
            <w:pPr>
              <w:jc w:val="right"/>
              <w:rPr>
                <w:b/>
                <w:bCs/>
                <w:szCs w:val="22"/>
              </w:rPr>
            </w:pPr>
          </w:p>
        </w:tc>
        <w:tc>
          <w:tcPr>
            <w:tcW w:w="1170" w:type="dxa"/>
            <w:tcBorders>
              <w:top w:val="single" w:sz="4" w:space="0" w:color="auto"/>
              <w:left w:val="nil"/>
              <w:bottom w:val="double" w:sz="4" w:space="0" w:color="auto"/>
              <w:right w:val="nil"/>
            </w:tcBorders>
          </w:tcPr>
          <w:p w14:paraId="5EF332A3" w14:textId="00457AEB" w:rsidR="00CD42AB" w:rsidRPr="00206CA1" w:rsidRDefault="008E516B" w:rsidP="00E52597">
            <w:pPr>
              <w:jc w:val="right"/>
              <w:rPr>
                <w:b/>
                <w:bCs/>
                <w:szCs w:val="22"/>
              </w:rPr>
            </w:pPr>
            <w:r w:rsidRPr="008E516B">
              <w:rPr>
                <w:b/>
                <w:bCs/>
              </w:rPr>
              <w:t>-</w:t>
            </w:r>
          </w:p>
        </w:tc>
        <w:tc>
          <w:tcPr>
            <w:tcW w:w="270" w:type="dxa"/>
          </w:tcPr>
          <w:p w14:paraId="32EA807D" w14:textId="77777777" w:rsidR="00CD42AB" w:rsidRPr="00206CA1" w:rsidRDefault="00CD42AB" w:rsidP="00E52597">
            <w:pPr>
              <w:jc w:val="right"/>
              <w:rPr>
                <w:b/>
                <w:bCs/>
                <w:szCs w:val="22"/>
              </w:rPr>
            </w:pPr>
          </w:p>
        </w:tc>
        <w:tc>
          <w:tcPr>
            <w:tcW w:w="1350" w:type="dxa"/>
            <w:tcBorders>
              <w:top w:val="single" w:sz="4" w:space="0" w:color="auto"/>
              <w:left w:val="nil"/>
              <w:bottom w:val="double" w:sz="4" w:space="0" w:color="auto"/>
              <w:right w:val="nil"/>
            </w:tcBorders>
          </w:tcPr>
          <w:p w14:paraId="69501D1D" w14:textId="048929D2" w:rsidR="00CD42AB" w:rsidRPr="00206CA1" w:rsidRDefault="008E516B" w:rsidP="00E52597">
            <w:pPr>
              <w:jc w:val="right"/>
              <w:rPr>
                <w:b/>
                <w:bCs/>
                <w:szCs w:val="22"/>
              </w:rPr>
            </w:pPr>
            <w:r w:rsidRPr="008E516B">
              <w:rPr>
                <w:b/>
                <w:bCs/>
              </w:rPr>
              <w:t>11</w:t>
            </w:r>
          </w:p>
        </w:tc>
        <w:tc>
          <w:tcPr>
            <w:tcW w:w="270" w:type="dxa"/>
          </w:tcPr>
          <w:p w14:paraId="4179DC58" w14:textId="77777777" w:rsidR="00CD42AB" w:rsidRPr="00206CA1" w:rsidRDefault="00CD42AB" w:rsidP="00E52597">
            <w:pPr>
              <w:jc w:val="right"/>
              <w:rPr>
                <w:szCs w:val="22"/>
              </w:rPr>
            </w:pPr>
          </w:p>
        </w:tc>
        <w:tc>
          <w:tcPr>
            <w:tcW w:w="1170" w:type="dxa"/>
          </w:tcPr>
          <w:p w14:paraId="7B06EAA4" w14:textId="77777777" w:rsidR="00CD42AB" w:rsidRPr="00206CA1" w:rsidRDefault="00CD42AB" w:rsidP="00E52597">
            <w:pPr>
              <w:jc w:val="right"/>
              <w:rPr>
                <w:b/>
                <w:bCs/>
                <w:szCs w:val="22"/>
              </w:rPr>
            </w:pPr>
          </w:p>
        </w:tc>
        <w:tc>
          <w:tcPr>
            <w:tcW w:w="270" w:type="dxa"/>
          </w:tcPr>
          <w:p w14:paraId="53648B24" w14:textId="77777777" w:rsidR="00CD42AB" w:rsidRPr="00206CA1" w:rsidRDefault="00CD42AB" w:rsidP="00E52597">
            <w:pPr>
              <w:jc w:val="right"/>
              <w:rPr>
                <w:szCs w:val="22"/>
              </w:rPr>
            </w:pPr>
          </w:p>
        </w:tc>
        <w:tc>
          <w:tcPr>
            <w:tcW w:w="1170" w:type="dxa"/>
          </w:tcPr>
          <w:p w14:paraId="533ABDC4" w14:textId="77777777" w:rsidR="00CD42AB" w:rsidRPr="00206CA1" w:rsidRDefault="00CD42AB" w:rsidP="00E52597">
            <w:pPr>
              <w:jc w:val="right"/>
              <w:rPr>
                <w:szCs w:val="22"/>
              </w:rPr>
            </w:pPr>
          </w:p>
        </w:tc>
        <w:tc>
          <w:tcPr>
            <w:tcW w:w="270" w:type="dxa"/>
          </w:tcPr>
          <w:p w14:paraId="0F8EF24E" w14:textId="77777777" w:rsidR="00CD42AB" w:rsidRPr="00206CA1" w:rsidRDefault="00CD42AB" w:rsidP="00E52597">
            <w:pPr>
              <w:jc w:val="right"/>
              <w:rPr>
                <w:szCs w:val="22"/>
              </w:rPr>
            </w:pPr>
          </w:p>
        </w:tc>
        <w:tc>
          <w:tcPr>
            <w:tcW w:w="1170" w:type="dxa"/>
          </w:tcPr>
          <w:p w14:paraId="79F2559A" w14:textId="77777777" w:rsidR="00CD42AB" w:rsidRPr="00206CA1" w:rsidRDefault="00CD42AB" w:rsidP="00E52597">
            <w:pPr>
              <w:jc w:val="right"/>
              <w:rPr>
                <w:szCs w:val="22"/>
              </w:rPr>
            </w:pPr>
          </w:p>
        </w:tc>
        <w:tc>
          <w:tcPr>
            <w:tcW w:w="236" w:type="dxa"/>
            <w:gridSpan w:val="2"/>
          </w:tcPr>
          <w:p w14:paraId="60CAE8C8" w14:textId="77777777" w:rsidR="00CD42AB" w:rsidRPr="00206CA1" w:rsidRDefault="00CD42AB" w:rsidP="00E52597">
            <w:pPr>
              <w:jc w:val="right"/>
              <w:rPr>
                <w:szCs w:val="22"/>
              </w:rPr>
            </w:pPr>
          </w:p>
        </w:tc>
        <w:tc>
          <w:tcPr>
            <w:tcW w:w="1316" w:type="dxa"/>
            <w:gridSpan w:val="3"/>
          </w:tcPr>
          <w:p w14:paraId="635139F7" w14:textId="77777777" w:rsidR="00CD42AB" w:rsidRPr="00206CA1" w:rsidRDefault="00CD42AB" w:rsidP="00E52597">
            <w:pPr>
              <w:jc w:val="right"/>
              <w:rPr>
                <w:szCs w:val="22"/>
              </w:rPr>
            </w:pPr>
          </w:p>
        </w:tc>
      </w:tr>
      <w:tr w:rsidR="003F3EBE" w:rsidRPr="00206CA1" w14:paraId="5FF1BE36" w14:textId="77777777" w:rsidTr="00E52597">
        <w:trPr>
          <w:trHeight w:val="222"/>
        </w:trPr>
        <w:tc>
          <w:tcPr>
            <w:tcW w:w="3690" w:type="dxa"/>
            <w:shd w:val="clear" w:color="auto" w:fill="auto"/>
          </w:tcPr>
          <w:p w14:paraId="32280E3A" w14:textId="77777777" w:rsidR="003F3EBE" w:rsidRPr="00206CA1" w:rsidRDefault="003F3EBE" w:rsidP="00E52597">
            <w:pPr>
              <w:spacing w:line="240" w:lineRule="auto"/>
              <w:ind w:left="-20" w:right="-90"/>
              <w:rPr>
                <w:b/>
                <w:bCs/>
                <w:szCs w:val="22"/>
              </w:rPr>
            </w:pPr>
          </w:p>
        </w:tc>
        <w:tc>
          <w:tcPr>
            <w:tcW w:w="1350" w:type="dxa"/>
            <w:gridSpan w:val="3"/>
            <w:tcBorders>
              <w:top w:val="single" w:sz="4" w:space="0" w:color="auto"/>
            </w:tcBorders>
          </w:tcPr>
          <w:p w14:paraId="45B68902" w14:textId="77777777" w:rsidR="003F3EBE" w:rsidRPr="00206CA1" w:rsidRDefault="003F3EBE" w:rsidP="00E52597">
            <w:pPr>
              <w:spacing w:line="140" w:lineRule="exact"/>
              <w:jc w:val="right"/>
              <w:rPr>
                <w:b/>
                <w:bCs/>
              </w:rPr>
            </w:pPr>
          </w:p>
        </w:tc>
        <w:tc>
          <w:tcPr>
            <w:tcW w:w="360" w:type="dxa"/>
          </w:tcPr>
          <w:p w14:paraId="06B2E593" w14:textId="77777777" w:rsidR="003F3EBE" w:rsidRPr="00206CA1" w:rsidRDefault="003F3EBE" w:rsidP="00E52597">
            <w:pPr>
              <w:spacing w:line="140" w:lineRule="exact"/>
              <w:jc w:val="right"/>
              <w:rPr>
                <w:b/>
                <w:bCs/>
                <w:szCs w:val="22"/>
              </w:rPr>
            </w:pPr>
          </w:p>
        </w:tc>
        <w:tc>
          <w:tcPr>
            <w:tcW w:w="1350" w:type="dxa"/>
          </w:tcPr>
          <w:p w14:paraId="6D11CF48" w14:textId="77777777" w:rsidR="003F3EBE" w:rsidRPr="00206CA1" w:rsidRDefault="003F3EBE" w:rsidP="00E52597">
            <w:pPr>
              <w:spacing w:line="140" w:lineRule="exact"/>
              <w:jc w:val="right"/>
              <w:rPr>
                <w:b/>
                <w:bCs/>
              </w:rPr>
            </w:pPr>
          </w:p>
        </w:tc>
        <w:tc>
          <w:tcPr>
            <w:tcW w:w="270" w:type="dxa"/>
          </w:tcPr>
          <w:p w14:paraId="07B1DBBE" w14:textId="77777777" w:rsidR="003F3EBE" w:rsidRPr="00206CA1" w:rsidRDefault="003F3EBE" w:rsidP="00E52597">
            <w:pPr>
              <w:spacing w:line="140" w:lineRule="exact"/>
              <w:jc w:val="right"/>
              <w:rPr>
                <w:b/>
                <w:bCs/>
              </w:rPr>
            </w:pPr>
          </w:p>
        </w:tc>
        <w:tc>
          <w:tcPr>
            <w:tcW w:w="1170" w:type="dxa"/>
            <w:tcBorders>
              <w:top w:val="single" w:sz="4" w:space="0" w:color="auto"/>
            </w:tcBorders>
            <w:shd w:val="clear" w:color="auto" w:fill="auto"/>
          </w:tcPr>
          <w:p w14:paraId="181DF5B2" w14:textId="1D23F670" w:rsidR="003F3EBE" w:rsidRPr="00206CA1" w:rsidRDefault="003F3EBE" w:rsidP="00E52597">
            <w:pPr>
              <w:spacing w:line="140" w:lineRule="exact"/>
              <w:jc w:val="right"/>
              <w:rPr>
                <w:b/>
                <w:bCs/>
              </w:rPr>
            </w:pPr>
          </w:p>
        </w:tc>
        <w:tc>
          <w:tcPr>
            <w:tcW w:w="270" w:type="dxa"/>
            <w:shd w:val="clear" w:color="auto" w:fill="auto"/>
          </w:tcPr>
          <w:p w14:paraId="50677778" w14:textId="77777777" w:rsidR="003F3EBE" w:rsidRPr="00206CA1" w:rsidRDefault="003F3EBE" w:rsidP="00E52597">
            <w:pPr>
              <w:spacing w:line="140" w:lineRule="exact"/>
              <w:jc w:val="right"/>
              <w:rPr>
                <w:b/>
                <w:bCs/>
                <w:szCs w:val="22"/>
              </w:rPr>
            </w:pPr>
          </w:p>
        </w:tc>
        <w:tc>
          <w:tcPr>
            <w:tcW w:w="1350" w:type="dxa"/>
            <w:tcBorders>
              <w:top w:val="single" w:sz="4" w:space="0" w:color="auto"/>
            </w:tcBorders>
            <w:shd w:val="clear" w:color="auto" w:fill="auto"/>
          </w:tcPr>
          <w:p w14:paraId="2C5F0D36" w14:textId="77777777" w:rsidR="003F3EBE" w:rsidRPr="00206CA1" w:rsidRDefault="003F3EBE" w:rsidP="00E52597">
            <w:pPr>
              <w:spacing w:line="140" w:lineRule="exact"/>
              <w:jc w:val="right"/>
              <w:rPr>
                <w:b/>
                <w:bCs/>
              </w:rPr>
            </w:pPr>
          </w:p>
        </w:tc>
        <w:tc>
          <w:tcPr>
            <w:tcW w:w="270" w:type="dxa"/>
          </w:tcPr>
          <w:p w14:paraId="558AA98E" w14:textId="77777777" w:rsidR="003F3EBE" w:rsidRPr="00206CA1" w:rsidRDefault="003F3EBE" w:rsidP="00E52597">
            <w:pPr>
              <w:spacing w:line="140" w:lineRule="exact"/>
              <w:jc w:val="right"/>
              <w:rPr>
                <w:szCs w:val="22"/>
              </w:rPr>
            </w:pPr>
          </w:p>
        </w:tc>
        <w:tc>
          <w:tcPr>
            <w:tcW w:w="1170" w:type="dxa"/>
          </w:tcPr>
          <w:p w14:paraId="43979DBA" w14:textId="77777777" w:rsidR="003F3EBE" w:rsidRPr="00206CA1" w:rsidRDefault="003F3EBE" w:rsidP="00E52597">
            <w:pPr>
              <w:spacing w:line="140" w:lineRule="exact"/>
              <w:jc w:val="right"/>
              <w:rPr>
                <w:b/>
                <w:bCs/>
                <w:szCs w:val="22"/>
              </w:rPr>
            </w:pPr>
          </w:p>
        </w:tc>
        <w:tc>
          <w:tcPr>
            <w:tcW w:w="270" w:type="dxa"/>
          </w:tcPr>
          <w:p w14:paraId="2A8ACD0D" w14:textId="77777777" w:rsidR="003F3EBE" w:rsidRPr="00206CA1" w:rsidRDefault="003F3EBE" w:rsidP="00E52597">
            <w:pPr>
              <w:spacing w:line="140" w:lineRule="exact"/>
              <w:jc w:val="right"/>
              <w:rPr>
                <w:szCs w:val="22"/>
              </w:rPr>
            </w:pPr>
          </w:p>
        </w:tc>
        <w:tc>
          <w:tcPr>
            <w:tcW w:w="1170" w:type="dxa"/>
          </w:tcPr>
          <w:p w14:paraId="29E93574" w14:textId="77777777" w:rsidR="003F3EBE" w:rsidRPr="00206CA1" w:rsidRDefault="003F3EBE" w:rsidP="00E52597">
            <w:pPr>
              <w:spacing w:line="140" w:lineRule="exact"/>
              <w:jc w:val="right"/>
              <w:rPr>
                <w:szCs w:val="22"/>
              </w:rPr>
            </w:pPr>
          </w:p>
        </w:tc>
        <w:tc>
          <w:tcPr>
            <w:tcW w:w="270" w:type="dxa"/>
          </w:tcPr>
          <w:p w14:paraId="72B472C9" w14:textId="77777777" w:rsidR="003F3EBE" w:rsidRPr="00206CA1" w:rsidRDefault="003F3EBE" w:rsidP="00E52597">
            <w:pPr>
              <w:spacing w:line="140" w:lineRule="exact"/>
              <w:jc w:val="right"/>
              <w:rPr>
                <w:szCs w:val="22"/>
              </w:rPr>
            </w:pPr>
          </w:p>
        </w:tc>
        <w:tc>
          <w:tcPr>
            <w:tcW w:w="1170" w:type="dxa"/>
          </w:tcPr>
          <w:p w14:paraId="0FA48C72" w14:textId="77777777" w:rsidR="003F3EBE" w:rsidRPr="00206CA1" w:rsidRDefault="003F3EBE" w:rsidP="00E52597">
            <w:pPr>
              <w:spacing w:line="140" w:lineRule="exact"/>
              <w:jc w:val="right"/>
              <w:rPr>
                <w:szCs w:val="22"/>
              </w:rPr>
            </w:pPr>
          </w:p>
        </w:tc>
        <w:tc>
          <w:tcPr>
            <w:tcW w:w="236" w:type="dxa"/>
            <w:gridSpan w:val="2"/>
          </w:tcPr>
          <w:p w14:paraId="36ACBBF8" w14:textId="77777777" w:rsidR="003F3EBE" w:rsidRPr="00206CA1" w:rsidRDefault="003F3EBE" w:rsidP="00E52597">
            <w:pPr>
              <w:spacing w:line="140" w:lineRule="exact"/>
              <w:jc w:val="right"/>
              <w:rPr>
                <w:szCs w:val="22"/>
              </w:rPr>
            </w:pPr>
          </w:p>
        </w:tc>
        <w:tc>
          <w:tcPr>
            <w:tcW w:w="1316" w:type="dxa"/>
            <w:gridSpan w:val="3"/>
            <w:shd w:val="clear" w:color="auto" w:fill="auto"/>
          </w:tcPr>
          <w:p w14:paraId="1BB3E8AC" w14:textId="77777777" w:rsidR="003F3EBE" w:rsidRPr="00206CA1" w:rsidRDefault="003F3EBE" w:rsidP="00E52597">
            <w:pPr>
              <w:spacing w:line="140" w:lineRule="exact"/>
              <w:jc w:val="right"/>
              <w:rPr>
                <w:szCs w:val="22"/>
              </w:rPr>
            </w:pPr>
          </w:p>
        </w:tc>
      </w:tr>
      <w:tr w:rsidR="006B538B" w:rsidRPr="00206CA1" w14:paraId="2C008186" w14:textId="77777777" w:rsidTr="00E52597">
        <w:trPr>
          <w:trHeight w:val="222"/>
        </w:trPr>
        <w:tc>
          <w:tcPr>
            <w:tcW w:w="3690" w:type="dxa"/>
            <w:shd w:val="clear" w:color="auto" w:fill="auto"/>
          </w:tcPr>
          <w:p w14:paraId="0D596A01" w14:textId="77777777" w:rsidR="006B538B" w:rsidRPr="00206CA1" w:rsidRDefault="006B538B" w:rsidP="00E52597">
            <w:pPr>
              <w:spacing w:line="240" w:lineRule="auto"/>
              <w:ind w:left="-20" w:right="-90"/>
              <w:rPr>
                <w:b/>
                <w:bCs/>
                <w:szCs w:val="22"/>
              </w:rPr>
            </w:pPr>
          </w:p>
        </w:tc>
        <w:tc>
          <w:tcPr>
            <w:tcW w:w="1350" w:type="dxa"/>
            <w:gridSpan w:val="3"/>
          </w:tcPr>
          <w:p w14:paraId="3A446A3A" w14:textId="77777777" w:rsidR="006B538B" w:rsidRPr="00206CA1" w:rsidRDefault="006B538B" w:rsidP="00E52597">
            <w:pPr>
              <w:spacing w:line="140" w:lineRule="exact"/>
              <w:jc w:val="right"/>
              <w:rPr>
                <w:b/>
                <w:bCs/>
              </w:rPr>
            </w:pPr>
          </w:p>
        </w:tc>
        <w:tc>
          <w:tcPr>
            <w:tcW w:w="360" w:type="dxa"/>
          </w:tcPr>
          <w:p w14:paraId="6DABFFF2" w14:textId="77777777" w:rsidR="006B538B" w:rsidRPr="00206CA1" w:rsidRDefault="006B538B" w:rsidP="00E52597">
            <w:pPr>
              <w:spacing w:line="140" w:lineRule="exact"/>
              <w:jc w:val="right"/>
              <w:rPr>
                <w:b/>
                <w:bCs/>
                <w:szCs w:val="22"/>
              </w:rPr>
            </w:pPr>
          </w:p>
        </w:tc>
        <w:tc>
          <w:tcPr>
            <w:tcW w:w="1350" w:type="dxa"/>
          </w:tcPr>
          <w:p w14:paraId="7A86CEB0" w14:textId="77777777" w:rsidR="006B538B" w:rsidRPr="00206CA1" w:rsidRDefault="006B538B" w:rsidP="00E52597">
            <w:pPr>
              <w:spacing w:line="140" w:lineRule="exact"/>
              <w:jc w:val="right"/>
              <w:rPr>
                <w:b/>
                <w:bCs/>
              </w:rPr>
            </w:pPr>
          </w:p>
        </w:tc>
        <w:tc>
          <w:tcPr>
            <w:tcW w:w="270" w:type="dxa"/>
          </w:tcPr>
          <w:p w14:paraId="20B425CF" w14:textId="77777777" w:rsidR="006B538B" w:rsidRPr="00206CA1" w:rsidRDefault="006B538B" w:rsidP="00E52597">
            <w:pPr>
              <w:spacing w:line="140" w:lineRule="exact"/>
              <w:jc w:val="right"/>
              <w:rPr>
                <w:b/>
                <w:bCs/>
              </w:rPr>
            </w:pPr>
          </w:p>
        </w:tc>
        <w:tc>
          <w:tcPr>
            <w:tcW w:w="1170" w:type="dxa"/>
            <w:shd w:val="clear" w:color="auto" w:fill="auto"/>
          </w:tcPr>
          <w:p w14:paraId="3A1B3105" w14:textId="77777777" w:rsidR="006B538B" w:rsidRPr="00206CA1" w:rsidRDefault="006B538B" w:rsidP="00E52597">
            <w:pPr>
              <w:spacing w:line="140" w:lineRule="exact"/>
              <w:jc w:val="right"/>
              <w:rPr>
                <w:b/>
                <w:bCs/>
              </w:rPr>
            </w:pPr>
          </w:p>
        </w:tc>
        <w:tc>
          <w:tcPr>
            <w:tcW w:w="270" w:type="dxa"/>
            <w:shd w:val="clear" w:color="auto" w:fill="auto"/>
          </w:tcPr>
          <w:p w14:paraId="403456D9" w14:textId="77777777" w:rsidR="006B538B" w:rsidRPr="00206CA1" w:rsidRDefault="006B538B" w:rsidP="00E52597">
            <w:pPr>
              <w:spacing w:line="140" w:lineRule="exact"/>
              <w:jc w:val="right"/>
              <w:rPr>
                <w:b/>
                <w:bCs/>
                <w:szCs w:val="22"/>
              </w:rPr>
            </w:pPr>
          </w:p>
        </w:tc>
        <w:tc>
          <w:tcPr>
            <w:tcW w:w="1350" w:type="dxa"/>
            <w:shd w:val="clear" w:color="auto" w:fill="auto"/>
          </w:tcPr>
          <w:p w14:paraId="32F487FE" w14:textId="77777777" w:rsidR="006B538B" w:rsidRPr="00206CA1" w:rsidRDefault="006B538B" w:rsidP="00E52597">
            <w:pPr>
              <w:spacing w:line="140" w:lineRule="exact"/>
              <w:jc w:val="right"/>
              <w:rPr>
                <w:b/>
                <w:bCs/>
              </w:rPr>
            </w:pPr>
          </w:p>
        </w:tc>
        <w:tc>
          <w:tcPr>
            <w:tcW w:w="270" w:type="dxa"/>
          </w:tcPr>
          <w:p w14:paraId="6A11E7D9" w14:textId="77777777" w:rsidR="006B538B" w:rsidRPr="00206CA1" w:rsidRDefault="006B538B" w:rsidP="00E52597">
            <w:pPr>
              <w:spacing w:line="140" w:lineRule="exact"/>
              <w:jc w:val="right"/>
              <w:rPr>
                <w:szCs w:val="22"/>
              </w:rPr>
            </w:pPr>
          </w:p>
        </w:tc>
        <w:tc>
          <w:tcPr>
            <w:tcW w:w="1170" w:type="dxa"/>
          </w:tcPr>
          <w:p w14:paraId="4BF86219" w14:textId="77777777" w:rsidR="006B538B" w:rsidRPr="00206CA1" w:rsidRDefault="006B538B" w:rsidP="00E52597">
            <w:pPr>
              <w:spacing w:line="140" w:lineRule="exact"/>
              <w:jc w:val="right"/>
              <w:rPr>
                <w:b/>
                <w:bCs/>
                <w:szCs w:val="22"/>
              </w:rPr>
            </w:pPr>
          </w:p>
        </w:tc>
        <w:tc>
          <w:tcPr>
            <w:tcW w:w="270" w:type="dxa"/>
          </w:tcPr>
          <w:p w14:paraId="12D83300" w14:textId="77777777" w:rsidR="006B538B" w:rsidRPr="00206CA1" w:rsidRDefault="006B538B" w:rsidP="00E52597">
            <w:pPr>
              <w:spacing w:line="140" w:lineRule="exact"/>
              <w:jc w:val="right"/>
              <w:rPr>
                <w:szCs w:val="22"/>
              </w:rPr>
            </w:pPr>
          </w:p>
        </w:tc>
        <w:tc>
          <w:tcPr>
            <w:tcW w:w="1170" w:type="dxa"/>
          </w:tcPr>
          <w:p w14:paraId="0B293948" w14:textId="77777777" w:rsidR="006B538B" w:rsidRPr="00206CA1" w:rsidRDefault="006B538B" w:rsidP="00E52597">
            <w:pPr>
              <w:spacing w:line="140" w:lineRule="exact"/>
              <w:jc w:val="right"/>
              <w:rPr>
                <w:szCs w:val="22"/>
              </w:rPr>
            </w:pPr>
          </w:p>
        </w:tc>
        <w:tc>
          <w:tcPr>
            <w:tcW w:w="270" w:type="dxa"/>
          </w:tcPr>
          <w:p w14:paraId="47872E10" w14:textId="77777777" w:rsidR="006B538B" w:rsidRPr="00206CA1" w:rsidRDefault="006B538B" w:rsidP="00E52597">
            <w:pPr>
              <w:spacing w:line="140" w:lineRule="exact"/>
              <w:jc w:val="right"/>
              <w:rPr>
                <w:szCs w:val="22"/>
              </w:rPr>
            </w:pPr>
          </w:p>
        </w:tc>
        <w:tc>
          <w:tcPr>
            <w:tcW w:w="1170" w:type="dxa"/>
          </w:tcPr>
          <w:p w14:paraId="27FEEA6A" w14:textId="77777777" w:rsidR="006B538B" w:rsidRPr="00206CA1" w:rsidRDefault="006B538B" w:rsidP="00E52597">
            <w:pPr>
              <w:spacing w:line="140" w:lineRule="exact"/>
              <w:jc w:val="right"/>
              <w:rPr>
                <w:szCs w:val="22"/>
              </w:rPr>
            </w:pPr>
          </w:p>
        </w:tc>
        <w:tc>
          <w:tcPr>
            <w:tcW w:w="236" w:type="dxa"/>
            <w:gridSpan w:val="2"/>
          </w:tcPr>
          <w:p w14:paraId="7973ACBC" w14:textId="77777777" w:rsidR="006B538B" w:rsidRPr="00206CA1" w:rsidRDefault="006B538B" w:rsidP="00E52597">
            <w:pPr>
              <w:spacing w:line="140" w:lineRule="exact"/>
              <w:jc w:val="right"/>
              <w:rPr>
                <w:szCs w:val="22"/>
              </w:rPr>
            </w:pPr>
          </w:p>
        </w:tc>
        <w:tc>
          <w:tcPr>
            <w:tcW w:w="1316" w:type="dxa"/>
            <w:gridSpan w:val="3"/>
            <w:shd w:val="clear" w:color="auto" w:fill="auto"/>
          </w:tcPr>
          <w:p w14:paraId="65B6AC65" w14:textId="77777777" w:rsidR="006B538B" w:rsidRPr="00206CA1" w:rsidRDefault="006B538B" w:rsidP="00E52597">
            <w:pPr>
              <w:spacing w:line="140" w:lineRule="exact"/>
              <w:jc w:val="right"/>
              <w:rPr>
                <w:szCs w:val="22"/>
              </w:rPr>
            </w:pPr>
          </w:p>
        </w:tc>
      </w:tr>
      <w:tr w:rsidR="006B538B" w:rsidRPr="00206CA1" w14:paraId="1C4468E1" w14:textId="77777777" w:rsidTr="00E52597">
        <w:trPr>
          <w:trHeight w:val="222"/>
        </w:trPr>
        <w:tc>
          <w:tcPr>
            <w:tcW w:w="3690" w:type="dxa"/>
            <w:shd w:val="clear" w:color="auto" w:fill="auto"/>
          </w:tcPr>
          <w:p w14:paraId="498DED7E" w14:textId="77777777" w:rsidR="006B538B" w:rsidRPr="00206CA1" w:rsidRDefault="006B538B" w:rsidP="00E52597">
            <w:pPr>
              <w:spacing w:line="240" w:lineRule="auto"/>
              <w:ind w:left="-20" w:right="-90"/>
              <w:rPr>
                <w:b/>
                <w:bCs/>
                <w:szCs w:val="22"/>
              </w:rPr>
            </w:pPr>
          </w:p>
        </w:tc>
        <w:tc>
          <w:tcPr>
            <w:tcW w:w="1350" w:type="dxa"/>
            <w:gridSpan w:val="3"/>
          </w:tcPr>
          <w:p w14:paraId="64DCE70B" w14:textId="77777777" w:rsidR="006B538B" w:rsidRPr="00206CA1" w:rsidRDefault="006B538B" w:rsidP="00E52597">
            <w:pPr>
              <w:spacing w:line="140" w:lineRule="exact"/>
              <w:jc w:val="right"/>
              <w:rPr>
                <w:b/>
                <w:bCs/>
              </w:rPr>
            </w:pPr>
          </w:p>
        </w:tc>
        <w:tc>
          <w:tcPr>
            <w:tcW w:w="360" w:type="dxa"/>
          </w:tcPr>
          <w:p w14:paraId="09987CE5" w14:textId="77777777" w:rsidR="006B538B" w:rsidRPr="00206CA1" w:rsidRDefault="006B538B" w:rsidP="00E52597">
            <w:pPr>
              <w:spacing w:line="140" w:lineRule="exact"/>
              <w:jc w:val="right"/>
              <w:rPr>
                <w:b/>
                <w:bCs/>
                <w:szCs w:val="22"/>
              </w:rPr>
            </w:pPr>
          </w:p>
        </w:tc>
        <w:tc>
          <w:tcPr>
            <w:tcW w:w="1350" w:type="dxa"/>
          </w:tcPr>
          <w:p w14:paraId="39FC263F" w14:textId="77777777" w:rsidR="006B538B" w:rsidRPr="00206CA1" w:rsidRDefault="006B538B" w:rsidP="00E52597">
            <w:pPr>
              <w:spacing w:line="140" w:lineRule="exact"/>
              <w:jc w:val="right"/>
              <w:rPr>
                <w:b/>
                <w:bCs/>
              </w:rPr>
            </w:pPr>
          </w:p>
        </w:tc>
        <w:tc>
          <w:tcPr>
            <w:tcW w:w="270" w:type="dxa"/>
          </w:tcPr>
          <w:p w14:paraId="19541C8D" w14:textId="77777777" w:rsidR="006B538B" w:rsidRPr="00206CA1" w:rsidRDefault="006B538B" w:rsidP="00E52597">
            <w:pPr>
              <w:spacing w:line="140" w:lineRule="exact"/>
              <w:jc w:val="right"/>
              <w:rPr>
                <w:b/>
                <w:bCs/>
              </w:rPr>
            </w:pPr>
          </w:p>
        </w:tc>
        <w:tc>
          <w:tcPr>
            <w:tcW w:w="1170" w:type="dxa"/>
            <w:shd w:val="clear" w:color="auto" w:fill="auto"/>
          </w:tcPr>
          <w:p w14:paraId="4AD802A5" w14:textId="77777777" w:rsidR="006B538B" w:rsidRPr="00206CA1" w:rsidRDefault="006B538B" w:rsidP="00E52597">
            <w:pPr>
              <w:spacing w:line="140" w:lineRule="exact"/>
              <w:jc w:val="right"/>
              <w:rPr>
                <w:b/>
                <w:bCs/>
              </w:rPr>
            </w:pPr>
          </w:p>
        </w:tc>
        <w:tc>
          <w:tcPr>
            <w:tcW w:w="270" w:type="dxa"/>
            <w:shd w:val="clear" w:color="auto" w:fill="auto"/>
          </w:tcPr>
          <w:p w14:paraId="5BEA6156" w14:textId="77777777" w:rsidR="006B538B" w:rsidRPr="00206CA1" w:rsidRDefault="006B538B" w:rsidP="00E52597">
            <w:pPr>
              <w:spacing w:line="140" w:lineRule="exact"/>
              <w:jc w:val="right"/>
              <w:rPr>
                <w:b/>
                <w:bCs/>
                <w:szCs w:val="22"/>
              </w:rPr>
            </w:pPr>
          </w:p>
        </w:tc>
        <w:tc>
          <w:tcPr>
            <w:tcW w:w="1350" w:type="dxa"/>
            <w:shd w:val="clear" w:color="auto" w:fill="auto"/>
          </w:tcPr>
          <w:p w14:paraId="49A50193" w14:textId="77777777" w:rsidR="006B538B" w:rsidRPr="00206CA1" w:rsidRDefault="006B538B" w:rsidP="00E52597">
            <w:pPr>
              <w:spacing w:line="140" w:lineRule="exact"/>
              <w:jc w:val="right"/>
              <w:rPr>
                <w:b/>
                <w:bCs/>
              </w:rPr>
            </w:pPr>
          </w:p>
        </w:tc>
        <w:tc>
          <w:tcPr>
            <w:tcW w:w="270" w:type="dxa"/>
          </w:tcPr>
          <w:p w14:paraId="5A3A3C5E" w14:textId="77777777" w:rsidR="006B538B" w:rsidRPr="00206CA1" w:rsidRDefault="006B538B" w:rsidP="00E52597">
            <w:pPr>
              <w:spacing w:line="140" w:lineRule="exact"/>
              <w:jc w:val="right"/>
              <w:rPr>
                <w:szCs w:val="22"/>
              </w:rPr>
            </w:pPr>
          </w:p>
        </w:tc>
        <w:tc>
          <w:tcPr>
            <w:tcW w:w="1170" w:type="dxa"/>
          </w:tcPr>
          <w:p w14:paraId="072AC56F" w14:textId="77777777" w:rsidR="006B538B" w:rsidRPr="00206CA1" w:rsidRDefault="006B538B" w:rsidP="00E52597">
            <w:pPr>
              <w:spacing w:line="140" w:lineRule="exact"/>
              <w:jc w:val="right"/>
              <w:rPr>
                <w:b/>
                <w:bCs/>
                <w:szCs w:val="22"/>
              </w:rPr>
            </w:pPr>
          </w:p>
        </w:tc>
        <w:tc>
          <w:tcPr>
            <w:tcW w:w="270" w:type="dxa"/>
          </w:tcPr>
          <w:p w14:paraId="0EE4DA4A" w14:textId="77777777" w:rsidR="006B538B" w:rsidRPr="00206CA1" w:rsidRDefault="006B538B" w:rsidP="00E52597">
            <w:pPr>
              <w:spacing w:line="140" w:lineRule="exact"/>
              <w:jc w:val="right"/>
              <w:rPr>
                <w:szCs w:val="22"/>
              </w:rPr>
            </w:pPr>
          </w:p>
        </w:tc>
        <w:tc>
          <w:tcPr>
            <w:tcW w:w="1170" w:type="dxa"/>
          </w:tcPr>
          <w:p w14:paraId="7C970DBD" w14:textId="77777777" w:rsidR="006B538B" w:rsidRPr="00206CA1" w:rsidRDefault="006B538B" w:rsidP="00E52597">
            <w:pPr>
              <w:spacing w:line="140" w:lineRule="exact"/>
              <w:jc w:val="right"/>
              <w:rPr>
                <w:szCs w:val="22"/>
              </w:rPr>
            </w:pPr>
          </w:p>
        </w:tc>
        <w:tc>
          <w:tcPr>
            <w:tcW w:w="270" w:type="dxa"/>
          </w:tcPr>
          <w:p w14:paraId="49F70917" w14:textId="77777777" w:rsidR="006B538B" w:rsidRPr="00206CA1" w:rsidRDefault="006B538B" w:rsidP="00E52597">
            <w:pPr>
              <w:spacing w:line="140" w:lineRule="exact"/>
              <w:jc w:val="right"/>
              <w:rPr>
                <w:szCs w:val="22"/>
              </w:rPr>
            </w:pPr>
          </w:p>
        </w:tc>
        <w:tc>
          <w:tcPr>
            <w:tcW w:w="1170" w:type="dxa"/>
          </w:tcPr>
          <w:p w14:paraId="252493E5" w14:textId="77777777" w:rsidR="006B538B" w:rsidRPr="00206CA1" w:rsidRDefault="006B538B" w:rsidP="00E52597">
            <w:pPr>
              <w:spacing w:line="140" w:lineRule="exact"/>
              <w:jc w:val="right"/>
              <w:rPr>
                <w:szCs w:val="22"/>
              </w:rPr>
            </w:pPr>
          </w:p>
        </w:tc>
        <w:tc>
          <w:tcPr>
            <w:tcW w:w="236" w:type="dxa"/>
            <w:gridSpan w:val="2"/>
          </w:tcPr>
          <w:p w14:paraId="074A782F" w14:textId="77777777" w:rsidR="006B538B" w:rsidRPr="00206CA1" w:rsidRDefault="006B538B" w:rsidP="00E52597">
            <w:pPr>
              <w:spacing w:line="140" w:lineRule="exact"/>
              <w:jc w:val="right"/>
              <w:rPr>
                <w:szCs w:val="22"/>
              </w:rPr>
            </w:pPr>
          </w:p>
        </w:tc>
        <w:tc>
          <w:tcPr>
            <w:tcW w:w="1316" w:type="dxa"/>
            <w:gridSpan w:val="3"/>
            <w:shd w:val="clear" w:color="auto" w:fill="auto"/>
          </w:tcPr>
          <w:p w14:paraId="4EF15B32" w14:textId="77777777" w:rsidR="006B538B" w:rsidRPr="00206CA1" w:rsidRDefault="006B538B" w:rsidP="00E52597">
            <w:pPr>
              <w:spacing w:line="140" w:lineRule="exact"/>
              <w:jc w:val="right"/>
              <w:rPr>
                <w:szCs w:val="22"/>
              </w:rPr>
            </w:pPr>
          </w:p>
        </w:tc>
      </w:tr>
      <w:tr w:rsidR="006B538B" w:rsidRPr="00206CA1" w14:paraId="295E2A05" w14:textId="77777777" w:rsidTr="00E52597">
        <w:trPr>
          <w:trHeight w:val="222"/>
        </w:trPr>
        <w:tc>
          <w:tcPr>
            <w:tcW w:w="3690" w:type="dxa"/>
            <w:shd w:val="clear" w:color="auto" w:fill="auto"/>
          </w:tcPr>
          <w:p w14:paraId="267950AD" w14:textId="77777777" w:rsidR="006B538B" w:rsidRPr="00206CA1" w:rsidRDefault="006B538B" w:rsidP="00E52597">
            <w:pPr>
              <w:spacing w:line="240" w:lineRule="auto"/>
              <w:ind w:left="-20" w:right="-90"/>
              <w:rPr>
                <w:b/>
                <w:bCs/>
                <w:szCs w:val="22"/>
              </w:rPr>
            </w:pPr>
          </w:p>
        </w:tc>
        <w:tc>
          <w:tcPr>
            <w:tcW w:w="1350" w:type="dxa"/>
            <w:gridSpan w:val="3"/>
          </w:tcPr>
          <w:p w14:paraId="1718C575" w14:textId="77777777" w:rsidR="006B538B" w:rsidRPr="00206CA1" w:rsidRDefault="006B538B" w:rsidP="00E52597">
            <w:pPr>
              <w:spacing w:line="140" w:lineRule="exact"/>
              <w:jc w:val="right"/>
              <w:rPr>
                <w:b/>
                <w:bCs/>
              </w:rPr>
            </w:pPr>
          </w:p>
        </w:tc>
        <w:tc>
          <w:tcPr>
            <w:tcW w:w="360" w:type="dxa"/>
          </w:tcPr>
          <w:p w14:paraId="2C5BCD5B" w14:textId="77777777" w:rsidR="006B538B" w:rsidRPr="00206CA1" w:rsidRDefault="006B538B" w:rsidP="00E52597">
            <w:pPr>
              <w:spacing w:line="140" w:lineRule="exact"/>
              <w:jc w:val="right"/>
              <w:rPr>
                <w:b/>
                <w:bCs/>
                <w:szCs w:val="22"/>
              </w:rPr>
            </w:pPr>
          </w:p>
        </w:tc>
        <w:tc>
          <w:tcPr>
            <w:tcW w:w="1350" w:type="dxa"/>
          </w:tcPr>
          <w:p w14:paraId="58E1EA35" w14:textId="77777777" w:rsidR="006B538B" w:rsidRPr="00206CA1" w:rsidRDefault="006B538B" w:rsidP="00E52597">
            <w:pPr>
              <w:spacing w:line="140" w:lineRule="exact"/>
              <w:jc w:val="right"/>
              <w:rPr>
                <w:b/>
                <w:bCs/>
              </w:rPr>
            </w:pPr>
          </w:p>
        </w:tc>
        <w:tc>
          <w:tcPr>
            <w:tcW w:w="270" w:type="dxa"/>
          </w:tcPr>
          <w:p w14:paraId="6DE2DE66" w14:textId="77777777" w:rsidR="006B538B" w:rsidRPr="00206CA1" w:rsidRDefault="006B538B" w:rsidP="00E52597">
            <w:pPr>
              <w:spacing w:line="140" w:lineRule="exact"/>
              <w:jc w:val="right"/>
              <w:rPr>
                <w:b/>
                <w:bCs/>
              </w:rPr>
            </w:pPr>
          </w:p>
        </w:tc>
        <w:tc>
          <w:tcPr>
            <w:tcW w:w="1170" w:type="dxa"/>
            <w:shd w:val="clear" w:color="auto" w:fill="auto"/>
          </w:tcPr>
          <w:p w14:paraId="337AE584" w14:textId="77777777" w:rsidR="006B538B" w:rsidRPr="00206CA1" w:rsidRDefault="006B538B" w:rsidP="00E52597">
            <w:pPr>
              <w:spacing w:line="140" w:lineRule="exact"/>
              <w:jc w:val="right"/>
              <w:rPr>
                <w:b/>
                <w:bCs/>
              </w:rPr>
            </w:pPr>
          </w:p>
        </w:tc>
        <w:tc>
          <w:tcPr>
            <w:tcW w:w="270" w:type="dxa"/>
            <w:shd w:val="clear" w:color="auto" w:fill="auto"/>
          </w:tcPr>
          <w:p w14:paraId="0CC3D98A" w14:textId="77777777" w:rsidR="006B538B" w:rsidRPr="00206CA1" w:rsidRDefault="006B538B" w:rsidP="00E52597">
            <w:pPr>
              <w:spacing w:line="140" w:lineRule="exact"/>
              <w:jc w:val="right"/>
              <w:rPr>
                <w:b/>
                <w:bCs/>
                <w:szCs w:val="22"/>
              </w:rPr>
            </w:pPr>
          </w:p>
        </w:tc>
        <w:tc>
          <w:tcPr>
            <w:tcW w:w="1350" w:type="dxa"/>
            <w:shd w:val="clear" w:color="auto" w:fill="auto"/>
          </w:tcPr>
          <w:p w14:paraId="507D3BC7" w14:textId="77777777" w:rsidR="006B538B" w:rsidRPr="00206CA1" w:rsidRDefault="006B538B" w:rsidP="00E52597">
            <w:pPr>
              <w:spacing w:line="140" w:lineRule="exact"/>
              <w:jc w:val="right"/>
              <w:rPr>
                <w:b/>
                <w:bCs/>
              </w:rPr>
            </w:pPr>
          </w:p>
        </w:tc>
        <w:tc>
          <w:tcPr>
            <w:tcW w:w="270" w:type="dxa"/>
          </w:tcPr>
          <w:p w14:paraId="6F6B276B" w14:textId="77777777" w:rsidR="006B538B" w:rsidRPr="00206CA1" w:rsidRDefault="006B538B" w:rsidP="00E52597">
            <w:pPr>
              <w:spacing w:line="140" w:lineRule="exact"/>
              <w:jc w:val="right"/>
              <w:rPr>
                <w:szCs w:val="22"/>
              </w:rPr>
            </w:pPr>
          </w:p>
        </w:tc>
        <w:tc>
          <w:tcPr>
            <w:tcW w:w="1170" w:type="dxa"/>
          </w:tcPr>
          <w:p w14:paraId="7CD423D0" w14:textId="77777777" w:rsidR="006B538B" w:rsidRPr="00206CA1" w:rsidRDefault="006B538B" w:rsidP="00E52597">
            <w:pPr>
              <w:spacing w:line="140" w:lineRule="exact"/>
              <w:jc w:val="right"/>
              <w:rPr>
                <w:b/>
                <w:bCs/>
                <w:szCs w:val="22"/>
              </w:rPr>
            </w:pPr>
          </w:p>
        </w:tc>
        <w:tc>
          <w:tcPr>
            <w:tcW w:w="270" w:type="dxa"/>
          </w:tcPr>
          <w:p w14:paraId="716ECAC9" w14:textId="77777777" w:rsidR="006B538B" w:rsidRPr="00206CA1" w:rsidRDefault="006B538B" w:rsidP="00E52597">
            <w:pPr>
              <w:spacing w:line="140" w:lineRule="exact"/>
              <w:jc w:val="right"/>
              <w:rPr>
                <w:szCs w:val="22"/>
              </w:rPr>
            </w:pPr>
          </w:p>
        </w:tc>
        <w:tc>
          <w:tcPr>
            <w:tcW w:w="1170" w:type="dxa"/>
          </w:tcPr>
          <w:p w14:paraId="42667456" w14:textId="77777777" w:rsidR="006B538B" w:rsidRPr="00206CA1" w:rsidRDefault="006B538B" w:rsidP="00E52597">
            <w:pPr>
              <w:spacing w:line="140" w:lineRule="exact"/>
              <w:jc w:val="right"/>
              <w:rPr>
                <w:szCs w:val="22"/>
              </w:rPr>
            </w:pPr>
          </w:p>
        </w:tc>
        <w:tc>
          <w:tcPr>
            <w:tcW w:w="270" w:type="dxa"/>
          </w:tcPr>
          <w:p w14:paraId="6F89CFB2" w14:textId="77777777" w:rsidR="006B538B" w:rsidRPr="00206CA1" w:rsidRDefault="006B538B" w:rsidP="00E52597">
            <w:pPr>
              <w:spacing w:line="140" w:lineRule="exact"/>
              <w:jc w:val="right"/>
              <w:rPr>
                <w:szCs w:val="22"/>
              </w:rPr>
            </w:pPr>
          </w:p>
        </w:tc>
        <w:tc>
          <w:tcPr>
            <w:tcW w:w="1170" w:type="dxa"/>
          </w:tcPr>
          <w:p w14:paraId="14F1D24F" w14:textId="77777777" w:rsidR="006B538B" w:rsidRPr="00206CA1" w:rsidRDefault="006B538B" w:rsidP="00E52597">
            <w:pPr>
              <w:spacing w:line="140" w:lineRule="exact"/>
              <w:jc w:val="right"/>
              <w:rPr>
                <w:szCs w:val="22"/>
              </w:rPr>
            </w:pPr>
          </w:p>
        </w:tc>
        <w:tc>
          <w:tcPr>
            <w:tcW w:w="236" w:type="dxa"/>
            <w:gridSpan w:val="2"/>
          </w:tcPr>
          <w:p w14:paraId="1C1DD0E1" w14:textId="77777777" w:rsidR="006B538B" w:rsidRPr="00206CA1" w:rsidRDefault="006B538B" w:rsidP="00E52597">
            <w:pPr>
              <w:spacing w:line="140" w:lineRule="exact"/>
              <w:jc w:val="right"/>
              <w:rPr>
                <w:szCs w:val="22"/>
              </w:rPr>
            </w:pPr>
          </w:p>
        </w:tc>
        <w:tc>
          <w:tcPr>
            <w:tcW w:w="1316" w:type="dxa"/>
            <w:gridSpan w:val="3"/>
            <w:shd w:val="clear" w:color="auto" w:fill="auto"/>
          </w:tcPr>
          <w:p w14:paraId="3EE319B6" w14:textId="77777777" w:rsidR="006B538B" w:rsidRPr="00206CA1" w:rsidRDefault="006B538B" w:rsidP="00E52597">
            <w:pPr>
              <w:spacing w:line="140" w:lineRule="exact"/>
              <w:jc w:val="right"/>
              <w:rPr>
                <w:szCs w:val="22"/>
              </w:rPr>
            </w:pPr>
          </w:p>
        </w:tc>
      </w:tr>
      <w:tr w:rsidR="006B538B" w:rsidRPr="00206CA1" w14:paraId="7B862B15" w14:textId="77777777" w:rsidTr="00E52597">
        <w:trPr>
          <w:trHeight w:val="222"/>
        </w:trPr>
        <w:tc>
          <w:tcPr>
            <w:tcW w:w="3690" w:type="dxa"/>
            <w:shd w:val="clear" w:color="auto" w:fill="auto"/>
          </w:tcPr>
          <w:p w14:paraId="05BF6EA4" w14:textId="77777777" w:rsidR="006B538B" w:rsidRPr="00206CA1" w:rsidRDefault="006B538B" w:rsidP="00E52597">
            <w:pPr>
              <w:spacing w:line="240" w:lineRule="auto"/>
              <w:ind w:left="-20" w:right="-90"/>
              <w:rPr>
                <w:b/>
                <w:bCs/>
                <w:szCs w:val="22"/>
              </w:rPr>
            </w:pPr>
          </w:p>
        </w:tc>
        <w:tc>
          <w:tcPr>
            <w:tcW w:w="1350" w:type="dxa"/>
            <w:gridSpan w:val="3"/>
          </w:tcPr>
          <w:p w14:paraId="1C043E68" w14:textId="77777777" w:rsidR="006B538B" w:rsidRPr="00206CA1" w:rsidRDefault="006B538B" w:rsidP="00E52597">
            <w:pPr>
              <w:spacing w:line="140" w:lineRule="exact"/>
              <w:jc w:val="right"/>
              <w:rPr>
                <w:b/>
                <w:bCs/>
              </w:rPr>
            </w:pPr>
          </w:p>
        </w:tc>
        <w:tc>
          <w:tcPr>
            <w:tcW w:w="360" w:type="dxa"/>
          </w:tcPr>
          <w:p w14:paraId="69DAD16D" w14:textId="77777777" w:rsidR="006B538B" w:rsidRPr="00206CA1" w:rsidRDefault="006B538B" w:rsidP="00E52597">
            <w:pPr>
              <w:spacing w:line="140" w:lineRule="exact"/>
              <w:jc w:val="right"/>
              <w:rPr>
                <w:b/>
                <w:bCs/>
                <w:szCs w:val="22"/>
              </w:rPr>
            </w:pPr>
          </w:p>
        </w:tc>
        <w:tc>
          <w:tcPr>
            <w:tcW w:w="1350" w:type="dxa"/>
          </w:tcPr>
          <w:p w14:paraId="0AA144E7" w14:textId="77777777" w:rsidR="006B538B" w:rsidRPr="00206CA1" w:rsidRDefault="006B538B" w:rsidP="00E52597">
            <w:pPr>
              <w:spacing w:line="140" w:lineRule="exact"/>
              <w:jc w:val="right"/>
              <w:rPr>
                <w:b/>
                <w:bCs/>
              </w:rPr>
            </w:pPr>
          </w:p>
        </w:tc>
        <w:tc>
          <w:tcPr>
            <w:tcW w:w="270" w:type="dxa"/>
          </w:tcPr>
          <w:p w14:paraId="67DD0085" w14:textId="77777777" w:rsidR="006B538B" w:rsidRPr="00206CA1" w:rsidRDefault="006B538B" w:rsidP="00E52597">
            <w:pPr>
              <w:spacing w:line="140" w:lineRule="exact"/>
              <w:jc w:val="right"/>
              <w:rPr>
                <w:b/>
                <w:bCs/>
              </w:rPr>
            </w:pPr>
          </w:p>
        </w:tc>
        <w:tc>
          <w:tcPr>
            <w:tcW w:w="1170" w:type="dxa"/>
            <w:shd w:val="clear" w:color="auto" w:fill="auto"/>
          </w:tcPr>
          <w:p w14:paraId="2469EDC5" w14:textId="77777777" w:rsidR="006B538B" w:rsidRPr="00206CA1" w:rsidRDefault="006B538B" w:rsidP="00E52597">
            <w:pPr>
              <w:spacing w:line="140" w:lineRule="exact"/>
              <w:jc w:val="right"/>
              <w:rPr>
                <w:b/>
                <w:bCs/>
              </w:rPr>
            </w:pPr>
          </w:p>
        </w:tc>
        <w:tc>
          <w:tcPr>
            <w:tcW w:w="270" w:type="dxa"/>
            <w:shd w:val="clear" w:color="auto" w:fill="auto"/>
          </w:tcPr>
          <w:p w14:paraId="0ED37749" w14:textId="77777777" w:rsidR="006B538B" w:rsidRPr="00206CA1" w:rsidRDefault="006B538B" w:rsidP="00E52597">
            <w:pPr>
              <w:spacing w:line="140" w:lineRule="exact"/>
              <w:jc w:val="right"/>
              <w:rPr>
                <w:b/>
                <w:bCs/>
                <w:szCs w:val="22"/>
              </w:rPr>
            </w:pPr>
          </w:p>
        </w:tc>
        <w:tc>
          <w:tcPr>
            <w:tcW w:w="1350" w:type="dxa"/>
            <w:shd w:val="clear" w:color="auto" w:fill="auto"/>
          </w:tcPr>
          <w:p w14:paraId="6193E164" w14:textId="77777777" w:rsidR="006B538B" w:rsidRPr="00206CA1" w:rsidRDefault="006B538B" w:rsidP="00E52597">
            <w:pPr>
              <w:spacing w:line="140" w:lineRule="exact"/>
              <w:jc w:val="right"/>
              <w:rPr>
                <w:b/>
                <w:bCs/>
              </w:rPr>
            </w:pPr>
          </w:p>
        </w:tc>
        <w:tc>
          <w:tcPr>
            <w:tcW w:w="270" w:type="dxa"/>
          </w:tcPr>
          <w:p w14:paraId="013AAA2D" w14:textId="77777777" w:rsidR="006B538B" w:rsidRPr="00206CA1" w:rsidRDefault="006B538B" w:rsidP="00E52597">
            <w:pPr>
              <w:spacing w:line="140" w:lineRule="exact"/>
              <w:jc w:val="right"/>
              <w:rPr>
                <w:szCs w:val="22"/>
              </w:rPr>
            </w:pPr>
          </w:p>
        </w:tc>
        <w:tc>
          <w:tcPr>
            <w:tcW w:w="1170" w:type="dxa"/>
          </w:tcPr>
          <w:p w14:paraId="429F2297" w14:textId="77777777" w:rsidR="006B538B" w:rsidRPr="00206CA1" w:rsidRDefault="006B538B" w:rsidP="00E52597">
            <w:pPr>
              <w:spacing w:line="140" w:lineRule="exact"/>
              <w:jc w:val="right"/>
              <w:rPr>
                <w:b/>
                <w:bCs/>
                <w:szCs w:val="22"/>
              </w:rPr>
            </w:pPr>
          </w:p>
        </w:tc>
        <w:tc>
          <w:tcPr>
            <w:tcW w:w="270" w:type="dxa"/>
          </w:tcPr>
          <w:p w14:paraId="6DFED511" w14:textId="77777777" w:rsidR="006B538B" w:rsidRPr="00206CA1" w:rsidRDefault="006B538B" w:rsidP="00E52597">
            <w:pPr>
              <w:spacing w:line="140" w:lineRule="exact"/>
              <w:jc w:val="right"/>
              <w:rPr>
                <w:szCs w:val="22"/>
              </w:rPr>
            </w:pPr>
          </w:p>
        </w:tc>
        <w:tc>
          <w:tcPr>
            <w:tcW w:w="1170" w:type="dxa"/>
          </w:tcPr>
          <w:p w14:paraId="6440ED27" w14:textId="77777777" w:rsidR="006B538B" w:rsidRPr="00206CA1" w:rsidRDefault="006B538B" w:rsidP="00E52597">
            <w:pPr>
              <w:spacing w:line="140" w:lineRule="exact"/>
              <w:jc w:val="right"/>
              <w:rPr>
                <w:szCs w:val="22"/>
              </w:rPr>
            </w:pPr>
          </w:p>
        </w:tc>
        <w:tc>
          <w:tcPr>
            <w:tcW w:w="270" w:type="dxa"/>
          </w:tcPr>
          <w:p w14:paraId="29D6D44D" w14:textId="77777777" w:rsidR="006B538B" w:rsidRPr="00206CA1" w:rsidRDefault="006B538B" w:rsidP="00E52597">
            <w:pPr>
              <w:spacing w:line="140" w:lineRule="exact"/>
              <w:jc w:val="right"/>
              <w:rPr>
                <w:szCs w:val="22"/>
              </w:rPr>
            </w:pPr>
          </w:p>
        </w:tc>
        <w:tc>
          <w:tcPr>
            <w:tcW w:w="1170" w:type="dxa"/>
          </w:tcPr>
          <w:p w14:paraId="319B4D5D" w14:textId="77777777" w:rsidR="006B538B" w:rsidRPr="00206CA1" w:rsidRDefault="006B538B" w:rsidP="00E52597">
            <w:pPr>
              <w:spacing w:line="140" w:lineRule="exact"/>
              <w:jc w:val="right"/>
              <w:rPr>
                <w:szCs w:val="22"/>
              </w:rPr>
            </w:pPr>
          </w:p>
        </w:tc>
        <w:tc>
          <w:tcPr>
            <w:tcW w:w="236" w:type="dxa"/>
            <w:gridSpan w:val="2"/>
          </w:tcPr>
          <w:p w14:paraId="2DF3B5E3" w14:textId="77777777" w:rsidR="006B538B" w:rsidRPr="00206CA1" w:rsidRDefault="006B538B" w:rsidP="00E52597">
            <w:pPr>
              <w:spacing w:line="140" w:lineRule="exact"/>
              <w:jc w:val="right"/>
              <w:rPr>
                <w:szCs w:val="22"/>
              </w:rPr>
            </w:pPr>
          </w:p>
        </w:tc>
        <w:tc>
          <w:tcPr>
            <w:tcW w:w="1316" w:type="dxa"/>
            <w:gridSpan w:val="3"/>
            <w:shd w:val="clear" w:color="auto" w:fill="auto"/>
          </w:tcPr>
          <w:p w14:paraId="79959BC7" w14:textId="77777777" w:rsidR="006B538B" w:rsidRPr="00206CA1" w:rsidRDefault="006B538B" w:rsidP="00E52597">
            <w:pPr>
              <w:spacing w:line="140" w:lineRule="exact"/>
              <w:jc w:val="right"/>
              <w:rPr>
                <w:szCs w:val="22"/>
              </w:rPr>
            </w:pPr>
          </w:p>
        </w:tc>
      </w:tr>
      <w:tr w:rsidR="006B538B" w:rsidRPr="00206CA1" w14:paraId="72D54C88" w14:textId="77777777" w:rsidTr="00E52597">
        <w:trPr>
          <w:trHeight w:val="222"/>
        </w:trPr>
        <w:tc>
          <w:tcPr>
            <w:tcW w:w="3690" w:type="dxa"/>
            <w:shd w:val="clear" w:color="auto" w:fill="auto"/>
          </w:tcPr>
          <w:p w14:paraId="652FC654" w14:textId="77777777" w:rsidR="006B538B" w:rsidRPr="00206CA1" w:rsidRDefault="006B538B" w:rsidP="00E52597">
            <w:pPr>
              <w:spacing w:line="240" w:lineRule="auto"/>
              <w:ind w:left="-20" w:right="-90"/>
              <w:rPr>
                <w:b/>
                <w:bCs/>
                <w:szCs w:val="22"/>
              </w:rPr>
            </w:pPr>
          </w:p>
        </w:tc>
        <w:tc>
          <w:tcPr>
            <w:tcW w:w="1350" w:type="dxa"/>
            <w:gridSpan w:val="3"/>
          </w:tcPr>
          <w:p w14:paraId="74D86E89" w14:textId="77777777" w:rsidR="006B538B" w:rsidRPr="00206CA1" w:rsidRDefault="006B538B" w:rsidP="00E52597">
            <w:pPr>
              <w:spacing w:line="140" w:lineRule="exact"/>
              <w:jc w:val="right"/>
              <w:rPr>
                <w:b/>
                <w:bCs/>
              </w:rPr>
            </w:pPr>
          </w:p>
        </w:tc>
        <w:tc>
          <w:tcPr>
            <w:tcW w:w="360" w:type="dxa"/>
          </w:tcPr>
          <w:p w14:paraId="2E157ECC" w14:textId="77777777" w:rsidR="006B538B" w:rsidRPr="00206CA1" w:rsidRDefault="006B538B" w:rsidP="00E52597">
            <w:pPr>
              <w:spacing w:line="140" w:lineRule="exact"/>
              <w:jc w:val="right"/>
              <w:rPr>
                <w:b/>
                <w:bCs/>
                <w:szCs w:val="22"/>
              </w:rPr>
            </w:pPr>
          </w:p>
        </w:tc>
        <w:tc>
          <w:tcPr>
            <w:tcW w:w="1350" w:type="dxa"/>
          </w:tcPr>
          <w:p w14:paraId="09AE29DC" w14:textId="77777777" w:rsidR="006B538B" w:rsidRPr="00206CA1" w:rsidRDefault="006B538B" w:rsidP="00E52597">
            <w:pPr>
              <w:spacing w:line="140" w:lineRule="exact"/>
              <w:jc w:val="right"/>
              <w:rPr>
                <w:b/>
                <w:bCs/>
              </w:rPr>
            </w:pPr>
          </w:p>
        </w:tc>
        <w:tc>
          <w:tcPr>
            <w:tcW w:w="270" w:type="dxa"/>
          </w:tcPr>
          <w:p w14:paraId="798896EA" w14:textId="77777777" w:rsidR="006B538B" w:rsidRPr="00206CA1" w:rsidRDefault="006B538B" w:rsidP="00E52597">
            <w:pPr>
              <w:spacing w:line="140" w:lineRule="exact"/>
              <w:jc w:val="right"/>
              <w:rPr>
                <w:b/>
                <w:bCs/>
              </w:rPr>
            </w:pPr>
          </w:p>
        </w:tc>
        <w:tc>
          <w:tcPr>
            <w:tcW w:w="1170" w:type="dxa"/>
            <w:shd w:val="clear" w:color="auto" w:fill="auto"/>
          </w:tcPr>
          <w:p w14:paraId="08127F7B" w14:textId="77777777" w:rsidR="006B538B" w:rsidRPr="00206CA1" w:rsidRDefault="006B538B" w:rsidP="00E52597">
            <w:pPr>
              <w:spacing w:line="140" w:lineRule="exact"/>
              <w:jc w:val="right"/>
              <w:rPr>
                <w:b/>
                <w:bCs/>
              </w:rPr>
            </w:pPr>
          </w:p>
        </w:tc>
        <w:tc>
          <w:tcPr>
            <w:tcW w:w="270" w:type="dxa"/>
            <w:shd w:val="clear" w:color="auto" w:fill="auto"/>
          </w:tcPr>
          <w:p w14:paraId="48B13786" w14:textId="77777777" w:rsidR="006B538B" w:rsidRPr="00206CA1" w:rsidRDefault="006B538B" w:rsidP="00E52597">
            <w:pPr>
              <w:spacing w:line="140" w:lineRule="exact"/>
              <w:jc w:val="right"/>
              <w:rPr>
                <w:b/>
                <w:bCs/>
                <w:szCs w:val="22"/>
              </w:rPr>
            </w:pPr>
          </w:p>
        </w:tc>
        <w:tc>
          <w:tcPr>
            <w:tcW w:w="1350" w:type="dxa"/>
            <w:shd w:val="clear" w:color="auto" w:fill="auto"/>
          </w:tcPr>
          <w:p w14:paraId="51ABDF1A" w14:textId="77777777" w:rsidR="006B538B" w:rsidRPr="00206CA1" w:rsidRDefault="006B538B" w:rsidP="00E52597">
            <w:pPr>
              <w:spacing w:line="140" w:lineRule="exact"/>
              <w:jc w:val="right"/>
              <w:rPr>
                <w:b/>
                <w:bCs/>
              </w:rPr>
            </w:pPr>
          </w:p>
        </w:tc>
        <w:tc>
          <w:tcPr>
            <w:tcW w:w="270" w:type="dxa"/>
          </w:tcPr>
          <w:p w14:paraId="499AD6F7" w14:textId="77777777" w:rsidR="006B538B" w:rsidRPr="00206CA1" w:rsidRDefault="006B538B" w:rsidP="00E52597">
            <w:pPr>
              <w:spacing w:line="140" w:lineRule="exact"/>
              <w:jc w:val="right"/>
              <w:rPr>
                <w:szCs w:val="22"/>
              </w:rPr>
            </w:pPr>
          </w:p>
        </w:tc>
        <w:tc>
          <w:tcPr>
            <w:tcW w:w="1170" w:type="dxa"/>
          </w:tcPr>
          <w:p w14:paraId="5435987F" w14:textId="77777777" w:rsidR="006B538B" w:rsidRPr="00206CA1" w:rsidRDefault="006B538B" w:rsidP="00E52597">
            <w:pPr>
              <w:spacing w:line="140" w:lineRule="exact"/>
              <w:jc w:val="right"/>
              <w:rPr>
                <w:b/>
                <w:bCs/>
                <w:szCs w:val="22"/>
              </w:rPr>
            </w:pPr>
          </w:p>
        </w:tc>
        <w:tc>
          <w:tcPr>
            <w:tcW w:w="270" w:type="dxa"/>
          </w:tcPr>
          <w:p w14:paraId="27282704" w14:textId="77777777" w:rsidR="006B538B" w:rsidRPr="00206CA1" w:rsidRDefault="006B538B" w:rsidP="00E52597">
            <w:pPr>
              <w:spacing w:line="140" w:lineRule="exact"/>
              <w:jc w:val="right"/>
              <w:rPr>
                <w:szCs w:val="22"/>
              </w:rPr>
            </w:pPr>
          </w:p>
        </w:tc>
        <w:tc>
          <w:tcPr>
            <w:tcW w:w="1170" w:type="dxa"/>
          </w:tcPr>
          <w:p w14:paraId="4A6D86FD" w14:textId="77777777" w:rsidR="006B538B" w:rsidRPr="00206CA1" w:rsidRDefault="006B538B" w:rsidP="00E52597">
            <w:pPr>
              <w:spacing w:line="140" w:lineRule="exact"/>
              <w:jc w:val="right"/>
              <w:rPr>
                <w:szCs w:val="22"/>
              </w:rPr>
            </w:pPr>
          </w:p>
        </w:tc>
        <w:tc>
          <w:tcPr>
            <w:tcW w:w="270" w:type="dxa"/>
          </w:tcPr>
          <w:p w14:paraId="66E07D23" w14:textId="77777777" w:rsidR="006B538B" w:rsidRPr="00206CA1" w:rsidRDefault="006B538B" w:rsidP="00E52597">
            <w:pPr>
              <w:spacing w:line="140" w:lineRule="exact"/>
              <w:jc w:val="right"/>
              <w:rPr>
                <w:szCs w:val="22"/>
              </w:rPr>
            </w:pPr>
          </w:p>
        </w:tc>
        <w:tc>
          <w:tcPr>
            <w:tcW w:w="1170" w:type="dxa"/>
          </w:tcPr>
          <w:p w14:paraId="4D2D90C4" w14:textId="77777777" w:rsidR="006B538B" w:rsidRPr="00206CA1" w:rsidRDefault="006B538B" w:rsidP="00E52597">
            <w:pPr>
              <w:spacing w:line="140" w:lineRule="exact"/>
              <w:jc w:val="right"/>
              <w:rPr>
                <w:szCs w:val="22"/>
              </w:rPr>
            </w:pPr>
          </w:p>
        </w:tc>
        <w:tc>
          <w:tcPr>
            <w:tcW w:w="236" w:type="dxa"/>
            <w:gridSpan w:val="2"/>
          </w:tcPr>
          <w:p w14:paraId="68177C01" w14:textId="77777777" w:rsidR="006B538B" w:rsidRPr="00206CA1" w:rsidRDefault="006B538B" w:rsidP="00E52597">
            <w:pPr>
              <w:spacing w:line="140" w:lineRule="exact"/>
              <w:jc w:val="right"/>
              <w:rPr>
                <w:szCs w:val="22"/>
              </w:rPr>
            </w:pPr>
          </w:p>
        </w:tc>
        <w:tc>
          <w:tcPr>
            <w:tcW w:w="1316" w:type="dxa"/>
            <w:gridSpan w:val="3"/>
            <w:shd w:val="clear" w:color="auto" w:fill="auto"/>
          </w:tcPr>
          <w:p w14:paraId="67FD132B" w14:textId="77777777" w:rsidR="006B538B" w:rsidRPr="00206CA1" w:rsidRDefault="006B538B" w:rsidP="00E52597">
            <w:pPr>
              <w:spacing w:line="140" w:lineRule="exact"/>
              <w:jc w:val="right"/>
              <w:rPr>
                <w:szCs w:val="22"/>
              </w:rPr>
            </w:pPr>
          </w:p>
        </w:tc>
      </w:tr>
      <w:tr w:rsidR="006B538B" w:rsidRPr="00206CA1" w14:paraId="15CD7901" w14:textId="77777777" w:rsidTr="00E52597">
        <w:trPr>
          <w:trHeight w:val="222"/>
        </w:trPr>
        <w:tc>
          <w:tcPr>
            <w:tcW w:w="3690" w:type="dxa"/>
            <w:shd w:val="clear" w:color="auto" w:fill="auto"/>
          </w:tcPr>
          <w:p w14:paraId="5A5C0B33" w14:textId="77777777" w:rsidR="006B538B" w:rsidRPr="00206CA1" w:rsidRDefault="006B538B" w:rsidP="00E52597">
            <w:pPr>
              <w:spacing w:line="240" w:lineRule="auto"/>
              <w:ind w:left="-20" w:right="-90"/>
              <w:rPr>
                <w:b/>
                <w:bCs/>
                <w:szCs w:val="22"/>
              </w:rPr>
            </w:pPr>
          </w:p>
        </w:tc>
        <w:tc>
          <w:tcPr>
            <w:tcW w:w="1350" w:type="dxa"/>
            <w:gridSpan w:val="3"/>
          </w:tcPr>
          <w:p w14:paraId="18268097" w14:textId="77777777" w:rsidR="006B538B" w:rsidRPr="00206CA1" w:rsidRDefault="006B538B" w:rsidP="00E52597">
            <w:pPr>
              <w:spacing w:line="140" w:lineRule="exact"/>
              <w:jc w:val="right"/>
              <w:rPr>
                <w:b/>
                <w:bCs/>
              </w:rPr>
            </w:pPr>
          </w:p>
        </w:tc>
        <w:tc>
          <w:tcPr>
            <w:tcW w:w="360" w:type="dxa"/>
          </w:tcPr>
          <w:p w14:paraId="181FEB43" w14:textId="77777777" w:rsidR="006B538B" w:rsidRPr="00206CA1" w:rsidRDefault="006B538B" w:rsidP="00E52597">
            <w:pPr>
              <w:spacing w:line="140" w:lineRule="exact"/>
              <w:jc w:val="right"/>
              <w:rPr>
                <w:b/>
                <w:bCs/>
                <w:szCs w:val="22"/>
              </w:rPr>
            </w:pPr>
          </w:p>
        </w:tc>
        <w:tc>
          <w:tcPr>
            <w:tcW w:w="1350" w:type="dxa"/>
          </w:tcPr>
          <w:p w14:paraId="1B912AFB" w14:textId="77777777" w:rsidR="006B538B" w:rsidRPr="00206CA1" w:rsidRDefault="006B538B" w:rsidP="00E52597">
            <w:pPr>
              <w:spacing w:line="140" w:lineRule="exact"/>
              <w:jc w:val="right"/>
              <w:rPr>
                <w:b/>
                <w:bCs/>
              </w:rPr>
            </w:pPr>
          </w:p>
        </w:tc>
        <w:tc>
          <w:tcPr>
            <w:tcW w:w="270" w:type="dxa"/>
          </w:tcPr>
          <w:p w14:paraId="2B2A9728" w14:textId="77777777" w:rsidR="006B538B" w:rsidRPr="00206CA1" w:rsidRDefault="006B538B" w:rsidP="00E52597">
            <w:pPr>
              <w:spacing w:line="140" w:lineRule="exact"/>
              <w:jc w:val="right"/>
              <w:rPr>
                <w:b/>
                <w:bCs/>
              </w:rPr>
            </w:pPr>
          </w:p>
        </w:tc>
        <w:tc>
          <w:tcPr>
            <w:tcW w:w="1170" w:type="dxa"/>
            <w:shd w:val="clear" w:color="auto" w:fill="auto"/>
          </w:tcPr>
          <w:p w14:paraId="1BF5A74F" w14:textId="77777777" w:rsidR="006B538B" w:rsidRPr="00206CA1" w:rsidRDefault="006B538B" w:rsidP="00E52597">
            <w:pPr>
              <w:spacing w:line="140" w:lineRule="exact"/>
              <w:jc w:val="right"/>
              <w:rPr>
                <w:b/>
                <w:bCs/>
              </w:rPr>
            </w:pPr>
          </w:p>
        </w:tc>
        <w:tc>
          <w:tcPr>
            <w:tcW w:w="270" w:type="dxa"/>
            <w:shd w:val="clear" w:color="auto" w:fill="auto"/>
          </w:tcPr>
          <w:p w14:paraId="3A204A01" w14:textId="77777777" w:rsidR="006B538B" w:rsidRPr="00206CA1" w:rsidRDefault="006B538B" w:rsidP="00E52597">
            <w:pPr>
              <w:spacing w:line="140" w:lineRule="exact"/>
              <w:jc w:val="right"/>
              <w:rPr>
                <w:b/>
                <w:bCs/>
                <w:szCs w:val="22"/>
              </w:rPr>
            </w:pPr>
          </w:p>
        </w:tc>
        <w:tc>
          <w:tcPr>
            <w:tcW w:w="1350" w:type="dxa"/>
            <w:shd w:val="clear" w:color="auto" w:fill="auto"/>
          </w:tcPr>
          <w:p w14:paraId="03C3ED12" w14:textId="77777777" w:rsidR="006B538B" w:rsidRPr="00206CA1" w:rsidRDefault="006B538B" w:rsidP="00E52597">
            <w:pPr>
              <w:spacing w:line="140" w:lineRule="exact"/>
              <w:jc w:val="right"/>
              <w:rPr>
                <w:b/>
                <w:bCs/>
              </w:rPr>
            </w:pPr>
          </w:p>
        </w:tc>
        <w:tc>
          <w:tcPr>
            <w:tcW w:w="270" w:type="dxa"/>
          </w:tcPr>
          <w:p w14:paraId="0E6A83D0" w14:textId="77777777" w:rsidR="006B538B" w:rsidRPr="00206CA1" w:rsidRDefault="006B538B" w:rsidP="00E52597">
            <w:pPr>
              <w:spacing w:line="140" w:lineRule="exact"/>
              <w:jc w:val="right"/>
              <w:rPr>
                <w:szCs w:val="22"/>
              </w:rPr>
            </w:pPr>
          </w:p>
        </w:tc>
        <w:tc>
          <w:tcPr>
            <w:tcW w:w="1170" w:type="dxa"/>
          </w:tcPr>
          <w:p w14:paraId="274F85DA" w14:textId="77777777" w:rsidR="006B538B" w:rsidRPr="00206CA1" w:rsidRDefault="006B538B" w:rsidP="00E52597">
            <w:pPr>
              <w:spacing w:line="140" w:lineRule="exact"/>
              <w:jc w:val="right"/>
              <w:rPr>
                <w:b/>
                <w:bCs/>
                <w:szCs w:val="22"/>
              </w:rPr>
            </w:pPr>
          </w:p>
        </w:tc>
        <w:tc>
          <w:tcPr>
            <w:tcW w:w="270" w:type="dxa"/>
          </w:tcPr>
          <w:p w14:paraId="30CEB405" w14:textId="77777777" w:rsidR="006B538B" w:rsidRPr="00206CA1" w:rsidRDefault="006B538B" w:rsidP="00E52597">
            <w:pPr>
              <w:spacing w:line="140" w:lineRule="exact"/>
              <w:jc w:val="right"/>
              <w:rPr>
                <w:szCs w:val="22"/>
              </w:rPr>
            </w:pPr>
          </w:p>
        </w:tc>
        <w:tc>
          <w:tcPr>
            <w:tcW w:w="1170" w:type="dxa"/>
          </w:tcPr>
          <w:p w14:paraId="04DCE3A9" w14:textId="77777777" w:rsidR="006B538B" w:rsidRPr="00206CA1" w:rsidRDefault="006B538B" w:rsidP="00E52597">
            <w:pPr>
              <w:spacing w:line="140" w:lineRule="exact"/>
              <w:jc w:val="right"/>
              <w:rPr>
                <w:szCs w:val="22"/>
              </w:rPr>
            </w:pPr>
          </w:p>
        </w:tc>
        <w:tc>
          <w:tcPr>
            <w:tcW w:w="270" w:type="dxa"/>
          </w:tcPr>
          <w:p w14:paraId="29167495" w14:textId="77777777" w:rsidR="006B538B" w:rsidRPr="00206CA1" w:rsidRDefault="006B538B" w:rsidP="00E52597">
            <w:pPr>
              <w:spacing w:line="140" w:lineRule="exact"/>
              <w:jc w:val="right"/>
              <w:rPr>
                <w:szCs w:val="22"/>
              </w:rPr>
            </w:pPr>
          </w:p>
        </w:tc>
        <w:tc>
          <w:tcPr>
            <w:tcW w:w="1170" w:type="dxa"/>
          </w:tcPr>
          <w:p w14:paraId="5D8335B8" w14:textId="77777777" w:rsidR="006B538B" w:rsidRPr="00206CA1" w:rsidRDefault="006B538B" w:rsidP="00E52597">
            <w:pPr>
              <w:spacing w:line="140" w:lineRule="exact"/>
              <w:jc w:val="right"/>
              <w:rPr>
                <w:szCs w:val="22"/>
              </w:rPr>
            </w:pPr>
          </w:p>
        </w:tc>
        <w:tc>
          <w:tcPr>
            <w:tcW w:w="236" w:type="dxa"/>
            <w:gridSpan w:val="2"/>
          </w:tcPr>
          <w:p w14:paraId="0DB0B986" w14:textId="77777777" w:rsidR="006B538B" w:rsidRPr="00206CA1" w:rsidRDefault="006B538B" w:rsidP="00E52597">
            <w:pPr>
              <w:spacing w:line="140" w:lineRule="exact"/>
              <w:jc w:val="right"/>
              <w:rPr>
                <w:szCs w:val="22"/>
              </w:rPr>
            </w:pPr>
          </w:p>
        </w:tc>
        <w:tc>
          <w:tcPr>
            <w:tcW w:w="1316" w:type="dxa"/>
            <w:gridSpan w:val="3"/>
            <w:shd w:val="clear" w:color="auto" w:fill="auto"/>
          </w:tcPr>
          <w:p w14:paraId="4FCA0FD0" w14:textId="77777777" w:rsidR="006B538B" w:rsidRPr="00206CA1" w:rsidRDefault="006B538B" w:rsidP="00E52597">
            <w:pPr>
              <w:spacing w:line="140" w:lineRule="exact"/>
              <w:jc w:val="right"/>
              <w:rPr>
                <w:szCs w:val="22"/>
              </w:rPr>
            </w:pPr>
          </w:p>
        </w:tc>
      </w:tr>
      <w:tr w:rsidR="006B538B" w:rsidRPr="00206CA1" w14:paraId="2F1B075D" w14:textId="77777777" w:rsidTr="00E52597">
        <w:trPr>
          <w:trHeight w:val="222"/>
        </w:trPr>
        <w:tc>
          <w:tcPr>
            <w:tcW w:w="3690" w:type="dxa"/>
            <w:shd w:val="clear" w:color="auto" w:fill="auto"/>
          </w:tcPr>
          <w:p w14:paraId="06A7D80F" w14:textId="77777777" w:rsidR="006B538B" w:rsidRPr="00206CA1" w:rsidRDefault="006B538B" w:rsidP="00E52597">
            <w:pPr>
              <w:spacing w:line="240" w:lineRule="auto"/>
              <w:ind w:left="-20" w:right="-90"/>
              <w:rPr>
                <w:b/>
                <w:bCs/>
                <w:szCs w:val="22"/>
              </w:rPr>
            </w:pPr>
          </w:p>
        </w:tc>
        <w:tc>
          <w:tcPr>
            <w:tcW w:w="1350" w:type="dxa"/>
            <w:gridSpan w:val="3"/>
          </w:tcPr>
          <w:p w14:paraId="70186FDE" w14:textId="77777777" w:rsidR="006B538B" w:rsidRPr="00206CA1" w:rsidRDefault="006B538B" w:rsidP="00E52597">
            <w:pPr>
              <w:spacing w:line="140" w:lineRule="exact"/>
              <w:jc w:val="right"/>
              <w:rPr>
                <w:b/>
                <w:bCs/>
              </w:rPr>
            </w:pPr>
          </w:p>
        </w:tc>
        <w:tc>
          <w:tcPr>
            <w:tcW w:w="360" w:type="dxa"/>
          </w:tcPr>
          <w:p w14:paraId="74888F3B" w14:textId="77777777" w:rsidR="006B538B" w:rsidRPr="00206CA1" w:rsidRDefault="006B538B" w:rsidP="00E52597">
            <w:pPr>
              <w:spacing w:line="140" w:lineRule="exact"/>
              <w:jc w:val="right"/>
              <w:rPr>
                <w:b/>
                <w:bCs/>
                <w:szCs w:val="22"/>
              </w:rPr>
            </w:pPr>
          </w:p>
        </w:tc>
        <w:tc>
          <w:tcPr>
            <w:tcW w:w="1350" w:type="dxa"/>
          </w:tcPr>
          <w:p w14:paraId="35EBC6BE" w14:textId="77777777" w:rsidR="006B538B" w:rsidRPr="00206CA1" w:rsidRDefault="006B538B" w:rsidP="00E52597">
            <w:pPr>
              <w:spacing w:line="140" w:lineRule="exact"/>
              <w:jc w:val="right"/>
              <w:rPr>
                <w:b/>
                <w:bCs/>
              </w:rPr>
            </w:pPr>
          </w:p>
        </w:tc>
        <w:tc>
          <w:tcPr>
            <w:tcW w:w="270" w:type="dxa"/>
          </w:tcPr>
          <w:p w14:paraId="313427B0" w14:textId="77777777" w:rsidR="006B538B" w:rsidRPr="00206CA1" w:rsidRDefault="006B538B" w:rsidP="00E52597">
            <w:pPr>
              <w:spacing w:line="140" w:lineRule="exact"/>
              <w:jc w:val="right"/>
              <w:rPr>
                <w:b/>
                <w:bCs/>
              </w:rPr>
            </w:pPr>
          </w:p>
        </w:tc>
        <w:tc>
          <w:tcPr>
            <w:tcW w:w="1170" w:type="dxa"/>
            <w:shd w:val="clear" w:color="auto" w:fill="auto"/>
          </w:tcPr>
          <w:p w14:paraId="38E35B69" w14:textId="77777777" w:rsidR="006B538B" w:rsidRPr="00206CA1" w:rsidRDefault="006B538B" w:rsidP="00E52597">
            <w:pPr>
              <w:spacing w:line="140" w:lineRule="exact"/>
              <w:jc w:val="right"/>
              <w:rPr>
                <w:b/>
                <w:bCs/>
              </w:rPr>
            </w:pPr>
          </w:p>
        </w:tc>
        <w:tc>
          <w:tcPr>
            <w:tcW w:w="270" w:type="dxa"/>
            <w:shd w:val="clear" w:color="auto" w:fill="auto"/>
          </w:tcPr>
          <w:p w14:paraId="0536A822" w14:textId="77777777" w:rsidR="006B538B" w:rsidRPr="00206CA1" w:rsidRDefault="006B538B" w:rsidP="00E52597">
            <w:pPr>
              <w:spacing w:line="140" w:lineRule="exact"/>
              <w:jc w:val="right"/>
              <w:rPr>
                <w:b/>
                <w:bCs/>
                <w:szCs w:val="22"/>
              </w:rPr>
            </w:pPr>
          </w:p>
        </w:tc>
        <w:tc>
          <w:tcPr>
            <w:tcW w:w="1350" w:type="dxa"/>
            <w:shd w:val="clear" w:color="auto" w:fill="auto"/>
          </w:tcPr>
          <w:p w14:paraId="1CDCE3CA" w14:textId="77777777" w:rsidR="006B538B" w:rsidRPr="00206CA1" w:rsidRDefault="006B538B" w:rsidP="00E52597">
            <w:pPr>
              <w:spacing w:line="140" w:lineRule="exact"/>
              <w:jc w:val="right"/>
              <w:rPr>
                <w:b/>
                <w:bCs/>
              </w:rPr>
            </w:pPr>
          </w:p>
        </w:tc>
        <w:tc>
          <w:tcPr>
            <w:tcW w:w="270" w:type="dxa"/>
          </w:tcPr>
          <w:p w14:paraId="611B8224" w14:textId="77777777" w:rsidR="006B538B" w:rsidRPr="00206CA1" w:rsidRDefault="006B538B" w:rsidP="00E52597">
            <w:pPr>
              <w:spacing w:line="140" w:lineRule="exact"/>
              <w:jc w:val="right"/>
              <w:rPr>
                <w:szCs w:val="22"/>
              </w:rPr>
            </w:pPr>
          </w:p>
        </w:tc>
        <w:tc>
          <w:tcPr>
            <w:tcW w:w="1170" w:type="dxa"/>
          </w:tcPr>
          <w:p w14:paraId="775C7D09" w14:textId="77777777" w:rsidR="006B538B" w:rsidRPr="00206CA1" w:rsidRDefault="006B538B" w:rsidP="00E52597">
            <w:pPr>
              <w:spacing w:line="140" w:lineRule="exact"/>
              <w:jc w:val="right"/>
              <w:rPr>
                <w:b/>
                <w:bCs/>
                <w:szCs w:val="22"/>
              </w:rPr>
            </w:pPr>
          </w:p>
        </w:tc>
        <w:tc>
          <w:tcPr>
            <w:tcW w:w="270" w:type="dxa"/>
          </w:tcPr>
          <w:p w14:paraId="3235B9EE" w14:textId="77777777" w:rsidR="006B538B" w:rsidRPr="00206CA1" w:rsidRDefault="006B538B" w:rsidP="00E52597">
            <w:pPr>
              <w:spacing w:line="140" w:lineRule="exact"/>
              <w:jc w:val="right"/>
              <w:rPr>
                <w:szCs w:val="22"/>
              </w:rPr>
            </w:pPr>
          </w:p>
        </w:tc>
        <w:tc>
          <w:tcPr>
            <w:tcW w:w="1170" w:type="dxa"/>
          </w:tcPr>
          <w:p w14:paraId="522ABC72" w14:textId="77777777" w:rsidR="006B538B" w:rsidRPr="00206CA1" w:rsidRDefault="006B538B" w:rsidP="00E52597">
            <w:pPr>
              <w:spacing w:line="140" w:lineRule="exact"/>
              <w:jc w:val="right"/>
              <w:rPr>
                <w:szCs w:val="22"/>
              </w:rPr>
            </w:pPr>
          </w:p>
        </w:tc>
        <w:tc>
          <w:tcPr>
            <w:tcW w:w="270" w:type="dxa"/>
          </w:tcPr>
          <w:p w14:paraId="4C8C4B36" w14:textId="77777777" w:rsidR="006B538B" w:rsidRPr="00206CA1" w:rsidRDefault="006B538B" w:rsidP="00E52597">
            <w:pPr>
              <w:spacing w:line="140" w:lineRule="exact"/>
              <w:jc w:val="right"/>
              <w:rPr>
                <w:szCs w:val="22"/>
              </w:rPr>
            </w:pPr>
          </w:p>
        </w:tc>
        <w:tc>
          <w:tcPr>
            <w:tcW w:w="1170" w:type="dxa"/>
          </w:tcPr>
          <w:p w14:paraId="3D2E42BD" w14:textId="77777777" w:rsidR="006B538B" w:rsidRPr="00206CA1" w:rsidRDefault="006B538B" w:rsidP="00E52597">
            <w:pPr>
              <w:spacing w:line="140" w:lineRule="exact"/>
              <w:jc w:val="right"/>
              <w:rPr>
                <w:szCs w:val="22"/>
              </w:rPr>
            </w:pPr>
          </w:p>
        </w:tc>
        <w:tc>
          <w:tcPr>
            <w:tcW w:w="236" w:type="dxa"/>
            <w:gridSpan w:val="2"/>
          </w:tcPr>
          <w:p w14:paraId="32C32A9F" w14:textId="77777777" w:rsidR="006B538B" w:rsidRPr="00206CA1" w:rsidRDefault="006B538B" w:rsidP="00E52597">
            <w:pPr>
              <w:spacing w:line="140" w:lineRule="exact"/>
              <w:jc w:val="right"/>
              <w:rPr>
                <w:szCs w:val="22"/>
              </w:rPr>
            </w:pPr>
          </w:p>
        </w:tc>
        <w:tc>
          <w:tcPr>
            <w:tcW w:w="1316" w:type="dxa"/>
            <w:gridSpan w:val="3"/>
            <w:shd w:val="clear" w:color="auto" w:fill="auto"/>
          </w:tcPr>
          <w:p w14:paraId="0446E710" w14:textId="77777777" w:rsidR="006B538B" w:rsidRPr="00206CA1" w:rsidRDefault="006B538B" w:rsidP="00E52597">
            <w:pPr>
              <w:spacing w:line="140" w:lineRule="exact"/>
              <w:jc w:val="right"/>
              <w:rPr>
                <w:szCs w:val="22"/>
              </w:rPr>
            </w:pPr>
          </w:p>
        </w:tc>
      </w:tr>
      <w:tr w:rsidR="006B538B" w:rsidRPr="00206CA1" w14:paraId="198AC3EE" w14:textId="77777777" w:rsidTr="00E52597">
        <w:trPr>
          <w:trHeight w:val="222"/>
        </w:trPr>
        <w:tc>
          <w:tcPr>
            <w:tcW w:w="3690" w:type="dxa"/>
            <w:shd w:val="clear" w:color="auto" w:fill="auto"/>
          </w:tcPr>
          <w:p w14:paraId="3AF63741" w14:textId="77777777" w:rsidR="006B538B" w:rsidRPr="00206CA1" w:rsidRDefault="006B538B" w:rsidP="00E52597">
            <w:pPr>
              <w:spacing w:line="240" w:lineRule="auto"/>
              <w:ind w:left="-20" w:right="-90"/>
              <w:rPr>
                <w:b/>
                <w:bCs/>
                <w:szCs w:val="22"/>
              </w:rPr>
            </w:pPr>
          </w:p>
        </w:tc>
        <w:tc>
          <w:tcPr>
            <w:tcW w:w="1350" w:type="dxa"/>
            <w:gridSpan w:val="3"/>
          </w:tcPr>
          <w:p w14:paraId="12B2827F" w14:textId="77777777" w:rsidR="006B538B" w:rsidRPr="00206CA1" w:rsidRDefault="006B538B" w:rsidP="00E52597">
            <w:pPr>
              <w:spacing w:line="140" w:lineRule="exact"/>
              <w:jc w:val="right"/>
              <w:rPr>
                <w:b/>
                <w:bCs/>
              </w:rPr>
            </w:pPr>
          </w:p>
        </w:tc>
        <w:tc>
          <w:tcPr>
            <w:tcW w:w="360" w:type="dxa"/>
          </w:tcPr>
          <w:p w14:paraId="6544F95B" w14:textId="77777777" w:rsidR="006B538B" w:rsidRPr="00206CA1" w:rsidRDefault="006B538B" w:rsidP="00E52597">
            <w:pPr>
              <w:spacing w:line="140" w:lineRule="exact"/>
              <w:jc w:val="right"/>
              <w:rPr>
                <w:b/>
                <w:bCs/>
                <w:szCs w:val="22"/>
              </w:rPr>
            </w:pPr>
          </w:p>
        </w:tc>
        <w:tc>
          <w:tcPr>
            <w:tcW w:w="1350" w:type="dxa"/>
          </w:tcPr>
          <w:p w14:paraId="221F133E" w14:textId="77777777" w:rsidR="006B538B" w:rsidRPr="00206CA1" w:rsidRDefault="006B538B" w:rsidP="00E52597">
            <w:pPr>
              <w:spacing w:line="140" w:lineRule="exact"/>
              <w:jc w:val="right"/>
              <w:rPr>
                <w:b/>
                <w:bCs/>
              </w:rPr>
            </w:pPr>
          </w:p>
        </w:tc>
        <w:tc>
          <w:tcPr>
            <w:tcW w:w="270" w:type="dxa"/>
          </w:tcPr>
          <w:p w14:paraId="1D31FCAE" w14:textId="77777777" w:rsidR="006B538B" w:rsidRPr="00206CA1" w:rsidRDefault="006B538B" w:rsidP="00E52597">
            <w:pPr>
              <w:spacing w:line="140" w:lineRule="exact"/>
              <w:jc w:val="right"/>
              <w:rPr>
                <w:b/>
                <w:bCs/>
              </w:rPr>
            </w:pPr>
          </w:p>
        </w:tc>
        <w:tc>
          <w:tcPr>
            <w:tcW w:w="1170" w:type="dxa"/>
            <w:shd w:val="clear" w:color="auto" w:fill="auto"/>
          </w:tcPr>
          <w:p w14:paraId="21B759CF" w14:textId="77777777" w:rsidR="006B538B" w:rsidRPr="00206CA1" w:rsidRDefault="006B538B" w:rsidP="00E52597">
            <w:pPr>
              <w:spacing w:line="140" w:lineRule="exact"/>
              <w:jc w:val="right"/>
              <w:rPr>
                <w:b/>
                <w:bCs/>
              </w:rPr>
            </w:pPr>
          </w:p>
        </w:tc>
        <w:tc>
          <w:tcPr>
            <w:tcW w:w="270" w:type="dxa"/>
            <w:shd w:val="clear" w:color="auto" w:fill="auto"/>
          </w:tcPr>
          <w:p w14:paraId="11FD0F54" w14:textId="77777777" w:rsidR="006B538B" w:rsidRPr="00206CA1" w:rsidRDefault="006B538B" w:rsidP="00E52597">
            <w:pPr>
              <w:spacing w:line="140" w:lineRule="exact"/>
              <w:jc w:val="right"/>
              <w:rPr>
                <w:b/>
                <w:bCs/>
                <w:szCs w:val="22"/>
              </w:rPr>
            </w:pPr>
          </w:p>
        </w:tc>
        <w:tc>
          <w:tcPr>
            <w:tcW w:w="1350" w:type="dxa"/>
            <w:shd w:val="clear" w:color="auto" w:fill="auto"/>
          </w:tcPr>
          <w:p w14:paraId="3441B4AD" w14:textId="77777777" w:rsidR="006B538B" w:rsidRPr="00206CA1" w:rsidRDefault="006B538B" w:rsidP="00E52597">
            <w:pPr>
              <w:spacing w:line="140" w:lineRule="exact"/>
              <w:jc w:val="right"/>
              <w:rPr>
                <w:b/>
                <w:bCs/>
              </w:rPr>
            </w:pPr>
          </w:p>
        </w:tc>
        <w:tc>
          <w:tcPr>
            <w:tcW w:w="270" w:type="dxa"/>
          </w:tcPr>
          <w:p w14:paraId="57BD1C4D" w14:textId="77777777" w:rsidR="006B538B" w:rsidRPr="00206CA1" w:rsidRDefault="006B538B" w:rsidP="00E52597">
            <w:pPr>
              <w:spacing w:line="140" w:lineRule="exact"/>
              <w:jc w:val="right"/>
              <w:rPr>
                <w:szCs w:val="22"/>
              </w:rPr>
            </w:pPr>
          </w:p>
        </w:tc>
        <w:tc>
          <w:tcPr>
            <w:tcW w:w="1170" w:type="dxa"/>
          </w:tcPr>
          <w:p w14:paraId="0CF38C71" w14:textId="77777777" w:rsidR="006B538B" w:rsidRPr="00206CA1" w:rsidRDefault="006B538B" w:rsidP="00E52597">
            <w:pPr>
              <w:spacing w:line="140" w:lineRule="exact"/>
              <w:jc w:val="right"/>
              <w:rPr>
                <w:b/>
                <w:bCs/>
                <w:szCs w:val="22"/>
              </w:rPr>
            </w:pPr>
          </w:p>
        </w:tc>
        <w:tc>
          <w:tcPr>
            <w:tcW w:w="270" w:type="dxa"/>
          </w:tcPr>
          <w:p w14:paraId="765F960D" w14:textId="77777777" w:rsidR="006B538B" w:rsidRPr="00206CA1" w:rsidRDefault="006B538B" w:rsidP="00E52597">
            <w:pPr>
              <w:spacing w:line="140" w:lineRule="exact"/>
              <w:jc w:val="right"/>
              <w:rPr>
                <w:szCs w:val="22"/>
              </w:rPr>
            </w:pPr>
          </w:p>
        </w:tc>
        <w:tc>
          <w:tcPr>
            <w:tcW w:w="1170" w:type="dxa"/>
          </w:tcPr>
          <w:p w14:paraId="4C0C6A1B" w14:textId="77777777" w:rsidR="006B538B" w:rsidRPr="00206CA1" w:rsidRDefault="006B538B" w:rsidP="00E52597">
            <w:pPr>
              <w:spacing w:line="140" w:lineRule="exact"/>
              <w:jc w:val="right"/>
              <w:rPr>
                <w:szCs w:val="22"/>
              </w:rPr>
            </w:pPr>
          </w:p>
        </w:tc>
        <w:tc>
          <w:tcPr>
            <w:tcW w:w="270" w:type="dxa"/>
          </w:tcPr>
          <w:p w14:paraId="134F718B" w14:textId="77777777" w:rsidR="006B538B" w:rsidRPr="00206CA1" w:rsidRDefault="006B538B" w:rsidP="00E52597">
            <w:pPr>
              <w:spacing w:line="140" w:lineRule="exact"/>
              <w:jc w:val="right"/>
              <w:rPr>
                <w:szCs w:val="22"/>
              </w:rPr>
            </w:pPr>
          </w:p>
        </w:tc>
        <w:tc>
          <w:tcPr>
            <w:tcW w:w="1170" w:type="dxa"/>
          </w:tcPr>
          <w:p w14:paraId="69C38BE7" w14:textId="77777777" w:rsidR="006B538B" w:rsidRPr="00206CA1" w:rsidRDefault="006B538B" w:rsidP="00E52597">
            <w:pPr>
              <w:spacing w:line="140" w:lineRule="exact"/>
              <w:jc w:val="right"/>
              <w:rPr>
                <w:szCs w:val="22"/>
              </w:rPr>
            </w:pPr>
          </w:p>
        </w:tc>
        <w:tc>
          <w:tcPr>
            <w:tcW w:w="236" w:type="dxa"/>
            <w:gridSpan w:val="2"/>
          </w:tcPr>
          <w:p w14:paraId="0DDB15C8" w14:textId="77777777" w:rsidR="006B538B" w:rsidRPr="00206CA1" w:rsidRDefault="006B538B" w:rsidP="00E52597">
            <w:pPr>
              <w:spacing w:line="140" w:lineRule="exact"/>
              <w:jc w:val="right"/>
              <w:rPr>
                <w:szCs w:val="22"/>
              </w:rPr>
            </w:pPr>
          </w:p>
        </w:tc>
        <w:tc>
          <w:tcPr>
            <w:tcW w:w="1316" w:type="dxa"/>
            <w:gridSpan w:val="3"/>
            <w:shd w:val="clear" w:color="auto" w:fill="auto"/>
          </w:tcPr>
          <w:p w14:paraId="28DF4C9C" w14:textId="77777777" w:rsidR="006B538B" w:rsidRPr="00206CA1" w:rsidRDefault="006B538B" w:rsidP="00E52597">
            <w:pPr>
              <w:spacing w:line="140" w:lineRule="exact"/>
              <w:jc w:val="right"/>
              <w:rPr>
                <w:szCs w:val="22"/>
              </w:rPr>
            </w:pPr>
          </w:p>
        </w:tc>
      </w:tr>
      <w:tr w:rsidR="006B538B" w:rsidRPr="00206CA1" w14:paraId="1061CA5B" w14:textId="77777777" w:rsidTr="00E52597">
        <w:trPr>
          <w:trHeight w:val="222"/>
        </w:trPr>
        <w:tc>
          <w:tcPr>
            <w:tcW w:w="3690" w:type="dxa"/>
            <w:shd w:val="clear" w:color="auto" w:fill="auto"/>
          </w:tcPr>
          <w:p w14:paraId="7B8B5155" w14:textId="77777777" w:rsidR="006B538B" w:rsidRPr="00206CA1" w:rsidRDefault="006B538B" w:rsidP="00E52597">
            <w:pPr>
              <w:spacing w:line="240" w:lineRule="auto"/>
              <w:ind w:left="-20" w:right="-90"/>
              <w:rPr>
                <w:b/>
                <w:bCs/>
                <w:szCs w:val="22"/>
              </w:rPr>
            </w:pPr>
          </w:p>
        </w:tc>
        <w:tc>
          <w:tcPr>
            <w:tcW w:w="1350" w:type="dxa"/>
            <w:gridSpan w:val="3"/>
          </w:tcPr>
          <w:p w14:paraId="2ABC1BD9" w14:textId="77777777" w:rsidR="006B538B" w:rsidRPr="00206CA1" w:rsidRDefault="006B538B" w:rsidP="00E52597">
            <w:pPr>
              <w:spacing w:line="140" w:lineRule="exact"/>
              <w:jc w:val="right"/>
              <w:rPr>
                <w:b/>
                <w:bCs/>
              </w:rPr>
            </w:pPr>
          </w:p>
        </w:tc>
        <w:tc>
          <w:tcPr>
            <w:tcW w:w="360" w:type="dxa"/>
          </w:tcPr>
          <w:p w14:paraId="0D8511F3" w14:textId="77777777" w:rsidR="006B538B" w:rsidRPr="00206CA1" w:rsidRDefault="006B538B" w:rsidP="00E52597">
            <w:pPr>
              <w:spacing w:line="140" w:lineRule="exact"/>
              <w:jc w:val="right"/>
              <w:rPr>
                <w:b/>
                <w:bCs/>
                <w:szCs w:val="22"/>
              </w:rPr>
            </w:pPr>
          </w:p>
        </w:tc>
        <w:tc>
          <w:tcPr>
            <w:tcW w:w="1350" w:type="dxa"/>
          </w:tcPr>
          <w:p w14:paraId="450E6102" w14:textId="77777777" w:rsidR="006B538B" w:rsidRPr="00206CA1" w:rsidRDefault="006B538B" w:rsidP="00E52597">
            <w:pPr>
              <w:spacing w:line="140" w:lineRule="exact"/>
              <w:jc w:val="right"/>
              <w:rPr>
                <w:b/>
                <w:bCs/>
              </w:rPr>
            </w:pPr>
          </w:p>
        </w:tc>
        <w:tc>
          <w:tcPr>
            <w:tcW w:w="270" w:type="dxa"/>
          </w:tcPr>
          <w:p w14:paraId="53AC5960" w14:textId="77777777" w:rsidR="006B538B" w:rsidRPr="00206CA1" w:rsidRDefault="006B538B" w:rsidP="00E52597">
            <w:pPr>
              <w:spacing w:line="140" w:lineRule="exact"/>
              <w:jc w:val="right"/>
              <w:rPr>
                <w:b/>
                <w:bCs/>
              </w:rPr>
            </w:pPr>
          </w:p>
        </w:tc>
        <w:tc>
          <w:tcPr>
            <w:tcW w:w="1170" w:type="dxa"/>
            <w:shd w:val="clear" w:color="auto" w:fill="auto"/>
          </w:tcPr>
          <w:p w14:paraId="15ED94F0" w14:textId="77777777" w:rsidR="006B538B" w:rsidRPr="00206CA1" w:rsidRDefault="006B538B" w:rsidP="00E52597">
            <w:pPr>
              <w:spacing w:line="140" w:lineRule="exact"/>
              <w:jc w:val="right"/>
              <w:rPr>
                <w:b/>
                <w:bCs/>
              </w:rPr>
            </w:pPr>
          </w:p>
        </w:tc>
        <w:tc>
          <w:tcPr>
            <w:tcW w:w="270" w:type="dxa"/>
            <w:shd w:val="clear" w:color="auto" w:fill="auto"/>
          </w:tcPr>
          <w:p w14:paraId="56778597" w14:textId="77777777" w:rsidR="006B538B" w:rsidRPr="00206CA1" w:rsidRDefault="006B538B" w:rsidP="00E52597">
            <w:pPr>
              <w:spacing w:line="140" w:lineRule="exact"/>
              <w:jc w:val="right"/>
              <w:rPr>
                <w:b/>
                <w:bCs/>
                <w:szCs w:val="22"/>
              </w:rPr>
            </w:pPr>
          </w:p>
        </w:tc>
        <w:tc>
          <w:tcPr>
            <w:tcW w:w="1350" w:type="dxa"/>
            <w:shd w:val="clear" w:color="auto" w:fill="auto"/>
          </w:tcPr>
          <w:p w14:paraId="424CD9DB" w14:textId="77777777" w:rsidR="006B538B" w:rsidRPr="00206CA1" w:rsidRDefault="006B538B" w:rsidP="00E52597">
            <w:pPr>
              <w:spacing w:line="140" w:lineRule="exact"/>
              <w:jc w:val="right"/>
              <w:rPr>
                <w:b/>
                <w:bCs/>
              </w:rPr>
            </w:pPr>
          </w:p>
        </w:tc>
        <w:tc>
          <w:tcPr>
            <w:tcW w:w="270" w:type="dxa"/>
          </w:tcPr>
          <w:p w14:paraId="194E84E5" w14:textId="77777777" w:rsidR="006B538B" w:rsidRPr="00206CA1" w:rsidRDefault="006B538B" w:rsidP="00E52597">
            <w:pPr>
              <w:spacing w:line="140" w:lineRule="exact"/>
              <w:jc w:val="right"/>
              <w:rPr>
                <w:szCs w:val="22"/>
              </w:rPr>
            </w:pPr>
          </w:p>
        </w:tc>
        <w:tc>
          <w:tcPr>
            <w:tcW w:w="1170" w:type="dxa"/>
          </w:tcPr>
          <w:p w14:paraId="744D12F7" w14:textId="77777777" w:rsidR="006B538B" w:rsidRPr="00206CA1" w:rsidRDefault="006B538B" w:rsidP="00E52597">
            <w:pPr>
              <w:spacing w:line="140" w:lineRule="exact"/>
              <w:jc w:val="right"/>
              <w:rPr>
                <w:b/>
                <w:bCs/>
                <w:szCs w:val="22"/>
              </w:rPr>
            </w:pPr>
          </w:p>
        </w:tc>
        <w:tc>
          <w:tcPr>
            <w:tcW w:w="270" w:type="dxa"/>
          </w:tcPr>
          <w:p w14:paraId="4BDD7C66" w14:textId="77777777" w:rsidR="006B538B" w:rsidRPr="00206CA1" w:rsidRDefault="006B538B" w:rsidP="00E52597">
            <w:pPr>
              <w:spacing w:line="140" w:lineRule="exact"/>
              <w:jc w:val="right"/>
              <w:rPr>
                <w:szCs w:val="22"/>
              </w:rPr>
            </w:pPr>
          </w:p>
        </w:tc>
        <w:tc>
          <w:tcPr>
            <w:tcW w:w="1170" w:type="dxa"/>
          </w:tcPr>
          <w:p w14:paraId="0AFA39D6" w14:textId="77777777" w:rsidR="006B538B" w:rsidRPr="00206CA1" w:rsidRDefault="006B538B" w:rsidP="00E52597">
            <w:pPr>
              <w:spacing w:line="140" w:lineRule="exact"/>
              <w:jc w:val="right"/>
              <w:rPr>
                <w:szCs w:val="22"/>
              </w:rPr>
            </w:pPr>
          </w:p>
        </w:tc>
        <w:tc>
          <w:tcPr>
            <w:tcW w:w="270" w:type="dxa"/>
          </w:tcPr>
          <w:p w14:paraId="3C8985FB" w14:textId="77777777" w:rsidR="006B538B" w:rsidRPr="00206CA1" w:rsidRDefault="006B538B" w:rsidP="00E52597">
            <w:pPr>
              <w:spacing w:line="140" w:lineRule="exact"/>
              <w:jc w:val="right"/>
              <w:rPr>
                <w:szCs w:val="22"/>
              </w:rPr>
            </w:pPr>
          </w:p>
        </w:tc>
        <w:tc>
          <w:tcPr>
            <w:tcW w:w="1170" w:type="dxa"/>
          </w:tcPr>
          <w:p w14:paraId="02E5D3B7" w14:textId="77777777" w:rsidR="006B538B" w:rsidRPr="00206CA1" w:rsidRDefault="006B538B" w:rsidP="00E52597">
            <w:pPr>
              <w:spacing w:line="140" w:lineRule="exact"/>
              <w:jc w:val="right"/>
              <w:rPr>
                <w:szCs w:val="22"/>
              </w:rPr>
            </w:pPr>
          </w:p>
        </w:tc>
        <w:tc>
          <w:tcPr>
            <w:tcW w:w="236" w:type="dxa"/>
            <w:gridSpan w:val="2"/>
          </w:tcPr>
          <w:p w14:paraId="45F7CBAD" w14:textId="77777777" w:rsidR="006B538B" w:rsidRPr="00206CA1" w:rsidRDefault="006B538B" w:rsidP="00E52597">
            <w:pPr>
              <w:spacing w:line="140" w:lineRule="exact"/>
              <w:jc w:val="right"/>
              <w:rPr>
                <w:szCs w:val="22"/>
              </w:rPr>
            </w:pPr>
          </w:p>
        </w:tc>
        <w:tc>
          <w:tcPr>
            <w:tcW w:w="1316" w:type="dxa"/>
            <w:gridSpan w:val="3"/>
            <w:shd w:val="clear" w:color="auto" w:fill="auto"/>
          </w:tcPr>
          <w:p w14:paraId="4E4D8E88" w14:textId="77777777" w:rsidR="006B538B" w:rsidRPr="00206CA1" w:rsidRDefault="006B538B" w:rsidP="00E52597">
            <w:pPr>
              <w:spacing w:line="140" w:lineRule="exact"/>
              <w:jc w:val="right"/>
              <w:rPr>
                <w:szCs w:val="22"/>
              </w:rPr>
            </w:pPr>
          </w:p>
        </w:tc>
      </w:tr>
      <w:tr w:rsidR="006B538B" w:rsidRPr="00206CA1" w14:paraId="0FC4DE73" w14:textId="77777777" w:rsidTr="00E52597">
        <w:trPr>
          <w:trHeight w:val="222"/>
        </w:trPr>
        <w:tc>
          <w:tcPr>
            <w:tcW w:w="3690" w:type="dxa"/>
            <w:shd w:val="clear" w:color="auto" w:fill="auto"/>
          </w:tcPr>
          <w:p w14:paraId="129CBB76" w14:textId="77777777" w:rsidR="006B538B" w:rsidRPr="00206CA1" w:rsidRDefault="006B538B" w:rsidP="00E52597">
            <w:pPr>
              <w:spacing w:line="240" w:lineRule="auto"/>
              <w:ind w:left="-20" w:right="-90"/>
              <w:rPr>
                <w:b/>
                <w:bCs/>
                <w:szCs w:val="22"/>
              </w:rPr>
            </w:pPr>
          </w:p>
        </w:tc>
        <w:tc>
          <w:tcPr>
            <w:tcW w:w="1350" w:type="dxa"/>
            <w:gridSpan w:val="3"/>
          </w:tcPr>
          <w:p w14:paraId="21D04C66" w14:textId="77777777" w:rsidR="006B538B" w:rsidRPr="00206CA1" w:rsidRDefault="006B538B" w:rsidP="00E52597">
            <w:pPr>
              <w:spacing w:line="140" w:lineRule="exact"/>
              <w:jc w:val="right"/>
              <w:rPr>
                <w:b/>
                <w:bCs/>
              </w:rPr>
            </w:pPr>
          </w:p>
        </w:tc>
        <w:tc>
          <w:tcPr>
            <w:tcW w:w="360" w:type="dxa"/>
          </w:tcPr>
          <w:p w14:paraId="4F0FB72D" w14:textId="77777777" w:rsidR="006B538B" w:rsidRPr="00206CA1" w:rsidRDefault="006B538B" w:rsidP="00E52597">
            <w:pPr>
              <w:spacing w:line="140" w:lineRule="exact"/>
              <w:jc w:val="right"/>
              <w:rPr>
                <w:b/>
                <w:bCs/>
                <w:szCs w:val="22"/>
              </w:rPr>
            </w:pPr>
          </w:p>
        </w:tc>
        <w:tc>
          <w:tcPr>
            <w:tcW w:w="1350" w:type="dxa"/>
          </w:tcPr>
          <w:p w14:paraId="28F3162F" w14:textId="77777777" w:rsidR="006B538B" w:rsidRPr="00206CA1" w:rsidRDefault="006B538B" w:rsidP="00E52597">
            <w:pPr>
              <w:spacing w:line="140" w:lineRule="exact"/>
              <w:jc w:val="right"/>
              <w:rPr>
                <w:b/>
                <w:bCs/>
              </w:rPr>
            </w:pPr>
          </w:p>
        </w:tc>
        <w:tc>
          <w:tcPr>
            <w:tcW w:w="270" w:type="dxa"/>
          </w:tcPr>
          <w:p w14:paraId="10A6E4F1" w14:textId="77777777" w:rsidR="006B538B" w:rsidRPr="00206CA1" w:rsidRDefault="006B538B" w:rsidP="00E52597">
            <w:pPr>
              <w:spacing w:line="140" w:lineRule="exact"/>
              <w:jc w:val="right"/>
              <w:rPr>
                <w:b/>
                <w:bCs/>
              </w:rPr>
            </w:pPr>
          </w:p>
        </w:tc>
        <w:tc>
          <w:tcPr>
            <w:tcW w:w="1170" w:type="dxa"/>
            <w:shd w:val="clear" w:color="auto" w:fill="auto"/>
          </w:tcPr>
          <w:p w14:paraId="6DA9992F" w14:textId="77777777" w:rsidR="006B538B" w:rsidRPr="00206CA1" w:rsidRDefault="006B538B" w:rsidP="00E52597">
            <w:pPr>
              <w:spacing w:line="140" w:lineRule="exact"/>
              <w:jc w:val="right"/>
              <w:rPr>
                <w:b/>
                <w:bCs/>
              </w:rPr>
            </w:pPr>
          </w:p>
        </w:tc>
        <w:tc>
          <w:tcPr>
            <w:tcW w:w="270" w:type="dxa"/>
            <w:shd w:val="clear" w:color="auto" w:fill="auto"/>
          </w:tcPr>
          <w:p w14:paraId="1E66A3A7" w14:textId="77777777" w:rsidR="006B538B" w:rsidRPr="00206CA1" w:rsidRDefault="006B538B" w:rsidP="00E52597">
            <w:pPr>
              <w:spacing w:line="140" w:lineRule="exact"/>
              <w:jc w:val="right"/>
              <w:rPr>
                <w:b/>
                <w:bCs/>
                <w:szCs w:val="22"/>
              </w:rPr>
            </w:pPr>
          </w:p>
        </w:tc>
        <w:tc>
          <w:tcPr>
            <w:tcW w:w="1350" w:type="dxa"/>
            <w:shd w:val="clear" w:color="auto" w:fill="auto"/>
          </w:tcPr>
          <w:p w14:paraId="62A0EFA5" w14:textId="77777777" w:rsidR="006B538B" w:rsidRPr="00206CA1" w:rsidRDefault="006B538B" w:rsidP="00E52597">
            <w:pPr>
              <w:spacing w:line="140" w:lineRule="exact"/>
              <w:jc w:val="right"/>
              <w:rPr>
                <w:b/>
                <w:bCs/>
              </w:rPr>
            </w:pPr>
          </w:p>
        </w:tc>
        <w:tc>
          <w:tcPr>
            <w:tcW w:w="270" w:type="dxa"/>
          </w:tcPr>
          <w:p w14:paraId="53166CB3" w14:textId="77777777" w:rsidR="006B538B" w:rsidRPr="00206CA1" w:rsidRDefault="006B538B" w:rsidP="00E52597">
            <w:pPr>
              <w:spacing w:line="140" w:lineRule="exact"/>
              <w:jc w:val="right"/>
              <w:rPr>
                <w:szCs w:val="22"/>
              </w:rPr>
            </w:pPr>
          </w:p>
        </w:tc>
        <w:tc>
          <w:tcPr>
            <w:tcW w:w="1170" w:type="dxa"/>
          </w:tcPr>
          <w:p w14:paraId="1E54EE1D" w14:textId="77777777" w:rsidR="006B538B" w:rsidRPr="00206CA1" w:rsidRDefault="006B538B" w:rsidP="00E52597">
            <w:pPr>
              <w:spacing w:line="140" w:lineRule="exact"/>
              <w:jc w:val="right"/>
              <w:rPr>
                <w:b/>
                <w:bCs/>
                <w:szCs w:val="22"/>
              </w:rPr>
            </w:pPr>
          </w:p>
        </w:tc>
        <w:tc>
          <w:tcPr>
            <w:tcW w:w="270" w:type="dxa"/>
          </w:tcPr>
          <w:p w14:paraId="3B3F9545" w14:textId="77777777" w:rsidR="006B538B" w:rsidRPr="00206CA1" w:rsidRDefault="006B538B" w:rsidP="00E52597">
            <w:pPr>
              <w:spacing w:line="140" w:lineRule="exact"/>
              <w:jc w:val="right"/>
              <w:rPr>
                <w:szCs w:val="22"/>
              </w:rPr>
            </w:pPr>
          </w:p>
        </w:tc>
        <w:tc>
          <w:tcPr>
            <w:tcW w:w="1170" w:type="dxa"/>
          </w:tcPr>
          <w:p w14:paraId="114E3D87" w14:textId="77777777" w:rsidR="006B538B" w:rsidRPr="00206CA1" w:rsidRDefault="006B538B" w:rsidP="00E52597">
            <w:pPr>
              <w:spacing w:line="140" w:lineRule="exact"/>
              <w:jc w:val="right"/>
              <w:rPr>
                <w:szCs w:val="22"/>
              </w:rPr>
            </w:pPr>
          </w:p>
        </w:tc>
        <w:tc>
          <w:tcPr>
            <w:tcW w:w="270" w:type="dxa"/>
          </w:tcPr>
          <w:p w14:paraId="019B2622" w14:textId="77777777" w:rsidR="006B538B" w:rsidRPr="00206CA1" w:rsidRDefault="006B538B" w:rsidP="00E52597">
            <w:pPr>
              <w:spacing w:line="140" w:lineRule="exact"/>
              <w:jc w:val="right"/>
              <w:rPr>
                <w:szCs w:val="22"/>
              </w:rPr>
            </w:pPr>
          </w:p>
        </w:tc>
        <w:tc>
          <w:tcPr>
            <w:tcW w:w="1170" w:type="dxa"/>
          </w:tcPr>
          <w:p w14:paraId="3812A1C5" w14:textId="77777777" w:rsidR="006B538B" w:rsidRPr="00206CA1" w:rsidRDefault="006B538B" w:rsidP="00E52597">
            <w:pPr>
              <w:spacing w:line="140" w:lineRule="exact"/>
              <w:jc w:val="right"/>
              <w:rPr>
                <w:szCs w:val="22"/>
              </w:rPr>
            </w:pPr>
          </w:p>
        </w:tc>
        <w:tc>
          <w:tcPr>
            <w:tcW w:w="236" w:type="dxa"/>
            <w:gridSpan w:val="2"/>
          </w:tcPr>
          <w:p w14:paraId="3DD4DDFB" w14:textId="77777777" w:rsidR="006B538B" w:rsidRPr="00206CA1" w:rsidRDefault="006B538B" w:rsidP="00E52597">
            <w:pPr>
              <w:spacing w:line="140" w:lineRule="exact"/>
              <w:jc w:val="right"/>
              <w:rPr>
                <w:szCs w:val="22"/>
              </w:rPr>
            </w:pPr>
          </w:p>
        </w:tc>
        <w:tc>
          <w:tcPr>
            <w:tcW w:w="1316" w:type="dxa"/>
            <w:gridSpan w:val="3"/>
            <w:shd w:val="clear" w:color="auto" w:fill="auto"/>
          </w:tcPr>
          <w:p w14:paraId="2A54BC34" w14:textId="77777777" w:rsidR="006B538B" w:rsidRPr="00206CA1" w:rsidRDefault="006B538B" w:rsidP="00E52597">
            <w:pPr>
              <w:spacing w:line="140" w:lineRule="exact"/>
              <w:jc w:val="right"/>
              <w:rPr>
                <w:szCs w:val="22"/>
              </w:rPr>
            </w:pPr>
          </w:p>
        </w:tc>
      </w:tr>
      <w:tr w:rsidR="006B538B" w:rsidRPr="00206CA1" w14:paraId="4A997747" w14:textId="77777777" w:rsidTr="00E52597">
        <w:trPr>
          <w:trHeight w:val="222"/>
        </w:trPr>
        <w:tc>
          <w:tcPr>
            <w:tcW w:w="3690" w:type="dxa"/>
            <w:shd w:val="clear" w:color="auto" w:fill="auto"/>
          </w:tcPr>
          <w:p w14:paraId="5CA1FBA6" w14:textId="77777777" w:rsidR="006B538B" w:rsidRPr="00206CA1" w:rsidRDefault="006B538B" w:rsidP="00E52597">
            <w:pPr>
              <w:spacing w:line="240" w:lineRule="auto"/>
              <w:ind w:left="-20" w:right="-90"/>
              <w:rPr>
                <w:b/>
                <w:bCs/>
                <w:szCs w:val="22"/>
              </w:rPr>
            </w:pPr>
          </w:p>
        </w:tc>
        <w:tc>
          <w:tcPr>
            <w:tcW w:w="1350" w:type="dxa"/>
            <w:gridSpan w:val="3"/>
          </w:tcPr>
          <w:p w14:paraId="4D40076A" w14:textId="77777777" w:rsidR="006B538B" w:rsidRPr="00206CA1" w:rsidRDefault="006B538B" w:rsidP="00E52597">
            <w:pPr>
              <w:spacing w:line="140" w:lineRule="exact"/>
              <w:jc w:val="right"/>
              <w:rPr>
                <w:b/>
                <w:bCs/>
              </w:rPr>
            </w:pPr>
          </w:p>
        </w:tc>
        <w:tc>
          <w:tcPr>
            <w:tcW w:w="360" w:type="dxa"/>
          </w:tcPr>
          <w:p w14:paraId="2C694DDE" w14:textId="77777777" w:rsidR="006B538B" w:rsidRPr="00206CA1" w:rsidRDefault="006B538B" w:rsidP="00E52597">
            <w:pPr>
              <w:spacing w:line="140" w:lineRule="exact"/>
              <w:jc w:val="right"/>
              <w:rPr>
                <w:b/>
                <w:bCs/>
                <w:szCs w:val="22"/>
              </w:rPr>
            </w:pPr>
          </w:p>
        </w:tc>
        <w:tc>
          <w:tcPr>
            <w:tcW w:w="1350" w:type="dxa"/>
          </w:tcPr>
          <w:p w14:paraId="5EDD07C0" w14:textId="77777777" w:rsidR="006B538B" w:rsidRPr="00206CA1" w:rsidRDefault="006B538B" w:rsidP="00E52597">
            <w:pPr>
              <w:spacing w:line="140" w:lineRule="exact"/>
              <w:jc w:val="right"/>
              <w:rPr>
                <w:b/>
                <w:bCs/>
              </w:rPr>
            </w:pPr>
          </w:p>
        </w:tc>
        <w:tc>
          <w:tcPr>
            <w:tcW w:w="270" w:type="dxa"/>
          </w:tcPr>
          <w:p w14:paraId="607F433D" w14:textId="77777777" w:rsidR="006B538B" w:rsidRPr="00206CA1" w:rsidRDefault="006B538B" w:rsidP="00E52597">
            <w:pPr>
              <w:spacing w:line="140" w:lineRule="exact"/>
              <w:jc w:val="right"/>
              <w:rPr>
                <w:b/>
                <w:bCs/>
              </w:rPr>
            </w:pPr>
          </w:p>
        </w:tc>
        <w:tc>
          <w:tcPr>
            <w:tcW w:w="1170" w:type="dxa"/>
            <w:shd w:val="clear" w:color="auto" w:fill="auto"/>
          </w:tcPr>
          <w:p w14:paraId="0D4369FC" w14:textId="77777777" w:rsidR="006B538B" w:rsidRPr="00206CA1" w:rsidRDefault="006B538B" w:rsidP="00E52597">
            <w:pPr>
              <w:spacing w:line="140" w:lineRule="exact"/>
              <w:jc w:val="right"/>
              <w:rPr>
                <w:b/>
                <w:bCs/>
              </w:rPr>
            </w:pPr>
          </w:p>
        </w:tc>
        <w:tc>
          <w:tcPr>
            <w:tcW w:w="270" w:type="dxa"/>
            <w:shd w:val="clear" w:color="auto" w:fill="auto"/>
          </w:tcPr>
          <w:p w14:paraId="6E458E75" w14:textId="77777777" w:rsidR="006B538B" w:rsidRPr="00206CA1" w:rsidRDefault="006B538B" w:rsidP="00E52597">
            <w:pPr>
              <w:spacing w:line="140" w:lineRule="exact"/>
              <w:jc w:val="right"/>
              <w:rPr>
                <w:b/>
                <w:bCs/>
                <w:szCs w:val="22"/>
              </w:rPr>
            </w:pPr>
          </w:p>
        </w:tc>
        <w:tc>
          <w:tcPr>
            <w:tcW w:w="1350" w:type="dxa"/>
            <w:shd w:val="clear" w:color="auto" w:fill="auto"/>
          </w:tcPr>
          <w:p w14:paraId="7D771B42" w14:textId="77777777" w:rsidR="006B538B" w:rsidRPr="00206CA1" w:rsidRDefault="006B538B" w:rsidP="00E52597">
            <w:pPr>
              <w:spacing w:line="140" w:lineRule="exact"/>
              <w:jc w:val="right"/>
              <w:rPr>
                <w:b/>
                <w:bCs/>
              </w:rPr>
            </w:pPr>
          </w:p>
        </w:tc>
        <w:tc>
          <w:tcPr>
            <w:tcW w:w="270" w:type="dxa"/>
          </w:tcPr>
          <w:p w14:paraId="5D5D9D73" w14:textId="77777777" w:rsidR="006B538B" w:rsidRPr="00206CA1" w:rsidRDefault="006B538B" w:rsidP="00E52597">
            <w:pPr>
              <w:spacing w:line="140" w:lineRule="exact"/>
              <w:jc w:val="right"/>
              <w:rPr>
                <w:szCs w:val="22"/>
              </w:rPr>
            </w:pPr>
          </w:p>
        </w:tc>
        <w:tc>
          <w:tcPr>
            <w:tcW w:w="1170" w:type="dxa"/>
          </w:tcPr>
          <w:p w14:paraId="6B6E22F6" w14:textId="77777777" w:rsidR="006B538B" w:rsidRPr="00206CA1" w:rsidRDefault="006B538B" w:rsidP="00E52597">
            <w:pPr>
              <w:spacing w:line="140" w:lineRule="exact"/>
              <w:jc w:val="right"/>
              <w:rPr>
                <w:b/>
                <w:bCs/>
                <w:szCs w:val="22"/>
              </w:rPr>
            </w:pPr>
          </w:p>
        </w:tc>
        <w:tc>
          <w:tcPr>
            <w:tcW w:w="270" w:type="dxa"/>
          </w:tcPr>
          <w:p w14:paraId="7B401D91" w14:textId="77777777" w:rsidR="006B538B" w:rsidRPr="00206CA1" w:rsidRDefault="006B538B" w:rsidP="00E52597">
            <w:pPr>
              <w:spacing w:line="140" w:lineRule="exact"/>
              <w:jc w:val="right"/>
              <w:rPr>
                <w:szCs w:val="22"/>
              </w:rPr>
            </w:pPr>
          </w:p>
        </w:tc>
        <w:tc>
          <w:tcPr>
            <w:tcW w:w="1170" w:type="dxa"/>
          </w:tcPr>
          <w:p w14:paraId="65BB3A96" w14:textId="77777777" w:rsidR="006B538B" w:rsidRPr="00206CA1" w:rsidRDefault="006B538B" w:rsidP="00E52597">
            <w:pPr>
              <w:spacing w:line="140" w:lineRule="exact"/>
              <w:jc w:val="right"/>
              <w:rPr>
                <w:szCs w:val="22"/>
              </w:rPr>
            </w:pPr>
          </w:p>
        </w:tc>
        <w:tc>
          <w:tcPr>
            <w:tcW w:w="270" w:type="dxa"/>
          </w:tcPr>
          <w:p w14:paraId="5AC37085" w14:textId="77777777" w:rsidR="006B538B" w:rsidRPr="00206CA1" w:rsidRDefault="006B538B" w:rsidP="00E52597">
            <w:pPr>
              <w:spacing w:line="140" w:lineRule="exact"/>
              <w:jc w:val="right"/>
              <w:rPr>
                <w:szCs w:val="22"/>
              </w:rPr>
            </w:pPr>
          </w:p>
        </w:tc>
        <w:tc>
          <w:tcPr>
            <w:tcW w:w="1170" w:type="dxa"/>
          </w:tcPr>
          <w:p w14:paraId="16C08AF7" w14:textId="77777777" w:rsidR="006B538B" w:rsidRPr="00206CA1" w:rsidRDefault="006B538B" w:rsidP="00E52597">
            <w:pPr>
              <w:spacing w:line="140" w:lineRule="exact"/>
              <w:jc w:val="right"/>
              <w:rPr>
                <w:szCs w:val="22"/>
              </w:rPr>
            </w:pPr>
          </w:p>
        </w:tc>
        <w:tc>
          <w:tcPr>
            <w:tcW w:w="236" w:type="dxa"/>
            <w:gridSpan w:val="2"/>
          </w:tcPr>
          <w:p w14:paraId="739FE7BD" w14:textId="77777777" w:rsidR="006B538B" w:rsidRPr="00206CA1" w:rsidRDefault="006B538B" w:rsidP="00E52597">
            <w:pPr>
              <w:spacing w:line="140" w:lineRule="exact"/>
              <w:jc w:val="right"/>
              <w:rPr>
                <w:szCs w:val="22"/>
              </w:rPr>
            </w:pPr>
          </w:p>
        </w:tc>
        <w:tc>
          <w:tcPr>
            <w:tcW w:w="1316" w:type="dxa"/>
            <w:gridSpan w:val="3"/>
            <w:shd w:val="clear" w:color="auto" w:fill="auto"/>
          </w:tcPr>
          <w:p w14:paraId="588A3ED6" w14:textId="77777777" w:rsidR="006B538B" w:rsidRPr="00206CA1" w:rsidRDefault="006B538B" w:rsidP="00E52597">
            <w:pPr>
              <w:spacing w:line="140" w:lineRule="exact"/>
              <w:jc w:val="right"/>
              <w:rPr>
                <w:szCs w:val="22"/>
              </w:rPr>
            </w:pPr>
          </w:p>
        </w:tc>
      </w:tr>
      <w:tr w:rsidR="006B538B" w:rsidRPr="00206CA1" w14:paraId="1476E622" w14:textId="77777777" w:rsidTr="00E52597">
        <w:trPr>
          <w:trHeight w:val="222"/>
        </w:trPr>
        <w:tc>
          <w:tcPr>
            <w:tcW w:w="3690" w:type="dxa"/>
            <w:shd w:val="clear" w:color="auto" w:fill="auto"/>
          </w:tcPr>
          <w:p w14:paraId="716BA8F5" w14:textId="77777777" w:rsidR="006B538B" w:rsidRPr="00206CA1" w:rsidRDefault="006B538B" w:rsidP="00E52597">
            <w:pPr>
              <w:spacing w:line="240" w:lineRule="auto"/>
              <w:ind w:left="-20" w:right="-90"/>
              <w:rPr>
                <w:b/>
                <w:bCs/>
                <w:szCs w:val="22"/>
              </w:rPr>
            </w:pPr>
          </w:p>
        </w:tc>
        <w:tc>
          <w:tcPr>
            <w:tcW w:w="1350" w:type="dxa"/>
            <w:gridSpan w:val="3"/>
          </w:tcPr>
          <w:p w14:paraId="4A3DAAD3" w14:textId="77777777" w:rsidR="006B538B" w:rsidRPr="00206CA1" w:rsidRDefault="006B538B" w:rsidP="00E52597">
            <w:pPr>
              <w:spacing w:line="140" w:lineRule="exact"/>
              <w:jc w:val="right"/>
              <w:rPr>
                <w:b/>
                <w:bCs/>
              </w:rPr>
            </w:pPr>
          </w:p>
        </w:tc>
        <w:tc>
          <w:tcPr>
            <w:tcW w:w="360" w:type="dxa"/>
          </w:tcPr>
          <w:p w14:paraId="3ACF492E" w14:textId="77777777" w:rsidR="006B538B" w:rsidRPr="00206CA1" w:rsidRDefault="006B538B" w:rsidP="00E52597">
            <w:pPr>
              <w:spacing w:line="140" w:lineRule="exact"/>
              <w:jc w:val="right"/>
              <w:rPr>
                <w:b/>
                <w:bCs/>
                <w:szCs w:val="22"/>
              </w:rPr>
            </w:pPr>
          </w:p>
        </w:tc>
        <w:tc>
          <w:tcPr>
            <w:tcW w:w="1350" w:type="dxa"/>
          </w:tcPr>
          <w:p w14:paraId="3142F213" w14:textId="77777777" w:rsidR="006B538B" w:rsidRDefault="006B538B" w:rsidP="00E52597">
            <w:pPr>
              <w:spacing w:line="140" w:lineRule="exact"/>
              <w:jc w:val="right"/>
              <w:rPr>
                <w:b/>
                <w:bCs/>
              </w:rPr>
            </w:pPr>
          </w:p>
          <w:p w14:paraId="684BA334" w14:textId="77777777" w:rsidR="00123225" w:rsidRDefault="00123225" w:rsidP="00E52597">
            <w:pPr>
              <w:spacing w:line="140" w:lineRule="exact"/>
              <w:jc w:val="right"/>
              <w:rPr>
                <w:b/>
                <w:bCs/>
              </w:rPr>
            </w:pPr>
          </w:p>
          <w:p w14:paraId="5E2CB364" w14:textId="77777777" w:rsidR="00123225" w:rsidRDefault="00123225" w:rsidP="00E52597">
            <w:pPr>
              <w:spacing w:line="140" w:lineRule="exact"/>
              <w:jc w:val="right"/>
              <w:rPr>
                <w:b/>
                <w:bCs/>
              </w:rPr>
            </w:pPr>
          </w:p>
          <w:p w14:paraId="3D372C19" w14:textId="77777777" w:rsidR="006B538B" w:rsidRPr="00206CA1" w:rsidRDefault="006B538B" w:rsidP="00E52597">
            <w:pPr>
              <w:spacing w:line="140" w:lineRule="exact"/>
              <w:jc w:val="right"/>
              <w:rPr>
                <w:b/>
                <w:bCs/>
              </w:rPr>
            </w:pPr>
          </w:p>
        </w:tc>
        <w:tc>
          <w:tcPr>
            <w:tcW w:w="270" w:type="dxa"/>
          </w:tcPr>
          <w:p w14:paraId="08A39261" w14:textId="77777777" w:rsidR="006B538B" w:rsidRPr="00206CA1" w:rsidRDefault="006B538B" w:rsidP="00E52597">
            <w:pPr>
              <w:spacing w:line="140" w:lineRule="exact"/>
              <w:jc w:val="right"/>
              <w:rPr>
                <w:b/>
                <w:bCs/>
              </w:rPr>
            </w:pPr>
          </w:p>
        </w:tc>
        <w:tc>
          <w:tcPr>
            <w:tcW w:w="1170" w:type="dxa"/>
            <w:shd w:val="clear" w:color="auto" w:fill="auto"/>
          </w:tcPr>
          <w:p w14:paraId="063337CF" w14:textId="77777777" w:rsidR="006B538B" w:rsidRPr="00206CA1" w:rsidRDefault="006B538B" w:rsidP="00E52597">
            <w:pPr>
              <w:spacing w:line="140" w:lineRule="exact"/>
              <w:jc w:val="right"/>
              <w:rPr>
                <w:b/>
                <w:bCs/>
              </w:rPr>
            </w:pPr>
          </w:p>
        </w:tc>
        <w:tc>
          <w:tcPr>
            <w:tcW w:w="270" w:type="dxa"/>
            <w:shd w:val="clear" w:color="auto" w:fill="auto"/>
          </w:tcPr>
          <w:p w14:paraId="75F0A5E3" w14:textId="77777777" w:rsidR="006B538B" w:rsidRPr="00206CA1" w:rsidRDefault="006B538B" w:rsidP="00E52597">
            <w:pPr>
              <w:spacing w:line="140" w:lineRule="exact"/>
              <w:jc w:val="right"/>
              <w:rPr>
                <w:b/>
                <w:bCs/>
                <w:szCs w:val="22"/>
              </w:rPr>
            </w:pPr>
          </w:p>
        </w:tc>
        <w:tc>
          <w:tcPr>
            <w:tcW w:w="1350" w:type="dxa"/>
            <w:shd w:val="clear" w:color="auto" w:fill="auto"/>
          </w:tcPr>
          <w:p w14:paraId="2C18DD51" w14:textId="77777777" w:rsidR="006B538B" w:rsidRPr="00206CA1" w:rsidRDefault="006B538B" w:rsidP="00E52597">
            <w:pPr>
              <w:spacing w:line="140" w:lineRule="exact"/>
              <w:jc w:val="right"/>
              <w:rPr>
                <w:b/>
                <w:bCs/>
              </w:rPr>
            </w:pPr>
          </w:p>
        </w:tc>
        <w:tc>
          <w:tcPr>
            <w:tcW w:w="270" w:type="dxa"/>
          </w:tcPr>
          <w:p w14:paraId="50EF3CF9" w14:textId="77777777" w:rsidR="006B538B" w:rsidRPr="00206CA1" w:rsidRDefault="006B538B" w:rsidP="00E52597">
            <w:pPr>
              <w:spacing w:line="140" w:lineRule="exact"/>
              <w:jc w:val="right"/>
              <w:rPr>
                <w:szCs w:val="22"/>
              </w:rPr>
            </w:pPr>
          </w:p>
        </w:tc>
        <w:tc>
          <w:tcPr>
            <w:tcW w:w="1170" w:type="dxa"/>
          </w:tcPr>
          <w:p w14:paraId="0503006A" w14:textId="77777777" w:rsidR="006B538B" w:rsidRPr="00206CA1" w:rsidRDefault="006B538B" w:rsidP="00E52597">
            <w:pPr>
              <w:spacing w:line="140" w:lineRule="exact"/>
              <w:jc w:val="right"/>
              <w:rPr>
                <w:b/>
                <w:bCs/>
                <w:szCs w:val="22"/>
              </w:rPr>
            </w:pPr>
          </w:p>
        </w:tc>
        <w:tc>
          <w:tcPr>
            <w:tcW w:w="270" w:type="dxa"/>
          </w:tcPr>
          <w:p w14:paraId="5F33A1D2" w14:textId="77777777" w:rsidR="006B538B" w:rsidRPr="00206CA1" w:rsidRDefault="006B538B" w:rsidP="00E52597">
            <w:pPr>
              <w:spacing w:line="140" w:lineRule="exact"/>
              <w:jc w:val="right"/>
              <w:rPr>
                <w:szCs w:val="22"/>
              </w:rPr>
            </w:pPr>
          </w:p>
        </w:tc>
        <w:tc>
          <w:tcPr>
            <w:tcW w:w="1170" w:type="dxa"/>
          </w:tcPr>
          <w:p w14:paraId="5AD3E1C9" w14:textId="77777777" w:rsidR="006B538B" w:rsidRPr="00206CA1" w:rsidRDefault="006B538B" w:rsidP="00E52597">
            <w:pPr>
              <w:spacing w:line="140" w:lineRule="exact"/>
              <w:jc w:val="right"/>
              <w:rPr>
                <w:szCs w:val="22"/>
              </w:rPr>
            </w:pPr>
          </w:p>
        </w:tc>
        <w:tc>
          <w:tcPr>
            <w:tcW w:w="270" w:type="dxa"/>
          </w:tcPr>
          <w:p w14:paraId="0D89B676" w14:textId="77777777" w:rsidR="006B538B" w:rsidRPr="00206CA1" w:rsidRDefault="006B538B" w:rsidP="00E52597">
            <w:pPr>
              <w:spacing w:line="140" w:lineRule="exact"/>
              <w:jc w:val="right"/>
              <w:rPr>
                <w:szCs w:val="22"/>
              </w:rPr>
            </w:pPr>
          </w:p>
        </w:tc>
        <w:tc>
          <w:tcPr>
            <w:tcW w:w="1170" w:type="dxa"/>
          </w:tcPr>
          <w:p w14:paraId="7729898E" w14:textId="77777777" w:rsidR="006B538B" w:rsidRPr="00206CA1" w:rsidRDefault="006B538B" w:rsidP="00E52597">
            <w:pPr>
              <w:spacing w:line="140" w:lineRule="exact"/>
              <w:jc w:val="right"/>
              <w:rPr>
                <w:szCs w:val="22"/>
              </w:rPr>
            </w:pPr>
          </w:p>
        </w:tc>
        <w:tc>
          <w:tcPr>
            <w:tcW w:w="236" w:type="dxa"/>
            <w:gridSpan w:val="2"/>
          </w:tcPr>
          <w:p w14:paraId="0F8F11BD" w14:textId="77777777" w:rsidR="006B538B" w:rsidRPr="00206CA1" w:rsidRDefault="006B538B" w:rsidP="00E52597">
            <w:pPr>
              <w:spacing w:line="140" w:lineRule="exact"/>
              <w:jc w:val="right"/>
              <w:rPr>
                <w:szCs w:val="22"/>
              </w:rPr>
            </w:pPr>
          </w:p>
        </w:tc>
        <w:tc>
          <w:tcPr>
            <w:tcW w:w="1316" w:type="dxa"/>
            <w:gridSpan w:val="3"/>
            <w:shd w:val="clear" w:color="auto" w:fill="auto"/>
          </w:tcPr>
          <w:p w14:paraId="7EA82A97" w14:textId="77777777" w:rsidR="006B538B" w:rsidRPr="00206CA1" w:rsidRDefault="006B538B" w:rsidP="00E52597">
            <w:pPr>
              <w:spacing w:line="140" w:lineRule="exact"/>
              <w:jc w:val="right"/>
              <w:rPr>
                <w:szCs w:val="22"/>
              </w:rPr>
            </w:pPr>
          </w:p>
        </w:tc>
      </w:tr>
      <w:tr w:rsidR="006B538B" w:rsidRPr="00206CA1" w14:paraId="4EB2478A" w14:textId="77777777" w:rsidTr="00E52597">
        <w:trPr>
          <w:trHeight w:val="222"/>
        </w:trPr>
        <w:tc>
          <w:tcPr>
            <w:tcW w:w="3690" w:type="dxa"/>
            <w:shd w:val="clear" w:color="auto" w:fill="auto"/>
          </w:tcPr>
          <w:p w14:paraId="758EBE20" w14:textId="77777777" w:rsidR="006B538B" w:rsidRPr="00206CA1" w:rsidRDefault="006B538B" w:rsidP="00E52597">
            <w:pPr>
              <w:spacing w:line="240" w:lineRule="auto"/>
              <w:ind w:left="-20" w:right="-90"/>
              <w:rPr>
                <w:b/>
                <w:bCs/>
                <w:szCs w:val="22"/>
              </w:rPr>
            </w:pPr>
          </w:p>
        </w:tc>
        <w:tc>
          <w:tcPr>
            <w:tcW w:w="1350" w:type="dxa"/>
            <w:gridSpan w:val="3"/>
          </w:tcPr>
          <w:p w14:paraId="0020BE0D" w14:textId="77777777" w:rsidR="006B538B" w:rsidRPr="00206CA1" w:rsidRDefault="006B538B" w:rsidP="00E52597">
            <w:pPr>
              <w:spacing w:line="140" w:lineRule="exact"/>
              <w:jc w:val="right"/>
              <w:rPr>
                <w:b/>
                <w:bCs/>
              </w:rPr>
            </w:pPr>
          </w:p>
        </w:tc>
        <w:tc>
          <w:tcPr>
            <w:tcW w:w="360" w:type="dxa"/>
          </w:tcPr>
          <w:p w14:paraId="0327A5E9" w14:textId="77777777" w:rsidR="006B538B" w:rsidRPr="00206CA1" w:rsidRDefault="006B538B" w:rsidP="00E52597">
            <w:pPr>
              <w:spacing w:line="140" w:lineRule="exact"/>
              <w:jc w:val="right"/>
              <w:rPr>
                <w:b/>
                <w:bCs/>
                <w:szCs w:val="22"/>
              </w:rPr>
            </w:pPr>
          </w:p>
        </w:tc>
        <w:tc>
          <w:tcPr>
            <w:tcW w:w="1350" w:type="dxa"/>
          </w:tcPr>
          <w:p w14:paraId="23147D11" w14:textId="77777777" w:rsidR="006B538B" w:rsidRPr="00206CA1" w:rsidRDefault="006B538B" w:rsidP="00E52597">
            <w:pPr>
              <w:spacing w:line="140" w:lineRule="exact"/>
              <w:jc w:val="right"/>
              <w:rPr>
                <w:b/>
                <w:bCs/>
              </w:rPr>
            </w:pPr>
          </w:p>
        </w:tc>
        <w:tc>
          <w:tcPr>
            <w:tcW w:w="270" w:type="dxa"/>
          </w:tcPr>
          <w:p w14:paraId="640EB779" w14:textId="77777777" w:rsidR="006B538B" w:rsidRPr="00206CA1" w:rsidRDefault="006B538B" w:rsidP="00E52597">
            <w:pPr>
              <w:spacing w:line="140" w:lineRule="exact"/>
              <w:jc w:val="right"/>
              <w:rPr>
                <w:b/>
                <w:bCs/>
              </w:rPr>
            </w:pPr>
          </w:p>
        </w:tc>
        <w:tc>
          <w:tcPr>
            <w:tcW w:w="1170" w:type="dxa"/>
            <w:shd w:val="clear" w:color="auto" w:fill="auto"/>
          </w:tcPr>
          <w:p w14:paraId="23A193C2" w14:textId="77777777" w:rsidR="006B538B" w:rsidRPr="00206CA1" w:rsidRDefault="006B538B" w:rsidP="00E52597">
            <w:pPr>
              <w:spacing w:line="140" w:lineRule="exact"/>
              <w:jc w:val="right"/>
              <w:rPr>
                <w:b/>
                <w:bCs/>
              </w:rPr>
            </w:pPr>
          </w:p>
        </w:tc>
        <w:tc>
          <w:tcPr>
            <w:tcW w:w="270" w:type="dxa"/>
            <w:shd w:val="clear" w:color="auto" w:fill="auto"/>
          </w:tcPr>
          <w:p w14:paraId="08AE3FC3" w14:textId="77777777" w:rsidR="006B538B" w:rsidRPr="00206CA1" w:rsidRDefault="006B538B" w:rsidP="00E52597">
            <w:pPr>
              <w:spacing w:line="140" w:lineRule="exact"/>
              <w:jc w:val="right"/>
              <w:rPr>
                <w:b/>
                <w:bCs/>
                <w:szCs w:val="22"/>
              </w:rPr>
            </w:pPr>
          </w:p>
        </w:tc>
        <w:tc>
          <w:tcPr>
            <w:tcW w:w="1350" w:type="dxa"/>
            <w:shd w:val="clear" w:color="auto" w:fill="auto"/>
          </w:tcPr>
          <w:p w14:paraId="1FD0DDDB" w14:textId="77777777" w:rsidR="006B538B" w:rsidRPr="00206CA1" w:rsidRDefault="006B538B" w:rsidP="00E52597">
            <w:pPr>
              <w:spacing w:line="140" w:lineRule="exact"/>
              <w:jc w:val="right"/>
              <w:rPr>
                <w:b/>
                <w:bCs/>
              </w:rPr>
            </w:pPr>
          </w:p>
        </w:tc>
        <w:tc>
          <w:tcPr>
            <w:tcW w:w="270" w:type="dxa"/>
          </w:tcPr>
          <w:p w14:paraId="2ADBCF03" w14:textId="77777777" w:rsidR="006B538B" w:rsidRPr="00206CA1" w:rsidRDefault="006B538B" w:rsidP="00E52597">
            <w:pPr>
              <w:spacing w:line="140" w:lineRule="exact"/>
              <w:jc w:val="right"/>
              <w:rPr>
                <w:szCs w:val="22"/>
              </w:rPr>
            </w:pPr>
          </w:p>
        </w:tc>
        <w:tc>
          <w:tcPr>
            <w:tcW w:w="1170" w:type="dxa"/>
          </w:tcPr>
          <w:p w14:paraId="4DA15F42" w14:textId="77777777" w:rsidR="006B538B" w:rsidRPr="00206CA1" w:rsidRDefault="006B538B" w:rsidP="00E52597">
            <w:pPr>
              <w:spacing w:line="140" w:lineRule="exact"/>
              <w:jc w:val="right"/>
              <w:rPr>
                <w:b/>
                <w:bCs/>
                <w:szCs w:val="22"/>
              </w:rPr>
            </w:pPr>
          </w:p>
        </w:tc>
        <w:tc>
          <w:tcPr>
            <w:tcW w:w="270" w:type="dxa"/>
          </w:tcPr>
          <w:p w14:paraId="42D05785" w14:textId="77777777" w:rsidR="006B538B" w:rsidRPr="00206CA1" w:rsidRDefault="006B538B" w:rsidP="00E52597">
            <w:pPr>
              <w:spacing w:line="140" w:lineRule="exact"/>
              <w:jc w:val="right"/>
              <w:rPr>
                <w:szCs w:val="22"/>
              </w:rPr>
            </w:pPr>
          </w:p>
        </w:tc>
        <w:tc>
          <w:tcPr>
            <w:tcW w:w="1170" w:type="dxa"/>
          </w:tcPr>
          <w:p w14:paraId="4DBA5C69" w14:textId="77777777" w:rsidR="006B538B" w:rsidRPr="00206CA1" w:rsidRDefault="006B538B" w:rsidP="00E52597">
            <w:pPr>
              <w:spacing w:line="140" w:lineRule="exact"/>
              <w:jc w:val="right"/>
              <w:rPr>
                <w:szCs w:val="22"/>
              </w:rPr>
            </w:pPr>
          </w:p>
        </w:tc>
        <w:tc>
          <w:tcPr>
            <w:tcW w:w="270" w:type="dxa"/>
          </w:tcPr>
          <w:p w14:paraId="017812D9" w14:textId="77777777" w:rsidR="006B538B" w:rsidRPr="00206CA1" w:rsidRDefault="006B538B" w:rsidP="00E52597">
            <w:pPr>
              <w:spacing w:line="140" w:lineRule="exact"/>
              <w:jc w:val="right"/>
              <w:rPr>
                <w:szCs w:val="22"/>
              </w:rPr>
            </w:pPr>
          </w:p>
        </w:tc>
        <w:tc>
          <w:tcPr>
            <w:tcW w:w="1170" w:type="dxa"/>
          </w:tcPr>
          <w:p w14:paraId="7677B51E" w14:textId="77777777" w:rsidR="006B538B" w:rsidRPr="00206CA1" w:rsidRDefault="006B538B" w:rsidP="00E52597">
            <w:pPr>
              <w:spacing w:line="140" w:lineRule="exact"/>
              <w:jc w:val="right"/>
              <w:rPr>
                <w:szCs w:val="22"/>
              </w:rPr>
            </w:pPr>
          </w:p>
        </w:tc>
        <w:tc>
          <w:tcPr>
            <w:tcW w:w="236" w:type="dxa"/>
            <w:gridSpan w:val="2"/>
          </w:tcPr>
          <w:p w14:paraId="696C3922" w14:textId="77777777" w:rsidR="006B538B" w:rsidRPr="00206CA1" w:rsidRDefault="006B538B" w:rsidP="00E52597">
            <w:pPr>
              <w:spacing w:line="140" w:lineRule="exact"/>
              <w:jc w:val="right"/>
              <w:rPr>
                <w:szCs w:val="22"/>
              </w:rPr>
            </w:pPr>
          </w:p>
        </w:tc>
        <w:tc>
          <w:tcPr>
            <w:tcW w:w="1316" w:type="dxa"/>
            <w:gridSpan w:val="3"/>
            <w:shd w:val="clear" w:color="auto" w:fill="auto"/>
          </w:tcPr>
          <w:p w14:paraId="77D8AEAE" w14:textId="77777777" w:rsidR="006B538B" w:rsidRPr="00206CA1" w:rsidRDefault="006B538B" w:rsidP="00E52597">
            <w:pPr>
              <w:spacing w:line="140" w:lineRule="exact"/>
              <w:jc w:val="right"/>
              <w:rPr>
                <w:szCs w:val="22"/>
              </w:rPr>
            </w:pPr>
          </w:p>
        </w:tc>
      </w:tr>
      <w:tr w:rsidR="006B538B" w:rsidRPr="00206CA1" w14:paraId="240809D0" w14:textId="77777777" w:rsidTr="00E52597">
        <w:trPr>
          <w:trHeight w:val="20"/>
        </w:trPr>
        <w:tc>
          <w:tcPr>
            <w:tcW w:w="3690" w:type="dxa"/>
            <w:shd w:val="clear" w:color="auto" w:fill="auto"/>
            <w:vAlign w:val="bottom"/>
          </w:tcPr>
          <w:p w14:paraId="50C58F37" w14:textId="77777777" w:rsidR="006B538B" w:rsidRPr="00206CA1" w:rsidRDefault="006B538B" w:rsidP="00E52597">
            <w:pPr>
              <w:spacing w:line="240" w:lineRule="auto"/>
              <w:ind w:left="-19" w:right="-90"/>
              <w:rPr>
                <w:b/>
                <w:bCs/>
                <w:i/>
                <w:iCs/>
                <w:szCs w:val="22"/>
                <w:lang w:bidi="th-TH"/>
              </w:rPr>
            </w:pPr>
          </w:p>
        </w:tc>
        <w:tc>
          <w:tcPr>
            <w:tcW w:w="326" w:type="dxa"/>
          </w:tcPr>
          <w:p w14:paraId="46140DD1" w14:textId="77777777" w:rsidR="006B538B" w:rsidRPr="00206CA1" w:rsidRDefault="006B538B" w:rsidP="00E52597">
            <w:pPr>
              <w:pStyle w:val="acctfourfigures"/>
              <w:tabs>
                <w:tab w:val="clear" w:pos="765"/>
              </w:tabs>
              <w:spacing w:line="240" w:lineRule="auto"/>
              <w:ind w:left="-43" w:right="-86"/>
              <w:jc w:val="center"/>
              <w:rPr>
                <w:b/>
                <w:bCs/>
                <w:szCs w:val="22"/>
              </w:rPr>
            </w:pPr>
          </w:p>
        </w:tc>
        <w:tc>
          <w:tcPr>
            <w:tcW w:w="326" w:type="dxa"/>
          </w:tcPr>
          <w:p w14:paraId="0A62E6CB" w14:textId="77777777" w:rsidR="006B538B" w:rsidRPr="00206CA1" w:rsidRDefault="006B538B" w:rsidP="00E52597">
            <w:pPr>
              <w:pStyle w:val="acctfourfigures"/>
              <w:tabs>
                <w:tab w:val="clear" w:pos="765"/>
              </w:tabs>
              <w:spacing w:line="240" w:lineRule="auto"/>
              <w:ind w:left="-43" w:right="-86"/>
              <w:jc w:val="center"/>
              <w:rPr>
                <w:b/>
                <w:bCs/>
                <w:szCs w:val="22"/>
              </w:rPr>
            </w:pPr>
          </w:p>
        </w:tc>
        <w:tc>
          <w:tcPr>
            <w:tcW w:w="11340" w:type="dxa"/>
            <w:gridSpan w:val="18"/>
            <w:vAlign w:val="bottom"/>
          </w:tcPr>
          <w:p w14:paraId="37BD70C9" w14:textId="77777777" w:rsidR="004C1E00" w:rsidRPr="00206CA1" w:rsidRDefault="004C1E00" w:rsidP="00E52597">
            <w:pPr>
              <w:pStyle w:val="acctfourfigures"/>
              <w:tabs>
                <w:tab w:val="clear" w:pos="765"/>
              </w:tabs>
              <w:spacing w:line="240" w:lineRule="auto"/>
              <w:ind w:left="-43" w:right="-86"/>
              <w:jc w:val="center"/>
              <w:rPr>
                <w:b/>
                <w:bCs/>
                <w:szCs w:val="22"/>
              </w:rPr>
            </w:pPr>
          </w:p>
          <w:p w14:paraId="0F3CA163" w14:textId="582AEBEB" w:rsidR="006B538B" w:rsidRPr="00206CA1" w:rsidRDefault="006B538B" w:rsidP="00E52597">
            <w:pPr>
              <w:pStyle w:val="acctfourfigures"/>
              <w:tabs>
                <w:tab w:val="clear" w:pos="765"/>
              </w:tabs>
              <w:spacing w:line="240" w:lineRule="auto"/>
              <w:ind w:right="-86"/>
              <w:jc w:val="center"/>
              <w:rPr>
                <w:szCs w:val="22"/>
                <w:lang w:bidi="th-TH"/>
              </w:rPr>
            </w:pPr>
            <w:r w:rsidRPr="00206CA1">
              <w:rPr>
                <w:b/>
                <w:bCs/>
                <w:szCs w:val="22"/>
              </w:rPr>
              <w:lastRenderedPageBreak/>
              <w:t>Separate financial statements</w:t>
            </w:r>
          </w:p>
        </w:tc>
      </w:tr>
      <w:tr w:rsidR="006B538B" w:rsidRPr="00206CA1" w14:paraId="3D69B34F" w14:textId="77777777" w:rsidTr="00E52597">
        <w:trPr>
          <w:trHeight w:val="20"/>
        </w:trPr>
        <w:tc>
          <w:tcPr>
            <w:tcW w:w="3690" w:type="dxa"/>
            <w:shd w:val="clear" w:color="auto" w:fill="auto"/>
            <w:vAlign w:val="bottom"/>
          </w:tcPr>
          <w:p w14:paraId="636D48E7" w14:textId="77777777" w:rsidR="006B538B" w:rsidRPr="00206CA1" w:rsidRDefault="006B538B" w:rsidP="00E52597">
            <w:pPr>
              <w:spacing w:line="240" w:lineRule="auto"/>
              <w:ind w:left="-19" w:right="-90"/>
              <w:rPr>
                <w:b/>
                <w:bCs/>
                <w:i/>
                <w:iCs/>
                <w:szCs w:val="22"/>
                <w:lang w:bidi="th-TH"/>
              </w:rPr>
            </w:pPr>
          </w:p>
        </w:tc>
        <w:tc>
          <w:tcPr>
            <w:tcW w:w="326" w:type="dxa"/>
          </w:tcPr>
          <w:p w14:paraId="7292A5AC" w14:textId="77777777" w:rsidR="006B538B" w:rsidRPr="00206CA1" w:rsidRDefault="006B538B" w:rsidP="00E52597">
            <w:pPr>
              <w:pStyle w:val="acctfourfigures"/>
              <w:tabs>
                <w:tab w:val="clear" w:pos="765"/>
              </w:tabs>
              <w:spacing w:line="240" w:lineRule="auto"/>
              <w:ind w:left="-43" w:right="-86"/>
              <w:jc w:val="center"/>
              <w:rPr>
                <w:b/>
                <w:bCs/>
                <w:szCs w:val="22"/>
                <w:lang w:bidi="th-TH"/>
              </w:rPr>
            </w:pPr>
          </w:p>
        </w:tc>
        <w:tc>
          <w:tcPr>
            <w:tcW w:w="326" w:type="dxa"/>
          </w:tcPr>
          <w:p w14:paraId="7EEABCEE" w14:textId="77777777" w:rsidR="006B538B" w:rsidRPr="00206CA1" w:rsidRDefault="006B538B" w:rsidP="00E52597">
            <w:pPr>
              <w:pStyle w:val="acctfourfigures"/>
              <w:tabs>
                <w:tab w:val="clear" w:pos="765"/>
              </w:tabs>
              <w:spacing w:line="240" w:lineRule="auto"/>
              <w:ind w:left="-43" w:right="-86"/>
              <w:jc w:val="center"/>
              <w:rPr>
                <w:b/>
                <w:bCs/>
                <w:szCs w:val="22"/>
                <w:lang w:bidi="th-TH"/>
              </w:rPr>
            </w:pPr>
          </w:p>
        </w:tc>
        <w:tc>
          <w:tcPr>
            <w:tcW w:w="5468" w:type="dxa"/>
            <w:gridSpan w:val="7"/>
            <w:vAlign w:val="bottom"/>
          </w:tcPr>
          <w:p w14:paraId="0E5EE3A3" w14:textId="77777777" w:rsidR="006B538B" w:rsidRPr="00206CA1" w:rsidRDefault="006B538B" w:rsidP="00E52597">
            <w:pPr>
              <w:pStyle w:val="acctfourfigures"/>
              <w:tabs>
                <w:tab w:val="clear" w:pos="765"/>
              </w:tabs>
              <w:spacing w:line="240" w:lineRule="auto"/>
              <w:ind w:left="-43" w:right="-86"/>
              <w:jc w:val="center"/>
              <w:rPr>
                <w:szCs w:val="22"/>
                <w:lang w:bidi="th-TH"/>
              </w:rPr>
            </w:pPr>
            <w:r w:rsidRPr="00206CA1">
              <w:rPr>
                <w:b/>
                <w:bCs/>
                <w:szCs w:val="22"/>
                <w:lang w:bidi="th-TH"/>
              </w:rPr>
              <w:t>Carrying amount</w:t>
            </w:r>
          </w:p>
        </w:tc>
        <w:tc>
          <w:tcPr>
            <w:tcW w:w="270" w:type="dxa"/>
          </w:tcPr>
          <w:p w14:paraId="694F8A5A" w14:textId="77777777" w:rsidR="006B538B" w:rsidRPr="00206CA1" w:rsidRDefault="006B538B" w:rsidP="00E52597">
            <w:pPr>
              <w:pStyle w:val="acctfourfigures"/>
              <w:tabs>
                <w:tab w:val="clear" w:pos="765"/>
              </w:tabs>
              <w:spacing w:line="240" w:lineRule="auto"/>
              <w:ind w:left="-43" w:right="-86"/>
              <w:jc w:val="center"/>
              <w:rPr>
                <w:szCs w:val="22"/>
                <w:cs/>
                <w:lang w:bidi="th-TH"/>
              </w:rPr>
            </w:pPr>
          </w:p>
        </w:tc>
        <w:tc>
          <w:tcPr>
            <w:tcW w:w="5602" w:type="dxa"/>
            <w:gridSpan w:val="10"/>
            <w:vAlign w:val="bottom"/>
          </w:tcPr>
          <w:p w14:paraId="2B7B89FF" w14:textId="77777777" w:rsidR="006B538B" w:rsidRPr="00206CA1" w:rsidRDefault="006B538B" w:rsidP="00E52597">
            <w:pPr>
              <w:pStyle w:val="acctfourfigures"/>
              <w:tabs>
                <w:tab w:val="clear" w:pos="765"/>
              </w:tabs>
              <w:spacing w:line="240" w:lineRule="auto"/>
              <w:ind w:left="-43" w:right="-86"/>
              <w:jc w:val="center"/>
              <w:rPr>
                <w:szCs w:val="22"/>
                <w:lang w:bidi="th-TH"/>
              </w:rPr>
            </w:pPr>
            <w:r w:rsidRPr="00206CA1">
              <w:rPr>
                <w:b/>
                <w:bCs/>
                <w:szCs w:val="22"/>
                <w:lang w:bidi="th-TH"/>
              </w:rPr>
              <w:t>Fair value</w:t>
            </w:r>
          </w:p>
        </w:tc>
      </w:tr>
      <w:tr w:rsidR="006B538B" w:rsidRPr="00206CA1" w14:paraId="217DBAD3" w14:textId="77777777" w:rsidTr="00E52597">
        <w:trPr>
          <w:trHeight w:val="20"/>
        </w:trPr>
        <w:tc>
          <w:tcPr>
            <w:tcW w:w="3690" w:type="dxa"/>
            <w:shd w:val="clear" w:color="auto" w:fill="auto"/>
            <w:vAlign w:val="bottom"/>
          </w:tcPr>
          <w:p w14:paraId="1B10B5F8" w14:textId="77777777" w:rsidR="006B538B" w:rsidRPr="00206CA1" w:rsidRDefault="006B538B" w:rsidP="00E52597">
            <w:pPr>
              <w:spacing w:line="240" w:lineRule="auto"/>
              <w:ind w:left="-19" w:right="-90"/>
              <w:rPr>
                <w:b/>
                <w:bCs/>
                <w:i/>
                <w:iCs/>
                <w:szCs w:val="22"/>
                <w:lang w:bidi="th-TH"/>
              </w:rPr>
            </w:pPr>
            <w:proofErr w:type="gramStart"/>
            <w:r w:rsidRPr="00206CA1">
              <w:rPr>
                <w:b/>
                <w:bCs/>
                <w:i/>
                <w:iCs/>
                <w:szCs w:val="22"/>
              </w:rPr>
              <w:t>At</w:t>
            </w:r>
            <w:proofErr w:type="gramEnd"/>
            <w:r w:rsidRPr="00206CA1">
              <w:rPr>
                <w:b/>
                <w:bCs/>
                <w:i/>
                <w:iCs/>
                <w:szCs w:val="22"/>
              </w:rPr>
              <w:t xml:space="preserve"> </w:t>
            </w:r>
            <w:r w:rsidRPr="00206CA1">
              <w:rPr>
                <w:rFonts w:cstheme="minorBidi"/>
                <w:b/>
                <w:bCs/>
                <w:i/>
                <w:iCs/>
                <w:szCs w:val="28"/>
                <w:lang w:bidi="th-TH"/>
              </w:rPr>
              <w:t>31 December</w:t>
            </w:r>
            <w:r w:rsidRPr="00206CA1">
              <w:rPr>
                <w:b/>
                <w:bCs/>
                <w:i/>
                <w:iCs/>
                <w:szCs w:val="22"/>
              </w:rPr>
              <w:t xml:space="preserve"> </w:t>
            </w:r>
          </w:p>
        </w:tc>
        <w:tc>
          <w:tcPr>
            <w:tcW w:w="1350" w:type="dxa"/>
            <w:gridSpan w:val="3"/>
            <w:vAlign w:val="bottom"/>
          </w:tcPr>
          <w:p w14:paraId="6B219D85" w14:textId="77777777" w:rsidR="006B538B" w:rsidRPr="00206CA1" w:rsidRDefault="006B538B" w:rsidP="00E52597">
            <w:pPr>
              <w:pStyle w:val="acctfourfigures"/>
              <w:tabs>
                <w:tab w:val="clear" w:pos="765"/>
              </w:tabs>
              <w:spacing w:line="240" w:lineRule="auto"/>
              <w:ind w:left="-43" w:right="-86"/>
              <w:jc w:val="center"/>
              <w:rPr>
                <w:szCs w:val="22"/>
                <w:lang w:val="en-US" w:bidi="th-TH"/>
              </w:rPr>
            </w:pPr>
            <w:r w:rsidRPr="00206CA1">
              <w:rPr>
                <w:color w:val="000000" w:themeColor="text1"/>
                <w:szCs w:val="22"/>
                <w:lang w:bidi="th-TH"/>
              </w:rPr>
              <w:t>Financial instruments measured at FVTPL</w:t>
            </w:r>
          </w:p>
        </w:tc>
        <w:tc>
          <w:tcPr>
            <w:tcW w:w="360" w:type="dxa"/>
            <w:vAlign w:val="bottom"/>
          </w:tcPr>
          <w:p w14:paraId="03A4DA87" w14:textId="77777777" w:rsidR="006B538B" w:rsidRPr="00206CA1" w:rsidRDefault="006B538B" w:rsidP="00E52597">
            <w:pPr>
              <w:pStyle w:val="acctfourfigures"/>
              <w:tabs>
                <w:tab w:val="clear" w:pos="765"/>
              </w:tabs>
              <w:spacing w:line="240" w:lineRule="auto"/>
              <w:ind w:left="-43" w:right="-86"/>
              <w:jc w:val="center"/>
              <w:rPr>
                <w:szCs w:val="22"/>
                <w:cs/>
                <w:lang w:bidi="th-TH"/>
              </w:rPr>
            </w:pPr>
          </w:p>
        </w:tc>
        <w:tc>
          <w:tcPr>
            <w:tcW w:w="1350" w:type="dxa"/>
          </w:tcPr>
          <w:p w14:paraId="236ECAB4" w14:textId="77777777" w:rsidR="00C57D0F" w:rsidRPr="00206CA1" w:rsidRDefault="00C57D0F" w:rsidP="00E52597">
            <w:pPr>
              <w:pStyle w:val="acctfourfigures"/>
              <w:tabs>
                <w:tab w:val="clear" w:pos="765"/>
              </w:tabs>
              <w:spacing w:line="240" w:lineRule="auto"/>
              <w:ind w:left="-43" w:right="-86"/>
              <w:jc w:val="center"/>
              <w:rPr>
                <w:color w:val="000000" w:themeColor="text1"/>
                <w:szCs w:val="22"/>
                <w:lang w:bidi="th-TH"/>
              </w:rPr>
            </w:pPr>
          </w:p>
          <w:p w14:paraId="0DE1019E" w14:textId="0CA14F60" w:rsidR="006B538B" w:rsidRPr="00206CA1" w:rsidRDefault="006B538B" w:rsidP="00E52597">
            <w:pPr>
              <w:pStyle w:val="acctfourfigures"/>
              <w:tabs>
                <w:tab w:val="clear" w:pos="765"/>
              </w:tabs>
              <w:spacing w:line="240" w:lineRule="auto"/>
              <w:ind w:left="-43" w:right="-86"/>
              <w:jc w:val="center"/>
              <w:rPr>
                <w:color w:val="000000" w:themeColor="text1"/>
                <w:szCs w:val="22"/>
                <w:lang w:bidi="th-TH"/>
              </w:rPr>
            </w:pPr>
            <w:r w:rsidRPr="00206CA1">
              <w:rPr>
                <w:color w:val="000000" w:themeColor="text1"/>
                <w:szCs w:val="22"/>
                <w:lang w:bidi="th-TH"/>
              </w:rPr>
              <w:t xml:space="preserve">Financial instruments measured </w:t>
            </w:r>
            <w:r w:rsidRPr="00206CA1">
              <w:rPr>
                <w:color w:val="000000"/>
                <w:szCs w:val="22"/>
              </w:rPr>
              <w:t xml:space="preserve">at </w:t>
            </w:r>
            <w:r w:rsidR="00C57D0F" w:rsidRPr="00206CA1">
              <w:rPr>
                <w:color w:val="000000"/>
                <w:szCs w:val="22"/>
              </w:rPr>
              <w:t>FVOCI</w:t>
            </w:r>
          </w:p>
        </w:tc>
        <w:tc>
          <w:tcPr>
            <w:tcW w:w="270" w:type="dxa"/>
          </w:tcPr>
          <w:p w14:paraId="0C07BABB" w14:textId="77777777" w:rsidR="006B538B" w:rsidRPr="00206CA1" w:rsidRDefault="006B538B" w:rsidP="00E52597">
            <w:pPr>
              <w:pStyle w:val="acctfourfigures"/>
              <w:tabs>
                <w:tab w:val="clear" w:pos="765"/>
              </w:tabs>
              <w:spacing w:line="240" w:lineRule="auto"/>
              <w:ind w:left="-43" w:right="-86"/>
              <w:jc w:val="center"/>
              <w:rPr>
                <w:color w:val="000000" w:themeColor="text1"/>
                <w:szCs w:val="22"/>
                <w:lang w:bidi="th-TH"/>
              </w:rPr>
            </w:pPr>
          </w:p>
        </w:tc>
        <w:tc>
          <w:tcPr>
            <w:tcW w:w="1170" w:type="dxa"/>
            <w:shd w:val="clear" w:color="auto" w:fill="auto"/>
            <w:vAlign w:val="bottom"/>
          </w:tcPr>
          <w:p w14:paraId="1F93517B" w14:textId="77777777" w:rsidR="006B538B" w:rsidRPr="00206CA1" w:rsidRDefault="006B538B" w:rsidP="00E52597">
            <w:pPr>
              <w:pStyle w:val="acctfourfigures"/>
              <w:tabs>
                <w:tab w:val="clear" w:pos="765"/>
              </w:tabs>
              <w:spacing w:line="240" w:lineRule="auto"/>
              <w:ind w:left="-43" w:right="-86"/>
              <w:jc w:val="center"/>
              <w:rPr>
                <w:szCs w:val="22"/>
                <w:lang w:bidi="th-TH"/>
              </w:rPr>
            </w:pPr>
            <w:r w:rsidRPr="00206CA1">
              <w:rPr>
                <w:color w:val="000000" w:themeColor="text1"/>
                <w:szCs w:val="22"/>
                <w:lang w:bidi="th-TH"/>
              </w:rPr>
              <w:t>Financial instruments measured at amortised cost</w:t>
            </w:r>
          </w:p>
        </w:tc>
        <w:tc>
          <w:tcPr>
            <w:tcW w:w="270" w:type="dxa"/>
            <w:shd w:val="clear" w:color="auto" w:fill="auto"/>
            <w:vAlign w:val="bottom"/>
          </w:tcPr>
          <w:p w14:paraId="71A9A257" w14:textId="77777777" w:rsidR="006B538B" w:rsidRPr="00206CA1" w:rsidRDefault="006B538B" w:rsidP="00E52597">
            <w:pPr>
              <w:spacing w:line="240" w:lineRule="auto"/>
              <w:ind w:left="-43" w:right="-86"/>
              <w:jc w:val="center"/>
              <w:rPr>
                <w:szCs w:val="22"/>
              </w:rPr>
            </w:pPr>
          </w:p>
        </w:tc>
        <w:tc>
          <w:tcPr>
            <w:tcW w:w="1350" w:type="dxa"/>
            <w:shd w:val="clear" w:color="auto" w:fill="auto"/>
            <w:vAlign w:val="bottom"/>
          </w:tcPr>
          <w:p w14:paraId="13C5C876" w14:textId="77777777" w:rsidR="006B538B" w:rsidRPr="00206CA1" w:rsidRDefault="006B538B" w:rsidP="00E52597">
            <w:pPr>
              <w:pStyle w:val="acctfourfigures"/>
              <w:tabs>
                <w:tab w:val="clear" w:pos="765"/>
              </w:tabs>
              <w:spacing w:line="240" w:lineRule="auto"/>
              <w:ind w:left="-43" w:right="-86"/>
              <w:jc w:val="center"/>
              <w:rPr>
                <w:szCs w:val="22"/>
                <w:lang w:bidi="th-TH"/>
              </w:rPr>
            </w:pPr>
            <w:r w:rsidRPr="00206CA1">
              <w:rPr>
                <w:szCs w:val="22"/>
                <w:lang w:bidi="th-TH"/>
              </w:rPr>
              <w:t>Total</w:t>
            </w:r>
          </w:p>
        </w:tc>
        <w:tc>
          <w:tcPr>
            <w:tcW w:w="270" w:type="dxa"/>
          </w:tcPr>
          <w:p w14:paraId="25A81D3A" w14:textId="77777777" w:rsidR="006B538B" w:rsidRPr="00206CA1" w:rsidRDefault="006B538B" w:rsidP="00E52597">
            <w:pPr>
              <w:pStyle w:val="acctfourfigures"/>
              <w:tabs>
                <w:tab w:val="clear" w:pos="765"/>
              </w:tabs>
              <w:spacing w:line="240" w:lineRule="auto"/>
              <w:ind w:left="-43" w:right="-86"/>
              <w:jc w:val="center"/>
              <w:rPr>
                <w:szCs w:val="22"/>
                <w:cs/>
                <w:lang w:bidi="th-TH"/>
              </w:rPr>
            </w:pPr>
          </w:p>
        </w:tc>
        <w:tc>
          <w:tcPr>
            <w:tcW w:w="1170" w:type="dxa"/>
            <w:vAlign w:val="bottom"/>
          </w:tcPr>
          <w:p w14:paraId="3D76030D" w14:textId="77777777" w:rsidR="006B538B" w:rsidRPr="00206CA1" w:rsidRDefault="006B538B" w:rsidP="00E52597">
            <w:pPr>
              <w:pStyle w:val="acctfourfigures"/>
              <w:tabs>
                <w:tab w:val="clear" w:pos="765"/>
              </w:tabs>
              <w:spacing w:line="240" w:lineRule="auto"/>
              <w:ind w:left="-43" w:right="-86"/>
              <w:jc w:val="center"/>
              <w:rPr>
                <w:szCs w:val="22"/>
              </w:rPr>
            </w:pPr>
            <w:r w:rsidRPr="00206CA1">
              <w:rPr>
                <w:szCs w:val="22"/>
                <w:lang w:bidi="th-TH"/>
              </w:rPr>
              <w:t>Level 1</w:t>
            </w:r>
          </w:p>
        </w:tc>
        <w:tc>
          <w:tcPr>
            <w:tcW w:w="270" w:type="dxa"/>
          </w:tcPr>
          <w:p w14:paraId="735FE069" w14:textId="77777777" w:rsidR="006B538B" w:rsidRPr="00206CA1" w:rsidRDefault="006B538B" w:rsidP="00E52597">
            <w:pPr>
              <w:pStyle w:val="acctfourfigures"/>
              <w:tabs>
                <w:tab w:val="clear" w:pos="765"/>
              </w:tabs>
              <w:spacing w:line="240" w:lineRule="auto"/>
              <w:ind w:left="-43" w:right="-86"/>
              <w:jc w:val="center"/>
              <w:rPr>
                <w:szCs w:val="22"/>
                <w:cs/>
                <w:lang w:bidi="th-TH"/>
              </w:rPr>
            </w:pPr>
          </w:p>
        </w:tc>
        <w:tc>
          <w:tcPr>
            <w:tcW w:w="1170" w:type="dxa"/>
            <w:vAlign w:val="bottom"/>
          </w:tcPr>
          <w:p w14:paraId="4031226B" w14:textId="77777777" w:rsidR="006B538B" w:rsidRPr="00206CA1" w:rsidRDefault="006B538B" w:rsidP="00E52597">
            <w:pPr>
              <w:pStyle w:val="acctfourfigures"/>
              <w:tabs>
                <w:tab w:val="clear" w:pos="765"/>
              </w:tabs>
              <w:spacing w:line="240" w:lineRule="auto"/>
              <w:ind w:left="-43" w:right="-86"/>
              <w:jc w:val="center"/>
              <w:rPr>
                <w:szCs w:val="22"/>
              </w:rPr>
            </w:pPr>
            <w:r w:rsidRPr="00206CA1">
              <w:rPr>
                <w:szCs w:val="22"/>
                <w:lang w:bidi="th-TH"/>
              </w:rPr>
              <w:t>Level 2</w:t>
            </w:r>
          </w:p>
        </w:tc>
        <w:tc>
          <w:tcPr>
            <w:tcW w:w="270" w:type="dxa"/>
          </w:tcPr>
          <w:p w14:paraId="38022987" w14:textId="77777777" w:rsidR="006B538B" w:rsidRPr="00206CA1" w:rsidRDefault="006B538B" w:rsidP="00E52597">
            <w:pPr>
              <w:spacing w:line="240" w:lineRule="auto"/>
              <w:ind w:left="-43" w:right="-86"/>
              <w:jc w:val="center"/>
              <w:rPr>
                <w:szCs w:val="22"/>
                <w:cs/>
              </w:rPr>
            </w:pPr>
          </w:p>
        </w:tc>
        <w:tc>
          <w:tcPr>
            <w:tcW w:w="1170" w:type="dxa"/>
            <w:vAlign w:val="bottom"/>
          </w:tcPr>
          <w:p w14:paraId="460004E5" w14:textId="77777777" w:rsidR="006B538B" w:rsidRPr="00206CA1" w:rsidRDefault="006B538B" w:rsidP="00E52597">
            <w:pPr>
              <w:spacing w:line="240" w:lineRule="auto"/>
              <w:ind w:left="-43" w:right="-86"/>
              <w:jc w:val="center"/>
              <w:rPr>
                <w:szCs w:val="22"/>
              </w:rPr>
            </w:pPr>
            <w:r w:rsidRPr="00206CA1">
              <w:rPr>
                <w:szCs w:val="22"/>
              </w:rPr>
              <w:t>Level 3</w:t>
            </w:r>
          </w:p>
        </w:tc>
        <w:tc>
          <w:tcPr>
            <w:tcW w:w="236" w:type="dxa"/>
            <w:gridSpan w:val="2"/>
          </w:tcPr>
          <w:p w14:paraId="09C8B1C4" w14:textId="77777777" w:rsidR="006B538B" w:rsidRPr="00206CA1" w:rsidRDefault="006B538B" w:rsidP="00E52597">
            <w:pPr>
              <w:pStyle w:val="acctfourfigures"/>
              <w:tabs>
                <w:tab w:val="clear" w:pos="765"/>
              </w:tabs>
              <w:spacing w:line="240" w:lineRule="auto"/>
              <w:ind w:left="-43" w:right="-86"/>
              <w:jc w:val="center"/>
              <w:rPr>
                <w:szCs w:val="22"/>
                <w:cs/>
                <w:lang w:bidi="th-TH"/>
              </w:rPr>
            </w:pPr>
          </w:p>
        </w:tc>
        <w:tc>
          <w:tcPr>
            <w:tcW w:w="1316" w:type="dxa"/>
            <w:gridSpan w:val="3"/>
            <w:shd w:val="clear" w:color="auto" w:fill="auto"/>
            <w:vAlign w:val="bottom"/>
          </w:tcPr>
          <w:p w14:paraId="7358673E" w14:textId="77777777" w:rsidR="006B538B" w:rsidRPr="00206CA1" w:rsidRDefault="006B538B" w:rsidP="00E52597">
            <w:pPr>
              <w:pStyle w:val="acctfourfigures"/>
              <w:tabs>
                <w:tab w:val="clear" w:pos="765"/>
              </w:tabs>
              <w:spacing w:line="240" w:lineRule="auto"/>
              <w:ind w:left="-43" w:right="-86"/>
              <w:jc w:val="center"/>
              <w:rPr>
                <w:szCs w:val="22"/>
                <w:lang w:bidi="th-TH"/>
              </w:rPr>
            </w:pPr>
            <w:r w:rsidRPr="00206CA1">
              <w:rPr>
                <w:szCs w:val="22"/>
                <w:lang w:bidi="th-TH"/>
              </w:rPr>
              <w:t>Total</w:t>
            </w:r>
          </w:p>
        </w:tc>
      </w:tr>
      <w:tr w:rsidR="006B538B" w:rsidRPr="00206CA1" w14:paraId="0CF81ADD" w14:textId="77777777" w:rsidTr="00E52597">
        <w:trPr>
          <w:trHeight w:val="20"/>
        </w:trPr>
        <w:tc>
          <w:tcPr>
            <w:tcW w:w="3690" w:type="dxa"/>
            <w:shd w:val="clear" w:color="auto" w:fill="auto"/>
            <w:vAlign w:val="bottom"/>
          </w:tcPr>
          <w:p w14:paraId="6F74E985" w14:textId="77777777" w:rsidR="006B538B" w:rsidRPr="00206CA1" w:rsidRDefault="006B538B" w:rsidP="00E52597">
            <w:pPr>
              <w:spacing w:line="240" w:lineRule="auto"/>
              <w:ind w:left="-19" w:right="-90"/>
              <w:rPr>
                <w:b/>
                <w:bCs/>
                <w:i/>
                <w:iCs/>
                <w:szCs w:val="22"/>
              </w:rPr>
            </w:pPr>
          </w:p>
        </w:tc>
        <w:tc>
          <w:tcPr>
            <w:tcW w:w="326" w:type="dxa"/>
          </w:tcPr>
          <w:p w14:paraId="732F8E59" w14:textId="77777777" w:rsidR="006B538B" w:rsidRPr="00206CA1" w:rsidRDefault="006B538B" w:rsidP="00E52597">
            <w:pPr>
              <w:pStyle w:val="acctfourfigures"/>
              <w:tabs>
                <w:tab w:val="clear" w:pos="765"/>
              </w:tabs>
              <w:spacing w:line="240" w:lineRule="auto"/>
              <w:ind w:left="-43" w:right="-86"/>
              <w:jc w:val="center"/>
              <w:rPr>
                <w:i/>
                <w:iCs/>
                <w:szCs w:val="22"/>
                <w:cs/>
                <w:lang w:bidi="th-TH"/>
              </w:rPr>
            </w:pPr>
          </w:p>
        </w:tc>
        <w:tc>
          <w:tcPr>
            <w:tcW w:w="326" w:type="dxa"/>
          </w:tcPr>
          <w:p w14:paraId="0274D011" w14:textId="77777777" w:rsidR="006B538B" w:rsidRPr="00206CA1" w:rsidRDefault="006B538B" w:rsidP="00E52597">
            <w:pPr>
              <w:pStyle w:val="acctfourfigures"/>
              <w:tabs>
                <w:tab w:val="clear" w:pos="765"/>
              </w:tabs>
              <w:spacing w:line="240" w:lineRule="auto"/>
              <w:ind w:left="-43" w:right="-86"/>
              <w:jc w:val="center"/>
              <w:rPr>
                <w:i/>
                <w:iCs/>
                <w:szCs w:val="22"/>
                <w:cs/>
                <w:lang w:bidi="th-TH"/>
              </w:rPr>
            </w:pPr>
          </w:p>
        </w:tc>
        <w:tc>
          <w:tcPr>
            <w:tcW w:w="11340" w:type="dxa"/>
            <w:gridSpan w:val="18"/>
            <w:vAlign w:val="bottom"/>
          </w:tcPr>
          <w:p w14:paraId="565EC6A9" w14:textId="77777777" w:rsidR="006B538B" w:rsidRPr="00206CA1" w:rsidRDefault="006B538B" w:rsidP="00E52597">
            <w:pPr>
              <w:pStyle w:val="acctfourfigures"/>
              <w:tabs>
                <w:tab w:val="clear" w:pos="765"/>
              </w:tabs>
              <w:spacing w:line="240" w:lineRule="auto"/>
              <w:ind w:left="-43" w:right="-86"/>
              <w:jc w:val="center"/>
              <w:rPr>
                <w:szCs w:val="22"/>
                <w:lang w:bidi="th-TH"/>
              </w:rPr>
            </w:pPr>
            <w:r w:rsidRPr="00206CA1">
              <w:rPr>
                <w:i/>
                <w:iCs/>
                <w:szCs w:val="22"/>
                <w:cs/>
                <w:lang w:bidi="th-TH"/>
              </w:rPr>
              <w:t>(</w:t>
            </w:r>
            <w:r w:rsidRPr="00206CA1">
              <w:rPr>
                <w:i/>
                <w:iCs/>
                <w:szCs w:val="22"/>
                <w:lang w:bidi="th-TH"/>
              </w:rPr>
              <w:t>in thousand Baht)</w:t>
            </w:r>
          </w:p>
        </w:tc>
      </w:tr>
      <w:tr w:rsidR="003F3EBE" w:rsidRPr="00206CA1" w14:paraId="22817580" w14:textId="77777777" w:rsidTr="00E52597">
        <w:trPr>
          <w:trHeight w:val="20"/>
        </w:trPr>
        <w:tc>
          <w:tcPr>
            <w:tcW w:w="3690" w:type="dxa"/>
            <w:shd w:val="clear" w:color="auto" w:fill="auto"/>
            <w:vAlign w:val="bottom"/>
          </w:tcPr>
          <w:p w14:paraId="581B1281" w14:textId="111B5706" w:rsidR="003F3EBE" w:rsidRPr="00206CA1" w:rsidRDefault="003F3EBE" w:rsidP="00E52597">
            <w:pPr>
              <w:spacing w:line="240" w:lineRule="auto"/>
              <w:ind w:left="-20" w:right="-90"/>
              <w:rPr>
                <w:b/>
                <w:bCs/>
                <w:szCs w:val="22"/>
              </w:rPr>
            </w:pPr>
            <w:r w:rsidRPr="00206CA1">
              <w:rPr>
                <w:b/>
                <w:bCs/>
                <w:i/>
                <w:iCs/>
                <w:szCs w:val="22"/>
              </w:rPr>
              <w:t>202</w:t>
            </w:r>
            <w:r w:rsidR="00E52597">
              <w:rPr>
                <w:b/>
                <w:bCs/>
                <w:i/>
                <w:iCs/>
                <w:szCs w:val="22"/>
              </w:rPr>
              <w:t>3</w:t>
            </w:r>
          </w:p>
        </w:tc>
        <w:tc>
          <w:tcPr>
            <w:tcW w:w="1350" w:type="dxa"/>
            <w:gridSpan w:val="3"/>
            <w:vAlign w:val="bottom"/>
          </w:tcPr>
          <w:p w14:paraId="21A1C67E" w14:textId="77777777" w:rsidR="003F3EBE" w:rsidRPr="00206CA1" w:rsidRDefault="003F3EBE" w:rsidP="00E52597">
            <w:pPr>
              <w:jc w:val="right"/>
              <w:rPr>
                <w:b/>
                <w:bCs/>
              </w:rPr>
            </w:pPr>
          </w:p>
        </w:tc>
        <w:tc>
          <w:tcPr>
            <w:tcW w:w="360" w:type="dxa"/>
          </w:tcPr>
          <w:p w14:paraId="56488B44" w14:textId="77777777" w:rsidR="003F3EBE" w:rsidRPr="00206CA1" w:rsidRDefault="003F3EBE" w:rsidP="00E52597">
            <w:pPr>
              <w:jc w:val="right"/>
              <w:rPr>
                <w:b/>
                <w:bCs/>
                <w:szCs w:val="22"/>
              </w:rPr>
            </w:pPr>
          </w:p>
        </w:tc>
        <w:tc>
          <w:tcPr>
            <w:tcW w:w="1350" w:type="dxa"/>
          </w:tcPr>
          <w:p w14:paraId="30EBEDD0" w14:textId="77777777" w:rsidR="003F3EBE" w:rsidRPr="00206CA1" w:rsidRDefault="003F3EBE" w:rsidP="00E52597">
            <w:pPr>
              <w:jc w:val="right"/>
              <w:rPr>
                <w:b/>
                <w:bCs/>
              </w:rPr>
            </w:pPr>
          </w:p>
        </w:tc>
        <w:tc>
          <w:tcPr>
            <w:tcW w:w="270" w:type="dxa"/>
          </w:tcPr>
          <w:p w14:paraId="51A6898E" w14:textId="77777777" w:rsidR="003F3EBE" w:rsidRPr="00206CA1" w:rsidRDefault="003F3EBE" w:rsidP="00E52597">
            <w:pPr>
              <w:jc w:val="right"/>
              <w:rPr>
                <w:b/>
                <w:bCs/>
              </w:rPr>
            </w:pPr>
          </w:p>
        </w:tc>
        <w:tc>
          <w:tcPr>
            <w:tcW w:w="1170" w:type="dxa"/>
            <w:shd w:val="clear" w:color="auto" w:fill="auto"/>
          </w:tcPr>
          <w:p w14:paraId="38139216" w14:textId="4D47AC37" w:rsidR="003F3EBE" w:rsidRPr="00206CA1" w:rsidRDefault="003F3EBE" w:rsidP="00E52597">
            <w:pPr>
              <w:jc w:val="right"/>
              <w:rPr>
                <w:b/>
                <w:bCs/>
              </w:rPr>
            </w:pPr>
          </w:p>
        </w:tc>
        <w:tc>
          <w:tcPr>
            <w:tcW w:w="270" w:type="dxa"/>
            <w:shd w:val="clear" w:color="auto" w:fill="auto"/>
          </w:tcPr>
          <w:p w14:paraId="61D81C6C" w14:textId="77777777" w:rsidR="003F3EBE" w:rsidRPr="00206CA1" w:rsidRDefault="003F3EBE" w:rsidP="00E52597">
            <w:pPr>
              <w:jc w:val="right"/>
              <w:rPr>
                <w:b/>
                <w:bCs/>
                <w:szCs w:val="22"/>
              </w:rPr>
            </w:pPr>
          </w:p>
        </w:tc>
        <w:tc>
          <w:tcPr>
            <w:tcW w:w="1350" w:type="dxa"/>
            <w:shd w:val="clear" w:color="auto" w:fill="auto"/>
          </w:tcPr>
          <w:p w14:paraId="3AC7518C" w14:textId="77777777" w:rsidR="003F3EBE" w:rsidRPr="00206CA1" w:rsidRDefault="003F3EBE" w:rsidP="00E52597">
            <w:pPr>
              <w:jc w:val="right"/>
              <w:rPr>
                <w:b/>
                <w:bCs/>
              </w:rPr>
            </w:pPr>
          </w:p>
        </w:tc>
        <w:tc>
          <w:tcPr>
            <w:tcW w:w="270" w:type="dxa"/>
          </w:tcPr>
          <w:p w14:paraId="0B903A6F" w14:textId="77777777" w:rsidR="003F3EBE" w:rsidRPr="00206CA1" w:rsidRDefault="003F3EBE" w:rsidP="00E52597">
            <w:pPr>
              <w:jc w:val="right"/>
              <w:rPr>
                <w:szCs w:val="22"/>
              </w:rPr>
            </w:pPr>
          </w:p>
        </w:tc>
        <w:tc>
          <w:tcPr>
            <w:tcW w:w="1170" w:type="dxa"/>
          </w:tcPr>
          <w:p w14:paraId="371E6E3F" w14:textId="77777777" w:rsidR="003F3EBE" w:rsidRPr="00206CA1" w:rsidRDefault="003F3EBE" w:rsidP="00E52597">
            <w:pPr>
              <w:jc w:val="right"/>
              <w:rPr>
                <w:b/>
                <w:bCs/>
                <w:szCs w:val="22"/>
              </w:rPr>
            </w:pPr>
          </w:p>
        </w:tc>
        <w:tc>
          <w:tcPr>
            <w:tcW w:w="270" w:type="dxa"/>
          </w:tcPr>
          <w:p w14:paraId="25782A06" w14:textId="77777777" w:rsidR="003F3EBE" w:rsidRPr="00206CA1" w:rsidRDefault="003F3EBE" w:rsidP="00E52597">
            <w:pPr>
              <w:jc w:val="right"/>
              <w:rPr>
                <w:szCs w:val="22"/>
              </w:rPr>
            </w:pPr>
          </w:p>
        </w:tc>
        <w:tc>
          <w:tcPr>
            <w:tcW w:w="1170" w:type="dxa"/>
          </w:tcPr>
          <w:p w14:paraId="0DF0F86E" w14:textId="77777777" w:rsidR="003F3EBE" w:rsidRPr="00206CA1" w:rsidRDefault="003F3EBE" w:rsidP="00E52597">
            <w:pPr>
              <w:jc w:val="right"/>
              <w:rPr>
                <w:szCs w:val="22"/>
              </w:rPr>
            </w:pPr>
          </w:p>
        </w:tc>
        <w:tc>
          <w:tcPr>
            <w:tcW w:w="270" w:type="dxa"/>
          </w:tcPr>
          <w:p w14:paraId="70775C0A" w14:textId="77777777" w:rsidR="003F3EBE" w:rsidRPr="00206CA1" w:rsidRDefault="003F3EBE" w:rsidP="00E52597">
            <w:pPr>
              <w:jc w:val="right"/>
              <w:rPr>
                <w:szCs w:val="22"/>
              </w:rPr>
            </w:pPr>
          </w:p>
        </w:tc>
        <w:tc>
          <w:tcPr>
            <w:tcW w:w="1170" w:type="dxa"/>
          </w:tcPr>
          <w:p w14:paraId="2E12E1CC" w14:textId="77777777" w:rsidR="003F3EBE" w:rsidRPr="00206CA1" w:rsidRDefault="003F3EBE" w:rsidP="00E52597">
            <w:pPr>
              <w:jc w:val="right"/>
              <w:rPr>
                <w:szCs w:val="22"/>
              </w:rPr>
            </w:pPr>
          </w:p>
        </w:tc>
        <w:tc>
          <w:tcPr>
            <w:tcW w:w="236" w:type="dxa"/>
            <w:gridSpan w:val="2"/>
          </w:tcPr>
          <w:p w14:paraId="256D13D2" w14:textId="77777777" w:rsidR="003F3EBE" w:rsidRPr="00206CA1" w:rsidRDefault="003F3EBE" w:rsidP="00E52597">
            <w:pPr>
              <w:jc w:val="right"/>
              <w:rPr>
                <w:szCs w:val="22"/>
              </w:rPr>
            </w:pPr>
          </w:p>
        </w:tc>
        <w:tc>
          <w:tcPr>
            <w:tcW w:w="1316" w:type="dxa"/>
            <w:gridSpan w:val="3"/>
            <w:shd w:val="clear" w:color="auto" w:fill="auto"/>
          </w:tcPr>
          <w:p w14:paraId="649E286B" w14:textId="77777777" w:rsidR="003F3EBE" w:rsidRPr="00206CA1" w:rsidRDefault="003F3EBE" w:rsidP="00E52597">
            <w:pPr>
              <w:jc w:val="right"/>
              <w:rPr>
                <w:szCs w:val="22"/>
              </w:rPr>
            </w:pPr>
          </w:p>
        </w:tc>
      </w:tr>
      <w:tr w:rsidR="00D37808" w:rsidRPr="00206CA1" w14:paraId="30F15E6B" w14:textId="77777777" w:rsidTr="00E52597">
        <w:trPr>
          <w:trHeight w:val="20"/>
        </w:trPr>
        <w:tc>
          <w:tcPr>
            <w:tcW w:w="3690" w:type="dxa"/>
            <w:shd w:val="clear" w:color="auto" w:fill="auto"/>
          </w:tcPr>
          <w:p w14:paraId="5B85872A" w14:textId="6AD3C452" w:rsidR="00D37808" w:rsidRPr="00206CA1" w:rsidRDefault="00D37808" w:rsidP="00E52597">
            <w:pPr>
              <w:spacing w:line="240" w:lineRule="auto"/>
              <w:ind w:left="-20" w:right="-90"/>
              <w:rPr>
                <w:b/>
                <w:bCs/>
                <w:szCs w:val="22"/>
              </w:rPr>
            </w:pPr>
            <w:r w:rsidRPr="00206CA1">
              <w:rPr>
                <w:b/>
                <w:bCs/>
                <w:i/>
                <w:iCs/>
                <w:szCs w:val="22"/>
              </w:rPr>
              <w:t>Financial assets</w:t>
            </w:r>
          </w:p>
        </w:tc>
        <w:tc>
          <w:tcPr>
            <w:tcW w:w="1350" w:type="dxa"/>
            <w:gridSpan w:val="3"/>
          </w:tcPr>
          <w:p w14:paraId="2C9F4407" w14:textId="77777777" w:rsidR="00D37808" w:rsidRPr="00206CA1" w:rsidRDefault="00D37808" w:rsidP="00E52597">
            <w:pPr>
              <w:jc w:val="right"/>
              <w:rPr>
                <w:b/>
                <w:bCs/>
              </w:rPr>
            </w:pPr>
          </w:p>
        </w:tc>
        <w:tc>
          <w:tcPr>
            <w:tcW w:w="360" w:type="dxa"/>
          </w:tcPr>
          <w:p w14:paraId="75019E5A" w14:textId="77777777" w:rsidR="00D37808" w:rsidRPr="00206CA1" w:rsidRDefault="00D37808" w:rsidP="00E52597">
            <w:pPr>
              <w:jc w:val="right"/>
              <w:rPr>
                <w:b/>
                <w:bCs/>
                <w:szCs w:val="22"/>
              </w:rPr>
            </w:pPr>
          </w:p>
        </w:tc>
        <w:tc>
          <w:tcPr>
            <w:tcW w:w="1350" w:type="dxa"/>
          </w:tcPr>
          <w:p w14:paraId="6BAC96FF" w14:textId="77777777" w:rsidR="00D37808" w:rsidRPr="00206CA1" w:rsidRDefault="00D37808" w:rsidP="00E52597">
            <w:pPr>
              <w:jc w:val="right"/>
              <w:rPr>
                <w:b/>
                <w:bCs/>
              </w:rPr>
            </w:pPr>
          </w:p>
        </w:tc>
        <w:tc>
          <w:tcPr>
            <w:tcW w:w="270" w:type="dxa"/>
          </w:tcPr>
          <w:p w14:paraId="4CBFFBBC" w14:textId="77777777" w:rsidR="00D37808" w:rsidRPr="00206CA1" w:rsidRDefault="00D37808" w:rsidP="00E52597">
            <w:pPr>
              <w:jc w:val="right"/>
              <w:rPr>
                <w:b/>
                <w:bCs/>
              </w:rPr>
            </w:pPr>
          </w:p>
        </w:tc>
        <w:tc>
          <w:tcPr>
            <w:tcW w:w="1170" w:type="dxa"/>
            <w:shd w:val="clear" w:color="auto" w:fill="auto"/>
          </w:tcPr>
          <w:p w14:paraId="5A24CC6B" w14:textId="7CF7E2AD" w:rsidR="00D37808" w:rsidRPr="00206CA1" w:rsidRDefault="00D37808" w:rsidP="00E52597">
            <w:pPr>
              <w:jc w:val="right"/>
              <w:rPr>
                <w:b/>
                <w:bCs/>
              </w:rPr>
            </w:pPr>
          </w:p>
        </w:tc>
        <w:tc>
          <w:tcPr>
            <w:tcW w:w="270" w:type="dxa"/>
            <w:shd w:val="clear" w:color="auto" w:fill="auto"/>
          </w:tcPr>
          <w:p w14:paraId="50C30A19" w14:textId="77777777" w:rsidR="00D37808" w:rsidRPr="00206CA1" w:rsidRDefault="00D37808" w:rsidP="00E52597">
            <w:pPr>
              <w:jc w:val="right"/>
              <w:rPr>
                <w:b/>
                <w:bCs/>
                <w:szCs w:val="22"/>
              </w:rPr>
            </w:pPr>
          </w:p>
        </w:tc>
        <w:tc>
          <w:tcPr>
            <w:tcW w:w="1350" w:type="dxa"/>
            <w:shd w:val="clear" w:color="auto" w:fill="auto"/>
          </w:tcPr>
          <w:p w14:paraId="65674A21" w14:textId="77777777" w:rsidR="00D37808" w:rsidRPr="00206CA1" w:rsidRDefault="00D37808" w:rsidP="00E52597">
            <w:pPr>
              <w:jc w:val="right"/>
              <w:rPr>
                <w:b/>
                <w:bCs/>
              </w:rPr>
            </w:pPr>
          </w:p>
        </w:tc>
        <w:tc>
          <w:tcPr>
            <w:tcW w:w="270" w:type="dxa"/>
          </w:tcPr>
          <w:p w14:paraId="4693C727" w14:textId="77777777" w:rsidR="00D37808" w:rsidRPr="00206CA1" w:rsidRDefault="00D37808" w:rsidP="00E52597">
            <w:pPr>
              <w:jc w:val="right"/>
              <w:rPr>
                <w:szCs w:val="22"/>
              </w:rPr>
            </w:pPr>
          </w:p>
        </w:tc>
        <w:tc>
          <w:tcPr>
            <w:tcW w:w="1170" w:type="dxa"/>
          </w:tcPr>
          <w:p w14:paraId="2E4C03FA" w14:textId="77777777" w:rsidR="00D37808" w:rsidRPr="00206CA1" w:rsidRDefault="00D37808" w:rsidP="00E52597">
            <w:pPr>
              <w:jc w:val="right"/>
              <w:rPr>
                <w:b/>
                <w:bCs/>
                <w:szCs w:val="22"/>
              </w:rPr>
            </w:pPr>
          </w:p>
        </w:tc>
        <w:tc>
          <w:tcPr>
            <w:tcW w:w="270" w:type="dxa"/>
          </w:tcPr>
          <w:p w14:paraId="35415B5F" w14:textId="77777777" w:rsidR="00D37808" w:rsidRPr="00206CA1" w:rsidRDefault="00D37808" w:rsidP="00E52597">
            <w:pPr>
              <w:jc w:val="right"/>
              <w:rPr>
                <w:szCs w:val="22"/>
              </w:rPr>
            </w:pPr>
          </w:p>
        </w:tc>
        <w:tc>
          <w:tcPr>
            <w:tcW w:w="1170" w:type="dxa"/>
          </w:tcPr>
          <w:p w14:paraId="275B2547" w14:textId="77777777" w:rsidR="00D37808" w:rsidRPr="00206CA1" w:rsidRDefault="00D37808" w:rsidP="00E52597">
            <w:pPr>
              <w:jc w:val="right"/>
              <w:rPr>
                <w:szCs w:val="22"/>
              </w:rPr>
            </w:pPr>
          </w:p>
        </w:tc>
        <w:tc>
          <w:tcPr>
            <w:tcW w:w="270" w:type="dxa"/>
          </w:tcPr>
          <w:p w14:paraId="6EB1DF7E" w14:textId="77777777" w:rsidR="00D37808" w:rsidRPr="00206CA1" w:rsidRDefault="00D37808" w:rsidP="00E52597">
            <w:pPr>
              <w:jc w:val="right"/>
              <w:rPr>
                <w:szCs w:val="22"/>
              </w:rPr>
            </w:pPr>
          </w:p>
        </w:tc>
        <w:tc>
          <w:tcPr>
            <w:tcW w:w="1170" w:type="dxa"/>
          </w:tcPr>
          <w:p w14:paraId="38D7E8A6" w14:textId="77777777" w:rsidR="00D37808" w:rsidRPr="00206CA1" w:rsidRDefault="00D37808" w:rsidP="00E52597">
            <w:pPr>
              <w:jc w:val="right"/>
              <w:rPr>
                <w:szCs w:val="22"/>
              </w:rPr>
            </w:pPr>
          </w:p>
        </w:tc>
        <w:tc>
          <w:tcPr>
            <w:tcW w:w="236" w:type="dxa"/>
            <w:gridSpan w:val="2"/>
          </w:tcPr>
          <w:p w14:paraId="4E04F628" w14:textId="77777777" w:rsidR="00D37808" w:rsidRPr="00206CA1" w:rsidRDefault="00D37808" w:rsidP="00E52597">
            <w:pPr>
              <w:jc w:val="right"/>
              <w:rPr>
                <w:szCs w:val="22"/>
              </w:rPr>
            </w:pPr>
          </w:p>
        </w:tc>
        <w:tc>
          <w:tcPr>
            <w:tcW w:w="1316" w:type="dxa"/>
            <w:gridSpan w:val="3"/>
            <w:shd w:val="clear" w:color="auto" w:fill="auto"/>
          </w:tcPr>
          <w:p w14:paraId="2F642BCF" w14:textId="77777777" w:rsidR="00D37808" w:rsidRPr="00206CA1" w:rsidRDefault="00D37808" w:rsidP="00E52597">
            <w:pPr>
              <w:jc w:val="right"/>
              <w:rPr>
                <w:szCs w:val="22"/>
              </w:rPr>
            </w:pPr>
          </w:p>
        </w:tc>
      </w:tr>
      <w:tr w:rsidR="00D37808" w:rsidRPr="00206CA1" w14:paraId="3B110E07" w14:textId="77777777" w:rsidTr="00E52597">
        <w:trPr>
          <w:trHeight w:val="20"/>
        </w:trPr>
        <w:tc>
          <w:tcPr>
            <w:tcW w:w="3690" w:type="dxa"/>
            <w:shd w:val="clear" w:color="auto" w:fill="auto"/>
          </w:tcPr>
          <w:p w14:paraId="36C00DE2" w14:textId="1DA2E9CE" w:rsidR="00D37808" w:rsidRPr="00206CA1" w:rsidRDefault="00D37808" w:rsidP="00E52597">
            <w:pPr>
              <w:spacing w:line="240" w:lineRule="auto"/>
              <w:ind w:left="-20" w:right="-90"/>
              <w:rPr>
                <w:b/>
                <w:bCs/>
                <w:szCs w:val="22"/>
              </w:rPr>
            </w:pPr>
            <w:r w:rsidRPr="00206CA1">
              <w:rPr>
                <w:szCs w:val="22"/>
              </w:rPr>
              <w:t>Other financial assets</w:t>
            </w:r>
            <w:r w:rsidR="00B608A8">
              <w:rPr>
                <w:szCs w:val="22"/>
              </w:rPr>
              <w:t>:</w:t>
            </w:r>
          </w:p>
        </w:tc>
        <w:tc>
          <w:tcPr>
            <w:tcW w:w="1350" w:type="dxa"/>
            <w:gridSpan w:val="3"/>
          </w:tcPr>
          <w:p w14:paraId="00E156DF" w14:textId="77777777" w:rsidR="00D37808" w:rsidRPr="00206CA1" w:rsidRDefault="00D37808" w:rsidP="00E52597">
            <w:pPr>
              <w:jc w:val="right"/>
              <w:rPr>
                <w:b/>
                <w:bCs/>
              </w:rPr>
            </w:pPr>
          </w:p>
        </w:tc>
        <w:tc>
          <w:tcPr>
            <w:tcW w:w="360" w:type="dxa"/>
          </w:tcPr>
          <w:p w14:paraId="5FCE4C3A" w14:textId="77777777" w:rsidR="00D37808" w:rsidRPr="00206CA1" w:rsidRDefault="00D37808" w:rsidP="00E52597">
            <w:pPr>
              <w:jc w:val="right"/>
              <w:rPr>
                <w:b/>
                <w:bCs/>
                <w:szCs w:val="22"/>
              </w:rPr>
            </w:pPr>
          </w:p>
        </w:tc>
        <w:tc>
          <w:tcPr>
            <w:tcW w:w="1350" w:type="dxa"/>
          </w:tcPr>
          <w:p w14:paraId="7173C2D2" w14:textId="77777777" w:rsidR="00D37808" w:rsidRPr="00206CA1" w:rsidRDefault="00D37808" w:rsidP="00E52597">
            <w:pPr>
              <w:jc w:val="right"/>
              <w:rPr>
                <w:b/>
                <w:bCs/>
              </w:rPr>
            </w:pPr>
          </w:p>
        </w:tc>
        <w:tc>
          <w:tcPr>
            <w:tcW w:w="270" w:type="dxa"/>
          </w:tcPr>
          <w:p w14:paraId="55F93997" w14:textId="77777777" w:rsidR="00D37808" w:rsidRPr="00206CA1" w:rsidRDefault="00D37808" w:rsidP="00E52597">
            <w:pPr>
              <w:jc w:val="right"/>
              <w:rPr>
                <w:b/>
                <w:bCs/>
              </w:rPr>
            </w:pPr>
          </w:p>
        </w:tc>
        <w:tc>
          <w:tcPr>
            <w:tcW w:w="1170" w:type="dxa"/>
            <w:shd w:val="clear" w:color="auto" w:fill="auto"/>
          </w:tcPr>
          <w:p w14:paraId="084F3527" w14:textId="7C2942EB" w:rsidR="00D37808" w:rsidRPr="00206CA1" w:rsidRDefault="00D37808" w:rsidP="00E52597">
            <w:pPr>
              <w:jc w:val="right"/>
              <w:rPr>
                <w:b/>
                <w:bCs/>
              </w:rPr>
            </w:pPr>
          </w:p>
        </w:tc>
        <w:tc>
          <w:tcPr>
            <w:tcW w:w="270" w:type="dxa"/>
            <w:shd w:val="clear" w:color="auto" w:fill="auto"/>
          </w:tcPr>
          <w:p w14:paraId="61B6BD35" w14:textId="77777777" w:rsidR="00D37808" w:rsidRPr="00206CA1" w:rsidRDefault="00D37808" w:rsidP="00E52597">
            <w:pPr>
              <w:jc w:val="right"/>
              <w:rPr>
                <w:b/>
                <w:bCs/>
                <w:szCs w:val="22"/>
              </w:rPr>
            </w:pPr>
          </w:p>
        </w:tc>
        <w:tc>
          <w:tcPr>
            <w:tcW w:w="1350" w:type="dxa"/>
            <w:shd w:val="clear" w:color="auto" w:fill="auto"/>
          </w:tcPr>
          <w:p w14:paraId="3A858241" w14:textId="77777777" w:rsidR="00D37808" w:rsidRPr="00206CA1" w:rsidRDefault="00D37808" w:rsidP="00E52597">
            <w:pPr>
              <w:jc w:val="right"/>
              <w:rPr>
                <w:b/>
                <w:bCs/>
              </w:rPr>
            </w:pPr>
          </w:p>
        </w:tc>
        <w:tc>
          <w:tcPr>
            <w:tcW w:w="270" w:type="dxa"/>
          </w:tcPr>
          <w:p w14:paraId="2EE2D5F3" w14:textId="77777777" w:rsidR="00D37808" w:rsidRPr="00206CA1" w:rsidRDefault="00D37808" w:rsidP="00E52597">
            <w:pPr>
              <w:jc w:val="right"/>
              <w:rPr>
                <w:szCs w:val="22"/>
              </w:rPr>
            </w:pPr>
          </w:p>
        </w:tc>
        <w:tc>
          <w:tcPr>
            <w:tcW w:w="1170" w:type="dxa"/>
          </w:tcPr>
          <w:p w14:paraId="4F36990D" w14:textId="77777777" w:rsidR="00D37808" w:rsidRPr="00206CA1" w:rsidRDefault="00D37808" w:rsidP="00E52597">
            <w:pPr>
              <w:jc w:val="right"/>
              <w:rPr>
                <w:b/>
                <w:bCs/>
                <w:szCs w:val="22"/>
              </w:rPr>
            </w:pPr>
          </w:p>
        </w:tc>
        <w:tc>
          <w:tcPr>
            <w:tcW w:w="270" w:type="dxa"/>
          </w:tcPr>
          <w:p w14:paraId="7C9A7663" w14:textId="77777777" w:rsidR="00D37808" w:rsidRPr="00206CA1" w:rsidRDefault="00D37808" w:rsidP="00E52597">
            <w:pPr>
              <w:jc w:val="right"/>
              <w:rPr>
                <w:szCs w:val="22"/>
              </w:rPr>
            </w:pPr>
          </w:p>
        </w:tc>
        <w:tc>
          <w:tcPr>
            <w:tcW w:w="1170" w:type="dxa"/>
          </w:tcPr>
          <w:p w14:paraId="4CBCBF08" w14:textId="77777777" w:rsidR="00D37808" w:rsidRPr="00206CA1" w:rsidRDefault="00D37808" w:rsidP="00E52597">
            <w:pPr>
              <w:jc w:val="right"/>
              <w:rPr>
                <w:szCs w:val="22"/>
              </w:rPr>
            </w:pPr>
          </w:p>
        </w:tc>
        <w:tc>
          <w:tcPr>
            <w:tcW w:w="270" w:type="dxa"/>
          </w:tcPr>
          <w:p w14:paraId="7FF97489" w14:textId="77777777" w:rsidR="00D37808" w:rsidRPr="00206CA1" w:rsidRDefault="00D37808" w:rsidP="00E52597">
            <w:pPr>
              <w:jc w:val="right"/>
              <w:rPr>
                <w:szCs w:val="22"/>
              </w:rPr>
            </w:pPr>
          </w:p>
        </w:tc>
        <w:tc>
          <w:tcPr>
            <w:tcW w:w="1170" w:type="dxa"/>
          </w:tcPr>
          <w:p w14:paraId="1FF8BBC9" w14:textId="77777777" w:rsidR="00D37808" w:rsidRPr="00206CA1" w:rsidRDefault="00D37808" w:rsidP="00E52597">
            <w:pPr>
              <w:jc w:val="right"/>
              <w:rPr>
                <w:szCs w:val="22"/>
              </w:rPr>
            </w:pPr>
          </w:p>
        </w:tc>
        <w:tc>
          <w:tcPr>
            <w:tcW w:w="236" w:type="dxa"/>
            <w:gridSpan w:val="2"/>
          </w:tcPr>
          <w:p w14:paraId="2448C5FE" w14:textId="77777777" w:rsidR="00D37808" w:rsidRPr="00206CA1" w:rsidRDefault="00D37808" w:rsidP="00E52597">
            <w:pPr>
              <w:jc w:val="right"/>
              <w:rPr>
                <w:szCs w:val="22"/>
              </w:rPr>
            </w:pPr>
          </w:p>
        </w:tc>
        <w:tc>
          <w:tcPr>
            <w:tcW w:w="1316" w:type="dxa"/>
            <w:gridSpan w:val="3"/>
            <w:shd w:val="clear" w:color="auto" w:fill="auto"/>
          </w:tcPr>
          <w:p w14:paraId="16E06F0D" w14:textId="77777777" w:rsidR="00D37808" w:rsidRPr="00206CA1" w:rsidRDefault="00D37808" w:rsidP="00E52597">
            <w:pPr>
              <w:jc w:val="right"/>
              <w:rPr>
                <w:szCs w:val="22"/>
              </w:rPr>
            </w:pPr>
          </w:p>
        </w:tc>
      </w:tr>
      <w:tr w:rsidR="00E52597" w:rsidRPr="00206CA1" w14:paraId="6088D77E" w14:textId="77777777" w:rsidTr="00E52597">
        <w:trPr>
          <w:trHeight w:val="20"/>
        </w:trPr>
        <w:tc>
          <w:tcPr>
            <w:tcW w:w="3690" w:type="dxa"/>
            <w:shd w:val="clear" w:color="auto" w:fill="auto"/>
          </w:tcPr>
          <w:p w14:paraId="308AFE01" w14:textId="796F8B82" w:rsidR="00E52597" w:rsidRPr="00206CA1" w:rsidRDefault="00E52597" w:rsidP="00E52597">
            <w:pPr>
              <w:spacing w:line="240" w:lineRule="auto"/>
              <w:ind w:left="-20" w:right="-90" w:firstLine="180"/>
              <w:rPr>
                <w:b/>
                <w:bCs/>
                <w:szCs w:val="22"/>
              </w:rPr>
            </w:pPr>
            <w:r w:rsidRPr="00206CA1">
              <w:rPr>
                <w:szCs w:val="22"/>
              </w:rPr>
              <w:t>Investment in equity instruments</w:t>
            </w:r>
          </w:p>
        </w:tc>
        <w:tc>
          <w:tcPr>
            <w:tcW w:w="1350" w:type="dxa"/>
            <w:gridSpan w:val="3"/>
          </w:tcPr>
          <w:p w14:paraId="5F3F49A6" w14:textId="5172347A" w:rsidR="00E52597" w:rsidRPr="00206CA1" w:rsidRDefault="00E52597" w:rsidP="00E52597">
            <w:pPr>
              <w:jc w:val="right"/>
              <w:rPr>
                <w:b/>
                <w:bCs/>
                <w:szCs w:val="22"/>
              </w:rPr>
            </w:pPr>
            <w:r w:rsidRPr="00206CA1">
              <w:t>-</w:t>
            </w:r>
          </w:p>
        </w:tc>
        <w:tc>
          <w:tcPr>
            <w:tcW w:w="360" w:type="dxa"/>
          </w:tcPr>
          <w:p w14:paraId="19F9449E" w14:textId="77777777" w:rsidR="00E52597" w:rsidRPr="00206CA1" w:rsidRDefault="00E52597" w:rsidP="00E52597">
            <w:pPr>
              <w:jc w:val="right"/>
              <w:rPr>
                <w:b/>
                <w:bCs/>
                <w:szCs w:val="22"/>
              </w:rPr>
            </w:pPr>
          </w:p>
        </w:tc>
        <w:tc>
          <w:tcPr>
            <w:tcW w:w="1350" w:type="dxa"/>
            <w:tcBorders>
              <w:bottom w:val="single" w:sz="4" w:space="0" w:color="auto"/>
            </w:tcBorders>
          </w:tcPr>
          <w:p w14:paraId="6F55ED4B" w14:textId="25540749" w:rsidR="00E52597" w:rsidRPr="00206CA1" w:rsidRDefault="00E52597" w:rsidP="00E52597">
            <w:pPr>
              <w:jc w:val="right"/>
              <w:rPr>
                <w:szCs w:val="22"/>
              </w:rPr>
            </w:pPr>
            <w:r w:rsidRPr="00206CA1">
              <w:t>1,333,343</w:t>
            </w:r>
          </w:p>
        </w:tc>
        <w:tc>
          <w:tcPr>
            <w:tcW w:w="270" w:type="dxa"/>
          </w:tcPr>
          <w:p w14:paraId="236A919A" w14:textId="77777777" w:rsidR="00E52597" w:rsidRPr="00206CA1" w:rsidRDefault="00E52597" w:rsidP="00E52597">
            <w:pPr>
              <w:jc w:val="right"/>
              <w:rPr>
                <w:szCs w:val="22"/>
              </w:rPr>
            </w:pPr>
          </w:p>
        </w:tc>
        <w:tc>
          <w:tcPr>
            <w:tcW w:w="1170" w:type="dxa"/>
          </w:tcPr>
          <w:p w14:paraId="0ACA16AD" w14:textId="23A842A1" w:rsidR="00E52597" w:rsidRPr="00206CA1" w:rsidRDefault="00E52597" w:rsidP="00E52597">
            <w:pPr>
              <w:jc w:val="right"/>
              <w:rPr>
                <w:szCs w:val="22"/>
              </w:rPr>
            </w:pPr>
            <w:r w:rsidRPr="00206CA1">
              <w:t>-</w:t>
            </w:r>
          </w:p>
        </w:tc>
        <w:tc>
          <w:tcPr>
            <w:tcW w:w="270" w:type="dxa"/>
          </w:tcPr>
          <w:p w14:paraId="05D4A3F2" w14:textId="77777777" w:rsidR="00E52597" w:rsidRPr="00206CA1" w:rsidRDefault="00E52597" w:rsidP="00E52597">
            <w:pPr>
              <w:jc w:val="right"/>
              <w:rPr>
                <w:b/>
                <w:bCs/>
                <w:szCs w:val="22"/>
              </w:rPr>
            </w:pPr>
          </w:p>
        </w:tc>
        <w:tc>
          <w:tcPr>
            <w:tcW w:w="1350" w:type="dxa"/>
          </w:tcPr>
          <w:p w14:paraId="49A23E20" w14:textId="0910DC6E" w:rsidR="00E52597" w:rsidRPr="00206CA1" w:rsidRDefault="00E52597" w:rsidP="00E52597">
            <w:pPr>
              <w:jc w:val="right"/>
              <w:rPr>
                <w:b/>
                <w:bCs/>
                <w:szCs w:val="22"/>
              </w:rPr>
            </w:pPr>
            <w:r w:rsidRPr="00206CA1">
              <w:t>1,333,343</w:t>
            </w:r>
          </w:p>
        </w:tc>
        <w:tc>
          <w:tcPr>
            <w:tcW w:w="270" w:type="dxa"/>
          </w:tcPr>
          <w:p w14:paraId="703628D7" w14:textId="77777777" w:rsidR="00E52597" w:rsidRPr="00206CA1" w:rsidRDefault="00E52597" w:rsidP="00E52597">
            <w:pPr>
              <w:jc w:val="right"/>
              <w:rPr>
                <w:szCs w:val="22"/>
              </w:rPr>
            </w:pPr>
          </w:p>
        </w:tc>
        <w:tc>
          <w:tcPr>
            <w:tcW w:w="1170" w:type="dxa"/>
          </w:tcPr>
          <w:p w14:paraId="68C9AA6D" w14:textId="66E51571" w:rsidR="00E52597" w:rsidRPr="00206CA1" w:rsidRDefault="00E52597" w:rsidP="00E52597">
            <w:pPr>
              <w:jc w:val="right"/>
              <w:rPr>
                <w:szCs w:val="22"/>
              </w:rPr>
            </w:pPr>
            <w:r w:rsidRPr="00206CA1">
              <w:t>-</w:t>
            </w:r>
          </w:p>
        </w:tc>
        <w:tc>
          <w:tcPr>
            <w:tcW w:w="270" w:type="dxa"/>
          </w:tcPr>
          <w:p w14:paraId="1B9C0E36" w14:textId="77777777" w:rsidR="00E52597" w:rsidRPr="00206CA1" w:rsidRDefault="00E52597" w:rsidP="00E52597">
            <w:pPr>
              <w:jc w:val="right"/>
              <w:rPr>
                <w:szCs w:val="22"/>
              </w:rPr>
            </w:pPr>
          </w:p>
        </w:tc>
        <w:tc>
          <w:tcPr>
            <w:tcW w:w="1170" w:type="dxa"/>
          </w:tcPr>
          <w:p w14:paraId="4CD9F5B3" w14:textId="7D7473B4" w:rsidR="00E52597" w:rsidRPr="00206CA1" w:rsidRDefault="00E52597" w:rsidP="00E52597">
            <w:pPr>
              <w:jc w:val="right"/>
              <w:rPr>
                <w:szCs w:val="22"/>
              </w:rPr>
            </w:pPr>
            <w:r w:rsidRPr="00206CA1">
              <w:t>-</w:t>
            </w:r>
          </w:p>
        </w:tc>
        <w:tc>
          <w:tcPr>
            <w:tcW w:w="270" w:type="dxa"/>
          </w:tcPr>
          <w:p w14:paraId="60B3A3D3" w14:textId="77777777" w:rsidR="00E52597" w:rsidRPr="00206CA1" w:rsidRDefault="00E52597" w:rsidP="00E52597">
            <w:pPr>
              <w:jc w:val="right"/>
              <w:rPr>
                <w:szCs w:val="22"/>
              </w:rPr>
            </w:pPr>
          </w:p>
        </w:tc>
        <w:tc>
          <w:tcPr>
            <w:tcW w:w="1170" w:type="dxa"/>
          </w:tcPr>
          <w:p w14:paraId="66A0C0A6" w14:textId="7787B08E" w:rsidR="00E52597" w:rsidRPr="00206CA1" w:rsidRDefault="00E52597" w:rsidP="00E52597">
            <w:pPr>
              <w:jc w:val="right"/>
              <w:rPr>
                <w:szCs w:val="22"/>
              </w:rPr>
            </w:pPr>
            <w:r w:rsidRPr="00206CA1">
              <w:t>1,333,343</w:t>
            </w:r>
          </w:p>
        </w:tc>
        <w:tc>
          <w:tcPr>
            <w:tcW w:w="236" w:type="dxa"/>
            <w:gridSpan w:val="2"/>
          </w:tcPr>
          <w:p w14:paraId="400B88D4" w14:textId="77777777" w:rsidR="00E52597" w:rsidRPr="00206CA1" w:rsidRDefault="00E52597" w:rsidP="00E52597">
            <w:pPr>
              <w:jc w:val="right"/>
              <w:rPr>
                <w:szCs w:val="22"/>
              </w:rPr>
            </w:pPr>
          </w:p>
        </w:tc>
        <w:tc>
          <w:tcPr>
            <w:tcW w:w="1316" w:type="dxa"/>
            <w:gridSpan w:val="3"/>
          </w:tcPr>
          <w:p w14:paraId="158D15C5" w14:textId="2B8D34A5" w:rsidR="00E52597" w:rsidRPr="00206CA1" w:rsidRDefault="00E52597" w:rsidP="00E52597">
            <w:pPr>
              <w:jc w:val="right"/>
              <w:rPr>
                <w:szCs w:val="22"/>
              </w:rPr>
            </w:pPr>
            <w:r w:rsidRPr="00206CA1">
              <w:t>1,333,343</w:t>
            </w:r>
          </w:p>
        </w:tc>
      </w:tr>
      <w:tr w:rsidR="00E52597" w:rsidRPr="00206CA1" w14:paraId="783F0A41" w14:textId="77777777" w:rsidTr="00E52597">
        <w:trPr>
          <w:trHeight w:val="20"/>
        </w:trPr>
        <w:tc>
          <w:tcPr>
            <w:tcW w:w="3690" w:type="dxa"/>
            <w:shd w:val="clear" w:color="auto" w:fill="auto"/>
          </w:tcPr>
          <w:p w14:paraId="7CBFEE10" w14:textId="38012D0C" w:rsidR="00E52597" w:rsidRPr="00206CA1" w:rsidRDefault="00E52597" w:rsidP="00E52597">
            <w:pPr>
              <w:spacing w:line="240" w:lineRule="auto"/>
              <w:ind w:left="-20" w:right="-90"/>
              <w:rPr>
                <w:b/>
                <w:bCs/>
                <w:szCs w:val="22"/>
              </w:rPr>
            </w:pPr>
            <w:r w:rsidRPr="00206CA1">
              <w:rPr>
                <w:b/>
                <w:bCs/>
                <w:szCs w:val="22"/>
              </w:rPr>
              <w:t>Total financial assets</w:t>
            </w:r>
          </w:p>
        </w:tc>
        <w:tc>
          <w:tcPr>
            <w:tcW w:w="1350" w:type="dxa"/>
            <w:gridSpan w:val="3"/>
            <w:tcBorders>
              <w:top w:val="single" w:sz="4" w:space="0" w:color="auto"/>
              <w:left w:val="nil"/>
              <w:bottom w:val="double" w:sz="4" w:space="0" w:color="auto"/>
              <w:right w:val="nil"/>
            </w:tcBorders>
          </w:tcPr>
          <w:p w14:paraId="6A1CCE3A" w14:textId="6329578F" w:rsidR="00E52597" w:rsidRPr="00206CA1" w:rsidRDefault="00E52597" w:rsidP="00E52597">
            <w:pPr>
              <w:jc w:val="right"/>
              <w:rPr>
                <w:b/>
                <w:bCs/>
                <w:szCs w:val="22"/>
              </w:rPr>
            </w:pPr>
            <w:r w:rsidRPr="00206CA1">
              <w:rPr>
                <w:b/>
                <w:bCs/>
              </w:rPr>
              <w:t>-</w:t>
            </w:r>
          </w:p>
        </w:tc>
        <w:tc>
          <w:tcPr>
            <w:tcW w:w="360" w:type="dxa"/>
          </w:tcPr>
          <w:p w14:paraId="6E206EFE" w14:textId="77777777" w:rsidR="00E52597" w:rsidRPr="00206CA1" w:rsidRDefault="00E52597" w:rsidP="00E52597">
            <w:pPr>
              <w:jc w:val="right"/>
              <w:rPr>
                <w:b/>
                <w:bCs/>
                <w:szCs w:val="22"/>
              </w:rPr>
            </w:pPr>
          </w:p>
        </w:tc>
        <w:tc>
          <w:tcPr>
            <w:tcW w:w="1350" w:type="dxa"/>
            <w:tcBorders>
              <w:top w:val="single" w:sz="4" w:space="0" w:color="auto"/>
              <w:bottom w:val="double" w:sz="4" w:space="0" w:color="auto"/>
            </w:tcBorders>
          </w:tcPr>
          <w:p w14:paraId="391F8EE3" w14:textId="4410FCF0" w:rsidR="00E52597" w:rsidRPr="00206CA1" w:rsidRDefault="00E52597" w:rsidP="00E52597">
            <w:pPr>
              <w:jc w:val="right"/>
              <w:rPr>
                <w:b/>
                <w:bCs/>
                <w:szCs w:val="22"/>
              </w:rPr>
            </w:pPr>
            <w:r w:rsidRPr="00206CA1">
              <w:rPr>
                <w:b/>
                <w:bCs/>
              </w:rPr>
              <w:t>1,333,343</w:t>
            </w:r>
          </w:p>
        </w:tc>
        <w:tc>
          <w:tcPr>
            <w:tcW w:w="270" w:type="dxa"/>
          </w:tcPr>
          <w:p w14:paraId="714825F0" w14:textId="77777777" w:rsidR="00E52597" w:rsidRPr="00206CA1" w:rsidRDefault="00E52597" w:rsidP="00E52597">
            <w:pPr>
              <w:jc w:val="right"/>
              <w:rPr>
                <w:b/>
                <w:bCs/>
                <w:szCs w:val="22"/>
              </w:rPr>
            </w:pPr>
          </w:p>
        </w:tc>
        <w:tc>
          <w:tcPr>
            <w:tcW w:w="1170" w:type="dxa"/>
            <w:tcBorders>
              <w:top w:val="single" w:sz="4" w:space="0" w:color="auto"/>
              <w:left w:val="nil"/>
              <w:bottom w:val="double" w:sz="4" w:space="0" w:color="auto"/>
              <w:right w:val="nil"/>
            </w:tcBorders>
          </w:tcPr>
          <w:p w14:paraId="6D4F0400" w14:textId="5AC463EB" w:rsidR="00E52597" w:rsidRPr="00206CA1" w:rsidRDefault="00E52597" w:rsidP="00E52597">
            <w:pPr>
              <w:jc w:val="right"/>
              <w:rPr>
                <w:b/>
                <w:bCs/>
                <w:szCs w:val="22"/>
              </w:rPr>
            </w:pPr>
            <w:r w:rsidRPr="00206CA1">
              <w:rPr>
                <w:b/>
                <w:bCs/>
              </w:rPr>
              <w:t>-</w:t>
            </w:r>
          </w:p>
        </w:tc>
        <w:tc>
          <w:tcPr>
            <w:tcW w:w="270" w:type="dxa"/>
          </w:tcPr>
          <w:p w14:paraId="0B596C6A" w14:textId="77777777" w:rsidR="00E52597" w:rsidRPr="00206CA1" w:rsidRDefault="00E52597" w:rsidP="00E52597">
            <w:pPr>
              <w:jc w:val="right"/>
              <w:rPr>
                <w:b/>
                <w:bCs/>
                <w:szCs w:val="22"/>
              </w:rPr>
            </w:pPr>
          </w:p>
        </w:tc>
        <w:tc>
          <w:tcPr>
            <w:tcW w:w="1350" w:type="dxa"/>
            <w:tcBorders>
              <w:top w:val="single" w:sz="4" w:space="0" w:color="auto"/>
              <w:left w:val="nil"/>
              <w:bottom w:val="double" w:sz="4" w:space="0" w:color="auto"/>
              <w:right w:val="nil"/>
            </w:tcBorders>
          </w:tcPr>
          <w:p w14:paraId="00A0CE17" w14:textId="3B3A1B51" w:rsidR="00E52597" w:rsidRPr="00206CA1" w:rsidRDefault="00E52597" w:rsidP="00E52597">
            <w:pPr>
              <w:jc w:val="right"/>
              <w:rPr>
                <w:b/>
                <w:bCs/>
                <w:szCs w:val="22"/>
              </w:rPr>
            </w:pPr>
            <w:r w:rsidRPr="00206CA1">
              <w:rPr>
                <w:b/>
                <w:bCs/>
              </w:rPr>
              <w:t>1,333,343</w:t>
            </w:r>
          </w:p>
        </w:tc>
        <w:tc>
          <w:tcPr>
            <w:tcW w:w="270" w:type="dxa"/>
          </w:tcPr>
          <w:p w14:paraId="340F08F2" w14:textId="77777777" w:rsidR="00E52597" w:rsidRPr="00206CA1" w:rsidRDefault="00E52597" w:rsidP="00E52597">
            <w:pPr>
              <w:jc w:val="right"/>
              <w:rPr>
                <w:szCs w:val="22"/>
              </w:rPr>
            </w:pPr>
          </w:p>
        </w:tc>
        <w:tc>
          <w:tcPr>
            <w:tcW w:w="1170" w:type="dxa"/>
          </w:tcPr>
          <w:p w14:paraId="3FD6F56C" w14:textId="77777777" w:rsidR="00E52597" w:rsidRPr="00206CA1" w:rsidRDefault="00E52597" w:rsidP="00E52597">
            <w:pPr>
              <w:jc w:val="right"/>
              <w:rPr>
                <w:szCs w:val="22"/>
              </w:rPr>
            </w:pPr>
          </w:p>
        </w:tc>
        <w:tc>
          <w:tcPr>
            <w:tcW w:w="270" w:type="dxa"/>
          </w:tcPr>
          <w:p w14:paraId="3491F67B" w14:textId="77777777" w:rsidR="00E52597" w:rsidRPr="00206CA1" w:rsidRDefault="00E52597" w:rsidP="00E52597">
            <w:pPr>
              <w:jc w:val="right"/>
              <w:rPr>
                <w:szCs w:val="22"/>
              </w:rPr>
            </w:pPr>
          </w:p>
        </w:tc>
        <w:tc>
          <w:tcPr>
            <w:tcW w:w="1170" w:type="dxa"/>
          </w:tcPr>
          <w:p w14:paraId="5EA99E5B" w14:textId="77777777" w:rsidR="00E52597" w:rsidRPr="00206CA1" w:rsidRDefault="00E52597" w:rsidP="00E52597">
            <w:pPr>
              <w:jc w:val="right"/>
              <w:rPr>
                <w:szCs w:val="22"/>
              </w:rPr>
            </w:pPr>
          </w:p>
        </w:tc>
        <w:tc>
          <w:tcPr>
            <w:tcW w:w="270" w:type="dxa"/>
          </w:tcPr>
          <w:p w14:paraId="2C2CE273" w14:textId="77777777" w:rsidR="00E52597" w:rsidRPr="00206CA1" w:rsidRDefault="00E52597" w:rsidP="00E52597">
            <w:pPr>
              <w:jc w:val="right"/>
              <w:rPr>
                <w:szCs w:val="22"/>
              </w:rPr>
            </w:pPr>
          </w:p>
        </w:tc>
        <w:tc>
          <w:tcPr>
            <w:tcW w:w="1170" w:type="dxa"/>
          </w:tcPr>
          <w:p w14:paraId="50F82400" w14:textId="77777777" w:rsidR="00E52597" w:rsidRPr="00206CA1" w:rsidRDefault="00E52597" w:rsidP="00E52597">
            <w:pPr>
              <w:jc w:val="right"/>
              <w:rPr>
                <w:szCs w:val="22"/>
              </w:rPr>
            </w:pPr>
          </w:p>
        </w:tc>
        <w:tc>
          <w:tcPr>
            <w:tcW w:w="236" w:type="dxa"/>
            <w:gridSpan w:val="2"/>
          </w:tcPr>
          <w:p w14:paraId="5A8A061D" w14:textId="77777777" w:rsidR="00E52597" w:rsidRPr="00206CA1" w:rsidRDefault="00E52597" w:rsidP="00E52597">
            <w:pPr>
              <w:jc w:val="right"/>
              <w:rPr>
                <w:szCs w:val="22"/>
              </w:rPr>
            </w:pPr>
          </w:p>
        </w:tc>
        <w:tc>
          <w:tcPr>
            <w:tcW w:w="1316" w:type="dxa"/>
            <w:gridSpan w:val="3"/>
          </w:tcPr>
          <w:p w14:paraId="7C1978DF" w14:textId="77777777" w:rsidR="00E52597" w:rsidRPr="00206CA1" w:rsidRDefault="00E52597" w:rsidP="00E52597">
            <w:pPr>
              <w:jc w:val="right"/>
              <w:rPr>
                <w:szCs w:val="22"/>
              </w:rPr>
            </w:pPr>
          </w:p>
        </w:tc>
      </w:tr>
      <w:tr w:rsidR="00D37808" w:rsidRPr="00206CA1" w14:paraId="2229EB13" w14:textId="77777777" w:rsidTr="00E52597">
        <w:trPr>
          <w:trHeight w:val="20"/>
        </w:trPr>
        <w:tc>
          <w:tcPr>
            <w:tcW w:w="3690" w:type="dxa"/>
            <w:shd w:val="clear" w:color="auto" w:fill="auto"/>
          </w:tcPr>
          <w:p w14:paraId="25795A93" w14:textId="77777777" w:rsidR="00D37808" w:rsidRPr="00206CA1" w:rsidRDefault="00D37808" w:rsidP="00E52597">
            <w:pPr>
              <w:spacing w:line="140" w:lineRule="exact"/>
              <w:ind w:left="-20" w:right="-90"/>
              <w:rPr>
                <w:b/>
                <w:bCs/>
                <w:szCs w:val="22"/>
              </w:rPr>
            </w:pPr>
          </w:p>
        </w:tc>
        <w:tc>
          <w:tcPr>
            <w:tcW w:w="1350" w:type="dxa"/>
            <w:gridSpan w:val="3"/>
            <w:tcBorders>
              <w:top w:val="double" w:sz="4" w:space="0" w:color="auto"/>
            </w:tcBorders>
          </w:tcPr>
          <w:p w14:paraId="3B946FBA" w14:textId="77777777" w:rsidR="00D37808" w:rsidRPr="00206CA1" w:rsidRDefault="00D37808" w:rsidP="00E52597">
            <w:pPr>
              <w:spacing w:line="140" w:lineRule="exact"/>
              <w:jc w:val="right"/>
              <w:rPr>
                <w:b/>
                <w:bCs/>
              </w:rPr>
            </w:pPr>
          </w:p>
        </w:tc>
        <w:tc>
          <w:tcPr>
            <w:tcW w:w="360" w:type="dxa"/>
          </w:tcPr>
          <w:p w14:paraId="488F007F" w14:textId="77777777" w:rsidR="00D37808" w:rsidRPr="00206CA1" w:rsidRDefault="00D37808" w:rsidP="00E52597">
            <w:pPr>
              <w:spacing w:line="140" w:lineRule="exact"/>
              <w:jc w:val="right"/>
              <w:rPr>
                <w:b/>
                <w:bCs/>
                <w:szCs w:val="22"/>
              </w:rPr>
            </w:pPr>
          </w:p>
        </w:tc>
        <w:tc>
          <w:tcPr>
            <w:tcW w:w="1350" w:type="dxa"/>
          </w:tcPr>
          <w:p w14:paraId="07790878" w14:textId="77777777" w:rsidR="00D37808" w:rsidRPr="00206CA1" w:rsidRDefault="00D37808" w:rsidP="00E52597">
            <w:pPr>
              <w:spacing w:line="140" w:lineRule="exact"/>
              <w:jc w:val="right"/>
              <w:rPr>
                <w:b/>
                <w:bCs/>
              </w:rPr>
            </w:pPr>
          </w:p>
        </w:tc>
        <w:tc>
          <w:tcPr>
            <w:tcW w:w="270" w:type="dxa"/>
          </w:tcPr>
          <w:p w14:paraId="0FA5602A" w14:textId="77777777" w:rsidR="00D37808" w:rsidRPr="00206CA1" w:rsidRDefault="00D37808" w:rsidP="00E52597">
            <w:pPr>
              <w:spacing w:line="140" w:lineRule="exact"/>
              <w:jc w:val="right"/>
              <w:rPr>
                <w:b/>
                <w:bCs/>
              </w:rPr>
            </w:pPr>
          </w:p>
        </w:tc>
        <w:tc>
          <w:tcPr>
            <w:tcW w:w="1170" w:type="dxa"/>
            <w:tcBorders>
              <w:top w:val="double" w:sz="4" w:space="0" w:color="auto"/>
            </w:tcBorders>
            <w:shd w:val="clear" w:color="auto" w:fill="auto"/>
          </w:tcPr>
          <w:p w14:paraId="3112DE61" w14:textId="77E4628B" w:rsidR="00D37808" w:rsidRPr="00206CA1" w:rsidRDefault="00D37808" w:rsidP="00E52597">
            <w:pPr>
              <w:spacing w:line="140" w:lineRule="exact"/>
              <w:jc w:val="right"/>
              <w:rPr>
                <w:b/>
                <w:bCs/>
              </w:rPr>
            </w:pPr>
          </w:p>
        </w:tc>
        <w:tc>
          <w:tcPr>
            <w:tcW w:w="270" w:type="dxa"/>
            <w:shd w:val="clear" w:color="auto" w:fill="auto"/>
          </w:tcPr>
          <w:p w14:paraId="3BEA0BB3" w14:textId="77777777" w:rsidR="00D37808" w:rsidRPr="00206CA1" w:rsidRDefault="00D37808" w:rsidP="00E52597">
            <w:pPr>
              <w:spacing w:line="140" w:lineRule="exact"/>
              <w:jc w:val="right"/>
              <w:rPr>
                <w:b/>
                <w:bCs/>
                <w:szCs w:val="22"/>
              </w:rPr>
            </w:pPr>
          </w:p>
        </w:tc>
        <w:tc>
          <w:tcPr>
            <w:tcW w:w="1350" w:type="dxa"/>
            <w:tcBorders>
              <w:top w:val="double" w:sz="4" w:space="0" w:color="auto"/>
            </w:tcBorders>
            <w:shd w:val="clear" w:color="auto" w:fill="auto"/>
          </w:tcPr>
          <w:p w14:paraId="1CCFB16A" w14:textId="77777777" w:rsidR="00D37808" w:rsidRPr="00206CA1" w:rsidRDefault="00D37808" w:rsidP="00E52597">
            <w:pPr>
              <w:spacing w:line="140" w:lineRule="exact"/>
              <w:jc w:val="right"/>
              <w:rPr>
                <w:b/>
                <w:bCs/>
              </w:rPr>
            </w:pPr>
          </w:p>
        </w:tc>
        <w:tc>
          <w:tcPr>
            <w:tcW w:w="270" w:type="dxa"/>
          </w:tcPr>
          <w:p w14:paraId="66D5EBC0" w14:textId="77777777" w:rsidR="00D37808" w:rsidRPr="00206CA1" w:rsidRDefault="00D37808" w:rsidP="00E52597">
            <w:pPr>
              <w:spacing w:line="140" w:lineRule="exact"/>
              <w:jc w:val="right"/>
              <w:rPr>
                <w:szCs w:val="22"/>
              </w:rPr>
            </w:pPr>
          </w:p>
        </w:tc>
        <w:tc>
          <w:tcPr>
            <w:tcW w:w="1170" w:type="dxa"/>
          </w:tcPr>
          <w:p w14:paraId="37C20017" w14:textId="77777777" w:rsidR="00D37808" w:rsidRPr="00206CA1" w:rsidRDefault="00D37808" w:rsidP="00E52597">
            <w:pPr>
              <w:spacing w:line="140" w:lineRule="exact"/>
              <w:jc w:val="right"/>
              <w:rPr>
                <w:szCs w:val="22"/>
              </w:rPr>
            </w:pPr>
          </w:p>
        </w:tc>
        <w:tc>
          <w:tcPr>
            <w:tcW w:w="270" w:type="dxa"/>
          </w:tcPr>
          <w:p w14:paraId="288A35F1" w14:textId="77777777" w:rsidR="00D37808" w:rsidRPr="00206CA1" w:rsidRDefault="00D37808" w:rsidP="00E52597">
            <w:pPr>
              <w:spacing w:line="140" w:lineRule="exact"/>
              <w:jc w:val="right"/>
              <w:rPr>
                <w:szCs w:val="22"/>
              </w:rPr>
            </w:pPr>
          </w:p>
        </w:tc>
        <w:tc>
          <w:tcPr>
            <w:tcW w:w="1170" w:type="dxa"/>
          </w:tcPr>
          <w:p w14:paraId="5944323F" w14:textId="77777777" w:rsidR="00D37808" w:rsidRPr="00206CA1" w:rsidRDefault="00D37808" w:rsidP="00E52597">
            <w:pPr>
              <w:spacing w:line="140" w:lineRule="exact"/>
              <w:jc w:val="right"/>
              <w:rPr>
                <w:szCs w:val="22"/>
              </w:rPr>
            </w:pPr>
          </w:p>
        </w:tc>
        <w:tc>
          <w:tcPr>
            <w:tcW w:w="270" w:type="dxa"/>
          </w:tcPr>
          <w:p w14:paraId="2848709B" w14:textId="77777777" w:rsidR="00D37808" w:rsidRPr="00206CA1" w:rsidRDefault="00D37808" w:rsidP="00E52597">
            <w:pPr>
              <w:spacing w:line="140" w:lineRule="exact"/>
              <w:jc w:val="right"/>
              <w:rPr>
                <w:szCs w:val="22"/>
              </w:rPr>
            </w:pPr>
          </w:p>
        </w:tc>
        <w:tc>
          <w:tcPr>
            <w:tcW w:w="1170" w:type="dxa"/>
          </w:tcPr>
          <w:p w14:paraId="7E14BC5A" w14:textId="77777777" w:rsidR="00D37808" w:rsidRPr="00206CA1" w:rsidRDefault="00D37808" w:rsidP="00E52597">
            <w:pPr>
              <w:spacing w:line="140" w:lineRule="exact"/>
              <w:jc w:val="right"/>
              <w:rPr>
                <w:szCs w:val="22"/>
              </w:rPr>
            </w:pPr>
          </w:p>
        </w:tc>
        <w:tc>
          <w:tcPr>
            <w:tcW w:w="236" w:type="dxa"/>
            <w:gridSpan w:val="2"/>
          </w:tcPr>
          <w:p w14:paraId="7C8AC4EC" w14:textId="77777777" w:rsidR="00D37808" w:rsidRPr="00206CA1" w:rsidRDefault="00D37808" w:rsidP="00E52597">
            <w:pPr>
              <w:spacing w:line="140" w:lineRule="exact"/>
              <w:jc w:val="right"/>
              <w:rPr>
                <w:szCs w:val="22"/>
              </w:rPr>
            </w:pPr>
          </w:p>
        </w:tc>
        <w:tc>
          <w:tcPr>
            <w:tcW w:w="1316" w:type="dxa"/>
            <w:gridSpan w:val="3"/>
            <w:shd w:val="clear" w:color="auto" w:fill="auto"/>
          </w:tcPr>
          <w:p w14:paraId="72B1983A" w14:textId="77777777" w:rsidR="00D37808" w:rsidRPr="00206CA1" w:rsidRDefault="00D37808" w:rsidP="00E52597">
            <w:pPr>
              <w:spacing w:line="140" w:lineRule="exact"/>
              <w:jc w:val="right"/>
              <w:rPr>
                <w:szCs w:val="22"/>
              </w:rPr>
            </w:pPr>
          </w:p>
        </w:tc>
      </w:tr>
      <w:tr w:rsidR="00D37808" w:rsidRPr="00206CA1" w14:paraId="61971B60" w14:textId="77777777" w:rsidTr="00E52597">
        <w:trPr>
          <w:trHeight w:val="20"/>
        </w:trPr>
        <w:tc>
          <w:tcPr>
            <w:tcW w:w="3690" w:type="dxa"/>
            <w:shd w:val="clear" w:color="auto" w:fill="auto"/>
          </w:tcPr>
          <w:p w14:paraId="3D2BF113" w14:textId="2893359E" w:rsidR="00D37808" w:rsidRPr="00206CA1" w:rsidRDefault="00D37808" w:rsidP="00E52597">
            <w:pPr>
              <w:spacing w:line="240" w:lineRule="auto"/>
              <w:ind w:left="-20" w:right="-90"/>
              <w:rPr>
                <w:b/>
                <w:bCs/>
                <w:szCs w:val="22"/>
              </w:rPr>
            </w:pPr>
            <w:r w:rsidRPr="00206CA1">
              <w:rPr>
                <w:b/>
                <w:bCs/>
                <w:i/>
                <w:iCs/>
                <w:szCs w:val="22"/>
              </w:rPr>
              <w:t>Financial liabilities</w:t>
            </w:r>
          </w:p>
        </w:tc>
        <w:tc>
          <w:tcPr>
            <w:tcW w:w="1350" w:type="dxa"/>
            <w:gridSpan w:val="3"/>
          </w:tcPr>
          <w:p w14:paraId="59CC3015" w14:textId="77777777" w:rsidR="00D37808" w:rsidRPr="00206CA1" w:rsidRDefault="00D37808" w:rsidP="00E52597">
            <w:pPr>
              <w:jc w:val="right"/>
              <w:rPr>
                <w:b/>
                <w:bCs/>
              </w:rPr>
            </w:pPr>
          </w:p>
        </w:tc>
        <w:tc>
          <w:tcPr>
            <w:tcW w:w="360" w:type="dxa"/>
          </w:tcPr>
          <w:p w14:paraId="095D68BA" w14:textId="77777777" w:rsidR="00D37808" w:rsidRPr="00206CA1" w:rsidRDefault="00D37808" w:rsidP="00E52597">
            <w:pPr>
              <w:jc w:val="right"/>
              <w:rPr>
                <w:b/>
                <w:bCs/>
                <w:szCs w:val="22"/>
              </w:rPr>
            </w:pPr>
          </w:p>
        </w:tc>
        <w:tc>
          <w:tcPr>
            <w:tcW w:w="1350" w:type="dxa"/>
          </w:tcPr>
          <w:p w14:paraId="34497D46" w14:textId="77777777" w:rsidR="00D37808" w:rsidRPr="00206CA1" w:rsidRDefault="00D37808" w:rsidP="00E52597">
            <w:pPr>
              <w:jc w:val="right"/>
              <w:rPr>
                <w:b/>
                <w:bCs/>
              </w:rPr>
            </w:pPr>
          </w:p>
        </w:tc>
        <w:tc>
          <w:tcPr>
            <w:tcW w:w="270" w:type="dxa"/>
          </w:tcPr>
          <w:p w14:paraId="46A63F80" w14:textId="77777777" w:rsidR="00D37808" w:rsidRPr="00206CA1" w:rsidRDefault="00D37808" w:rsidP="00E52597">
            <w:pPr>
              <w:jc w:val="right"/>
              <w:rPr>
                <w:b/>
                <w:bCs/>
              </w:rPr>
            </w:pPr>
          </w:p>
        </w:tc>
        <w:tc>
          <w:tcPr>
            <w:tcW w:w="1170" w:type="dxa"/>
            <w:shd w:val="clear" w:color="auto" w:fill="auto"/>
          </w:tcPr>
          <w:p w14:paraId="5F876BE7" w14:textId="5666F3DD" w:rsidR="00D37808" w:rsidRPr="00206CA1" w:rsidRDefault="00D37808" w:rsidP="00E52597">
            <w:pPr>
              <w:jc w:val="right"/>
              <w:rPr>
                <w:b/>
                <w:bCs/>
              </w:rPr>
            </w:pPr>
          </w:p>
        </w:tc>
        <w:tc>
          <w:tcPr>
            <w:tcW w:w="270" w:type="dxa"/>
            <w:shd w:val="clear" w:color="auto" w:fill="auto"/>
          </w:tcPr>
          <w:p w14:paraId="69436FEE" w14:textId="77777777" w:rsidR="00D37808" w:rsidRPr="00206CA1" w:rsidRDefault="00D37808" w:rsidP="00E52597">
            <w:pPr>
              <w:jc w:val="right"/>
              <w:rPr>
                <w:b/>
                <w:bCs/>
                <w:szCs w:val="22"/>
              </w:rPr>
            </w:pPr>
          </w:p>
        </w:tc>
        <w:tc>
          <w:tcPr>
            <w:tcW w:w="1350" w:type="dxa"/>
            <w:shd w:val="clear" w:color="auto" w:fill="auto"/>
          </w:tcPr>
          <w:p w14:paraId="5B29F6B2" w14:textId="77777777" w:rsidR="00D37808" w:rsidRPr="00206CA1" w:rsidRDefault="00D37808" w:rsidP="00E52597">
            <w:pPr>
              <w:jc w:val="right"/>
              <w:rPr>
                <w:b/>
                <w:bCs/>
              </w:rPr>
            </w:pPr>
          </w:p>
        </w:tc>
        <w:tc>
          <w:tcPr>
            <w:tcW w:w="270" w:type="dxa"/>
          </w:tcPr>
          <w:p w14:paraId="73E9E074" w14:textId="77777777" w:rsidR="00D37808" w:rsidRPr="00206CA1" w:rsidRDefault="00D37808" w:rsidP="00E52597">
            <w:pPr>
              <w:jc w:val="right"/>
              <w:rPr>
                <w:szCs w:val="22"/>
              </w:rPr>
            </w:pPr>
          </w:p>
        </w:tc>
        <w:tc>
          <w:tcPr>
            <w:tcW w:w="1170" w:type="dxa"/>
          </w:tcPr>
          <w:p w14:paraId="6E54C184" w14:textId="77777777" w:rsidR="00D37808" w:rsidRPr="00206CA1" w:rsidRDefault="00D37808" w:rsidP="00E52597">
            <w:pPr>
              <w:jc w:val="right"/>
              <w:rPr>
                <w:szCs w:val="22"/>
              </w:rPr>
            </w:pPr>
          </w:p>
        </w:tc>
        <w:tc>
          <w:tcPr>
            <w:tcW w:w="270" w:type="dxa"/>
          </w:tcPr>
          <w:p w14:paraId="4490DD10" w14:textId="77777777" w:rsidR="00D37808" w:rsidRPr="00206CA1" w:rsidRDefault="00D37808" w:rsidP="00E52597">
            <w:pPr>
              <w:jc w:val="right"/>
              <w:rPr>
                <w:szCs w:val="22"/>
              </w:rPr>
            </w:pPr>
          </w:p>
        </w:tc>
        <w:tc>
          <w:tcPr>
            <w:tcW w:w="1170" w:type="dxa"/>
          </w:tcPr>
          <w:p w14:paraId="047D8F40" w14:textId="77777777" w:rsidR="00D37808" w:rsidRPr="00206CA1" w:rsidRDefault="00D37808" w:rsidP="00E52597">
            <w:pPr>
              <w:jc w:val="right"/>
              <w:rPr>
                <w:szCs w:val="22"/>
              </w:rPr>
            </w:pPr>
          </w:p>
        </w:tc>
        <w:tc>
          <w:tcPr>
            <w:tcW w:w="270" w:type="dxa"/>
          </w:tcPr>
          <w:p w14:paraId="5FED34F5" w14:textId="77777777" w:rsidR="00D37808" w:rsidRPr="00206CA1" w:rsidRDefault="00D37808" w:rsidP="00E52597">
            <w:pPr>
              <w:jc w:val="right"/>
              <w:rPr>
                <w:szCs w:val="22"/>
              </w:rPr>
            </w:pPr>
          </w:p>
        </w:tc>
        <w:tc>
          <w:tcPr>
            <w:tcW w:w="1170" w:type="dxa"/>
          </w:tcPr>
          <w:p w14:paraId="2A158960" w14:textId="77777777" w:rsidR="00D37808" w:rsidRPr="00206CA1" w:rsidRDefault="00D37808" w:rsidP="00E52597">
            <w:pPr>
              <w:jc w:val="right"/>
              <w:rPr>
                <w:szCs w:val="22"/>
              </w:rPr>
            </w:pPr>
          </w:p>
        </w:tc>
        <w:tc>
          <w:tcPr>
            <w:tcW w:w="236" w:type="dxa"/>
            <w:gridSpan w:val="2"/>
          </w:tcPr>
          <w:p w14:paraId="1743F0B5" w14:textId="77777777" w:rsidR="00D37808" w:rsidRPr="00206CA1" w:rsidRDefault="00D37808" w:rsidP="00E52597">
            <w:pPr>
              <w:jc w:val="right"/>
              <w:rPr>
                <w:szCs w:val="22"/>
              </w:rPr>
            </w:pPr>
          </w:p>
        </w:tc>
        <w:tc>
          <w:tcPr>
            <w:tcW w:w="1316" w:type="dxa"/>
            <w:gridSpan w:val="3"/>
            <w:shd w:val="clear" w:color="auto" w:fill="auto"/>
          </w:tcPr>
          <w:p w14:paraId="24761883" w14:textId="77777777" w:rsidR="00D37808" w:rsidRPr="00206CA1" w:rsidRDefault="00D37808" w:rsidP="00E52597">
            <w:pPr>
              <w:jc w:val="right"/>
              <w:rPr>
                <w:szCs w:val="22"/>
              </w:rPr>
            </w:pPr>
          </w:p>
        </w:tc>
      </w:tr>
      <w:tr w:rsidR="00E52597" w:rsidRPr="00206CA1" w14:paraId="0A81DDC4" w14:textId="77777777" w:rsidTr="00E52597">
        <w:trPr>
          <w:trHeight w:val="20"/>
        </w:trPr>
        <w:tc>
          <w:tcPr>
            <w:tcW w:w="3690" w:type="dxa"/>
            <w:shd w:val="clear" w:color="auto" w:fill="auto"/>
          </w:tcPr>
          <w:p w14:paraId="55A8D039" w14:textId="779663C7" w:rsidR="00E52597" w:rsidRPr="00206CA1" w:rsidRDefault="00E52597" w:rsidP="00E52597">
            <w:pPr>
              <w:spacing w:line="240" w:lineRule="auto"/>
              <w:ind w:left="-20" w:right="-90"/>
              <w:rPr>
                <w:b/>
                <w:bCs/>
                <w:szCs w:val="22"/>
              </w:rPr>
            </w:pPr>
            <w:r w:rsidRPr="00206CA1">
              <w:rPr>
                <w:szCs w:val="22"/>
              </w:rPr>
              <w:t>Debentures</w:t>
            </w:r>
          </w:p>
        </w:tc>
        <w:tc>
          <w:tcPr>
            <w:tcW w:w="1350" w:type="dxa"/>
            <w:gridSpan w:val="3"/>
          </w:tcPr>
          <w:p w14:paraId="4848F392" w14:textId="70645D9E" w:rsidR="00E52597" w:rsidRPr="00206CA1" w:rsidRDefault="00E52597" w:rsidP="00E52597">
            <w:pPr>
              <w:jc w:val="right"/>
            </w:pPr>
            <w:r w:rsidRPr="00206CA1">
              <w:t>-</w:t>
            </w:r>
          </w:p>
        </w:tc>
        <w:tc>
          <w:tcPr>
            <w:tcW w:w="360" w:type="dxa"/>
          </w:tcPr>
          <w:p w14:paraId="31B51237" w14:textId="77777777" w:rsidR="00E52597" w:rsidRPr="00206CA1" w:rsidRDefault="00E52597" w:rsidP="00E52597">
            <w:pPr>
              <w:jc w:val="right"/>
              <w:rPr>
                <w:szCs w:val="22"/>
              </w:rPr>
            </w:pPr>
          </w:p>
        </w:tc>
        <w:tc>
          <w:tcPr>
            <w:tcW w:w="1350" w:type="dxa"/>
          </w:tcPr>
          <w:p w14:paraId="77E2F1FD" w14:textId="55685B53" w:rsidR="00E52597" w:rsidRPr="00206CA1" w:rsidRDefault="00E52597" w:rsidP="00E52597">
            <w:pPr>
              <w:jc w:val="right"/>
            </w:pPr>
            <w:r w:rsidRPr="00206CA1">
              <w:t>-</w:t>
            </w:r>
          </w:p>
        </w:tc>
        <w:tc>
          <w:tcPr>
            <w:tcW w:w="270" w:type="dxa"/>
          </w:tcPr>
          <w:p w14:paraId="6B36CE73" w14:textId="77777777" w:rsidR="00E52597" w:rsidRPr="00206CA1" w:rsidRDefault="00E52597" w:rsidP="00E52597">
            <w:pPr>
              <w:jc w:val="right"/>
            </w:pPr>
          </w:p>
        </w:tc>
        <w:tc>
          <w:tcPr>
            <w:tcW w:w="1170" w:type="dxa"/>
          </w:tcPr>
          <w:p w14:paraId="0A888A38" w14:textId="1F8472C5" w:rsidR="00E52597" w:rsidRPr="00206CA1" w:rsidRDefault="00E52597" w:rsidP="00E52597">
            <w:pPr>
              <w:jc w:val="right"/>
              <w:rPr>
                <w:b/>
                <w:bCs/>
              </w:rPr>
            </w:pPr>
            <w:r w:rsidRPr="00206CA1">
              <w:t>1,499,249</w:t>
            </w:r>
          </w:p>
        </w:tc>
        <w:tc>
          <w:tcPr>
            <w:tcW w:w="270" w:type="dxa"/>
          </w:tcPr>
          <w:p w14:paraId="332B4FB3" w14:textId="77777777" w:rsidR="00E52597" w:rsidRPr="00206CA1" w:rsidRDefault="00E52597" w:rsidP="00E52597">
            <w:pPr>
              <w:jc w:val="right"/>
              <w:rPr>
                <w:b/>
                <w:bCs/>
                <w:szCs w:val="22"/>
              </w:rPr>
            </w:pPr>
          </w:p>
        </w:tc>
        <w:tc>
          <w:tcPr>
            <w:tcW w:w="1350" w:type="dxa"/>
          </w:tcPr>
          <w:p w14:paraId="1F9D5933" w14:textId="3733AD75" w:rsidR="00E52597" w:rsidRPr="00206CA1" w:rsidRDefault="00E52597" w:rsidP="00E52597">
            <w:pPr>
              <w:jc w:val="right"/>
              <w:rPr>
                <w:b/>
                <w:bCs/>
              </w:rPr>
            </w:pPr>
            <w:r w:rsidRPr="00206CA1">
              <w:t>1,499,249</w:t>
            </w:r>
          </w:p>
        </w:tc>
        <w:tc>
          <w:tcPr>
            <w:tcW w:w="270" w:type="dxa"/>
          </w:tcPr>
          <w:p w14:paraId="7273C4D4" w14:textId="77777777" w:rsidR="00E52597" w:rsidRPr="00206CA1" w:rsidRDefault="00E52597" w:rsidP="00E52597">
            <w:pPr>
              <w:jc w:val="right"/>
              <w:rPr>
                <w:szCs w:val="22"/>
              </w:rPr>
            </w:pPr>
          </w:p>
        </w:tc>
        <w:tc>
          <w:tcPr>
            <w:tcW w:w="1170" w:type="dxa"/>
          </w:tcPr>
          <w:p w14:paraId="5E52E7E8" w14:textId="54923CB1" w:rsidR="00E52597" w:rsidRPr="00206CA1" w:rsidRDefault="00E52597" w:rsidP="00E52597">
            <w:pPr>
              <w:jc w:val="right"/>
              <w:rPr>
                <w:szCs w:val="22"/>
              </w:rPr>
            </w:pPr>
            <w:r w:rsidRPr="00206CA1">
              <w:t>-</w:t>
            </w:r>
          </w:p>
        </w:tc>
        <w:tc>
          <w:tcPr>
            <w:tcW w:w="270" w:type="dxa"/>
          </w:tcPr>
          <w:p w14:paraId="2D97A8E4" w14:textId="77777777" w:rsidR="00E52597" w:rsidRPr="00206CA1" w:rsidRDefault="00E52597" w:rsidP="00E52597">
            <w:pPr>
              <w:jc w:val="right"/>
              <w:rPr>
                <w:szCs w:val="22"/>
              </w:rPr>
            </w:pPr>
          </w:p>
        </w:tc>
        <w:tc>
          <w:tcPr>
            <w:tcW w:w="1170" w:type="dxa"/>
          </w:tcPr>
          <w:p w14:paraId="2E37051A" w14:textId="092F2E51" w:rsidR="00E52597" w:rsidRPr="00206CA1" w:rsidRDefault="00E52597" w:rsidP="00E52597">
            <w:pPr>
              <w:jc w:val="right"/>
              <w:rPr>
                <w:szCs w:val="22"/>
              </w:rPr>
            </w:pPr>
            <w:r w:rsidRPr="00206CA1">
              <w:t>1,485,710</w:t>
            </w:r>
          </w:p>
        </w:tc>
        <w:tc>
          <w:tcPr>
            <w:tcW w:w="270" w:type="dxa"/>
          </w:tcPr>
          <w:p w14:paraId="0FCB7ADC" w14:textId="77777777" w:rsidR="00E52597" w:rsidRPr="00206CA1" w:rsidRDefault="00E52597" w:rsidP="00E52597">
            <w:pPr>
              <w:jc w:val="right"/>
              <w:rPr>
                <w:szCs w:val="22"/>
              </w:rPr>
            </w:pPr>
          </w:p>
        </w:tc>
        <w:tc>
          <w:tcPr>
            <w:tcW w:w="1170" w:type="dxa"/>
          </w:tcPr>
          <w:p w14:paraId="0C34F72F" w14:textId="72108EFF" w:rsidR="00E52597" w:rsidRPr="00206CA1" w:rsidRDefault="00E52597" w:rsidP="00E52597">
            <w:pPr>
              <w:jc w:val="right"/>
              <w:rPr>
                <w:szCs w:val="22"/>
              </w:rPr>
            </w:pPr>
            <w:r w:rsidRPr="00206CA1">
              <w:t>-</w:t>
            </w:r>
          </w:p>
        </w:tc>
        <w:tc>
          <w:tcPr>
            <w:tcW w:w="236" w:type="dxa"/>
            <w:gridSpan w:val="2"/>
          </w:tcPr>
          <w:p w14:paraId="66FB6E75" w14:textId="77777777" w:rsidR="00E52597" w:rsidRPr="00206CA1" w:rsidRDefault="00E52597" w:rsidP="00E52597">
            <w:pPr>
              <w:jc w:val="right"/>
              <w:rPr>
                <w:szCs w:val="22"/>
              </w:rPr>
            </w:pPr>
          </w:p>
        </w:tc>
        <w:tc>
          <w:tcPr>
            <w:tcW w:w="1316" w:type="dxa"/>
            <w:gridSpan w:val="3"/>
          </w:tcPr>
          <w:p w14:paraId="56C97B09" w14:textId="004AC7F9" w:rsidR="00E52597" w:rsidRPr="00206CA1" w:rsidRDefault="00E52597" w:rsidP="00E52597">
            <w:pPr>
              <w:jc w:val="right"/>
              <w:rPr>
                <w:szCs w:val="22"/>
              </w:rPr>
            </w:pPr>
            <w:r w:rsidRPr="00206CA1">
              <w:t>1,485,710</w:t>
            </w:r>
          </w:p>
        </w:tc>
      </w:tr>
      <w:tr w:rsidR="00E52597" w:rsidRPr="00206CA1" w14:paraId="41F64FD6" w14:textId="77777777" w:rsidTr="00E52597">
        <w:trPr>
          <w:trHeight w:val="20"/>
        </w:trPr>
        <w:tc>
          <w:tcPr>
            <w:tcW w:w="3690" w:type="dxa"/>
            <w:shd w:val="clear" w:color="auto" w:fill="auto"/>
          </w:tcPr>
          <w:p w14:paraId="451BD451" w14:textId="4A0B4C43" w:rsidR="00E52597" w:rsidRPr="00206CA1" w:rsidRDefault="00E52597" w:rsidP="00E52597">
            <w:pPr>
              <w:spacing w:line="240" w:lineRule="auto"/>
              <w:ind w:left="-20" w:right="-90"/>
              <w:rPr>
                <w:szCs w:val="22"/>
              </w:rPr>
            </w:pPr>
            <w:r w:rsidRPr="00206CA1">
              <w:t>Other financial liabilities:</w:t>
            </w:r>
          </w:p>
        </w:tc>
        <w:tc>
          <w:tcPr>
            <w:tcW w:w="1350" w:type="dxa"/>
            <w:gridSpan w:val="3"/>
          </w:tcPr>
          <w:p w14:paraId="57ACFEDE" w14:textId="77777777" w:rsidR="00E52597" w:rsidRPr="00206CA1" w:rsidRDefault="00E52597" w:rsidP="00E52597">
            <w:pPr>
              <w:jc w:val="right"/>
            </w:pPr>
          </w:p>
        </w:tc>
        <w:tc>
          <w:tcPr>
            <w:tcW w:w="360" w:type="dxa"/>
          </w:tcPr>
          <w:p w14:paraId="22BA6384" w14:textId="77777777" w:rsidR="00E52597" w:rsidRPr="00206CA1" w:rsidRDefault="00E52597" w:rsidP="00E52597">
            <w:pPr>
              <w:jc w:val="right"/>
              <w:rPr>
                <w:szCs w:val="22"/>
              </w:rPr>
            </w:pPr>
          </w:p>
        </w:tc>
        <w:tc>
          <w:tcPr>
            <w:tcW w:w="1350" w:type="dxa"/>
          </w:tcPr>
          <w:p w14:paraId="638882C3" w14:textId="77777777" w:rsidR="00E52597" w:rsidRPr="00206CA1" w:rsidRDefault="00E52597" w:rsidP="00E52597">
            <w:pPr>
              <w:jc w:val="right"/>
            </w:pPr>
          </w:p>
        </w:tc>
        <w:tc>
          <w:tcPr>
            <w:tcW w:w="270" w:type="dxa"/>
          </w:tcPr>
          <w:p w14:paraId="070D5B72" w14:textId="77777777" w:rsidR="00E52597" w:rsidRPr="00206CA1" w:rsidRDefault="00E52597" w:rsidP="00E52597">
            <w:pPr>
              <w:jc w:val="right"/>
            </w:pPr>
          </w:p>
        </w:tc>
        <w:tc>
          <w:tcPr>
            <w:tcW w:w="1170" w:type="dxa"/>
          </w:tcPr>
          <w:p w14:paraId="2679C768" w14:textId="77777777" w:rsidR="00E52597" w:rsidRPr="00206CA1" w:rsidRDefault="00E52597" w:rsidP="00E52597">
            <w:pPr>
              <w:jc w:val="right"/>
              <w:rPr>
                <w:b/>
                <w:bCs/>
              </w:rPr>
            </w:pPr>
          </w:p>
        </w:tc>
        <w:tc>
          <w:tcPr>
            <w:tcW w:w="270" w:type="dxa"/>
          </w:tcPr>
          <w:p w14:paraId="28E3B3F4" w14:textId="77777777" w:rsidR="00E52597" w:rsidRPr="00206CA1" w:rsidRDefault="00E52597" w:rsidP="00E52597">
            <w:pPr>
              <w:jc w:val="right"/>
              <w:rPr>
                <w:b/>
                <w:bCs/>
                <w:szCs w:val="22"/>
              </w:rPr>
            </w:pPr>
          </w:p>
        </w:tc>
        <w:tc>
          <w:tcPr>
            <w:tcW w:w="1350" w:type="dxa"/>
          </w:tcPr>
          <w:p w14:paraId="427B62F2" w14:textId="77777777" w:rsidR="00E52597" w:rsidRPr="00206CA1" w:rsidRDefault="00E52597" w:rsidP="00E52597">
            <w:pPr>
              <w:jc w:val="right"/>
              <w:rPr>
                <w:b/>
                <w:bCs/>
              </w:rPr>
            </w:pPr>
          </w:p>
        </w:tc>
        <w:tc>
          <w:tcPr>
            <w:tcW w:w="270" w:type="dxa"/>
          </w:tcPr>
          <w:p w14:paraId="128FA673" w14:textId="77777777" w:rsidR="00E52597" w:rsidRPr="00206CA1" w:rsidRDefault="00E52597" w:rsidP="00E52597">
            <w:pPr>
              <w:jc w:val="right"/>
              <w:rPr>
                <w:szCs w:val="22"/>
              </w:rPr>
            </w:pPr>
          </w:p>
        </w:tc>
        <w:tc>
          <w:tcPr>
            <w:tcW w:w="1170" w:type="dxa"/>
          </w:tcPr>
          <w:p w14:paraId="2BF136A9" w14:textId="77777777" w:rsidR="00E52597" w:rsidRPr="00206CA1" w:rsidRDefault="00E52597" w:rsidP="00E52597">
            <w:pPr>
              <w:jc w:val="right"/>
              <w:rPr>
                <w:szCs w:val="22"/>
              </w:rPr>
            </w:pPr>
          </w:p>
        </w:tc>
        <w:tc>
          <w:tcPr>
            <w:tcW w:w="270" w:type="dxa"/>
          </w:tcPr>
          <w:p w14:paraId="5FCAC3AA" w14:textId="77777777" w:rsidR="00E52597" w:rsidRPr="00206CA1" w:rsidRDefault="00E52597" w:rsidP="00E52597">
            <w:pPr>
              <w:jc w:val="right"/>
              <w:rPr>
                <w:szCs w:val="22"/>
              </w:rPr>
            </w:pPr>
          </w:p>
        </w:tc>
        <w:tc>
          <w:tcPr>
            <w:tcW w:w="1170" w:type="dxa"/>
          </w:tcPr>
          <w:p w14:paraId="00C13B89" w14:textId="77777777" w:rsidR="00E52597" w:rsidRPr="00206CA1" w:rsidRDefault="00E52597" w:rsidP="00E52597">
            <w:pPr>
              <w:jc w:val="right"/>
              <w:rPr>
                <w:szCs w:val="22"/>
              </w:rPr>
            </w:pPr>
          </w:p>
        </w:tc>
        <w:tc>
          <w:tcPr>
            <w:tcW w:w="270" w:type="dxa"/>
          </w:tcPr>
          <w:p w14:paraId="1015A408" w14:textId="77777777" w:rsidR="00E52597" w:rsidRPr="00206CA1" w:rsidRDefault="00E52597" w:rsidP="00E52597">
            <w:pPr>
              <w:jc w:val="right"/>
              <w:rPr>
                <w:szCs w:val="22"/>
              </w:rPr>
            </w:pPr>
          </w:p>
        </w:tc>
        <w:tc>
          <w:tcPr>
            <w:tcW w:w="1170" w:type="dxa"/>
          </w:tcPr>
          <w:p w14:paraId="29426F4C" w14:textId="77777777" w:rsidR="00E52597" w:rsidRPr="00206CA1" w:rsidRDefault="00E52597" w:rsidP="00E52597">
            <w:pPr>
              <w:jc w:val="right"/>
              <w:rPr>
                <w:szCs w:val="22"/>
              </w:rPr>
            </w:pPr>
          </w:p>
        </w:tc>
        <w:tc>
          <w:tcPr>
            <w:tcW w:w="236" w:type="dxa"/>
            <w:gridSpan w:val="2"/>
          </w:tcPr>
          <w:p w14:paraId="74B471EA" w14:textId="77777777" w:rsidR="00E52597" w:rsidRPr="00206CA1" w:rsidRDefault="00E52597" w:rsidP="00E52597">
            <w:pPr>
              <w:jc w:val="right"/>
              <w:rPr>
                <w:szCs w:val="22"/>
              </w:rPr>
            </w:pPr>
          </w:p>
        </w:tc>
        <w:tc>
          <w:tcPr>
            <w:tcW w:w="1316" w:type="dxa"/>
            <w:gridSpan w:val="3"/>
          </w:tcPr>
          <w:p w14:paraId="49830226" w14:textId="77777777" w:rsidR="00E52597" w:rsidRPr="00206CA1" w:rsidRDefault="00E52597" w:rsidP="00E52597">
            <w:pPr>
              <w:jc w:val="right"/>
              <w:rPr>
                <w:szCs w:val="22"/>
              </w:rPr>
            </w:pPr>
          </w:p>
        </w:tc>
      </w:tr>
      <w:tr w:rsidR="00E52597" w:rsidRPr="00206CA1" w14:paraId="7A16591E" w14:textId="77777777" w:rsidTr="00E52597">
        <w:trPr>
          <w:trHeight w:val="20"/>
        </w:trPr>
        <w:tc>
          <w:tcPr>
            <w:tcW w:w="3690" w:type="dxa"/>
            <w:shd w:val="clear" w:color="auto" w:fill="auto"/>
          </w:tcPr>
          <w:p w14:paraId="52ADB477" w14:textId="2A6A316C" w:rsidR="00E52597" w:rsidRPr="00206CA1" w:rsidRDefault="00E52597" w:rsidP="00E52597">
            <w:pPr>
              <w:spacing w:line="240" w:lineRule="auto"/>
              <w:ind w:left="-20" w:right="-90"/>
              <w:rPr>
                <w:szCs w:val="22"/>
              </w:rPr>
            </w:pPr>
            <w:r w:rsidRPr="00206CA1">
              <w:t xml:space="preserve">   Interest rate swaps</w:t>
            </w:r>
          </w:p>
        </w:tc>
        <w:tc>
          <w:tcPr>
            <w:tcW w:w="1350" w:type="dxa"/>
            <w:gridSpan w:val="3"/>
          </w:tcPr>
          <w:p w14:paraId="6CF125F3" w14:textId="4FE64E55" w:rsidR="00E52597" w:rsidRPr="00206CA1" w:rsidRDefault="00E52597" w:rsidP="00E52597">
            <w:pPr>
              <w:jc w:val="right"/>
            </w:pPr>
            <w:r w:rsidRPr="00206CA1">
              <w:t>66</w:t>
            </w:r>
          </w:p>
        </w:tc>
        <w:tc>
          <w:tcPr>
            <w:tcW w:w="360" w:type="dxa"/>
          </w:tcPr>
          <w:p w14:paraId="7A49CA9E" w14:textId="77777777" w:rsidR="00E52597" w:rsidRPr="00206CA1" w:rsidRDefault="00E52597" w:rsidP="00E52597">
            <w:pPr>
              <w:jc w:val="right"/>
              <w:rPr>
                <w:szCs w:val="22"/>
              </w:rPr>
            </w:pPr>
          </w:p>
        </w:tc>
        <w:tc>
          <w:tcPr>
            <w:tcW w:w="1350" w:type="dxa"/>
          </w:tcPr>
          <w:p w14:paraId="7BEF0C9A" w14:textId="5157F988" w:rsidR="00E52597" w:rsidRPr="00206CA1" w:rsidRDefault="00E52597" w:rsidP="00E52597">
            <w:pPr>
              <w:jc w:val="right"/>
            </w:pPr>
            <w:r w:rsidRPr="00206CA1">
              <w:t>-</w:t>
            </w:r>
          </w:p>
        </w:tc>
        <w:tc>
          <w:tcPr>
            <w:tcW w:w="270" w:type="dxa"/>
          </w:tcPr>
          <w:p w14:paraId="1CC35DDE" w14:textId="77777777" w:rsidR="00E52597" w:rsidRPr="00206CA1" w:rsidRDefault="00E52597" w:rsidP="00E52597">
            <w:pPr>
              <w:jc w:val="right"/>
            </w:pPr>
          </w:p>
        </w:tc>
        <w:tc>
          <w:tcPr>
            <w:tcW w:w="1170" w:type="dxa"/>
          </w:tcPr>
          <w:p w14:paraId="0DF4D31C" w14:textId="370CB8CA" w:rsidR="00E52597" w:rsidRPr="00206CA1" w:rsidRDefault="00E52597" w:rsidP="00E52597">
            <w:pPr>
              <w:jc w:val="right"/>
              <w:rPr>
                <w:b/>
                <w:bCs/>
              </w:rPr>
            </w:pPr>
            <w:r w:rsidRPr="00206CA1">
              <w:t>-</w:t>
            </w:r>
          </w:p>
        </w:tc>
        <w:tc>
          <w:tcPr>
            <w:tcW w:w="270" w:type="dxa"/>
          </w:tcPr>
          <w:p w14:paraId="04539B43" w14:textId="77777777" w:rsidR="00E52597" w:rsidRPr="00206CA1" w:rsidRDefault="00E52597" w:rsidP="00E52597">
            <w:pPr>
              <w:jc w:val="right"/>
              <w:rPr>
                <w:b/>
                <w:bCs/>
                <w:szCs w:val="22"/>
              </w:rPr>
            </w:pPr>
          </w:p>
        </w:tc>
        <w:tc>
          <w:tcPr>
            <w:tcW w:w="1350" w:type="dxa"/>
          </w:tcPr>
          <w:p w14:paraId="167814C3" w14:textId="7E19E3D0" w:rsidR="00E52597" w:rsidRPr="00206CA1" w:rsidRDefault="00E52597" w:rsidP="00E52597">
            <w:pPr>
              <w:jc w:val="right"/>
              <w:rPr>
                <w:b/>
                <w:bCs/>
              </w:rPr>
            </w:pPr>
            <w:r w:rsidRPr="00206CA1">
              <w:t>66</w:t>
            </w:r>
          </w:p>
        </w:tc>
        <w:tc>
          <w:tcPr>
            <w:tcW w:w="270" w:type="dxa"/>
          </w:tcPr>
          <w:p w14:paraId="17C131E4" w14:textId="77777777" w:rsidR="00E52597" w:rsidRPr="00206CA1" w:rsidRDefault="00E52597" w:rsidP="00E52597">
            <w:pPr>
              <w:jc w:val="right"/>
              <w:rPr>
                <w:szCs w:val="22"/>
              </w:rPr>
            </w:pPr>
          </w:p>
        </w:tc>
        <w:tc>
          <w:tcPr>
            <w:tcW w:w="1170" w:type="dxa"/>
          </w:tcPr>
          <w:p w14:paraId="69A3C261" w14:textId="424598E0" w:rsidR="00E52597" w:rsidRPr="00206CA1" w:rsidRDefault="00E52597" w:rsidP="00E52597">
            <w:pPr>
              <w:jc w:val="right"/>
              <w:rPr>
                <w:szCs w:val="22"/>
              </w:rPr>
            </w:pPr>
            <w:r w:rsidRPr="00206CA1">
              <w:t>-</w:t>
            </w:r>
          </w:p>
        </w:tc>
        <w:tc>
          <w:tcPr>
            <w:tcW w:w="270" w:type="dxa"/>
          </w:tcPr>
          <w:p w14:paraId="4A64F92D" w14:textId="77777777" w:rsidR="00E52597" w:rsidRPr="00206CA1" w:rsidRDefault="00E52597" w:rsidP="00E52597">
            <w:pPr>
              <w:jc w:val="right"/>
              <w:rPr>
                <w:szCs w:val="22"/>
              </w:rPr>
            </w:pPr>
          </w:p>
        </w:tc>
        <w:tc>
          <w:tcPr>
            <w:tcW w:w="1170" w:type="dxa"/>
          </w:tcPr>
          <w:p w14:paraId="1EB80971" w14:textId="03069C06" w:rsidR="00E52597" w:rsidRPr="00206CA1" w:rsidRDefault="00E52597" w:rsidP="00E52597">
            <w:pPr>
              <w:jc w:val="right"/>
              <w:rPr>
                <w:szCs w:val="22"/>
              </w:rPr>
            </w:pPr>
            <w:r w:rsidRPr="00206CA1">
              <w:t>66</w:t>
            </w:r>
          </w:p>
        </w:tc>
        <w:tc>
          <w:tcPr>
            <w:tcW w:w="270" w:type="dxa"/>
          </w:tcPr>
          <w:p w14:paraId="154F0294" w14:textId="77777777" w:rsidR="00E52597" w:rsidRPr="00206CA1" w:rsidRDefault="00E52597" w:rsidP="00E52597">
            <w:pPr>
              <w:jc w:val="right"/>
              <w:rPr>
                <w:szCs w:val="22"/>
              </w:rPr>
            </w:pPr>
          </w:p>
        </w:tc>
        <w:tc>
          <w:tcPr>
            <w:tcW w:w="1170" w:type="dxa"/>
          </w:tcPr>
          <w:p w14:paraId="1322A908" w14:textId="2F9C5312" w:rsidR="00E52597" w:rsidRPr="00206CA1" w:rsidRDefault="00E52597" w:rsidP="00E52597">
            <w:pPr>
              <w:jc w:val="right"/>
              <w:rPr>
                <w:szCs w:val="22"/>
              </w:rPr>
            </w:pPr>
            <w:r w:rsidRPr="00206CA1">
              <w:t>-</w:t>
            </w:r>
          </w:p>
        </w:tc>
        <w:tc>
          <w:tcPr>
            <w:tcW w:w="236" w:type="dxa"/>
            <w:gridSpan w:val="2"/>
          </w:tcPr>
          <w:p w14:paraId="33BB5367" w14:textId="77777777" w:rsidR="00E52597" w:rsidRPr="00206CA1" w:rsidRDefault="00E52597" w:rsidP="00E52597">
            <w:pPr>
              <w:jc w:val="right"/>
              <w:rPr>
                <w:szCs w:val="22"/>
              </w:rPr>
            </w:pPr>
          </w:p>
        </w:tc>
        <w:tc>
          <w:tcPr>
            <w:tcW w:w="1316" w:type="dxa"/>
            <w:gridSpan w:val="3"/>
          </w:tcPr>
          <w:p w14:paraId="347B5270" w14:textId="1B2B988F" w:rsidR="00E52597" w:rsidRPr="00206CA1" w:rsidRDefault="00E52597" w:rsidP="00E52597">
            <w:pPr>
              <w:jc w:val="right"/>
              <w:rPr>
                <w:szCs w:val="22"/>
              </w:rPr>
            </w:pPr>
            <w:r w:rsidRPr="00206CA1">
              <w:t>66</w:t>
            </w:r>
          </w:p>
        </w:tc>
      </w:tr>
      <w:tr w:rsidR="00E52597" w:rsidRPr="00206CA1" w14:paraId="0DB89EB6" w14:textId="77777777" w:rsidTr="00E52597">
        <w:trPr>
          <w:trHeight w:val="20"/>
        </w:trPr>
        <w:tc>
          <w:tcPr>
            <w:tcW w:w="3690" w:type="dxa"/>
            <w:shd w:val="clear" w:color="auto" w:fill="auto"/>
          </w:tcPr>
          <w:p w14:paraId="2A2C1F6D" w14:textId="4478866B" w:rsidR="00E52597" w:rsidRPr="00206CA1" w:rsidRDefault="00E52597" w:rsidP="00E52597">
            <w:pPr>
              <w:spacing w:line="240" w:lineRule="auto"/>
              <w:ind w:left="-20" w:right="-90"/>
              <w:rPr>
                <w:b/>
                <w:bCs/>
                <w:szCs w:val="22"/>
              </w:rPr>
            </w:pPr>
            <w:r w:rsidRPr="00206CA1">
              <w:rPr>
                <w:b/>
                <w:bCs/>
                <w:szCs w:val="22"/>
              </w:rPr>
              <w:t>Total financial liabilities</w:t>
            </w:r>
          </w:p>
        </w:tc>
        <w:tc>
          <w:tcPr>
            <w:tcW w:w="1350" w:type="dxa"/>
            <w:gridSpan w:val="3"/>
            <w:tcBorders>
              <w:top w:val="single" w:sz="4" w:space="0" w:color="auto"/>
              <w:left w:val="nil"/>
              <w:bottom w:val="double" w:sz="4" w:space="0" w:color="auto"/>
              <w:right w:val="nil"/>
            </w:tcBorders>
          </w:tcPr>
          <w:p w14:paraId="79BE7189" w14:textId="72886736" w:rsidR="00E52597" w:rsidRPr="00206CA1" w:rsidRDefault="00E52597" w:rsidP="00E52597">
            <w:pPr>
              <w:jc w:val="right"/>
              <w:rPr>
                <w:b/>
                <w:bCs/>
              </w:rPr>
            </w:pPr>
            <w:r w:rsidRPr="00206CA1">
              <w:rPr>
                <w:b/>
                <w:bCs/>
              </w:rPr>
              <w:t>66</w:t>
            </w:r>
          </w:p>
        </w:tc>
        <w:tc>
          <w:tcPr>
            <w:tcW w:w="360" w:type="dxa"/>
          </w:tcPr>
          <w:p w14:paraId="1A1685EA" w14:textId="77777777" w:rsidR="00E52597" w:rsidRPr="00206CA1" w:rsidRDefault="00E52597" w:rsidP="00E52597">
            <w:pPr>
              <w:jc w:val="right"/>
              <w:rPr>
                <w:b/>
                <w:bCs/>
                <w:szCs w:val="22"/>
              </w:rPr>
            </w:pPr>
          </w:p>
        </w:tc>
        <w:tc>
          <w:tcPr>
            <w:tcW w:w="1350" w:type="dxa"/>
            <w:tcBorders>
              <w:top w:val="single" w:sz="4" w:space="0" w:color="auto"/>
              <w:bottom w:val="double" w:sz="4" w:space="0" w:color="auto"/>
            </w:tcBorders>
          </w:tcPr>
          <w:p w14:paraId="08E10B59" w14:textId="75EC6478" w:rsidR="00E52597" w:rsidRPr="00206CA1" w:rsidRDefault="00E52597" w:rsidP="00E52597">
            <w:pPr>
              <w:jc w:val="right"/>
              <w:rPr>
                <w:b/>
                <w:bCs/>
              </w:rPr>
            </w:pPr>
            <w:r w:rsidRPr="00206CA1">
              <w:rPr>
                <w:b/>
                <w:bCs/>
              </w:rPr>
              <w:t>-</w:t>
            </w:r>
          </w:p>
        </w:tc>
        <w:tc>
          <w:tcPr>
            <w:tcW w:w="270" w:type="dxa"/>
          </w:tcPr>
          <w:p w14:paraId="469DAC7C" w14:textId="77777777" w:rsidR="00E52597" w:rsidRPr="00206CA1" w:rsidRDefault="00E52597" w:rsidP="00E52597">
            <w:pPr>
              <w:jc w:val="right"/>
              <w:rPr>
                <w:b/>
                <w:bCs/>
              </w:rPr>
            </w:pPr>
          </w:p>
        </w:tc>
        <w:tc>
          <w:tcPr>
            <w:tcW w:w="1170" w:type="dxa"/>
            <w:tcBorders>
              <w:top w:val="single" w:sz="4" w:space="0" w:color="auto"/>
              <w:left w:val="nil"/>
              <w:bottom w:val="double" w:sz="4" w:space="0" w:color="auto"/>
              <w:right w:val="nil"/>
            </w:tcBorders>
          </w:tcPr>
          <w:p w14:paraId="6D1C2045" w14:textId="08D7587E" w:rsidR="00E52597" w:rsidRPr="00206CA1" w:rsidRDefault="00E52597" w:rsidP="00E52597">
            <w:pPr>
              <w:jc w:val="right"/>
              <w:rPr>
                <w:b/>
                <w:bCs/>
              </w:rPr>
            </w:pPr>
            <w:r w:rsidRPr="00206CA1">
              <w:rPr>
                <w:b/>
                <w:bCs/>
              </w:rPr>
              <w:t>1,499,249</w:t>
            </w:r>
          </w:p>
        </w:tc>
        <w:tc>
          <w:tcPr>
            <w:tcW w:w="270" w:type="dxa"/>
          </w:tcPr>
          <w:p w14:paraId="6B0EF518" w14:textId="77777777" w:rsidR="00E52597" w:rsidRPr="00206CA1" w:rsidRDefault="00E52597" w:rsidP="00E52597">
            <w:pPr>
              <w:jc w:val="right"/>
              <w:rPr>
                <w:b/>
                <w:bCs/>
                <w:szCs w:val="22"/>
              </w:rPr>
            </w:pPr>
          </w:p>
        </w:tc>
        <w:tc>
          <w:tcPr>
            <w:tcW w:w="1350" w:type="dxa"/>
            <w:tcBorders>
              <w:top w:val="single" w:sz="4" w:space="0" w:color="auto"/>
              <w:left w:val="nil"/>
              <w:bottom w:val="double" w:sz="4" w:space="0" w:color="auto"/>
              <w:right w:val="nil"/>
            </w:tcBorders>
          </w:tcPr>
          <w:p w14:paraId="37DD87A4" w14:textId="486A87DB" w:rsidR="00E52597" w:rsidRPr="00206CA1" w:rsidRDefault="00E52597" w:rsidP="00E52597">
            <w:pPr>
              <w:jc w:val="right"/>
              <w:rPr>
                <w:b/>
                <w:bCs/>
              </w:rPr>
            </w:pPr>
            <w:r w:rsidRPr="00206CA1">
              <w:rPr>
                <w:b/>
                <w:bCs/>
              </w:rPr>
              <w:t>1,499,315</w:t>
            </w:r>
          </w:p>
        </w:tc>
        <w:tc>
          <w:tcPr>
            <w:tcW w:w="270" w:type="dxa"/>
          </w:tcPr>
          <w:p w14:paraId="48A96409" w14:textId="77777777" w:rsidR="00E52597" w:rsidRPr="00206CA1" w:rsidRDefault="00E52597" w:rsidP="00E52597">
            <w:pPr>
              <w:jc w:val="right"/>
              <w:rPr>
                <w:szCs w:val="22"/>
              </w:rPr>
            </w:pPr>
          </w:p>
        </w:tc>
        <w:tc>
          <w:tcPr>
            <w:tcW w:w="1170" w:type="dxa"/>
          </w:tcPr>
          <w:p w14:paraId="256F95B9" w14:textId="77777777" w:rsidR="00E52597" w:rsidRPr="00206CA1" w:rsidRDefault="00E52597" w:rsidP="00E52597">
            <w:pPr>
              <w:jc w:val="right"/>
              <w:rPr>
                <w:szCs w:val="22"/>
              </w:rPr>
            </w:pPr>
          </w:p>
        </w:tc>
        <w:tc>
          <w:tcPr>
            <w:tcW w:w="270" w:type="dxa"/>
          </w:tcPr>
          <w:p w14:paraId="44CF95A0" w14:textId="77777777" w:rsidR="00E52597" w:rsidRPr="00206CA1" w:rsidRDefault="00E52597" w:rsidP="00E52597">
            <w:pPr>
              <w:jc w:val="right"/>
              <w:rPr>
                <w:szCs w:val="22"/>
              </w:rPr>
            </w:pPr>
          </w:p>
        </w:tc>
        <w:tc>
          <w:tcPr>
            <w:tcW w:w="1170" w:type="dxa"/>
          </w:tcPr>
          <w:p w14:paraId="6AABF689" w14:textId="77777777" w:rsidR="00E52597" w:rsidRPr="00206CA1" w:rsidRDefault="00E52597" w:rsidP="00E52597">
            <w:pPr>
              <w:jc w:val="right"/>
              <w:rPr>
                <w:szCs w:val="22"/>
              </w:rPr>
            </w:pPr>
          </w:p>
        </w:tc>
        <w:tc>
          <w:tcPr>
            <w:tcW w:w="270" w:type="dxa"/>
          </w:tcPr>
          <w:p w14:paraId="621DD6AF" w14:textId="77777777" w:rsidR="00E52597" w:rsidRPr="00206CA1" w:rsidRDefault="00E52597" w:rsidP="00E52597">
            <w:pPr>
              <w:jc w:val="right"/>
              <w:rPr>
                <w:szCs w:val="22"/>
              </w:rPr>
            </w:pPr>
          </w:p>
        </w:tc>
        <w:tc>
          <w:tcPr>
            <w:tcW w:w="1170" w:type="dxa"/>
          </w:tcPr>
          <w:p w14:paraId="2DC1ED83" w14:textId="77777777" w:rsidR="00E52597" w:rsidRPr="00206CA1" w:rsidRDefault="00E52597" w:rsidP="00E52597">
            <w:pPr>
              <w:jc w:val="right"/>
              <w:rPr>
                <w:szCs w:val="22"/>
              </w:rPr>
            </w:pPr>
          </w:p>
        </w:tc>
        <w:tc>
          <w:tcPr>
            <w:tcW w:w="236" w:type="dxa"/>
            <w:gridSpan w:val="2"/>
          </w:tcPr>
          <w:p w14:paraId="03C190B0" w14:textId="77777777" w:rsidR="00E52597" w:rsidRPr="00206CA1" w:rsidRDefault="00E52597" w:rsidP="00E52597">
            <w:pPr>
              <w:jc w:val="right"/>
              <w:rPr>
                <w:szCs w:val="22"/>
              </w:rPr>
            </w:pPr>
          </w:p>
        </w:tc>
        <w:tc>
          <w:tcPr>
            <w:tcW w:w="1316" w:type="dxa"/>
            <w:gridSpan w:val="3"/>
          </w:tcPr>
          <w:p w14:paraId="33D8581A" w14:textId="77777777" w:rsidR="00E52597" w:rsidRPr="00206CA1" w:rsidRDefault="00E52597" w:rsidP="00E52597">
            <w:pPr>
              <w:jc w:val="right"/>
              <w:rPr>
                <w:szCs w:val="22"/>
              </w:rPr>
            </w:pPr>
          </w:p>
        </w:tc>
      </w:tr>
    </w:tbl>
    <w:p w14:paraId="6B7D6B9F" w14:textId="7D092611" w:rsidR="007671D9" w:rsidRPr="00206CA1" w:rsidRDefault="00E52597" w:rsidP="00A36D8D">
      <w:pPr>
        <w:tabs>
          <w:tab w:val="left" w:pos="3678"/>
        </w:tabs>
        <w:spacing w:line="240" w:lineRule="auto"/>
        <w:rPr>
          <w:b/>
          <w:bCs/>
          <w:szCs w:val="22"/>
          <w:lang w:val="en-US"/>
        </w:rPr>
        <w:sectPr w:rsidR="007671D9" w:rsidRPr="00206CA1" w:rsidSect="009F7A67">
          <w:headerReference w:type="default" r:id="rId33"/>
          <w:pgSz w:w="16834" w:h="11909" w:orient="landscape" w:code="9"/>
          <w:pgMar w:top="1152" w:right="691" w:bottom="929" w:left="576" w:header="720" w:footer="720" w:gutter="0"/>
          <w:cols w:space="720"/>
          <w:docGrid w:linePitch="360"/>
        </w:sectPr>
      </w:pPr>
      <w:r>
        <w:rPr>
          <w:b/>
          <w:bCs/>
          <w:szCs w:val="22"/>
          <w:lang w:val="en-US"/>
        </w:rPr>
        <w:br w:type="textWrapping" w:clear="all"/>
      </w:r>
    </w:p>
    <w:p w14:paraId="7C792752" w14:textId="515419DD" w:rsidR="00E13138" w:rsidRPr="00206CA1" w:rsidRDefault="00921809" w:rsidP="000A406C">
      <w:pPr>
        <w:ind w:left="562"/>
        <w:jc w:val="thaiDistribute"/>
        <w:rPr>
          <w:szCs w:val="22"/>
        </w:rPr>
      </w:pPr>
      <w:r w:rsidRPr="00206CA1">
        <w:rPr>
          <w:szCs w:val="22"/>
        </w:rPr>
        <w:lastRenderedPageBreak/>
        <w:t>The following tables present valuation technique of financial instruments measured at fair value in the statements of financial position:</w:t>
      </w:r>
    </w:p>
    <w:p w14:paraId="2BE1FE0E" w14:textId="77777777" w:rsidR="00921809" w:rsidRPr="00206CA1" w:rsidRDefault="00921809"/>
    <w:tbl>
      <w:tblPr>
        <w:tblStyle w:val="TableGrid1"/>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60"/>
        <w:gridCol w:w="236"/>
        <w:gridCol w:w="6154"/>
      </w:tblGrid>
      <w:tr w:rsidR="00955239" w:rsidRPr="00206CA1" w14:paraId="3F152758" w14:textId="77777777" w:rsidTr="001B4428">
        <w:trPr>
          <w:tblHeader/>
        </w:trPr>
        <w:tc>
          <w:tcPr>
            <w:tcW w:w="3060" w:type="dxa"/>
            <w:hideMark/>
          </w:tcPr>
          <w:p w14:paraId="083E1BC7" w14:textId="5DB25EC5" w:rsidR="00955239" w:rsidRPr="00206CA1" w:rsidRDefault="00955239" w:rsidP="00955239">
            <w:pPr>
              <w:rPr>
                <w:b/>
                <w:bCs/>
                <w:szCs w:val="22"/>
              </w:rPr>
            </w:pPr>
            <w:r w:rsidRPr="00206CA1">
              <w:rPr>
                <w:b/>
                <w:bCs/>
                <w:szCs w:val="22"/>
              </w:rPr>
              <w:t>Type</w:t>
            </w:r>
          </w:p>
        </w:tc>
        <w:tc>
          <w:tcPr>
            <w:tcW w:w="236" w:type="dxa"/>
          </w:tcPr>
          <w:p w14:paraId="51BC4C00" w14:textId="77777777" w:rsidR="00955239" w:rsidRPr="00206CA1" w:rsidRDefault="00955239" w:rsidP="00955239">
            <w:pPr>
              <w:rPr>
                <w:b/>
                <w:bCs/>
                <w:szCs w:val="22"/>
              </w:rPr>
            </w:pPr>
          </w:p>
        </w:tc>
        <w:tc>
          <w:tcPr>
            <w:tcW w:w="6154" w:type="dxa"/>
            <w:hideMark/>
          </w:tcPr>
          <w:p w14:paraId="3FBC8A5F" w14:textId="77777777" w:rsidR="00955239" w:rsidRPr="00206CA1" w:rsidRDefault="00955239" w:rsidP="00955239">
            <w:pPr>
              <w:rPr>
                <w:b/>
                <w:bCs/>
                <w:szCs w:val="22"/>
              </w:rPr>
            </w:pPr>
            <w:r w:rsidRPr="00206CA1">
              <w:rPr>
                <w:b/>
                <w:bCs/>
                <w:szCs w:val="22"/>
              </w:rPr>
              <w:t>Valuation technique</w:t>
            </w:r>
          </w:p>
        </w:tc>
      </w:tr>
      <w:tr w:rsidR="00955239" w:rsidRPr="00206CA1" w14:paraId="71F48D69" w14:textId="77777777" w:rsidTr="001B4428">
        <w:trPr>
          <w:tblHeader/>
        </w:trPr>
        <w:tc>
          <w:tcPr>
            <w:tcW w:w="3060" w:type="dxa"/>
          </w:tcPr>
          <w:p w14:paraId="299323BA" w14:textId="77777777" w:rsidR="00955239" w:rsidRPr="00206CA1" w:rsidRDefault="00955239" w:rsidP="00955239">
            <w:pPr>
              <w:spacing w:line="240" w:lineRule="auto"/>
              <w:ind w:left="160" w:right="-108" w:hanging="160"/>
              <w:rPr>
                <w:szCs w:val="22"/>
                <w:cs/>
                <w:lang w:eastAsia="x-none" w:bidi="th-TH"/>
              </w:rPr>
            </w:pPr>
            <w:r w:rsidRPr="00206CA1">
              <w:rPr>
                <w:szCs w:val="22"/>
                <w:lang w:eastAsia="x-none" w:bidi="th-TH"/>
              </w:rPr>
              <w:t>Investments in marketable unit trusts classified as financial assets measured at FVTPL</w:t>
            </w:r>
          </w:p>
        </w:tc>
        <w:tc>
          <w:tcPr>
            <w:tcW w:w="236" w:type="dxa"/>
          </w:tcPr>
          <w:p w14:paraId="0CCE585C" w14:textId="77777777" w:rsidR="00955239" w:rsidRPr="00206CA1" w:rsidRDefault="00955239" w:rsidP="00955239">
            <w:pPr>
              <w:spacing w:line="240" w:lineRule="auto"/>
              <w:ind w:right="-7"/>
              <w:jc w:val="both"/>
              <w:rPr>
                <w:szCs w:val="22"/>
                <w:cs/>
                <w:lang w:eastAsia="x-none" w:bidi="th-TH"/>
              </w:rPr>
            </w:pPr>
          </w:p>
        </w:tc>
        <w:tc>
          <w:tcPr>
            <w:tcW w:w="6154" w:type="dxa"/>
          </w:tcPr>
          <w:p w14:paraId="63208754" w14:textId="77777777" w:rsidR="00955239" w:rsidRPr="00206CA1" w:rsidRDefault="00955239" w:rsidP="00955239">
            <w:pPr>
              <w:spacing w:line="240" w:lineRule="auto"/>
              <w:ind w:right="-20"/>
              <w:rPr>
                <w:b/>
                <w:bCs/>
                <w:szCs w:val="22"/>
                <w:lang w:val="en-US" w:eastAsia="x-none" w:bidi="th-TH"/>
              </w:rPr>
            </w:pPr>
            <w:r w:rsidRPr="00206CA1">
              <w:rPr>
                <w:szCs w:val="22"/>
                <w:lang w:eastAsia="x-none" w:bidi="th-TH"/>
              </w:rPr>
              <w:t>Net</w:t>
            </w:r>
            <w:r w:rsidRPr="00206CA1">
              <w:rPr>
                <w:szCs w:val="22"/>
                <w:lang w:val="en-US" w:eastAsia="x-none" w:bidi="th-TH"/>
              </w:rPr>
              <w:t xml:space="preserve"> asset value as of the reporting date</w:t>
            </w:r>
          </w:p>
        </w:tc>
      </w:tr>
      <w:tr w:rsidR="00955239" w:rsidRPr="00206CA1" w14:paraId="531FCAF5" w14:textId="77777777" w:rsidTr="001B4428">
        <w:trPr>
          <w:tblHeader/>
        </w:trPr>
        <w:tc>
          <w:tcPr>
            <w:tcW w:w="3060" w:type="dxa"/>
          </w:tcPr>
          <w:p w14:paraId="4DE1E490" w14:textId="77777777" w:rsidR="00955239" w:rsidRPr="00206CA1" w:rsidRDefault="00955239" w:rsidP="00955239">
            <w:pPr>
              <w:spacing w:line="240" w:lineRule="auto"/>
              <w:ind w:left="160" w:right="-108" w:hanging="160"/>
              <w:rPr>
                <w:szCs w:val="22"/>
                <w:cs/>
                <w:lang w:eastAsia="x-none" w:bidi="th-TH"/>
              </w:rPr>
            </w:pPr>
            <w:r w:rsidRPr="00206CA1">
              <w:rPr>
                <w:szCs w:val="22"/>
                <w:lang w:eastAsia="x-none" w:bidi="th-TH"/>
              </w:rPr>
              <w:t>Debentures</w:t>
            </w:r>
          </w:p>
        </w:tc>
        <w:tc>
          <w:tcPr>
            <w:tcW w:w="236" w:type="dxa"/>
          </w:tcPr>
          <w:p w14:paraId="6E0A460C" w14:textId="77777777" w:rsidR="00955239" w:rsidRPr="00206CA1" w:rsidRDefault="00955239" w:rsidP="00955239">
            <w:pPr>
              <w:spacing w:line="240" w:lineRule="auto"/>
              <w:ind w:right="-7"/>
              <w:jc w:val="both"/>
              <w:rPr>
                <w:szCs w:val="22"/>
                <w:cs/>
                <w:lang w:eastAsia="x-none" w:bidi="th-TH"/>
              </w:rPr>
            </w:pPr>
          </w:p>
        </w:tc>
        <w:tc>
          <w:tcPr>
            <w:tcW w:w="6154" w:type="dxa"/>
          </w:tcPr>
          <w:p w14:paraId="1B2E1D1E" w14:textId="77777777" w:rsidR="00955239" w:rsidRPr="00206CA1" w:rsidRDefault="00955239" w:rsidP="00955239">
            <w:pPr>
              <w:spacing w:line="240" w:lineRule="auto"/>
              <w:ind w:left="221" w:right="-20" w:hanging="221"/>
              <w:rPr>
                <w:szCs w:val="22"/>
                <w:cs/>
                <w:lang w:eastAsia="x-none" w:bidi="th-TH"/>
              </w:rPr>
            </w:pPr>
            <w:r w:rsidRPr="00206CA1">
              <w:rPr>
                <w:szCs w:val="22"/>
                <w:lang w:eastAsia="x-none" w:bidi="th-TH"/>
              </w:rPr>
              <w:t>Bid prices from the Thai Bond Market Association as of the reporting date</w:t>
            </w:r>
          </w:p>
        </w:tc>
      </w:tr>
      <w:tr w:rsidR="00955239" w:rsidRPr="00206CA1" w14:paraId="404EE4D3" w14:textId="77777777" w:rsidTr="001B4428">
        <w:trPr>
          <w:tblHeader/>
        </w:trPr>
        <w:tc>
          <w:tcPr>
            <w:tcW w:w="3060" w:type="dxa"/>
          </w:tcPr>
          <w:p w14:paraId="05BA08A7" w14:textId="64ED04F0" w:rsidR="00955239" w:rsidRPr="00206CA1" w:rsidRDefault="00955239" w:rsidP="00955239">
            <w:pPr>
              <w:spacing w:line="240" w:lineRule="auto"/>
              <w:ind w:left="160" w:right="-108" w:hanging="160"/>
              <w:rPr>
                <w:szCs w:val="22"/>
                <w:cs/>
                <w:lang w:eastAsia="x-none" w:bidi="th-TH"/>
              </w:rPr>
            </w:pPr>
            <w:r w:rsidRPr="00206CA1">
              <w:rPr>
                <w:szCs w:val="22"/>
                <w:lang w:eastAsia="x-none" w:bidi="th-TH"/>
              </w:rPr>
              <w:t xml:space="preserve">Interest rate </w:t>
            </w:r>
            <w:r w:rsidR="00756D95" w:rsidRPr="00206CA1">
              <w:rPr>
                <w:szCs w:val="22"/>
                <w:lang w:eastAsia="x-none" w:bidi="th-TH"/>
              </w:rPr>
              <w:t xml:space="preserve">and cross currency </w:t>
            </w:r>
            <w:r w:rsidRPr="00206CA1">
              <w:rPr>
                <w:szCs w:val="22"/>
                <w:lang w:eastAsia="x-none" w:bidi="th-TH"/>
              </w:rPr>
              <w:t>swaps</w:t>
            </w:r>
          </w:p>
        </w:tc>
        <w:tc>
          <w:tcPr>
            <w:tcW w:w="236" w:type="dxa"/>
          </w:tcPr>
          <w:p w14:paraId="4CEA9482" w14:textId="77777777" w:rsidR="00955239" w:rsidRPr="00206CA1" w:rsidRDefault="00955239" w:rsidP="00955239">
            <w:pPr>
              <w:spacing w:line="240" w:lineRule="auto"/>
              <w:ind w:right="-7"/>
              <w:jc w:val="both"/>
              <w:rPr>
                <w:szCs w:val="22"/>
                <w:cs/>
                <w:lang w:eastAsia="x-none" w:bidi="th-TH"/>
              </w:rPr>
            </w:pPr>
          </w:p>
        </w:tc>
        <w:tc>
          <w:tcPr>
            <w:tcW w:w="6154" w:type="dxa"/>
          </w:tcPr>
          <w:p w14:paraId="5E500EA6" w14:textId="77777777" w:rsidR="00955239" w:rsidRPr="00206CA1" w:rsidRDefault="00955239" w:rsidP="00955239">
            <w:pPr>
              <w:spacing w:line="240" w:lineRule="auto"/>
              <w:ind w:right="-20"/>
              <w:rPr>
                <w:color w:val="000000" w:themeColor="text1"/>
                <w:szCs w:val="22"/>
                <w:cs/>
                <w:lang w:eastAsia="x-none"/>
              </w:rPr>
            </w:pPr>
            <w:r w:rsidRPr="00206CA1">
              <w:rPr>
                <w:color w:val="000000" w:themeColor="text1"/>
                <w:szCs w:val="22"/>
                <w:lang w:eastAsia="x-none"/>
              </w:rPr>
              <w:t>Fair value based on broker quotes</w:t>
            </w:r>
          </w:p>
        </w:tc>
      </w:tr>
      <w:tr w:rsidR="00955239" w:rsidRPr="00206CA1" w14:paraId="3393F571" w14:textId="77777777" w:rsidTr="001B4428">
        <w:trPr>
          <w:tblHeader/>
        </w:trPr>
        <w:tc>
          <w:tcPr>
            <w:tcW w:w="3060" w:type="dxa"/>
          </w:tcPr>
          <w:p w14:paraId="2DAD496C" w14:textId="77777777" w:rsidR="00955239" w:rsidRPr="00206CA1" w:rsidRDefault="00955239" w:rsidP="00955239">
            <w:pPr>
              <w:spacing w:line="240" w:lineRule="auto"/>
              <w:ind w:left="160" w:right="-108" w:hanging="160"/>
              <w:rPr>
                <w:szCs w:val="22"/>
                <w:lang w:eastAsia="x-none" w:bidi="th-TH"/>
              </w:rPr>
            </w:pPr>
            <w:r w:rsidRPr="00206CA1">
              <w:rPr>
                <w:szCs w:val="22"/>
                <w:lang w:eastAsia="x-none" w:bidi="th-TH"/>
              </w:rPr>
              <w:t>Investments in the non-marketable of the equity investments.</w:t>
            </w:r>
          </w:p>
        </w:tc>
        <w:tc>
          <w:tcPr>
            <w:tcW w:w="236" w:type="dxa"/>
          </w:tcPr>
          <w:p w14:paraId="6BE674BF" w14:textId="77777777" w:rsidR="00955239" w:rsidRPr="00206CA1" w:rsidRDefault="00955239" w:rsidP="00955239">
            <w:pPr>
              <w:spacing w:line="240" w:lineRule="auto"/>
              <w:ind w:right="-7"/>
              <w:jc w:val="both"/>
              <w:rPr>
                <w:szCs w:val="22"/>
                <w:cs/>
                <w:lang w:eastAsia="x-none" w:bidi="th-TH"/>
              </w:rPr>
            </w:pPr>
          </w:p>
        </w:tc>
        <w:tc>
          <w:tcPr>
            <w:tcW w:w="6154" w:type="dxa"/>
            <w:shd w:val="clear" w:color="auto" w:fill="auto"/>
          </w:tcPr>
          <w:p w14:paraId="0319AC4A" w14:textId="77777777" w:rsidR="00955239" w:rsidRPr="00206CA1" w:rsidRDefault="00955239" w:rsidP="00955239">
            <w:pPr>
              <w:spacing w:line="240" w:lineRule="auto"/>
              <w:ind w:right="-20"/>
              <w:rPr>
                <w:color w:val="000000" w:themeColor="text1"/>
                <w:szCs w:val="22"/>
                <w:lang w:eastAsia="x-none" w:bidi="th-TH"/>
              </w:rPr>
            </w:pPr>
            <w:r w:rsidRPr="00206CA1">
              <w:rPr>
                <w:color w:val="000000" w:themeColor="text1"/>
                <w:szCs w:val="22"/>
                <w:lang w:val="en-US" w:eastAsia="x-none" w:bidi="th-TH"/>
              </w:rPr>
              <w:t>N</w:t>
            </w:r>
            <w:proofErr w:type="spellStart"/>
            <w:r w:rsidRPr="00206CA1">
              <w:rPr>
                <w:color w:val="000000" w:themeColor="text1"/>
                <w:szCs w:val="22"/>
                <w:lang w:eastAsia="x-none" w:bidi="th-TH"/>
              </w:rPr>
              <w:t>et</w:t>
            </w:r>
            <w:proofErr w:type="spellEnd"/>
            <w:r w:rsidRPr="00206CA1">
              <w:rPr>
                <w:color w:val="000000" w:themeColor="text1"/>
                <w:szCs w:val="22"/>
                <w:lang w:eastAsia="x-none" w:bidi="th-TH"/>
              </w:rPr>
              <w:t xml:space="preserve"> asset value per latest report, include consideration of reliability </w:t>
            </w:r>
          </w:p>
          <w:p w14:paraId="0AF351C0" w14:textId="1E43D518" w:rsidR="00955239" w:rsidRPr="00206CA1" w:rsidRDefault="00955239" w:rsidP="00955239">
            <w:pPr>
              <w:spacing w:line="240" w:lineRule="auto"/>
              <w:ind w:right="-20"/>
              <w:rPr>
                <w:color w:val="000000" w:themeColor="text1"/>
                <w:szCs w:val="22"/>
                <w:lang w:eastAsia="x-none" w:bidi="th-TH"/>
              </w:rPr>
            </w:pPr>
            <w:r w:rsidRPr="00206CA1">
              <w:rPr>
                <w:color w:val="000000" w:themeColor="text1"/>
                <w:szCs w:val="22"/>
                <w:lang w:eastAsia="x-none" w:bidi="th-TH"/>
              </w:rPr>
              <w:t xml:space="preserve">   and appropriateness of factors in the assessment</w:t>
            </w:r>
          </w:p>
        </w:tc>
      </w:tr>
    </w:tbl>
    <w:p w14:paraId="4E3BAD7B" w14:textId="77777777" w:rsidR="00955239" w:rsidRPr="00206CA1" w:rsidRDefault="00955239" w:rsidP="00EE47CF">
      <w:pPr>
        <w:ind w:left="540"/>
        <w:jc w:val="both"/>
        <w:rPr>
          <w:szCs w:val="22"/>
        </w:rPr>
      </w:pPr>
    </w:p>
    <w:p w14:paraId="716EC8D2" w14:textId="77777777" w:rsidR="00006300" w:rsidRPr="00206CA1" w:rsidRDefault="00006300" w:rsidP="004754FC">
      <w:pPr>
        <w:pStyle w:val="block"/>
        <w:numPr>
          <w:ilvl w:val="0"/>
          <w:numId w:val="14"/>
        </w:numPr>
        <w:spacing w:after="0" w:line="240" w:lineRule="auto"/>
        <w:ind w:left="540" w:right="-7" w:hanging="540"/>
        <w:jc w:val="both"/>
        <w:rPr>
          <w:i/>
          <w:iCs/>
          <w:szCs w:val="22"/>
          <w:lang w:val="en-US"/>
        </w:rPr>
      </w:pPr>
      <w:r w:rsidRPr="00206CA1">
        <w:rPr>
          <w:i/>
          <w:iCs/>
          <w:szCs w:val="22"/>
          <w:lang w:val="en-US"/>
        </w:rPr>
        <w:tab/>
        <w:t>Financial risk management policies</w:t>
      </w:r>
    </w:p>
    <w:p w14:paraId="421B0D89" w14:textId="77777777" w:rsidR="00006300" w:rsidRPr="00206CA1" w:rsidRDefault="00006300" w:rsidP="00006300">
      <w:pPr>
        <w:pStyle w:val="block"/>
        <w:spacing w:after="0" w:line="240" w:lineRule="auto"/>
        <w:ind w:right="-7"/>
        <w:jc w:val="both"/>
        <w:rPr>
          <w:b/>
          <w:bCs/>
          <w:i/>
          <w:iCs/>
          <w:szCs w:val="22"/>
          <w:lang w:val="en-US"/>
        </w:rPr>
      </w:pPr>
    </w:p>
    <w:p w14:paraId="22E31451" w14:textId="77777777" w:rsidR="00006300" w:rsidRPr="00206CA1" w:rsidRDefault="00006300" w:rsidP="00006300">
      <w:pPr>
        <w:pStyle w:val="block"/>
        <w:spacing w:after="0" w:line="240" w:lineRule="auto"/>
        <w:ind w:right="-7"/>
        <w:jc w:val="both"/>
        <w:rPr>
          <w:i/>
          <w:iCs/>
          <w:szCs w:val="22"/>
          <w:lang w:val="en-US"/>
        </w:rPr>
      </w:pPr>
      <w:r w:rsidRPr="00206CA1">
        <w:rPr>
          <w:i/>
          <w:iCs/>
          <w:szCs w:val="22"/>
          <w:lang w:val="en-US"/>
        </w:rPr>
        <w:t>Risk management framework</w:t>
      </w:r>
    </w:p>
    <w:p w14:paraId="7C8F2F34" w14:textId="77777777" w:rsidR="00006300" w:rsidRPr="00206CA1" w:rsidRDefault="00006300" w:rsidP="00006300">
      <w:pPr>
        <w:pStyle w:val="block"/>
        <w:spacing w:after="0" w:line="240" w:lineRule="auto"/>
        <w:ind w:right="-7"/>
        <w:jc w:val="both"/>
        <w:rPr>
          <w:b/>
          <w:bCs/>
          <w:i/>
          <w:iCs/>
          <w:szCs w:val="22"/>
          <w:lang w:val="en-US"/>
        </w:rPr>
      </w:pPr>
    </w:p>
    <w:p w14:paraId="1C12DE8C" w14:textId="77777777" w:rsidR="00006300" w:rsidRPr="00206CA1" w:rsidRDefault="00006300" w:rsidP="00006300">
      <w:pPr>
        <w:ind w:left="540"/>
        <w:jc w:val="both"/>
        <w:rPr>
          <w:szCs w:val="22"/>
        </w:rPr>
      </w:pPr>
      <w:r w:rsidRPr="00206CA1">
        <w:rPr>
          <w:szCs w:val="22"/>
        </w:rPr>
        <w:t>The Group’s board of directors has overall responsibility for the establishment and oversight of the Group’s risk management framework.</w:t>
      </w:r>
    </w:p>
    <w:p w14:paraId="1AF04FB1" w14:textId="77777777" w:rsidR="00006300" w:rsidRPr="00206CA1" w:rsidRDefault="00006300" w:rsidP="00006300">
      <w:pPr>
        <w:ind w:left="540"/>
        <w:jc w:val="both"/>
        <w:rPr>
          <w:szCs w:val="22"/>
        </w:rPr>
      </w:pPr>
    </w:p>
    <w:p w14:paraId="102E00EF" w14:textId="77777777" w:rsidR="00006300" w:rsidRPr="00206CA1" w:rsidRDefault="00006300" w:rsidP="00006300">
      <w:pPr>
        <w:ind w:left="540"/>
        <w:jc w:val="both"/>
        <w:rPr>
          <w:szCs w:val="22"/>
        </w:rPr>
      </w:pPr>
      <w:r w:rsidRPr="00206CA1">
        <w:rPr>
          <w:szCs w:val="22"/>
        </w:rPr>
        <w:t>The Group’s risk management policies are established to identify and analyse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4FE69D2D" w14:textId="77777777" w:rsidR="00006300" w:rsidRPr="00206CA1" w:rsidRDefault="00006300" w:rsidP="00006300">
      <w:pPr>
        <w:ind w:left="540"/>
        <w:jc w:val="both"/>
        <w:rPr>
          <w:szCs w:val="22"/>
        </w:rPr>
      </w:pPr>
    </w:p>
    <w:p w14:paraId="5D28A4B5" w14:textId="72302917" w:rsidR="00006300" w:rsidRPr="00206CA1" w:rsidRDefault="00006300" w:rsidP="00006300">
      <w:pPr>
        <w:ind w:left="540"/>
        <w:jc w:val="both"/>
        <w:rPr>
          <w:szCs w:val="22"/>
        </w:rPr>
      </w:pPr>
      <w:r w:rsidRPr="00206CA1">
        <w:rPr>
          <w:szCs w:val="22"/>
        </w:rPr>
        <w:t xml:space="preserve">The Group audit committee oversees how management monitors compliance with the Group’s risk management policies and </w:t>
      </w:r>
      <w:proofErr w:type="gramStart"/>
      <w:r w:rsidRPr="00206CA1">
        <w:rPr>
          <w:szCs w:val="22"/>
        </w:rPr>
        <w:t>procedures, and</w:t>
      </w:r>
      <w:proofErr w:type="gramEnd"/>
      <w:r w:rsidRPr="00206CA1">
        <w:rPr>
          <w:szCs w:val="22"/>
        </w:rPr>
        <w:t xml:space="preserve">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7B439A07" w14:textId="77777777" w:rsidR="00006300" w:rsidRPr="00206CA1" w:rsidRDefault="00006300" w:rsidP="00006300">
      <w:pPr>
        <w:ind w:left="540"/>
        <w:jc w:val="both"/>
        <w:rPr>
          <w:szCs w:val="22"/>
        </w:rPr>
      </w:pPr>
    </w:p>
    <w:p w14:paraId="6B78FC6C" w14:textId="2F3F4D4D" w:rsidR="00006300" w:rsidRPr="00206CA1" w:rsidRDefault="00006300" w:rsidP="00006300">
      <w:pPr>
        <w:ind w:left="540"/>
        <w:jc w:val="both"/>
        <w:rPr>
          <w:szCs w:val="22"/>
        </w:rPr>
      </w:pPr>
      <w:r w:rsidRPr="00206CA1">
        <w:rPr>
          <w:i/>
          <w:iCs/>
          <w:szCs w:val="22"/>
        </w:rPr>
        <w:t>(</w:t>
      </w:r>
      <w:r w:rsidR="008E1716" w:rsidRPr="00206CA1">
        <w:rPr>
          <w:i/>
          <w:iCs/>
          <w:szCs w:val="22"/>
        </w:rPr>
        <w:t>b</w:t>
      </w:r>
      <w:r w:rsidRPr="00206CA1">
        <w:rPr>
          <w:i/>
          <w:iCs/>
          <w:szCs w:val="22"/>
        </w:rPr>
        <w:t>.1) Credit risk</w:t>
      </w:r>
      <w:r w:rsidRPr="00206CA1">
        <w:rPr>
          <w:szCs w:val="22"/>
        </w:rPr>
        <w:t xml:space="preserve">  </w:t>
      </w:r>
    </w:p>
    <w:p w14:paraId="1B789B12" w14:textId="77777777" w:rsidR="00006300" w:rsidRPr="00206CA1" w:rsidRDefault="00006300" w:rsidP="00006300">
      <w:pPr>
        <w:ind w:left="540"/>
        <w:jc w:val="both"/>
        <w:rPr>
          <w:szCs w:val="22"/>
        </w:rPr>
      </w:pPr>
    </w:p>
    <w:p w14:paraId="7CE1C14D" w14:textId="70D41796" w:rsidR="00006300" w:rsidRPr="00206CA1" w:rsidRDefault="00006300" w:rsidP="00006300">
      <w:pPr>
        <w:ind w:left="540"/>
        <w:jc w:val="both"/>
        <w:rPr>
          <w:szCs w:val="22"/>
          <w:lang w:val="en-US"/>
        </w:rPr>
      </w:pPr>
      <w:r w:rsidRPr="00206CA1">
        <w:rPr>
          <w:szCs w:val="22"/>
        </w:rPr>
        <w:t xml:space="preserve">Credit risk is the risk of financial loss to the Group if a customer or counterparty to a financial instrument fails to meet its contractual </w:t>
      </w:r>
      <w:proofErr w:type="gramStart"/>
      <w:r w:rsidRPr="00206CA1">
        <w:rPr>
          <w:szCs w:val="22"/>
        </w:rPr>
        <w:t>obligations, and</w:t>
      </w:r>
      <w:proofErr w:type="gramEnd"/>
      <w:r w:rsidRPr="00206CA1">
        <w:rPr>
          <w:szCs w:val="22"/>
        </w:rPr>
        <w:t xml:space="preserve"> arises principally from the Group’s receivables from customers</w:t>
      </w:r>
      <w:r w:rsidR="00095645" w:rsidRPr="00206CA1">
        <w:rPr>
          <w:szCs w:val="22"/>
        </w:rPr>
        <w:t xml:space="preserve"> and investments in debt securities.</w:t>
      </w:r>
    </w:p>
    <w:p w14:paraId="7BC196EA" w14:textId="77777777" w:rsidR="00006300" w:rsidRPr="00206CA1" w:rsidRDefault="00006300" w:rsidP="00006300">
      <w:pPr>
        <w:ind w:left="540"/>
        <w:jc w:val="both"/>
        <w:rPr>
          <w:szCs w:val="22"/>
        </w:rPr>
      </w:pPr>
    </w:p>
    <w:p w14:paraId="4CC7773C" w14:textId="3AB199B7" w:rsidR="0047216C" w:rsidRPr="00206CA1" w:rsidRDefault="00006300" w:rsidP="00006300">
      <w:pPr>
        <w:ind w:left="540"/>
        <w:jc w:val="both"/>
        <w:rPr>
          <w:rFonts w:cs="Angsana New"/>
          <w:szCs w:val="22"/>
          <w:lang w:bidi="th-TH"/>
        </w:rPr>
      </w:pPr>
      <w:r w:rsidRPr="00206CA1">
        <w:rPr>
          <w:szCs w:val="22"/>
        </w:rPr>
        <w:t>(</w:t>
      </w:r>
      <w:r w:rsidR="008E1716" w:rsidRPr="00206CA1">
        <w:rPr>
          <w:rFonts w:cs="Angsana New"/>
          <w:szCs w:val="22"/>
          <w:lang w:val="en-US" w:bidi="th-TH"/>
        </w:rPr>
        <w:t>b</w:t>
      </w:r>
      <w:r w:rsidR="00FA18F9" w:rsidRPr="00206CA1">
        <w:rPr>
          <w:rFonts w:cs="Angsana New"/>
          <w:szCs w:val="22"/>
          <w:lang w:val="en-US" w:bidi="th-TH"/>
        </w:rPr>
        <w:t>.1.</w:t>
      </w:r>
      <w:r w:rsidR="00FA18F9" w:rsidRPr="00206CA1">
        <w:rPr>
          <w:rFonts w:cs="Angsana New"/>
          <w:szCs w:val="22"/>
          <w:lang w:bidi="th-TH"/>
        </w:rPr>
        <w:t>1</w:t>
      </w:r>
      <w:proofErr w:type="gramStart"/>
      <w:r w:rsidR="00FA18F9" w:rsidRPr="00206CA1">
        <w:rPr>
          <w:rFonts w:cs="Angsana New"/>
          <w:szCs w:val="22"/>
          <w:lang w:val="en-US" w:bidi="th-TH"/>
        </w:rPr>
        <w:t xml:space="preserve">) </w:t>
      </w:r>
      <w:r w:rsidR="00D204FA" w:rsidRPr="00206CA1">
        <w:rPr>
          <w:rFonts w:cs="Angsana New"/>
          <w:szCs w:val="22"/>
          <w:lang w:val="en-US" w:bidi="th-TH"/>
        </w:rPr>
        <w:t xml:space="preserve"> </w:t>
      </w:r>
      <w:r w:rsidR="00FA18F9" w:rsidRPr="00206CA1">
        <w:rPr>
          <w:rFonts w:cs="Angsana New"/>
          <w:szCs w:val="22"/>
          <w:lang w:bidi="th-TH"/>
        </w:rPr>
        <w:t>Trade</w:t>
      </w:r>
      <w:proofErr w:type="gramEnd"/>
      <w:r w:rsidR="00FA18F9" w:rsidRPr="00206CA1">
        <w:rPr>
          <w:rFonts w:cs="Angsana New"/>
          <w:szCs w:val="22"/>
          <w:lang w:val="en-US" w:bidi="th-TH"/>
        </w:rPr>
        <w:t xml:space="preserve"> </w:t>
      </w:r>
      <w:r w:rsidRPr="00206CA1">
        <w:rPr>
          <w:rFonts w:cs="Angsana New"/>
          <w:szCs w:val="22"/>
          <w:lang w:val="en-US" w:bidi="th-TH"/>
        </w:rPr>
        <w:t xml:space="preserve">accounts receivables </w:t>
      </w:r>
    </w:p>
    <w:p w14:paraId="1B3605C0" w14:textId="77777777" w:rsidR="0047216C" w:rsidRPr="00206CA1" w:rsidRDefault="0047216C" w:rsidP="00006300">
      <w:pPr>
        <w:ind w:left="540"/>
        <w:jc w:val="both"/>
        <w:rPr>
          <w:rFonts w:cs="Angsana New"/>
          <w:szCs w:val="22"/>
          <w:lang w:val="en-US" w:bidi="th-TH"/>
        </w:rPr>
      </w:pPr>
    </w:p>
    <w:p w14:paraId="02875F23" w14:textId="4290C7B3" w:rsidR="0047216C" w:rsidRPr="00206CA1" w:rsidRDefault="0047216C" w:rsidP="00FA18F9">
      <w:pPr>
        <w:spacing w:line="240" w:lineRule="auto"/>
        <w:ind w:left="1276"/>
        <w:jc w:val="both"/>
        <w:rPr>
          <w:szCs w:val="22"/>
        </w:rPr>
      </w:pPr>
      <w:r w:rsidRPr="00206CA1">
        <w:rPr>
          <w:szCs w:val="22"/>
        </w:rPr>
        <w:t>The Group’s exposure to credit risk is influenced mainly by the individual characteristics of each customer. The Group has concentrations of credit risk since most of its revenues are contracted under long-term agreements with a small number of parties. However</w:t>
      </w:r>
      <w:r w:rsidR="008355D3" w:rsidRPr="00206CA1">
        <w:rPr>
          <w:szCs w:val="22"/>
        </w:rPr>
        <w:t xml:space="preserve">, </w:t>
      </w:r>
      <w:r w:rsidRPr="00206CA1">
        <w:rPr>
          <w:szCs w:val="22"/>
        </w:rPr>
        <w:t xml:space="preserve">counterparties are generally government authorities and large public or private </w:t>
      </w:r>
      <w:proofErr w:type="gramStart"/>
      <w:r w:rsidRPr="00206CA1">
        <w:rPr>
          <w:szCs w:val="22"/>
        </w:rPr>
        <w:t>corporations</w:t>
      </w:r>
      <w:proofErr w:type="gramEnd"/>
      <w:r w:rsidRPr="00206CA1">
        <w:rPr>
          <w:szCs w:val="22"/>
        </w:rPr>
        <w:t xml:space="preserve"> and the risk perceived is low.</w:t>
      </w:r>
    </w:p>
    <w:p w14:paraId="4749E9DB" w14:textId="799D4980" w:rsidR="00860F41" w:rsidRPr="00206CA1" w:rsidRDefault="00860F41" w:rsidP="00FA18F9">
      <w:pPr>
        <w:spacing w:line="240" w:lineRule="auto"/>
        <w:ind w:left="1276"/>
        <w:jc w:val="both"/>
        <w:rPr>
          <w:szCs w:val="22"/>
        </w:rPr>
      </w:pPr>
    </w:p>
    <w:p w14:paraId="1F727C58" w14:textId="0195FE78" w:rsidR="00860F41" w:rsidRPr="00206CA1" w:rsidRDefault="00860F41" w:rsidP="00CC39F5">
      <w:pPr>
        <w:spacing w:line="240" w:lineRule="auto"/>
        <w:ind w:left="1276"/>
        <w:jc w:val="thaiDistribute"/>
        <w:rPr>
          <w:szCs w:val="22"/>
        </w:rPr>
      </w:pPr>
      <w:r w:rsidRPr="00206CA1">
        <w:rPr>
          <w:szCs w:val="22"/>
        </w:rPr>
        <w:t>Information relevant to trade accounts receivables are disclosed in note</w:t>
      </w:r>
      <w:r w:rsidR="00BF2903" w:rsidRPr="00206CA1">
        <w:rPr>
          <w:szCs w:val="22"/>
        </w:rPr>
        <w:t xml:space="preserve"> 6.</w:t>
      </w:r>
    </w:p>
    <w:p w14:paraId="1E5960AA" w14:textId="77777777" w:rsidR="007D2ED6" w:rsidRPr="00206CA1" w:rsidRDefault="007D2ED6" w:rsidP="007D2ED6">
      <w:pPr>
        <w:ind w:left="1134"/>
        <w:jc w:val="both"/>
        <w:rPr>
          <w:szCs w:val="22"/>
        </w:rPr>
      </w:pPr>
    </w:p>
    <w:p w14:paraId="65DE0DE9" w14:textId="4A62D58D" w:rsidR="00FA18F9" w:rsidRPr="00206CA1" w:rsidRDefault="00FA18F9" w:rsidP="00FA18F9">
      <w:pPr>
        <w:pStyle w:val="ListParagraph"/>
        <w:spacing w:line="240" w:lineRule="auto"/>
        <w:ind w:left="990" w:hanging="423"/>
        <w:jc w:val="thaiDistribute"/>
        <w:rPr>
          <w:b/>
          <w:bCs/>
          <w:i/>
          <w:iCs/>
          <w:color w:val="0000FF"/>
          <w:szCs w:val="22"/>
        </w:rPr>
      </w:pPr>
      <w:bookmarkStart w:id="7" w:name="_Hlk64022367"/>
      <w:r w:rsidRPr="00206CA1">
        <w:rPr>
          <w:rFonts w:cs="Angsana New"/>
          <w:szCs w:val="22"/>
          <w:lang w:val="en-US" w:bidi="th-TH"/>
        </w:rPr>
        <w:t>(</w:t>
      </w:r>
      <w:r w:rsidR="008355D3" w:rsidRPr="00206CA1">
        <w:rPr>
          <w:rFonts w:cs="Angsana New"/>
          <w:szCs w:val="22"/>
          <w:lang w:val="en-US" w:bidi="th-TH"/>
        </w:rPr>
        <w:t>b</w:t>
      </w:r>
      <w:r w:rsidRPr="00206CA1">
        <w:rPr>
          <w:rFonts w:cs="Angsana New"/>
          <w:szCs w:val="22"/>
          <w:lang w:val="en-US" w:bidi="th-TH"/>
        </w:rPr>
        <w:t>.1.</w:t>
      </w:r>
      <w:r w:rsidRPr="00206CA1">
        <w:rPr>
          <w:rFonts w:cs="Angsana New"/>
          <w:szCs w:val="22"/>
          <w:lang w:bidi="th-TH"/>
        </w:rPr>
        <w:t>2</w:t>
      </w:r>
      <w:proofErr w:type="gramStart"/>
      <w:r w:rsidRPr="00206CA1">
        <w:rPr>
          <w:rFonts w:cs="Angsana New"/>
          <w:szCs w:val="22"/>
          <w:lang w:val="en-US" w:bidi="th-TH"/>
        </w:rPr>
        <w:t>)</w:t>
      </w:r>
      <w:r w:rsidR="00D204FA" w:rsidRPr="00206CA1">
        <w:rPr>
          <w:rFonts w:cs="Angsana New"/>
          <w:szCs w:val="22"/>
          <w:lang w:val="en-US" w:bidi="th-TH"/>
        </w:rPr>
        <w:t xml:space="preserve"> </w:t>
      </w:r>
      <w:r w:rsidRPr="00206CA1">
        <w:rPr>
          <w:rFonts w:cs="Angsana New"/>
          <w:szCs w:val="22"/>
          <w:lang w:val="en-US" w:bidi="th-TH"/>
        </w:rPr>
        <w:t xml:space="preserve"> </w:t>
      </w:r>
      <w:r w:rsidR="00441F81" w:rsidRPr="00206CA1">
        <w:rPr>
          <w:szCs w:val="22"/>
        </w:rPr>
        <w:t>Investment</w:t>
      </w:r>
      <w:proofErr w:type="gramEnd"/>
      <w:r w:rsidR="00441F81" w:rsidRPr="00206CA1">
        <w:rPr>
          <w:szCs w:val="22"/>
        </w:rPr>
        <w:t xml:space="preserve"> in debt securities</w:t>
      </w:r>
    </w:p>
    <w:p w14:paraId="12C87E50" w14:textId="77777777" w:rsidR="00FA18F9" w:rsidRPr="00206CA1" w:rsidRDefault="00FA18F9" w:rsidP="00FA18F9">
      <w:pPr>
        <w:spacing w:line="240" w:lineRule="auto"/>
        <w:ind w:left="900" w:hanging="423"/>
        <w:jc w:val="both"/>
        <w:rPr>
          <w:b/>
          <w:bCs/>
          <w:szCs w:val="22"/>
        </w:rPr>
      </w:pPr>
    </w:p>
    <w:p w14:paraId="45CC8D2C" w14:textId="71737573" w:rsidR="00E93941" w:rsidRPr="00206CA1" w:rsidRDefault="00E93941" w:rsidP="00DA5179">
      <w:pPr>
        <w:spacing w:line="240" w:lineRule="atLeast"/>
        <w:ind w:left="1260"/>
        <w:jc w:val="both"/>
        <w:rPr>
          <w:szCs w:val="22"/>
        </w:rPr>
      </w:pPr>
      <w:r w:rsidRPr="00206CA1">
        <w:rPr>
          <w:szCs w:val="22"/>
        </w:rPr>
        <w:t>The Group considers that all debt investments measured at FV</w:t>
      </w:r>
      <w:r w:rsidR="00441863" w:rsidRPr="00206CA1">
        <w:rPr>
          <w:szCs w:val="22"/>
        </w:rPr>
        <w:t>TPL</w:t>
      </w:r>
      <w:r w:rsidRPr="00206CA1">
        <w:rPr>
          <w:szCs w:val="22"/>
        </w:rPr>
        <w:t xml:space="preserve"> have low credit risk.</w:t>
      </w:r>
    </w:p>
    <w:p w14:paraId="3C6DC0CC" w14:textId="4CA7546B" w:rsidR="008C1197" w:rsidRPr="00206CA1" w:rsidRDefault="008C1197" w:rsidP="008C1197">
      <w:pPr>
        <w:pStyle w:val="ListParagraph"/>
        <w:spacing w:line="240" w:lineRule="auto"/>
        <w:ind w:left="990" w:hanging="423"/>
        <w:jc w:val="thaiDistribute"/>
        <w:rPr>
          <w:b/>
          <w:bCs/>
          <w:i/>
          <w:iCs/>
          <w:color w:val="0000FF"/>
          <w:szCs w:val="22"/>
        </w:rPr>
      </w:pPr>
      <w:r w:rsidRPr="00206CA1">
        <w:rPr>
          <w:rFonts w:cs="Angsana New"/>
          <w:szCs w:val="22"/>
          <w:lang w:val="en-US" w:bidi="th-TH"/>
        </w:rPr>
        <w:lastRenderedPageBreak/>
        <w:t>(b.1.3</w:t>
      </w:r>
      <w:proofErr w:type="gramStart"/>
      <w:r w:rsidRPr="00206CA1">
        <w:rPr>
          <w:rFonts w:cs="Angsana New"/>
          <w:szCs w:val="22"/>
          <w:lang w:val="en-US" w:bidi="th-TH"/>
        </w:rPr>
        <w:t>)</w:t>
      </w:r>
      <w:r w:rsidR="00D204FA" w:rsidRPr="00206CA1">
        <w:rPr>
          <w:rFonts w:cs="Angsana New"/>
          <w:szCs w:val="22"/>
          <w:lang w:val="en-US" w:bidi="th-TH"/>
        </w:rPr>
        <w:t xml:space="preserve"> </w:t>
      </w:r>
      <w:r w:rsidRPr="00206CA1">
        <w:rPr>
          <w:rFonts w:cs="Angsana New"/>
          <w:szCs w:val="22"/>
          <w:lang w:val="en-US" w:bidi="th-TH"/>
        </w:rPr>
        <w:t xml:space="preserve"> </w:t>
      </w:r>
      <w:r w:rsidRPr="00206CA1">
        <w:rPr>
          <w:szCs w:val="22"/>
        </w:rPr>
        <w:t>Cash</w:t>
      </w:r>
      <w:proofErr w:type="gramEnd"/>
      <w:r w:rsidRPr="00206CA1">
        <w:rPr>
          <w:szCs w:val="22"/>
        </w:rPr>
        <w:t xml:space="preserve"> and cash equivalent and derivatives </w:t>
      </w:r>
    </w:p>
    <w:p w14:paraId="598A2547" w14:textId="77777777" w:rsidR="008C1197" w:rsidRPr="00206CA1" w:rsidRDefault="008C1197" w:rsidP="008C1197">
      <w:pPr>
        <w:spacing w:line="240" w:lineRule="auto"/>
        <w:ind w:left="900" w:hanging="423"/>
        <w:jc w:val="both"/>
        <w:rPr>
          <w:b/>
          <w:bCs/>
          <w:szCs w:val="22"/>
        </w:rPr>
      </w:pPr>
    </w:p>
    <w:p w14:paraId="23C50676" w14:textId="77777777" w:rsidR="008C1197" w:rsidRPr="00206CA1" w:rsidRDefault="008C1197" w:rsidP="008C1197">
      <w:pPr>
        <w:spacing w:line="240" w:lineRule="atLeast"/>
        <w:ind w:left="1260"/>
        <w:jc w:val="both"/>
        <w:rPr>
          <w:szCs w:val="22"/>
        </w:rPr>
      </w:pPr>
      <w:r w:rsidRPr="00206CA1">
        <w:rPr>
          <w:szCs w:val="22"/>
        </w:rPr>
        <w:t xml:space="preserve">The Group’s exposure to credit risk arising from cash and cash equivalents and derivative assets is limited because the counterparties are banks and financial institutions which the Group considers </w:t>
      </w:r>
      <w:proofErr w:type="gramStart"/>
      <w:r w:rsidRPr="00206CA1">
        <w:rPr>
          <w:szCs w:val="22"/>
        </w:rPr>
        <w:t>to have</w:t>
      </w:r>
      <w:proofErr w:type="gramEnd"/>
      <w:r w:rsidRPr="00206CA1">
        <w:rPr>
          <w:szCs w:val="22"/>
        </w:rPr>
        <w:t xml:space="preserve"> low credit risk.</w:t>
      </w:r>
    </w:p>
    <w:p w14:paraId="4DAAC661" w14:textId="53C39FE2" w:rsidR="00DA5179" w:rsidRPr="00206CA1" w:rsidRDefault="00DA5179">
      <w:pPr>
        <w:spacing w:line="240" w:lineRule="auto"/>
        <w:rPr>
          <w:szCs w:val="22"/>
        </w:rPr>
      </w:pPr>
    </w:p>
    <w:p w14:paraId="379C0141" w14:textId="28264879" w:rsidR="001333C0" w:rsidRPr="00206CA1" w:rsidRDefault="001333C0" w:rsidP="001333C0">
      <w:pPr>
        <w:spacing w:line="240" w:lineRule="auto"/>
        <w:ind w:left="900" w:hanging="360"/>
        <w:rPr>
          <w:szCs w:val="22"/>
        </w:rPr>
      </w:pPr>
      <w:r w:rsidRPr="00206CA1">
        <w:rPr>
          <w:i/>
          <w:iCs/>
          <w:szCs w:val="22"/>
        </w:rPr>
        <w:t>(</w:t>
      </w:r>
      <w:r w:rsidR="00F43763" w:rsidRPr="00206CA1">
        <w:rPr>
          <w:i/>
          <w:iCs/>
          <w:szCs w:val="22"/>
        </w:rPr>
        <w:t>b</w:t>
      </w:r>
      <w:r w:rsidRPr="00206CA1">
        <w:rPr>
          <w:i/>
          <w:iCs/>
          <w:szCs w:val="22"/>
        </w:rPr>
        <w:t>.2) Liquidity risk</w:t>
      </w:r>
      <w:r w:rsidRPr="00206CA1">
        <w:rPr>
          <w:szCs w:val="22"/>
        </w:rPr>
        <w:t xml:space="preserve"> </w:t>
      </w:r>
    </w:p>
    <w:p w14:paraId="76E8E5FD" w14:textId="77777777" w:rsidR="001333C0" w:rsidRPr="00206CA1" w:rsidRDefault="001333C0" w:rsidP="001333C0">
      <w:pPr>
        <w:spacing w:line="240" w:lineRule="auto"/>
        <w:ind w:left="900"/>
        <w:jc w:val="thaiDistribute"/>
        <w:rPr>
          <w:szCs w:val="22"/>
        </w:rPr>
      </w:pPr>
    </w:p>
    <w:p w14:paraId="5FCC10C5" w14:textId="77777777" w:rsidR="001333C0" w:rsidRPr="00206CA1" w:rsidRDefault="001333C0" w:rsidP="001333C0">
      <w:pPr>
        <w:spacing w:line="240" w:lineRule="auto"/>
        <w:ind w:left="567"/>
        <w:jc w:val="both"/>
        <w:rPr>
          <w:szCs w:val="22"/>
        </w:rPr>
      </w:pPr>
      <w:r w:rsidRPr="00206CA1">
        <w:rPr>
          <w:szCs w:val="22"/>
        </w:rPr>
        <w:t>The Group monitors its liquidity risk and maintains a level of cash and cash equivalents deemed adequate by management to finance the Group’s operations and to mitigate the effects of fluctuations in cash flows.</w:t>
      </w:r>
    </w:p>
    <w:p w14:paraId="32AC4B21" w14:textId="77777777" w:rsidR="001333C0" w:rsidRPr="00206CA1" w:rsidRDefault="001333C0" w:rsidP="001333C0">
      <w:pPr>
        <w:spacing w:line="240" w:lineRule="auto"/>
        <w:ind w:left="567"/>
        <w:jc w:val="both"/>
        <w:rPr>
          <w:szCs w:val="22"/>
        </w:rPr>
      </w:pPr>
    </w:p>
    <w:p w14:paraId="16CB0A9B" w14:textId="77777777" w:rsidR="001333C0" w:rsidRPr="00206CA1" w:rsidRDefault="001333C0" w:rsidP="001333C0">
      <w:pPr>
        <w:spacing w:line="240" w:lineRule="auto"/>
        <w:ind w:left="567"/>
        <w:jc w:val="both"/>
        <w:rPr>
          <w:szCs w:val="22"/>
        </w:rPr>
      </w:pPr>
      <w:r w:rsidRPr="00206CA1">
        <w:rPr>
          <w:szCs w:val="22"/>
        </w:rPr>
        <w:t>The following table are the remaining contractual maturities of financial liabilities at the reporting date. The amounts are gross and undiscounted and include contractual interest payments and exclude the impact of netting agreements.</w:t>
      </w:r>
    </w:p>
    <w:bookmarkEnd w:id="7"/>
    <w:p w14:paraId="06629914" w14:textId="77777777" w:rsidR="0047216C" w:rsidRPr="00206CA1" w:rsidRDefault="0047216C" w:rsidP="00006300">
      <w:pPr>
        <w:ind w:left="540"/>
        <w:jc w:val="both"/>
        <w:rPr>
          <w:szCs w:val="22"/>
        </w:rPr>
      </w:pPr>
    </w:p>
    <w:tbl>
      <w:tblPr>
        <w:tblW w:w="9365" w:type="dxa"/>
        <w:tblInd w:w="511" w:type="dxa"/>
        <w:tblLayout w:type="fixed"/>
        <w:tblCellMar>
          <w:left w:w="79" w:type="dxa"/>
          <w:right w:w="79" w:type="dxa"/>
        </w:tblCellMar>
        <w:tblLook w:val="0000" w:firstRow="0" w:lastRow="0" w:firstColumn="0" w:lastColumn="0" w:noHBand="0" w:noVBand="0"/>
      </w:tblPr>
      <w:tblGrid>
        <w:gridCol w:w="3269"/>
        <w:gridCol w:w="1134"/>
        <w:gridCol w:w="182"/>
        <w:gridCol w:w="1082"/>
        <w:gridCol w:w="180"/>
        <w:gridCol w:w="1077"/>
        <w:gridCol w:w="180"/>
        <w:gridCol w:w="985"/>
        <w:gridCol w:w="180"/>
        <w:gridCol w:w="1096"/>
      </w:tblGrid>
      <w:tr w:rsidR="00086544" w:rsidRPr="00206CA1" w14:paraId="7E10EBAA" w14:textId="77777777" w:rsidTr="009D2234">
        <w:trPr>
          <w:cantSplit/>
          <w:trHeight w:val="113"/>
          <w:tblHeader/>
        </w:trPr>
        <w:tc>
          <w:tcPr>
            <w:tcW w:w="3269" w:type="dxa"/>
            <w:shd w:val="clear" w:color="auto" w:fill="auto"/>
            <w:vAlign w:val="bottom"/>
          </w:tcPr>
          <w:p w14:paraId="0F9753A9" w14:textId="77777777" w:rsidR="00086544" w:rsidRPr="00206CA1" w:rsidRDefault="00086544" w:rsidP="0070770F">
            <w:pPr>
              <w:tabs>
                <w:tab w:val="decimal" w:pos="765"/>
              </w:tabs>
              <w:spacing w:line="240" w:lineRule="atLeast"/>
              <w:jc w:val="center"/>
              <w:rPr>
                <w:szCs w:val="22"/>
              </w:rPr>
            </w:pPr>
          </w:p>
        </w:tc>
        <w:tc>
          <w:tcPr>
            <w:tcW w:w="6096" w:type="dxa"/>
            <w:gridSpan w:val="9"/>
            <w:shd w:val="clear" w:color="auto" w:fill="auto"/>
          </w:tcPr>
          <w:p w14:paraId="3B712122" w14:textId="77777777" w:rsidR="00086544" w:rsidRPr="00206CA1" w:rsidRDefault="00086544" w:rsidP="0070770F">
            <w:pPr>
              <w:tabs>
                <w:tab w:val="decimal" w:pos="371"/>
              </w:tabs>
              <w:spacing w:line="240" w:lineRule="atLeast"/>
              <w:ind w:left="-79"/>
              <w:jc w:val="center"/>
              <w:rPr>
                <w:b/>
                <w:bCs/>
                <w:szCs w:val="22"/>
              </w:rPr>
            </w:pPr>
            <w:r w:rsidRPr="00206CA1">
              <w:rPr>
                <w:b/>
                <w:bCs/>
                <w:szCs w:val="22"/>
              </w:rPr>
              <w:t xml:space="preserve">Consolidated financial statements </w:t>
            </w:r>
          </w:p>
        </w:tc>
      </w:tr>
      <w:tr w:rsidR="00D04771" w:rsidRPr="00206CA1" w14:paraId="5DC355E5" w14:textId="77777777" w:rsidTr="009D2234">
        <w:trPr>
          <w:cantSplit/>
          <w:trHeight w:val="113"/>
          <w:tblHeader/>
        </w:trPr>
        <w:tc>
          <w:tcPr>
            <w:tcW w:w="3269" w:type="dxa"/>
            <w:shd w:val="clear" w:color="auto" w:fill="auto"/>
            <w:vAlign w:val="bottom"/>
          </w:tcPr>
          <w:p w14:paraId="6A2DE28C" w14:textId="77777777" w:rsidR="00D04771" w:rsidRPr="00206CA1" w:rsidRDefault="00D04771" w:rsidP="00D04771">
            <w:pPr>
              <w:tabs>
                <w:tab w:val="decimal" w:pos="765"/>
              </w:tabs>
              <w:spacing w:line="240" w:lineRule="atLeast"/>
              <w:jc w:val="center"/>
              <w:rPr>
                <w:szCs w:val="22"/>
              </w:rPr>
            </w:pPr>
          </w:p>
        </w:tc>
        <w:tc>
          <w:tcPr>
            <w:tcW w:w="6096" w:type="dxa"/>
            <w:gridSpan w:val="9"/>
            <w:shd w:val="clear" w:color="auto" w:fill="auto"/>
          </w:tcPr>
          <w:p w14:paraId="7D59168F" w14:textId="77777777" w:rsidR="00D04771" w:rsidRPr="00206CA1" w:rsidRDefault="001333C0" w:rsidP="00D04771">
            <w:pPr>
              <w:tabs>
                <w:tab w:val="decimal" w:pos="371"/>
              </w:tabs>
              <w:spacing w:line="240" w:lineRule="atLeast"/>
              <w:ind w:left="-79"/>
              <w:jc w:val="center"/>
              <w:rPr>
                <w:szCs w:val="22"/>
              </w:rPr>
            </w:pPr>
            <w:r w:rsidRPr="00206CA1">
              <w:rPr>
                <w:szCs w:val="22"/>
              </w:rPr>
              <w:t>Contractual cash flows</w:t>
            </w:r>
          </w:p>
        </w:tc>
      </w:tr>
      <w:tr w:rsidR="00D04771" w:rsidRPr="00206CA1" w14:paraId="0C27563D" w14:textId="77777777" w:rsidTr="009D2234">
        <w:trPr>
          <w:cantSplit/>
          <w:trHeight w:val="364"/>
          <w:tblHeader/>
        </w:trPr>
        <w:tc>
          <w:tcPr>
            <w:tcW w:w="3269" w:type="dxa"/>
            <w:shd w:val="clear" w:color="auto" w:fill="auto"/>
            <w:vAlign w:val="bottom"/>
          </w:tcPr>
          <w:p w14:paraId="29C32C67" w14:textId="34E13EE6" w:rsidR="00D04771" w:rsidRPr="00206CA1" w:rsidRDefault="001333C0" w:rsidP="001333C0">
            <w:pPr>
              <w:tabs>
                <w:tab w:val="decimal" w:pos="546"/>
              </w:tabs>
              <w:spacing w:line="240" w:lineRule="atLeast"/>
              <w:rPr>
                <w:b/>
                <w:bCs/>
                <w:i/>
                <w:iCs/>
                <w:color w:val="0000FF"/>
                <w:szCs w:val="22"/>
              </w:rPr>
            </w:pPr>
            <w:proofErr w:type="gramStart"/>
            <w:r w:rsidRPr="00206CA1">
              <w:rPr>
                <w:b/>
                <w:bCs/>
                <w:i/>
                <w:iCs/>
                <w:szCs w:val="22"/>
              </w:rPr>
              <w:t>At</w:t>
            </w:r>
            <w:proofErr w:type="gramEnd"/>
            <w:r w:rsidRPr="00206CA1">
              <w:rPr>
                <w:b/>
                <w:bCs/>
                <w:i/>
                <w:iCs/>
                <w:szCs w:val="22"/>
              </w:rPr>
              <w:t xml:space="preserve"> 31 December </w:t>
            </w:r>
          </w:p>
        </w:tc>
        <w:tc>
          <w:tcPr>
            <w:tcW w:w="1134" w:type="dxa"/>
            <w:shd w:val="clear" w:color="auto" w:fill="auto"/>
          </w:tcPr>
          <w:p w14:paraId="3F8B28B6" w14:textId="77777777" w:rsidR="00D04771" w:rsidRPr="00206CA1" w:rsidRDefault="00D04771" w:rsidP="00D04771">
            <w:pPr>
              <w:spacing w:line="240" w:lineRule="atLeast"/>
              <w:ind w:left="-79"/>
              <w:jc w:val="center"/>
              <w:rPr>
                <w:szCs w:val="22"/>
                <w:lang w:bidi="th-TH"/>
              </w:rPr>
            </w:pPr>
          </w:p>
          <w:p w14:paraId="58A597EC" w14:textId="77777777" w:rsidR="001333C0" w:rsidRPr="00206CA1" w:rsidRDefault="001333C0" w:rsidP="00D04771">
            <w:pPr>
              <w:spacing w:line="240" w:lineRule="atLeast"/>
              <w:ind w:left="-79"/>
              <w:jc w:val="center"/>
              <w:rPr>
                <w:szCs w:val="22"/>
                <w:lang w:bidi="th-TH"/>
              </w:rPr>
            </w:pPr>
          </w:p>
          <w:p w14:paraId="63C20F5A" w14:textId="77777777" w:rsidR="00D04771" w:rsidRPr="00206CA1" w:rsidRDefault="001333C0" w:rsidP="00D04771">
            <w:pPr>
              <w:spacing w:line="240" w:lineRule="atLeast"/>
              <w:ind w:left="-79"/>
              <w:jc w:val="center"/>
              <w:rPr>
                <w:szCs w:val="22"/>
                <w:cs/>
                <w:lang w:bidi="th-TH"/>
              </w:rPr>
            </w:pPr>
            <w:r w:rsidRPr="00206CA1">
              <w:rPr>
                <w:szCs w:val="22"/>
                <w:lang w:bidi="th-TH"/>
              </w:rPr>
              <w:t>Carrying amount</w:t>
            </w:r>
          </w:p>
        </w:tc>
        <w:tc>
          <w:tcPr>
            <w:tcW w:w="182" w:type="dxa"/>
            <w:shd w:val="clear" w:color="auto" w:fill="auto"/>
          </w:tcPr>
          <w:p w14:paraId="26D3C8A3" w14:textId="77777777" w:rsidR="00D04771" w:rsidRPr="00206CA1" w:rsidRDefault="00D04771" w:rsidP="00D04771">
            <w:pPr>
              <w:tabs>
                <w:tab w:val="decimal" w:pos="371"/>
              </w:tabs>
              <w:spacing w:line="240" w:lineRule="atLeast"/>
              <w:ind w:left="-79"/>
              <w:jc w:val="center"/>
              <w:rPr>
                <w:szCs w:val="22"/>
              </w:rPr>
            </w:pPr>
          </w:p>
        </w:tc>
        <w:tc>
          <w:tcPr>
            <w:tcW w:w="1082" w:type="dxa"/>
            <w:shd w:val="clear" w:color="auto" w:fill="auto"/>
            <w:vAlign w:val="bottom"/>
          </w:tcPr>
          <w:p w14:paraId="25C4DFFF" w14:textId="77777777" w:rsidR="001333C0" w:rsidRPr="00206CA1" w:rsidRDefault="001333C0" w:rsidP="001333C0">
            <w:pPr>
              <w:spacing w:line="240" w:lineRule="atLeast"/>
              <w:ind w:left="-79"/>
              <w:jc w:val="center"/>
              <w:rPr>
                <w:szCs w:val="22"/>
              </w:rPr>
            </w:pPr>
            <w:r w:rsidRPr="00206CA1">
              <w:rPr>
                <w:szCs w:val="22"/>
              </w:rPr>
              <w:t>1 year</w:t>
            </w:r>
          </w:p>
          <w:p w14:paraId="0CD1F7C1" w14:textId="77777777" w:rsidR="00D04771" w:rsidRPr="00206CA1" w:rsidRDefault="001333C0" w:rsidP="001333C0">
            <w:pPr>
              <w:spacing w:line="240" w:lineRule="atLeast"/>
              <w:ind w:left="-79"/>
              <w:jc w:val="center"/>
              <w:rPr>
                <w:szCs w:val="22"/>
              </w:rPr>
            </w:pPr>
            <w:r w:rsidRPr="00206CA1">
              <w:rPr>
                <w:szCs w:val="22"/>
              </w:rPr>
              <w:t>or less</w:t>
            </w:r>
          </w:p>
        </w:tc>
        <w:tc>
          <w:tcPr>
            <w:tcW w:w="180" w:type="dxa"/>
            <w:shd w:val="clear" w:color="auto" w:fill="auto"/>
            <w:vAlign w:val="bottom"/>
          </w:tcPr>
          <w:p w14:paraId="6E1A70D7" w14:textId="77777777" w:rsidR="00D04771" w:rsidRPr="00206CA1" w:rsidRDefault="00D04771" w:rsidP="00D04771">
            <w:pPr>
              <w:tabs>
                <w:tab w:val="decimal" w:pos="371"/>
              </w:tabs>
              <w:spacing w:line="240" w:lineRule="atLeast"/>
              <w:ind w:left="-79"/>
              <w:jc w:val="center"/>
              <w:rPr>
                <w:szCs w:val="22"/>
              </w:rPr>
            </w:pPr>
          </w:p>
        </w:tc>
        <w:tc>
          <w:tcPr>
            <w:tcW w:w="1077" w:type="dxa"/>
            <w:shd w:val="clear" w:color="auto" w:fill="auto"/>
            <w:vAlign w:val="bottom"/>
          </w:tcPr>
          <w:p w14:paraId="0767DE1F" w14:textId="77777777" w:rsidR="00D04771" w:rsidRPr="00206CA1" w:rsidRDefault="001333C0" w:rsidP="00D04771">
            <w:pPr>
              <w:tabs>
                <w:tab w:val="decimal" w:pos="371"/>
              </w:tabs>
              <w:spacing w:line="240" w:lineRule="atLeast"/>
              <w:ind w:left="-79"/>
              <w:jc w:val="center"/>
              <w:rPr>
                <w:szCs w:val="22"/>
                <w:rtl/>
                <w:cs/>
              </w:rPr>
            </w:pPr>
            <w:r w:rsidRPr="00206CA1">
              <w:rPr>
                <w:szCs w:val="22"/>
              </w:rPr>
              <w:t>More than 1 year but less than 5 years</w:t>
            </w:r>
          </w:p>
        </w:tc>
        <w:tc>
          <w:tcPr>
            <w:tcW w:w="180" w:type="dxa"/>
            <w:shd w:val="clear" w:color="auto" w:fill="auto"/>
            <w:vAlign w:val="bottom"/>
          </w:tcPr>
          <w:p w14:paraId="36C10209" w14:textId="77777777" w:rsidR="00D04771" w:rsidRPr="00206CA1" w:rsidRDefault="00D04771" w:rsidP="00D04771">
            <w:pPr>
              <w:tabs>
                <w:tab w:val="decimal" w:pos="371"/>
              </w:tabs>
              <w:spacing w:line="240" w:lineRule="atLeast"/>
              <w:ind w:left="-79"/>
              <w:jc w:val="center"/>
              <w:rPr>
                <w:szCs w:val="22"/>
              </w:rPr>
            </w:pPr>
          </w:p>
        </w:tc>
        <w:tc>
          <w:tcPr>
            <w:tcW w:w="985" w:type="dxa"/>
            <w:shd w:val="clear" w:color="auto" w:fill="auto"/>
            <w:vAlign w:val="bottom"/>
          </w:tcPr>
          <w:p w14:paraId="2577E4A5" w14:textId="77777777" w:rsidR="00D04771" w:rsidRPr="00206CA1" w:rsidRDefault="001333C0" w:rsidP="00D04771">
            <w:pPr>
              <w:tabs>
                <w:tab w:val="decimal" w:pos="371"/>
              </w:tabs>
              <w:spacing w:line="240" w:lineRule="atLeast"/>
              <w:ind w:left="-79"/>
              <w:jc w:val="center"/>
              <w:rPr>
                <w:szCs w:val="22"/>
              </w:rPr>
            </w:pPr>
            <w:r w:rsidRPr="00206CA1">
              <w:rPr>
                <w:szCs w:val="22"/>
              </w:rPr>
              <w:t>More than 5 years</w:t>
            </w:r>
          </w:p>
        </w:tc>
        <w:tc>
          <w:tcPr>
            <w:tcW w:w="180" w:type="dxa"/>
            <w:shd w:val="clear" w:color="auto" w:fill="auto"/>
            <w:vAlign w:val="bottom"/>
          </w:tcPr>
          <w:p w14:paraId="038B4B76" w14:textId="77777777" w:rsidR="00D04771" w:rsidRPr="00206CA1" w:rsidRDefault="00D04771" w:rsidP="00D04771">
            <w:pPr>
              <w:tabs>
                <w:tab w:val="decimal" w:pos="371"/>
              </w:tabs>
              <w:spacing w:line="240" w:lineRule="atLeast"/>
              <w:ind w:left="-79"/>
              <w:jc w:val="center"/>
              <w:rPr>
                <w:szCs w:val="22"/>
              </w:rPr>
            </w:pPr>
          </w:p>
        </w:tc>
        <w:tc>
          <w:tcPr>
            <w:tcW w:w="1096" w:type="dxa"/>
            <w:shd w:val="clear" w:color="auto" w:fill="auto"/>
            <w:vAlign w:val="bottom"/>
          </w:tcPr>
          <w:p w14:paraId="11DAA637" w14:textId="77777777" w:rsidR="00D04771" w:rsidRPr="00206CA1" w:rsidRDefault="00D04771" w:rsidP="00D04771">
            <w:pPr>
              <w:tabs>
                <w:tab w:val="decimal" w:pos="371"/>
              </w:tabs>
              <w:spacing w:line="240" w:lineRule="atLeast"/>
              <w:ind w:left="-79"/>
              <w:jc w:val="center"/>
              <w:rPr>
                <w:b/>
                <w:bCs/>
                <w:szCs w:val="22"/>
                <w:rtl/>
                <w:cs/>
              </w:rPr>
            </w:pPr>
            <w:r w:rsidRPr="00206CA1">
              <w:rPr>
                <w:szCs w:val="22"/>
              </w:rPr>
              <w:t>Total</w:t>
            </w:r>
          </w:p>
        </w:tc>
      </w:tr>
      <w:tr w:rsidR="001333C0" w:rsidRPr="00206CA1" w14:paraId="70931E86" w14:textId="77777777" w:rsidTr="00C15793">
        <w:trPr>
          <w:cantSplit/>
        </w:trPr>
        <w:tc>
          <w:tcPr>
            <w:tcW w:w="3269" w:type="dxa"/>
            <w:shd w:val="clear" w:color="auto" w:fill="auto"/>
          </w:tcPr>
          <w:p w14:paraId="5C2415DC" w14:textId="77777777" w:rsidR="001333C0" w:rsidRPr="00206CA1" w:rsidRDefault="001333C0" w:rsidP="00D04771">
            <w:pPr>
              <w:spacing w:line="240" w:lineRule="atLeast"/>
              <w:ind w:left="180"/>
              <w:rPr>
                <w:b/>
                <w:bCs/>
                <w:i/>
                <w:iCs/>
                <w:szCs w:val="22"/>
              </w:rPr>
            </w:pPr>
          </w:p>
        </w:tc>
        <w:tc>
          <w:tcPr>
            <w:tcW w:w="6096" w:type="dxa"/>
            <w:gridSpan w:val="9"/>
            <w:shd w:val="clear" w:color="auto" w:fill="auto"/>
          </w:tcPr>
          <w:p w14:paraId="6F677F7F" w14:textId="77777777" w:rsidR="001333C0" w:rsidRPr="00206CA1" w:rsidRDefault="001333C0" w:rsidP="00D04771">
            <w:pPr>
              <w:tabs>
                <w:tab w:val="decimal" w:pos="731"/>
              </w:tabs>
              <w:spacing w:line="240" w:lineRule="atLeast"/>
              <w:jc w:val="center"/>
              <w:rPr>
                <w:i/>
                <w:iCs/>
                <w:szCs w:val="22"/>
              </w:rPr>
            </w:pPr>
            <w:r w:rsidRPr="00206CA1">
              <w:rPr>
                <w:i/>
                <w:iCs/>
                <w:szCs w:val="22"/>
              </w:rPr>
              <w:t>(in thousand Baht)</w:t>
            </w:r>
          </w:p>
        </w:tc>
      </w:tr>
      <w:tr w:rsidR="00375A56" w:rsidRPr="00206CA1" w14:paraId="75A512E4" w14:textId="77777777" w:rsidTr="00C15793">
        <w:trPr>
          <w:cantSplit/>
        </w:trPr>
        <w:tc>
          <w:tcPr>
            <w:tcW w:w="3269" w:type="dxa"/>
            <w:shd w:val="clear" w:color="auto" w:fill="auto"/>
          </w:tcPr>
          <w:p w14:paraId="2DE471E5" w14:textId="6FEE279D" w:rsidR="00375A56" w:rsidRPr="00206CA1" w:rsidRDefault="00375A56" w:rsidP="00375A56">
            <w:pPr>
              <w:spacing w:line="240" w:lineRule="atLeast"/>
              <w:rPr>
                <w:b/>
                <w:bCs/>
                <w:i/>
                <w:iCs/>
                <w:szCs w:val="22"/>
              </w:rPr>
            </w:pPr>
            <w:r w:rsidRPr="00206CA1">
              <w:rPr>
                <w:b/>
                <w:bCs/>
                <w:i/>
                <w:iCs/>
                <w:szCs w:val="22"/>
              </w:rPr>
              <w:t>202</w:t>
            </w:r>
            <w:r w:rsidR="00E52597">
              <w:rPr>
                <w:b/>
                <w:bCs/>
                <w:i/>
                <w:iCs/>
                <w:szCs w:val="22"/>
              </w:rPr>
              <w:t>4</w:t>
            </w:r>
          </w:p>
        </w:tc>
        <w:tc>
          <w:tcPr>
            <w:tcW w:w="6096" w:type="dxa"/>
            <w:gridSpan w:val="9"/>
            <w:shd w:val="clear" w:color="auto" w:fill="auto"/>
          </w:tcPr>
          <w:p w14:paraId="2FF21890" w14:textId="77777777" w:rsidR="00375A56" w:rsidRPr="00206CA1" w:rsidRDefault="00375A56" w:rsidP="00D04771">
            <w:pPr>
              <w:tabs>
                <w:tab w:val="decimal" w:pos="731"/>
              </w:tabs>
              <w:spacing w:line="240" w:lineRule="atLeast"/>
              <w:jc w:val="center"/>
              <w:rPr>
                <w:i/>
                <w:iCs/>
                <w:szCs w:val="22"/>
              </w:rPr>
            </w:pPr>
          </w:p>
        </w:tc>
      </w:tr>
      <w:tr w:rsidR="008F2F7A" w:rsidRPr="00206CA1" w14:paraId="669BD725" w14:textId="77777777" w:rsidTr="00C15793">
        <w:trPr>
          <w:cantSplit/>
        </w:trPr>
        <w:tc>
          <w:tcPr>
            <w:tcW w:w="3269" w:type="dxa"/>
            <w:shd w:val="clear" w:color="auto" w:fill="auto"/>
          </w:tcPr>
          <w:p w14:paraId="5706F064" w14:textId="77777777" w:rsidR="008F2F7A" w:rsidRPr="00206CA1" w:rsidRDefault="008F2F7A" w:rsidP="008F2F7A">
            <w:pPr>
              <w:spacing w:line="240" w:lineRule="atLeast"/>
              <w:rPr>
                <w:b/>
                <w:bCs/>
                <w:i/>
                <w:iCs/>
                <w:szCs w:val="22"/>
              </w:rPr>
            </w:pPr>
            <w:r w:rsidRPr="00206CA1">
              <w:rPr>
                <w:b/>
                <w:bCs/>
                <w:i/>
                <w:iCs/>
                <w:szCs w:val="22"/>
              </w:rPr>
              <w:t>Non-derivative financial liabilities</w:t>
            </w:r>
          </w:p>
        </w:tc>
        <w:tc>
          <w:tcPr>
            <w:tcW w:w="1134" w:type="dxa"/>
            <w:shd w:val="clear" w:color="auto" w:fill="auto"/>
          </w:tcPr>
          <w:p w14:paraId="404113F4" w14:textId="77777777" w:rsidR="008F2F7A" w:rsidRPr="00206CA1" w:rsidRDefault="008F2F7A" w:rsidP="008F2F7A">
            <w:pPr>
              <w:tabs>
                <w:tab w:val="decimal" w:pos="551"/>
              </w:tabs>
              <w:spacing w:line="240" w:lineRule="atLeast"/>
              <w:jc w:val="center"/>
              <w:rPr>
                <w:szCs w:val="22"/>
              </w:rPr>
            </w:pPr>
          </w:p>
        </w:tc>
        <w:tc>
          <w:tcPr>
            <w:tcW w:w="182" w:type="dxa"/>
            <w:shd w:val="clear" w:color="auto" w:fill="auto"/>
          </w:tcPr>
          <w:p w14:paraId="1BA75980" w14:textId="77777777" w:rsidR="008F2F7A" w:rsidRPr="00206CA1" w:rsidRDefault="008F2F7A" w:rsidP="008F2F7A">
            <w:pPr>
              <w:tabs>
                <w:tab w:val="decimal" w:pos="765"/>
              </w:tabs>
              <w:spacing w:line="240" w:lineRule="atLeast"/>
              <w:rPr>
                <w:szCs w:val="22"/>
              </w:rPr>
            </w:pPr>
          </w:p>
        </w:tc>
        <w:tc>
          <w:tcPr>
            <w:tcW w:w="1082" w:type="dxa"/>
            <w:shd w:val="clear" w:color="auto" w:fill="auto"/>
          </w:tcPr>
          <w:p w14:paraId="7E213F84" w14:textId="77777777" w:rsidR="008F2F7A" w:rsidRPr="00206CA1" w:rsidRDefault="008F2F7A" w:rsidP="008F2F7A">
            <w:pPr>
              <w:tabs>
                <w:tab w:val="decimal" w:pos="911"/>
              </w:tabs>
              <w:spacing w:line="240" w:lineRule="atLeast"/>
              <w:rPr>
                <w:szCs w:val="22"/>
              </w:rPr>
            </w:pPr>
          </w:p>
        </w:tc>
        <w:tc>
          <w:tcPr>
            <w:tcW w:w="180" w:type="dxa"/>
            <w:shd w:val="clear" w:color="auto" w:fill="auto"/>
          </w:tcPr>
          <w:p w14:paraId="5C8E97BF" w14:textId="77777777" w:rsidR="008F2F7A" w:rsidRPr="00206CA1" w:rsidRDefault="008F2F7A" w:rsidP="008F2F7A">
            <w:pPr>
              <w:tabs>
                <w:tab w:val="decimal" w:pos="765"/>
                <w:tab w:val="decimal" w:pos="911"/>
              </w:tabs>
              <w:spacing w:line="240" w:lineRule="atLeast"/>
              <w:rPr>
                <w:szCs w:val="22"/>
              </w:rPr>
            </w:pPr>
          </w:p>
        </w:tc>
        <w:tc>
          <w:tcPr>
            <w:tcW w:w="1077" w:type="dxa"/>
            <w:shd w:val="clear" w:color="auto" w:fill="auto"/>
          </w:tcPr>
          <w:p w14:paraId="656070B2" w14:textId="77777777" w:rsidR="008F2F7A" w:rsidRPr="00206CA1" w:rsidRDefault="008F2F7A" w:rsidP="008F2F7A">
            <w:pPr>
              <w:tabs>
                <w:tab w:val="decimal" w:pos="911"/>
              </w:tabs>
              <w:spacing w:line="240" w:lineRule="atLeast"/>
              <w:rPr>
                <w:szCs w:val="22"/>
              </w:rPr>
            </w:pPr>
          </w:p>
        </w:tc>
        <w:tc>
          <w:tcPr>
            <w:tcW w:w="180" w:type="dxa"/>
            <w:shd w:val="clear" w:color="auto" w:fill="auto"/>
          </w:tcPr>
          <w:p w14:paraId="3FD05599" w14:textId="77777777" w:rsidR="008F2F7A" w:rsidRPr="00206CA1" w:rsidRDefault="008F2F7A" w:rsidP="008F2F7A">
            <w:pPr>
              <w:tabs>
                <w:tab w:val="decimal" w:pos="765"/>
                <w:tab w:val="decimal" w:pos="911"/>
              </w:tabs>
              <w:spacing w:line="240" w:lineRule="atLeast"/>
              <w:rPr>
                <w:szCs w:val="22"/>
              </w:rPr>
            </w:pPr>
          </w:p>
        </w:tc>
        <w:tc>
          <w:tcPr>
            <w:tcW w:w="985" w:type="dxa"/>
            <w:shd w:val="clear" w:color="auto" w:fill="auto"/>
          </w:tcPr>
          <w:p w14:paraId="3670AEDE" w14:textId="77777777" w:rsidR="008F2F7A" w:rsidRPr="00206CA1" w:rsidRDefault="008F2F7A" w:rsidP="008F2F7A">
            <w:pPr>
              <w:tabs>
                <w:tab w:val="decimal" w:pos="911"/>
              </w:tabs>
              <w:spacing w:line="240" w:lineRule="atLeast"/>
              <w:rPr>
                <w:szCs w:val="22"/>
              </w:rPr>
            </w:pPr>
          </w:p>
        </w:tc>
        <w:tc>
          <w:tcPr>
            <w:tcW w:w="180" w:type="dxa"/>
            <w:shd w:val="clear" w:color="auto" w:fill="auto"/>
          </w:tcPr>
          <w:p w14:paraId="1BF13DC9" w14:textId="77777777" w:rsidR="008F2F7A" w:rsidRPr="00206CA1" w:rsidRDefault="008F2F7A" w:rsidP="008F2F7A">
            <w:pPr>
              <w:tabs>
                <w:tab w:val="decimal" w:pos="765"/>
                <w:tab w:val="decimal" w:pos="911"/>
              </w:tabs>
              <w:spacing w:line="240" w:lineRule="atLeast"/>
              <w:rPr>
                <w:szCs w:val="22"/>
              </w:rPr>
            </w:pPr>
          </w:p>
        </w:tc>
        <w:tc>
          <w:tcPr>
            <w:tcW w:w="1096" w:type="dxa"/>
            <w:shd w:val="clear" w:color="auto" w:fill="auto"/>
          </w:tcPr>
          <w:p w14:paraId="10DC1845" w14:textId="77777777" w:rsidR="008F2F7A" w:rsidRPr="00206CA1" w:rsidRDefault="008F2F7A" w:rsidP="008F2F7A">
            <w:pPr>
              <w:tabs>
                <w:tab w:val="decimal" w:pos="911"/>
              </w:tabs>
              <w:spacing w:line="240" w:lineRule="atLeast"/>
              <w:rPr>
                <w:szCs w:val="22"/>
              </w:rPr>
            </w:pPr>
          </w:p>
        </w:tc>
      </w:tr>
      <w:tr w:rsidR="008F2F7A" w:rsidRPr="00206CA1" w14:paraId="4507E99A" w14:textId="77777777" w:rsidTr="00060187">
        <w:trPr>
          <w:cantSplit/>
        </w:trPr>
        <w:tc>
          <w:tcPr>
            <w:tcW w:w="3269" w:type="dxa"/>
            <w:shd w:val="clear" w:color="auto" w:fill="auto"/>
          </w:tcPr>
          <w:p w14:paraId="68832187" w14:textId="77777777" w:rsidR="008F2F7A" w:rsidRPr="00206CA1" w:rsidRDefault="008F2F7A" w:rsidP="008F2F7A">
            <w:pPr>
              <w:spacing w:line="240" w:lineRule="atLeast"/>
              <w:rPr>
                <w:szCs w:val="22"/>
              </w:rPr>
            </w:pPr>
            <w:r w:rsidRPr="00206CA1">
              <w:rPr>
                <w:szCs w:val="22"/>
              </w:rPr>
              <w:t xml:space="preserve">Trade and other current payables </w:t>
            </w:r>
          </w:p>
        </w:tc>
        <w:tc>
          <w:tcPr>
            <w:tcW w:w="1134" w:type="dxa"/>
          </w:tcPr>
          <w:p w14:paraId="09AA31A8" w14:textId="7F8F6589" w:rsidR="008F2F7A" w:rsidRPr="00206CA1" w:rsidRDefault="00B73E6F" w:rsidP="00F0266D">
            <w:pPr>
              <w:tabs>
                <w:tab w:val="decimal" w:pos="551"/>
              </w:tabs>
              <w:spacing w:line="240" w:lineRule="atLeast"/>
              <w:ind w:firstLine="152"/>
              <w:rPr>
                <w:szCs w:val="22"/>
              </w:rPr>
            </w:pPr>
            <w:r w:rsidRPr="00B73E6F">
              <w:rPr>
                <w:szCs w:val="22"/>
              </w:rPr>
              <w:t>145,060</w:t>
            </w:r>
          </w:p>
        </w:tc>
        <w:tc>
          <w:tcPr>
            <w:tcW w:w="182" w:type="dxa"/>
          </w:tcPr>
          <w:p w14:paraId="613FA5F0" w14:textId="77777777" w:rsidR="008F2F7A" w:rsidRPr="00206CA1" w:rsidRDefault="008F2F7A" w:rsidP="008F2F7A">
            <w:pPr>
              <w:tabs>
                <w:tab w:val="decimal" w:pos="765"/>
              </w:tabs>
              <w:spacing w:line="240" w:lineRule="atLeast"/>
              <w:jc w:val="right"/>
              <w:rPr>
                <w:szCs w:val="22"/>
              </w:rPr>
            </w:pPr>
          </w:p>
        </w:tc>
        <w:tc>
          <w:tcPr>
            <w:tcW w:w="1082" w:type="dxa"/>
          </w:tcPr>
          <w:p w14:paraId="61CDD2F5" w14:textId="0965148E" w:rsidR="008F2F7A" w:rsidRPr="00206CA1" w:rsidRDefault="00B73E6F" w:rsidP="008F2F7A">
            <w:pPr>
              <w:tabs>
                <w:tab w:val="decimal" w:pos="924"/>
              </w:tabs>
              <w:spacing w:line="240" w:lineRule="atLeast"/>
              <w:rPr>
                <w:szCs w:val="22"/>
              </w:rPr>
            </w:pPr>
            <w:r w:rsidRPr="00B73E6F">
              <w:rPr>
                <w:szCs w:val="22"/>
              </w:rPr>
              <w:t>145,060</w:t>
            </w:r>
          </w:p>
        </w:tc>
        <w:tc>
          <w:tcPr>
            <w:tcW w:w="180" w:type="dxa"/>
          </w:tcPr>
          <w:p w14:paraId="3022FAFD" w14:textId="77777777" w:rsidR="008F2F7A" w:rsidRPr="00206CA1" w:rsidRDefault="008F2F7A" w:rsidP="008F2F7A">
            <w:pPr>
              <w:tabs>
                <w:tab w:val="decimal" w:pos="765"/>
                <w:tab w:val="decimal" w:pos="911"/>
              </w:tabs>
              <w:spacing w:line="240" w:lineRule="atLeast"/>
              <w:jc w:val="right"/>
              <w:rPr>
                <w:szCs w:val="22"/>
              </w:rPr>
            </w:pPr>
          </w:p>
        </w:tc>
        <w:tc>
          <w:tcPr>
            <w:tcW w:w="1077" w:type="dxa"/>
          </w:tcPr>
          <w:p w14:paraId="49038AA9" w14:textId="123111FE" w:rsidR="008F2F7A" w:rsidRPr="00206CA1" w:rsidRDefault="00334549" w:rsidP="008F2F7A">
            <w:pPr>
              <w:spacing w:line="240" w:lineRule="atLeast"/>
              <w:rPr>
                <w:szCs w:val="22"/>
              </w:rPr>
            </w:pPr>
            <w:r>
              <w:rPr>
                <w:szCs w:val="22"/>
              </w:rPr>
              <w:t xml:space="preserve">               </w:t>
            </w:r>
            <w:r w:rsidR="00F40FEC">
              <w:rPr>
                <w:szCs w:val="22"/>
              </w:rPr>
              <w:t>-</w:t>
            </w:r>
          </w:p>
        </w:tc>
        <w:tc>
          <w:tcPr>
            <w:tcW w:w="180" w:type="dxa"/>
          </w:tcPr>
          <w:p w14:paraId="27EB4B90" w14:textId="77777777" w:rsidR="008F2F7A" w:rsidRPr="00206CA1" w:rsidRDefault="008F2F7A" w:rsidP="008F2F7A">
            <w:pPr>
              <w:tabs>
                <w:tab w:val="decimal" w:pos="765"/>
                <w:tab w:val="decimal" w:pos="911"/>
              </w:tabs>
              <w:spacing w:line="240" w:lineRule="atLeast"/>
              <w:jc w:val="right"/>
              <w:rPr>
                <w:szCs w:val="22"/>
              </w:rPr>
            </w:pPr>
          </w:p>
        </w:tc>
        <w:tc>
          <w:tcPr>
            <w:tcW w:w="985" w:type="dxa"/>
          </w:tcPr>
          <w:p w14:paraId="08BEA8CF" w14:textId="0EB85522" w:rsidR="008F2F7A" w:rsidRPr="00206CA1" w:rsidRDefault="00F40FEC" w:rsidP="00947B7E">
            <w:pPr>
              <w:tabs>
                <w:tab w:val="decimal" w:pos="832"/>
              </w:tabs>
              <w:spacing w:line="240" w:lineRule="atLeast"/>
              <w:rPr>
                <w:szCs w:val="22"/>
              </w:rPr>
            </w:pPr>
            <w:r>
              <w:rPr>
                <w:szCs w:val="22"/>
              </w:rPr>
              <w:t>-</w:t>
            </w:r>
          </w:p>
        </w:tc>
        <w:tc>
          <w:tcPr>
            <w:tcW w:w="180" w:type="dxa"/>
          </w:tcPr>
          <w:p w14:paraId="155ECA58" w14:textId="77777777" w:rsidR="008F2F7A" w:rsidRPr="00206CA1" w:rsidRDefault="008F2F7A" w:rsidP="008F2F7A">
            <w:pPr>
              <w:tabs>
                <w:tab w:val="decimal" w:pos="765"/>
                <w:tab w:val="decimal" w:pos="911"/>
              </w:tabs>
              <w:spacing w:line="240" w:lineRule="atLeast"/>
              <w:jc w:val="right"/>
              <w:rPr>
                <w:szCs w:val="22"/>
              </w:rPr>
            </w:pPr>
          </w:p>
        </w:tc>
        <w:tc>
          <w:tcPr>
            <w:tcW w:w="1096" w:type="dxa"/>
          </w:tcPr>
          <w:p w14:paraId="70854DD5" w14:textId="7FCB74C8" w:rsidR="008F2F7A" w:rsidRPr="00206CA1" w:rsidRDefault="00B73E6F" w:rsidP="008F2F7A">
            <w:pPr>
              <w:tabs>
                <w:tab w:val="decimal" w:pos="1001"/>
              </w:tabs>
              <w:spacing w:line="240" w:lineRule="atLeast"/>
              <w:rPr>
                <w:szCs w:val="22"/>
              </w:rPr>
            </w:pPr>
            <w:r w:rsidRPr="00B73E6F">
              <w:rPr>
                <w:szCs w:val="22"/>
              </w:rPr>
              <w:t>145,060</w:t>
            </w:r>
          </w:p>
        </w:tc>
      </w:tr>
      <w:tr w:rsidR="008F2F7A" w:rsidRPr="00206CA1" w14:paraId="3975BBD9" w14:textId="77777777" w:rsidTr="00060187">
        <w:trPr>
          <w:cantSplit/>
          <w:trHeight w:val="270"/>
        </w:trPr>
        <w:tc>
          <w:tcPr>
            <w:tcW w:w="3269" w:type="dxa"/>
            <w:shd w:val="clear" w:color="auto" w:fill="auto"/>
          </w:tcPr>
          <w:p w14:paraId="5C1E7518" w14:textId="77777777" w:rsidR="008F2F7A" w:rsidRPr="00206CA1" w:rsidRDefault="008F2F7A" w:rsidP="008F2F7A">
            <w:pPr>
              <w:spacing w:line="240" w:lineRule="atLeast"/>
              <w:rPr>
                <w:szCs w:val="22"/>
              </w:rPr>
            </w:pPr>
            <w:r w:rsidRPr="00206CA1">
              <w:rPr>
                <w:szCs w:val="22"/>
              </w:rPr>
              <w:t>Lease liabilities</w:t>
            </w:r>
          </w:p>
        </w:tc>
        <w:tc>
          <w:tcPr>
            <w:tcW w:w="1134" w:type="dxa"/>
            <w:tcBorders>
              <w:top w:val="nil"/>
              <w:left w:val="nil"/>
              <w:bottom w:val="single" w:sz="4" w:space="0" w:color="auto"/>
              <w:right w:val="nil"/>
            </w:tcBorders>
          </w:tcPr>
          <w:p w14:paraId="177F0FBC" w14:textId="04AC37E5" w:rsidR="008F2F7A" w:rsidRPr="00206CA1" w:rsidRDefault="00833276" w:rsidP="00AD3335">
            <w:pPr>
              <w:ind w:firstLine="96"/>
              <w:jc w:val="center"/>
              <w:rPr>
                <w:szCs w:val="22"/>
              </w:rPr>
            </w:pPr>
            <w:r w:rsidRPr="00A6181A">
              <w:t>38,402</w:t>
            </w:r>
          </w:p>
        </w:tc>
        <w:tc>
          <w:tcPr>
            <w:tcW w:w="182" w:type="dxa"/>
          </w:tcPr>
          <w:p w14:paraId="008B5600" w14:textId="77777777" w:rsidR="008F2F7A" w:rsidRPr="00206CA1" w:rsidRDefault="008F2F7A" w:rsidP="008F2F7A">
            <w:pPr>
              <w:spacing w:line="240" w:lineRule="atLeast"/>
              <w:jc w:val="right"/>
              <w:rPr>
                <w:szCs w:val="22"/>
              </w:rPr>
            </w:pPr>
          </w:p>
        </w:tc>
        <w:tc>
          <w:tcPr>
            <w:tcW w:w="1082" w:type="dxa"/>
            <w:tcBorders>
              <w:top w:val="nil"/>
              <w:left w:val="nil"/>
              <w:bottom w:val="single" w:sz="4" w:space="0" w:color="auto"/>
              <w:right w:val="nil"/>
            </w:tcBorders>
          </w:tcPr>
          <w:p w14:paraId="7C6EE20A" w14:textId="5DE90715" w:rsidR="008F2F7A" w:rsidRPr="00206CA1" w:rsidRDefault="00833276" w:rsidP="008F2F7A">
            <w:pPr>
              <w:jc w:val="right"/>
              <w:rPr>
                <w:szCs w:val="22"/>
              </w:rPr>
            </w:pPr>
            <w:r w:rsidRPr="00A6181A">
              <w:t>12,523</w:t>
            </w:r>
          </w:p>
        </w:tc>
        <w:tc>
          <w:tcPr>
            <w:tcW w:w="180" w:type="dxa"/>
          </w:tcPr>
          <w:p w14:paraId="44E281A2" w14:textId="77777777" w:rsidR="008F2F7A" w:rsidRPr="00206CA1" w:rsidRDefault="008F2F7A" w:rsidP="008F2F7A">
            <w:pPr>
              <w:spacing w:line="240" w:lineRule="atLeast"/>
              <w:jc w:val="right"/>
              <w:rPr>
                <w:szCs w:val="22"/>
              </w:rPr>
            </w:pPr>
          </w:p>
        </w:tc>
        <w:tc>
          <w:tcPr>
            <w:tcW w:w="1077" w:type="dxa"/>
            <w:tcBorders>
              <w:top w:val="nil"/>
              <w:left w:val="nil"/>
              <w:bottom w:val="single" w:sz="4" w:space="0" w:color="auto"/>
              <w:right w:val="nil"/>
            </w:tcBorders>
          </w:tcPr>
          <w:p w14:paraId="40940DBA" w14:textId="4FC1A7FD" w:rsidR="008F2F7A" w:rsidRPr="00206CA1" w:rsidRDefault="00833276" w:rsidP="008F2F7A">
            <w:pPr>
              <w:jc w:val="right"/>
              <w:rPr>
                <w:szCs w:val="22"/>
              </w:rPr>
            </w:pPr>
            <w:r w:rsidRPr="00A6181A">
              <w:t>27,810</w:t>
            </w:r>
          </w:p>
        </w:tc>
        <w:tc>
          <w:tcPr>
            <w:tcW w:w="180" w:type="dxa"/>
          </w:tcPr>
          <w:p w14:paraId="0ADF654D" w14:textId="77777777" w:rsidR="008F2F7A" w:rsidRPr="00206CA1" w:rsidRDefault="008F2F7A" w:rsidP="008F2F7A">
            <w:pPr>
              <w:spacing w:line="240" w:lineRule="atLeast"/>
              <w:jc w:val="right"/>
              <w:rPr>
                <w:szCs w:val="22"/>
              </w:rPr>
            </w:pPr>
          </w:p>
        </w:tc>
        <w:tc>
          <w:tcPr>
            <w:tcW w:w="985" w:type="dxa"/>
            <w:tcBorders>
              <w:top w:val="nil"/>
              <w:left w:val="nil"/>
              <w:bottom w:val="single" w:sz="4" w:space="0" w:color="auto"/>
              <w:right w:val="nil"/>
            </w:tcBorders>
          </w:tcPr>
          <w:p w14:paraId="373DEE73" w14:textId="53567C4F" w:rsidR="008F2F7A" w:rsidRPr="00206CA1" w:rsidRDefault="00833276" w:rsidP="008F2F7A">
            <w:pPr>
              <w:spacing w:line="240" w:lineRule="atLeast"/>
              <w:jc w:val="right"/>
              <w:rPr>
                <w:szCs w:val="22"/>
              </w:rPr>
            </w:pPr>
            <w:r w:rsidRPr="00A6181A">
              <w:t>-</w:t>
            </w:r>
          </w:p>
        </w:tc>
        <w:tc>
          <w:tcPr>
            <w:tcW w:w="180" w:type="dxa"/>
          </w:tcPr>
          <w:p w14:paraId="5DF18373" w14:textId="77777777" w:rsidR="008F2F7A" w:rsidRPr="00206CA1" w:rsidRDefault="008F2F7A" w:rsidP="008F2F7A">
            <w:pPr>
              <w:spacing w:line="240" w:lineRule="atLeast"/>
              <w:jc w:val="right"/>
              <w:rPr>
                <w:szCs w:val="22"/>
              </w:rPr>
            </w:pPr>
          </w:p>
        </w:tc>
        <w:tc>
          <w:tcPr>
            <w:tcW w:w="1096" w:type="dxa"/>
            <w:tcBorders>
              <w:top w:val="nil"/>
              <w:left w:val="nil"/>
              <w:bottom w:val="single" w:sz="4" w:space="0" w:color="auto"/>
              <w:right w:val="nil"/>
            </w:tcBorders>
          </w:tcPr>
          <w:p w14:paraId="154CAC2B" w14:textId="37EBD604" w:rsidR="008F2F7A" w:rsidRPr="00206CA1" w:rsidRDefault="00833276" w:rsidP="008F2F7A">
            <w:pPr>
              <w:jc w:val="right"/>
              <w:rPr>
                <w:szCs w:val="22"/>
              </w:rPr>
            </w:pPr>
            <w:r w:rsidRPr="00A6181A">
              <w:t>40,333</w:t>
            </w:r>
          </w:p>
        </w:tc>
      </w:tr>
      <w:tr w:rsidR="008F2F7A" w:rsidRPr="00206CA1" w14:paraId="5975D8D3" w14:textId="77777777" w:rsidTr="00060187">
        <w:trPr>
          <w:cantSplit/>
        </w:trPr>
        <w:tc>
          <w:tcPr>
            <w:tcW w:w="3269" w:type="dxa"/>
            <w:shd w:val="clear" w:color="auto" w:fill="auto"/>
          </w:tcPr>
          <w:p w14:paraId="74B43F95" w14:textId="77777777" w:rsidR="008F2F7A" w:rsidRPr="00206CA1" w:rsidRDefault="008F2F7A" w:rsidP="008F2F7A">
            <w:pPr>
              <w:spacing w:line="240" w:lineRule="atLeast"/>
              <w:rPr>
                <w:b/>
                <w:bCs/>
                <w:szCs w:val="22"/>
              </w:rPr>
            </w:pPr>
          </w:p>
        </w:tc>
        <w:tc>
          <w:tcPr>
            <w:tcW w:w="1134" w:type="dxa"/>
            <w:tcBorders>
              <w:top w:val="single" w:sz="4" w:space="0" w:color="auto"/>
              <w:left w:val="nil"/>
              <w:bottom w:val="double" w:sz="4" w:space="0" w:color="auto"/>
              <w:right w:val="nil"/>
            </w:tcBorders>
          </w:tcPr>
          <w:p w14:paraId="41F82978" w14:textId="1B4D48CA" w:rsidR="008F2F7A" w:rsidRPr="00206CA1" w:rsidRDefault="00B73E6F" w:rsidP="00B166D5">
            <w:pPr>
              <w:jc w:val="center"/>
              <w:rPr>
                <w:b/>
                <w:bCs/>
                <w:szCs w:val="22"/>
              </w:rPr>
            </w:pPr>
            <w:r w:rsidRPr="00B73E6F">
              <w:rPr>
                <w:b/>
                <w:bCs/>
              </w:rPr>
              <w:t>183,462</w:t>
            </w:r>
          </w:p>
        </w:tc>
        <w:tc>
          <w:tcPr>
            <w:tcW w:w="182" w:type="dxa"/>
          </w:tcPr>
          <w:p w14:paraId="685BC1A0" w14:textId="77777777" w:rsidR="008F2F7A" w:rsidRPr="00206CA1" w:rsidRDefault="008F2F7A" w:rsidP="008F2F7A">
            <w:pPr>
              <w:jc w:val="right"/>
              <w:rPr>
                <w:b/>
                <w:bCs/>
                <w:szCs w:val="22"/>
              </w:rPr>
            </w:pPr>
          </w:p>
        </w:tc>
        <w:tc>
          <w:tcPr>
            <w:tcW w:w="1082" w:type="dxa"/>
            <w:tcBorders>
              <w:top w:val="single" w:sz="4" w:space="0" w:color="auto"/>
              <w:left w:val="nil"/>
              <w:bottom w:val="double" w:sz="4" w:space="0" w:color="auto"/>
              <w:right w:val="nil"/>
            </w:tcBorders>
          </w:tcPr>
          <w:p w14:paraId="231FF995" w14:textId="771CFAFD" w:rsidR="008F2F7A" w:rsidRPr="00206CA1" w:rsidRDefault="00B73E6F" w:rsidP="008F2F7A">
            <w:pPr>
              <w:jc w:val="right"/>
              <w:rPr>
                <w:b/>
                <w:bCs/>
                <w:szCs w:val="22"/>
              </w:rPr>
            </w:pPr>
            <w:r w:rsidRPr="00B73E6F">
              <w:rPr>
                <w:b/>
                <w:bCs/>
              </w:rPr>
              <w:t>157,583</w:t>
            </w:r>
          </w:p>
        </w:tc>
        <w:tc>
          <w:tcPr>
            <w:tcW w:w="180" w:type="dxa"/>
          </w:tcPr>
          <w:p w14:paraId="1CB69688" w14:textId="77777777" w:rsidR="008F2F7A" w:rsidRPr="00206CA1" w:rsidRDefault="008F2F7A" w:rsidP="008F2F7A">
            <w:pPr>
              <w:jc w:val="right"/>
              <w:rPr>
                <w:b/>
                <w:bCs/>
                <w:szCs w:val="22"/>
              </w:rPr>
            </w:pPr>
          </w:p>
        </w:tc>
        <w:tc>
          <w:tcPr>
            <w:tcW w:w="1077" w:type="dxa"/>
            <w:tcBorders>
              <w:top w:val="single" w:sz="4" w:space="0" w:color="auto"/>
              <w:left w:val="nil"/>
              <w:bottom w:val="double" w:sz="4" w:space="0" w:color="auto"/>
              <w:right w:val="nil"/>
            </w:tcBorders>
          </w:tcPr>
          <w:p w14:paraId="23B9AB3C" w14:textId="582C3F4F" w:rsidR="008F2F7A" w:rsidRPr="00206CA1" w:rsidRDefault="00833276" w:rsidP="008F2F7A">
            <w:pPr>
              <w:jc w:val="right"/>
              <w:rPr>
                <w:b/>
                <w:bCs/>
                <w:szCs w:val="22"/>
              </w:rPr>
            </w:pPr>
            <w:r w:rsidRPr="005C6CC8">
              <w:rPr>
                <w:b/>
                <w:bCs/>
              </w:rPr>
              <w:t>27,810</w:t>
            </w:r>
          </w:p>
        </w:tc>
        <w:tc>
          <w:tcPr>
            <w:tcW w:w="180" w:type="dxa"/>
          </w:tcPr>
          <w:p w14:paraId="24EAEFBF" w14:textId="77777777" w:rsidR="008F2F7A" w:rsidRPr="00206CA1" w:rsidRDefault="008F2F7A" w:rsidP="008F2F7A">
            <w:pPr>
              <w:jc w:val="right"/>
              <w:rPr>
                <w:b/>
                <w:bCs/>
                <w:szCs w:val="22"/>
              </w:rPr>
            </w:pPr>
          </w:p>
        </w:tc>
        <w:tc>
          <w:tcPr>
            <w:tcW w:w="985" w:type="dxa"/>
            <w:tcBorders>
              <w:top w:val="single" w:sz="4" w:space="0" w:color="auto"/>
              <w:left w:val="nil"/>
              <w:bottom w:val="double" w:sz="4" w:space="0" w:color="auto"/>
              <w:right w:val="nil"/>
            </w:tcBorders>
          </w:tcPr>
          <w:p w14:paraId="63FC28C8" w14:textId="3485AAB1" w:rsidR="008F2F7A" w:rsidRPr="00206CA1" w:rsidRDefault="00833276" w:rsidP="008F2F7A">
            <w:pPr>
              <w:jc w:val="right"/>
              <w:rPr>
                <w:b/>
                <w:bCs/>
                <w:szCs w:val="22"/>
              </w:rPr>
            </w:pPr>
            <w:r w:rsidRPr="005C6CC8">
              <w:rPr>
                <w:b/>
                <w:bCs/>
              </w:rPr>
              <w:t>-</w:t>
            </w:r>
          </w:p>
        </w:tc>
        <w:tc>
          <w:tcPr>
            <w:tcW w:w="180" w:type="dxa"/>
          </w:tcPr>
          <w:p w14:paraId="5BB57BE9" w14:textId="77777777" w:rsidR="008F2F7A" w:rsidRPr="00206CA1" w:rsidRDefault="008F2F7A" w:rsidP="008F2F7A">
            <w:pPr>
              <w:jc w:val="right"/>
              <w:rPr>
                <w:b/>
                <w:bCs/>
                <w:szCs w:val="22"/>
              </w:rPr>
            </w:pPr>
          </w:p>
        </w:tc>
        <w:tc>
          <w:tcPr>
            <w:tcW w:w="1096" w:type="dxa"/>
            <w:tcBorders>
              <w:top w:val="single" w:sz="4" w:space="0" w:color="auto"/>
              <w:left w:val="nil"/>
              <w:bottom w:val="double" w:sz="4" w:space="0" w:color="auto"/>
              <w:right w:val="nil"/>
            </w:tcBorders>
          </w:tcPr>
          <w:p w14:paraId="5C5F9221" w14:textId="7EC08649" w:rsidR="008F2F7A" w:rsidRPr="00206CA1" w:rsidRDefault="00B73E6F" w:rsidP="008F2F7A">
            <w:pPr>
              <w:jc w:val="right"/>
              <w:rPr>
                <w:b/>
                <w:bCs/>
                <w:szCs w:val="22"/>
              </w:rPr>
            </w:pPr>
            <w:r w:rsidRPr="00B73E6F">
              <w:rPr>
                <w:b/>
                <w:bCs/>
              </w:rPr>
              <w:t>185,393</w:t>
            </w:r>
          </w:p>
        </w:tc>
      </w:tr>
      <w:tr w:rsidR="00FA2E1C" w:rsidRPr="00206CA1" w14:paraId="126331D6" w14:textId="77777777" w:rsidTr="00FA2E1C">
        <w:trPr>
          <w:cantSplit/>
        </w:trPr>
        <w:tc>
          <w:tcPr>
            <w:tcW w:w="3269" w:type="dxa"/>
            <w:shd w:val="clear" w:color="auto" w:fill="auto"/>
            <w:vAlign w:val="bottom"/>
          </w:tcPr>
          <w:p w14:paraId="0A8C5F94" w14:textId="21E31E99" w:rsidR="00FA2E1C" w:rsidRPr="00206CA1" w:rsidRDefault="00FA2E1C" w:rsidP="00FA2E1C">
            <w:pPr>
              <w:spacing w:line="240" w:lineRule="atLeast"/>
              <w:rPr>
                <w:b/>
                <w:bCs/>
                <w:szCs w:val="22"/>
              </w:rPr>
            </w:pPr>
            <w:r w:rsidRPr="00206CA1">
              <w:rPr>
                <w:b/>
                <w:bCs/>
                <w:i/>
                <w:iCs/>
                <w:szCs w:val="22"/>
              </w:rPr>
              <w:t>202</w:t>
            </w:r>
            <w:r w:rsidR="00E52597">
              <w:rPr>
                <w:b/>
                <w:bCs/>
                <w:i/>
                <w:iCs/>
                <w:szCs w:val="22"/>
              </w:rPr>
              <w:t>3</w:t>
            </w:r>
          </w:p>
        </w:tc>
        <w:tc>
          <w:tcPr>
            <w:tcW w:w="1134" w:type="dxa"/>
            <w:shd w:val="clear" w:color="auto" w:fill="auto"/>
            <w:vAlign w:val="bottom"/>
          </w:tcPr>
          <w:p w14:paraId="463B6404" w14:textId="77777777" w:rsidR="00FA2E1C" w:rsidRPr="00206CA1" w:rsidRDefault="00FA2E1C" w:rsidP="00FA2E1C">
            <w:pPr>
              <w:jc w:val="right"/>
              <w:rPr>
                <w:b/>
                <w:bCs/>
              </w:rPr>
            </w:pPr>
          </w:p>
        </w:tc>
        <w:tc>
          <w:tcPr>
            <w:tcW w:w="182" w:type="dxa"/>
            <w:shd w:val="clear" w:color="auto" w:fill="auto"/>
            <w:vAlign w:val="bottom"/>
          </w:tcPr>
          <w:p w14:paraId="6F78D095" w14:textId="77777777" w:rsidR="00FA2E1C" w:rsidRPr="00206CA1" w:rsidRDefault="00FA2E1C" w:rsidP="00FA2E1C">
            <w:pPr>
              <w:jc w:val="right"/>
              <w:rPr>
                <w:b/>
                <w:bCs/>
              </w:rPr>
            </w:pPr>
          </w:p>
        </w:tc>
        <w:tc>
          <w:tcPr>
            <w:tcW w:w="1082" w:type="dxa"/>
            <w:shd w:val="clear" w:color="auto" w:fill="auto"/>
            <w:vAlign w:val="bottom"/>
          </w:tcPr>
          <w:p w14:paraId="08E6C9E3" w14:textId="77777777" w:rsidR="00FA2E1C" w:rsidRPr="00206CA1" w:rsidRDefault="00FA2E1C" w:rsidP="00FA2E1C">
            <w:pPr>
              <w:jc w:val="right"/>
              <w:rPr>
                <w:b/>
                <w:bCs/>
              </w:rPr>
            </w:pPr>
          </w:p>
        </w:tc>
        <w:tc>
          <w:tcPr>
            <w:tcW w:w="180" w:type="dxa"/>
            <w:shd w:val="clear" w:color="auto" w:fill="auto"/>
            <w:vAlign w:val="bottom"/>
          </w:tcPr>
          <w:p w14:paraId="18DBB05B" w14:textId="77777777" w:rsidR="00FA2E1C" w:rsidRPr="00206CA1" w:rsidRDefault="00FA2E1C" w:rsidP="00FA2E1C">
            <w:pPr>
              <w:jc w:val="right"/>
              <w:rPr>
                <w:b/>
                <w:bCs/>
              </w:rPr>
            </w:pPr>
          </w:p>
        </w:tc>
        <w:tc>
          <w:tcPr>
            <w:tcW w:w="1077" w:type="dxa"/>
            <w:shd w:val="clear" w:color="auto" w:fill="auto"/>
            <w:vAlign w:val="bottom"/>
          </w:tcPr>
          <w:p w14:paraId="3F0950F3" w14:textId="77777777" w:rsidR="00FA2E1C" w:rsidRPr="00206CA1" w:rsidRDefault="00FA2E1C" w:rsidP="00FA2E1C">
            <w:pPr>
              <w:jc w:val="right"/>
              <w:rPr>
                <w:b/>
                <w:bCs/>
              </w:rPr>
            </w:pPr>
          </w:p>
        </w:tc>
        <w:tc>
          <w:tcPr>
            <w:tcW w:w="180" w:type="dxa"/>
            <w:shd w:val="clear" w:color="auto" w:fill="auto"/>
            <w:vAlign w:val="bottom"/>
          </w:tcPr>
          <w:p w14:paraId="63735577" w14:textId="77777777" w:rsidR="00FA2E1C" w:rsidRPr="00206CA1" w:rsidRDefault="00FA2E1C" w:rsidP="00FA2E1C">
            <w:pPr>
              <w:jc w:val="right"/>
              <w:rPr>
                <w:b/>
                <w:bCs/>
              </w:rPr>
            </w:pPr>
          </w:p>
        </w:tc>
        <w:tc>
          <w:tcPr>
            <w:tcW w:w="985" w:type="dxa"/>
            <w:shd w:val="clear" w:color="auto" w:fill="auto"/>
            <w:vAlign w:val="bottom"/>
          </w:tcPr>
          <w:p w14:paraId="5AA2923E" w14:textId="77777777" w:rsidR="00FA2E1C" w:rsidRPr="00206CA1" w:rsidRDefault="00FA2E1C" w:rsidP="00FA2E1C">
            <w:pPr>
              <w:jc w:val="right"/>
              <w:rPr>
                <w:b/>
                <w:bCs/>
              </w:rPr>
            </w:pPr>
          </w:p>
        </w:tc>
        <w:tc>
          <w:tcPr>
            <w:tcW w:w="180" w:type="dxa"/>
            <w:shd w:val="clear" w:color="auto" w:fill="auto"/>
            <w:vAlign w:val="bottom"/>
          </w:tcPr>
          <w:p w14:paraId="29D13076" w14:textId="77777777" w:rsidR="00FA2E1C" w:rsidRPr="00206CA1" w:rsidRDefault="00FA2E1C" w:rsidP="00FA2E1C">
            <w:pPr>
              <w:jc w:val="right"/>
              <w:rPr>
                <w:b/>
                <w:bCs/>
              </w:rPr>
            </w:pPr>
          </w:p>
        </w:tc>
        <w:tc>
          <w:tcPr>
            <w:tcW w:w="1096" w:type="dxa"/>
            <w:shd w:val="clear" w:color="auto" w:fill="auto"/>
            <w:vAlign w:val="bottom"/>
          </w:tcPr>
          <w:p w14:paraId="593CF3D6" w14:textId="77777777" w:rsidR="00FA2E1C" w:rsidRPr="00206CA1" w:rsidRDefault="00FA2E1C" w:rsidP="00FA2E1C">
            <w:pPr>
              <w:jc w:val="right"/>
              <w:rPr>
                <w:b/>
                <w:bCs/>
              </w:rPr>
            </w:pPr>
          </w:p>
        </w:tc>
      </w:tr>
      <w:tr w:rsidR="00FA2E1C" w:rsidRPr="00206CA1" w14:paraId="3E27941B" w14:textId="77777777" w:rsidTr="00FA2E1C">
        <w:trPr>
          <w:cantSplit/>
        </w:trPr>
        <w:tc>
          <w:tcPr>
            <w:tcW w:w="3269" w:type="dxa"/>
            <w:shd w:val="clear" w:color="auto" w:fill="auto"/>
            <w:vAlign w:val="bottom"/>
          </w:tcPr>
          <w:p w14:paraId="027B9119" w14:textId="17139E2D" w:rsidR="00FA2E1C" w:rsidRPr="00206CA1" w:rsidRDefault="00FA2E1C" w:rsidP="00FA2E1C">
            <w:pPr>
              <w:spacing w:line="240" w:lineRule="atLeast"/>
              <w:rPr>
                <w:b/>
                <w:bCs/>
                <w:szCs w:val="22"/>
              </w:rPr>
            </w:pPr>
            <w:r w:rsidRPr="00206CA1">
              <w:rPr>
                <w:b/>
                <w:bCs/>
                <w:i/>
                <w:iCs/>
                <w:szCs w:val="22"/>
              </w:rPr>
              <w:t>Non-derivative financial liabilities</w:t>
            </w:r>
          </w:p>
        </w:tc>
        <w:tc>
          <w:tcPr>
            <w:tcW w:w="1134" w:type="dxa"/>
            <w:shd w:val="clear" w:color="auto" w:fill="auto"/>
            <w:vAlign w:val="bottom"/>
          </w:tcPr>
          <w:p w14:paraId="597A21F4" w14:textId="77777777" w:rsidR="00FA2E1C" w:rsidRPr="00206CA1" w:rsidRDefault="00FA2E1C" w:rsidP="00FA2E1C">
            <w:pPr>
              <w:jc w:val="right"/>
              <w:rPr>
                <w:b/>
                <w:bCs/>
              </w:rPr>
            </w:pPr>
          </w:p>
        </w:tc>
        <w:tc>
          <w:tcPr>
            <w:tcW w:w="182" w:type="dxa"/>
            <w:shd w:val="clear" w:color="auto" w:fill="auto"/>
            <w:vAlign w:val="bottom"/>
          </w:tcPr>
          <w:p w14:paraId="3D757E7C" w14:textId="77777777" w:rsidR="00FA2E1C" w:rsidRPr="00206CA1" w:rsidRDefault="00FA2E1C" w:rsidP="00FA2E1C">
            <w:pPr>
              <w:jc w:val="right"/>
              <w:rPr>
                <w:b/>
                <w:bCs/>
              </w:rPr>
            </w:pPr>
          </w:p>
        </w:tc>
        <w:tc>
          <w:tcPr>
            <w:tcW w:w="1082" w:type="dxa"/>
            <w:shd w:val="clear" w:color="auto" w:fill="auto"/>
            <w:vAlign w:val="bottom"/>
          </w:tcPr>
          <w:p w14:paraId="5F823AA7" w14:textId="77777777" w:rsidR="00FA2E1C" w:rsidRPr="00206CA1" w:rsidRDefault="00FA2E1C" w:rsidP="00FA2E1C">
            <w:pPr>
              <w:jc w:val="right"/>
              <w:rPr>
                <w:b/>
                <w:bCs/>
              </w:rPr>
            </w:pPr>
          </w:p>
        </w:tc>
        <w:tc>
          <w:tcPr>
            <w:tcW w:w="180" w:type="dxa"/>
            <w:shd w:val="clear" w:color="auto" w:fill="auto"/>
            <w:vAlign w:val="bottom"/>
          </w:tcPr>
          <w:p w14:paraId="2211102E" w14:textId="77777777" w:rsidR="00FA2E1C" w:rsidRPr="00206CA1" w:rsidRDefault="00FA2E1C" w:rsidP="00FA2E1C">
            <w:pPr>
              <w:jc w:val="right"/>
              <w:rPr>
                <w:b/>
                <w:bCs/>
              </w:rPr>
            </w:pPr>
          </w:p>
        </w:tc>
        <w:tc>
          <w:tcPr>
            <w:tcW w:w="1077" w:type="dxa"/>
            <w:shd w:val="clear" w:color="auto" w:fill="auto"/>
            <w:vAlign w:val="bottom"/>
          </w:tcPr>
          <w:p w14:paraId="03A683B0" w14:textId="77777777" w:rsidR="00FA2E1C" w:rsidRPr="00206CA1" w:rsidRDefault="00FA2E1C" w:rsidP="00FA2E1C">
            <w:pPr>
              <w:jc w:val="right"/>
              <w:rPr>
                <w:b/>
                <w:bCs/>
              </w:rPr>
            </w:pPr>
          </w:p>
        </w:tc>
        <w:tc>
          <w:tcPr>
            <w:tcW w:w="180" w:type="dxa"/>
            <w:shd w:val="clear" w:color="auto" w:fill="auto"/>
            <w:vAlign w:val="bottom"/>
          </w:tcPr>
          <w:p w14:paraId="2616BBA6" w14:textId="77777777" w:rsidR="00FA2E1C" w:rsidRPr="00206CA1" w:rsidRDefault="00FA2E1C" w:rsidP="00FA2E1C">
            <w:pPr>
              <w:jc w:val="right"/>
              <w:rPr>
                <w:b/>
                <w:bCs/>
              </w:rPr>
            </w:pPr>
          </w:p>
        </w:tc>
        <w:tc>
          <w:tcPr>
            <w:tcW w:w="985" w:type="dxa"/>
            <w:shd w:val="clear" w:color="auto" w:fill="auto"/>
            <w:vAlign w:val="bottom"/>
          </w:tcPr>
          <w:p w14:paraId="5129986F" w14:textId="77777777" w:rsidR="00FA2E1C" w:rsidRPr="00206CA1" w:rsidRDefault="00FA2E1C" w:rsidP="00FA2E1C">
            <w:pPr>
              <w:jc w:val="right"/>
              <w:rPr>
                <w:b/>
                <w:bCs/>
              </w:rPr>
            </w:pPr>
          </w:p>
        </w:tc>
        <w:tc>
          <w:tcPr>
            <w:tcW w:w="180" w:type="dxa"/>
            <w:shd w:val="clear" w:color="auto" w:fill="auto"/>
            <w:vAlign w:val="bottom"/>
          </w:tcPr>
          <w:p w14:paraId="43C9BEF4" w14:textId="77777777" w:rsidR="00FA2E1C" w:rsidRPr="00206CA1" w:rsidRDefault="00FA2E1C" w:rsidP="00FA2E1C">
            <w:pPr>
              <w:jc w:val="right"/>
              <w:rPr>
                <w:b/>
                <w:bCs/>
              </w:rPr>
            </w:pPr>
          </w:p>
        </w:tc>
        <w:tc>
          <w:tcPr>
            <w:tcW w:w="1096" w:type="dxa"/>
            <w:shd w:val="clear" w:color="auto" w:fill="auto"/>
            <w:vAlign w:val="bottom"/>
          </w:tcPr>
          <w:p w14:paraId="2DAF6E4F" w14:textId="77777777" w:rsidR="00FA2E1C" w:rsidRPr="00206CA1" w:rsidRDefault="00FA2E1C" w:rsidP="00FA2E1C">
            <w:pPr>
              <w:jc w:val="right"/>
              <w:rPr>
                <w:b/>
                <w:bCs/>
              </w:rPr>
            </w:pPr>
          </w:p>
        </w:tc>
      </w:tr>
      <w:tr w:rsidR="00E52597" w:rsidRPr="00206CA1" w14:paraId="6B7A4923" w14:textId="77777777">
        <w:trPr>
          <w:cantSplit/>
        </w:trPr>
        <w:tc>
          <w:tcPr>
            <w:tcW w:w="3269" w:type="dxa"/>
            <w:shd w:val="clear" w:color="auto" w:fill="auto"/>
            <w:vAlign w:val="bottom"/>
          </w:tcPr>
          <w:p w14:paraId="0F69AD9F" w14:textId="53B5C14B" w:rsidR="00E52597" w:rsidRPr="00206CA1" w:rsidRDefault="00E52597" w:rsidP="00E52597">
            <w:pPr>
              <w:spacing w:line="240" w:lineRule="atLeast"/>
              <w:rPr>
                <w:b/>
                <w:bCs/>
                <w:szCs w:val="22"/>
              </w:rPr>
            </w:pPr>
            <w:r w:rsidRPr="00206CA1">
              <w:rPr>
                <w:szCs w:val="22"/>
              </w:rPr>
              <w:t xml:space="preserve">Trade and other current payables </w:t>
            </w:r>
          </w:p>
        </w:tc>
        <w:tc>
          <w:tcPr>
            <w:tcW w:w="1134" w:type="dxa"/>
          </w:tcPr>
          <w:p w14:paraId="6436701F" w14:textId="27930871" w:rsidR="00E52597" w:rsidRPr="00EA5EA8" w:rsidRDefault="00E52597" w:rsidP="00E52597">
            <w:pPr>
              <w:ind w:left="-121" w:right="-6" w:firstLine="121"/>
              <w:jc w:val="center"/>
            </w:pPr>
            <w:r w:rsidRPr="00206CA1">
              <w:t xml:space="preserve">    </w:t>
            </w:r>
            <w:r w:rsidR="00B73E6F" w:rsidRPr="00B73E6F">
              <w:t>334,067</w:t>
            </w:r>
          </w:p>
        </w:tc>
        <w:tc>
          <w:tcPr>
            <w:tcW w:w="182" w:type="dxa"/>
          </w:tcPr>
          <w:p w14:paraId="17783A6B" w14:textId="77777777" w:rsidR="00E52597" w:rsidRPr="00206CA1" w:rsidRDefault="00E52597" w:rsidP="00E52597">
            <w:pPr>
              <w:jc w:val="right"/>
            </w:pPr>
          </w:p>
        </w:tc>
        <w:tc>
          <w:tcPr>
            <w:tcW w:w="1082" w:type="dxa"/>
          </w:tcPr>
          <w:p w14:paraId="7A65D696" w14:textId="4FA9DE7A" w:rsidR="00E52597" w:rsidRPr="00206CA1" w:rsidRDefault="00B73E6F" w:rsidP="00E52597">
            <w:pPr>
              <w:tabs>
                <w:tab w:val="decimal" w:pos="924"/>
              </w:tabs>
              <w:spacing w:line="240" w:lineRule="atLeast"/>
            </w:pPr>
            <w:r w:rsidRPr="00B73E6F">
              <w:t>334,067</w:t>
            </w:r>
          </w:p>
        </w:tc>
        <w:tc>
          <w:tcPr>
            <w:tcW w:w="180" w:type="dxa"/>
          </w:tcPr>
          <w:p w14:paraId="2FE62FC8" w14:textId="77777777" w:rsidR="00E52597" w:rsidRPr="00206CA1" w:rsidRDefault="00E52597" w:rsidP="00E52597">
            <w:pPr>
              <w:jc w:val="right"/>
              <w:rPr>
                <w:b/>
                <w:bCs/>
              </w:rPr>
            </w:pPr>
          </w:p>
        </w:tc>
        <w:tc>
          <w:tcPr>
            <w:tcW w:w="1077" w:type="dxa"/>
          </w:tcPr>
          <w:p w14:paraId="2CC3C5BA" w14:textId="5E0B6A34" w:rsidR="00E52597" w:rsidRPr="00206CA1" w:rsidRDefault="00E52597" w:rsidP="00E42037">
            <w:pPr>
              <w:jc w:val="right"/>
            </w:pPr>
            <w:r w:rsidRPr="00206CA1">
              <w:t xml:space="preserve">               -</w:t>
            </w:r>
          </w:p>
        </w:tc>
        <w:tc>
          <w:tcPr>
            <w:tcW w:w="180" w:type="dxa"/>
          </w:tcPr>
          <w:p w14:paraId="6D8541A4" w14:textId="77777777" w:rsidR="00E52597" w:rsidRPr="00206CA1" w:rsidRDefault="00E52597" w:rsidP="00E42037">
            <w:pPr>
              <w:jc w:val="right"/>
            </w:pPr>
          </w:p>
        </w:tc>
        <w:tc>
          <w:tcPr>
            <w:tcW w:w="985" w:type="dxa"/>
          </w:tcPr>
          <w:p w14:paraId="2C341EF3" w14:textId="0C4DD14F" w:rsidR="00E52597" w:rsidRPr="00206CA1" w:rsidRDefault="00E52597" w:rsidP="00E52597">
            <w:pPr>
              <w:tabs>
                <w:tab w:val="decimal" w:pos="832"/>
              </w:tabs>
              <w:spacing w:line="240" w:lineRule="atLeast"/>
              <w:jc w:val="right"/>
            </w:pPr>
            <w:r w:rsidRPr="00206CA1">
              <w:rPr>
                <w:szCs w:val="22"/>
              </w:rPr>
              <w:t>-</w:t>
            </w:r>
          </w:p>
        </w:tc>
        <w:tc>
          <w:tcPr>
            <w:tcW w:w="180" w:type="dxa"/>
          </w:tcPr>
          <w:p w14:paraId="6694192E" w14:textId="77777777" w:rsidR="00E52597" w:rsidRPr="00206CA1" w:rsidRDefault="00E52597" w:rsidP="00E52597">
            <w:pPr>
              <w:jc w:val="right"/>
              <w:rPr>
                <w:b/>
                <w:bCs/>
              </w:rPr>
            </w:pPr>
          </w:p>
        </w:tc>
        <w:tc>
          <w:tcPr>
            <w:tcW w:w="1096" w:type="dxa"/>
          </w:tcPr>
          <w:p w14:paraId="5A96EFCC" w14:textId="0CDDD147" w:rsidR="00E52597" w:rsidRPr="00206CA1" w:rsidRDefault="00B73E6F" w:rsidP="00E52597">
            <w:pPr>
              <w:tabs>
                <w:tab w:val="decimal" w:pos="1001"/>
              </w:tabs>
              <w:spacing w:line="240" w:lineRule="atLeast"/>
            </w:pPr>
            <w:r w:rsidRPr="00B73E6F">
              <w:t>334,067</w:t>
            </w:r>
          </w:p>
        </w:tc>
      </w:tr>
      <w:tr w:rsidR="00E52597" w:rsidRPr="00206CA1" w14:paraId="265A51BA" w14:textId="77777777">
        <w:trPr>
          <w:cantSplit/>
        </w:trPr>
        <w:tc>
          <w:tcPr>
            <w:tcW w:w="3269" w:type="dxa"/>
            <w:shd w:val="clear" w:color="auto" w:fill="auto"/>
            <w:vAlign w:val="bottom"/>
          </w:tcPr>
          <w:p w14:paraId="4D54B05C" w14:textId="6EDC1C9E" w:rsidR="00E52597" w:rsidRPr="00206CA1" w:rsidRDefault="00E52597" w:rsidP="00E52597">
            <w:pPr>
              <w:spacing w:line="240" w:lineRule="atLeast"/>
              <w:rPr>
                <w:b/>
                <w:bCs/>
                <w:szCs w:val="22"/>
              </w:rPr>
            </w:pPr>
            <w:r w:rsidRPr="00206CA1">
              <w:rPr>
                <w:szCs w:val="22"/>
              </w:rPr>
              <w:t>Debentures</w:t>
            </w:r>
          </w:p>
        </w:tc>
        <w:tc>
          <w:tcPr>
            <w:tcW w:w="1134" w:type="dxa"/>
          </w:tcPr>
          <w:p w14:paraId="44FEA1F2" w14:textId="2882916A" w:rsidR="00E52597" w:rsidRPr="00EA5EA8" w:rsidRDefault="00021E89" w:rsidP="00674913">
            <w:pPr>
              <w:ind w:firstLine="6"/>
            </w:pPr>
            <w:r>
              <w:t xml:space="preserve"> </w:t>
            </w:r>
            <w:r w:rsidR="00E52597" w:rsidRPr="00206CA1">
              <w:t>1,499,249</w:t>
            </w:r>
          </w:p>
        </w:tc>
        <w:tc>
          <w:tcPr>
            <w:tcW w:w="182" w:type="dxa"/>
            <w:vAlign w:val="bottom"/>
          </w:tcPr>
          <w:p w14:paraId="7797A9A9" w14:textId="77777777" w:rsidR="00E52597" w:rsidRPr="00206CA1" w:rsidRDefault="00E52597" w:rsidP="00E52597">
            <w:pPr>
              <w:jc w:val="right"/>
            </w:pPr>
          </w:p>
        </w:tc>
        <w:tc>
          <w:tcPr>
            <w:tcW w:w="1082" w:type="dxa"/>
          </w:tcPr>
          <w:p w14:paraId="1054B60D" w14:textId="1B66B8D6" w:rsidR="00E52597" w:rsidRPr="00206CA1" w:rsidRDefault="00E52597" w:rsidP="00E52597">
            <w:pPr>
              <w:tabs>
                <w:tab w:val="decimal" w:pos="924"/>
              </w:tabs>
              <w:spacing w:line="240" w:lineRule="atLeast"/>
            </w:pPr>
            <w:r w:rsidRPr="00206CA1">
              <w:t>1,526,021</w:t>
            </w:r>
          </w:p>
        </w:tc>
        <w:tc>
          <w:tcPr>
            <w:tcW w:w="180" w:type="dxa"/>
            <w:vAlign w:val="bottom"/>
          </w:tcPr>
          <w:p w14:paraId="1CD8DBBA" w14:textId="77777777" w:rsidR="00E52597" w:rsidRPr="00206CA1" w:rsidRDefault="00E52597" w:rsidP="00E52597">
            <w:pPr>
              <w:jc w:val="right"/>
              <w:rPr>
                <w:b/>
                <w:bCs/>
              </w:rPr>
            </w:pPr>
          </w:p>
        </w:tc>
        <w:tc>
          <w:tcPr>
            <w:tcW w:w="1077" w:type="dxa"/>
          </w:tcPr>
          <w:p w14:paraId="46724197" w14:textId="435FA4A2" w:rsidR="00E52597" w:rsidRPr="00206CA1" w:rsidRDefault="00E52597" w:rsidP="00E52597">
            <w:pPr>
              <w:jc w:val="right"/>
            </w:pPr>
            <w:r w:rsidRPr="00206CA1">
              <w:t>-</w:t>
            </w:r>
          </w:p>
        </w:tc>
        <w:tc>
          <w:tcPr>
            <w:tcW w:w="180" w:type="dxa"/>
            <w:vAlign w:val="bottom"/>
          </w:tcPr>
          <w:p w14:paraId="284B2196" w14:textId="77777777" w:rsidR="00E52597" w:rsidRPr="00206CA1" w:rsidRDefault="00E52597" w:rsidP="00E52597">
            <w:pPr>
              <w:jc w:val="right"/>
            </w:pPr>
          </w:p>
        </w:tc>
        <w:tc>
          <w:tcPr>
            <w:tcW w:w="985" w:type="dxa"/>
            <w:vAlign w:val="bottom"/>
          </w:tcPr>
          <w:p w14:paraId="65544843" w14:textId="58FCF70F" w:rsidR="00E52597" w:rsidRPr="00206CA1" w:rsidRDefault="00E52597" w:rsidP="00E52597">
            <w:pPr>
              <w:jc w:val="right"/>
            </w:pPr>
            <w:r w:rsidRPr="00206CA1">
              <w:rPr>
                <w:szCs w:val="22"/>
              </w:rPr>
              <w:t>-</w:t>
            </w:r>
          </w:p>
        </w:tc>
        <w:tc>
          <w:tcPr>
            <w:tcW w:w="180" w:type="dxa"/>
            <w:vAlign w:val="bottom"/>
          </w:tcPr>
          <w:p w14:paraId="6D652B32" w14:textId="77777777" w:rsidR="00E52597" w:rsidRPr="00206CA1" w:rsidRDefault="00E52597" w:rsidP="00E52597">
            <w:pPr>
              <w:jc w:val="right"/>
              <w:rPr>
                <w:b/>
                <w:bCs/>
              </w:rPr>
            </w:pPr>
          </w:p>
        </w:tc>
        <w:tc>
          <w:tcPr>
            <w:tcW w:w="1096" w:type="dxa"/>
          </w:tcPr>
          <w:p w14:paraId="5D371CD7" w14:textId="16B8F2C4" w:rsidR="00E52597" w:rsidRPr="00206CA1" w:rsidRDefault="00E52597" w:rsidP="00E52597">
            <w:pPr>
              <w:tabs>
                <w:tab w:val="decimal" w:pos="1001"/>
              </w:tabs>
              <w:spacing w:line="240" w:lineRule="atLeast"/>
            </w:pPr>
            <w:r w:rsidRPr="00206CA1">
              <w:t>1,526,021</w:t>
            </w:r>
          </w:p>
        </w:tc>
      </w:tr>
      <w:tr w:rsidR="00E52597" w:rsidRPr="00206CA1" w14:paraId="75F1D0F1" w14:textId="77777777">
        <w:trPr>
          <w:cantSplit/>
        </w:trPr>
        <w:tc>
          <w:tcPr>
            <w:tcW w:w="3269" w:type="dxa"/>
            <w:shd w:val="clear" w:color="auto" w:fill="auto"/>
            <w:vAlign w:val="bottom"/>
          </w:tcPr>
          <w:p w14:paraId="1CF66523" w14:textId="577D87E2" w:rsidR="00E52597" w:rsidRPr="00206CA1" w:rsidRDefault="00E52597" w:rsidP="00E52597">
            <w:pPr>
              <w:spacing w:line="240" w:lineRule="atLeast"/>
              <w:rPr>
                <w:b/>
                <w:bCs/>
                <w:szCs w:val="22"/>
              </w:rPr>
            </w:pPr>
            <w:r w:rsidRPr="00206CA1">
              <w:rPr>
                <w:szCs w:val="22"/>
              </w:rPr>
              <w:t>Lease liabilities</w:t>
            </w:r>
          </w:p>
        </w:tc>
        <w:tc>
          <w:tcPr>
            <w:tcW w:w="1134" w:type="dxa"/>
            <w:tcBorders>
              <w:top w:val="nil"/>
              <w:left w:val="nil"/>
              <w:bottom w:val="single" w:sz="4" w:space="0" w:color="auto"/>
              <w:right w:val="nil"/>
            </w:tcBorders>
          </w:tcPr>
          <w:p w14:paraId="3392B46D" w14:textId="28D5E70E" w:rsidR="00E52597" w:rsidRPr="00EA5EA8" w:rsidRDefault="00E52597" w:rsidP="00E52597">
            <w:pPr>
              <w:jc w:val="center"/>
              <w:rPr>
                <w:b/>
                <w:bCs/>
              </w:rPr>
            </w:pPr>
            <w:r w:rsidRPr="00206CA1">
              <w:t xml:space="preserve">     </w:t>
            </w:r>
            <w:r>
              <w:t xml:space="preserve"> </w:t>
            </w:r>
            <w:r w:rsidRPr="00206CA1">
              <w:t>57,481</w:t>
            </w:r>
          </w:p>
        </w:tc>
        <w:tc>
          <w:tcPr>
            <w:tcW w:w="182" w:type="dxa"/>
          </w:tcPr>
          <w:p w14:paraId="1E2082BB" w14:textId="77777777" w:rsidR="00E52597" w:rsidRPr="00206CA1" w:rsidRDefault="00E52597" w:rsidP="00E52597">
            <w:pPr>
              <w:jc w:val="right"/>
              <w:rPr>
                <w:b/>
                <w:bCs/>
              </w:rPr>
            </w:pPr>
          </w:p>
        </w:tc>
        <w:tc>
          <w:tcPr>
            <w:tcW w:w="1082" w:type="dxa"/>
            <w:tcBorders>
              <w:top w:val="nil"/>
              <w:left w:val="nil"/>
              <w:bottom w:val="single" w:sz="4" w:space="0" w:color="auto"/>
              <w:right w:val="nil"/>
            </w:tcBorders>
          </w:tcPr>
          <w:p w14:paraId="6043FE33" w14:textId="7B04EA68" w:rsidR="00E52597" w:rsidRPr="00206CA1" w:rsidRDefault="00E52597" w:rsidP="00E52597">
            <w:pPr>
              <w:tabs>
                <w:tab w:val="decimal" w:pos="924"/>
              </w:tabs>
              <w:spacing w:line="240" w:lineRule="atLeast"/>
              <w:rPr>
                <w:b/>
                <w:bCs/>
              </w:rPr>
            </w:pPr>
            <w:r w:rsidRPr="00206CA1">
              <w:t>24,787</w:t>
            </w:r>
          </w:p>
        </w:tc>
        <w:tc>
          <w:tcPr>
            <w:tcW w:w="180" w:type="dxa"/>
          </w:tcPr>
          <w:p w14:paraId="2B7BC232" w14:textId="77777777" w:rsidR="00E52597" w:rsidRPr="00206CA1" w:rsidRDefault="00E52597" w:rsidP="00E52597">
            <w:pPr>
              <w:jc w:val="right"/>
              <w:rPr>
                <w:b/>
                <w:bCs/>
              </w:rPr>
            </w:pPr>
          </w:p>
        </w:tc>
        <w:tc>
          <w:tcPr>
            <w:tcW w:w="1077" w:type="dxa"/>
            <w:tcBorders>
              <w:top w:val="nil"/>
              <w:left w:val="nil"/>
              <w:bottom w:val="single" w:sz="4" w:space="0" w:color="auto"/>
              <w:right w:val="nil"/>
            </w:tcBorders>
          </w:tcPr>
          <w:p w14:paraId="45D5BF92" w14:textId="7E56870D" w:rsidR="00E52597" w:rsidRPr="00206CA1" w:rsidRDefault="00E52597" w:rsidP="00E52597">
            <w:pPr>
              <w:jc w:val="right"/>
              <w:rPr>
                <w:b/>
                <w:bCs/>
              </w:rPr>
            </w:pPr>
            <w:r w:rsidRPr="00206CA1">
              <w:t>35,553</w:t>
            </w:r>
          </w:p>
        </w:tc>
        <w:tc>
          <w:tcPr>
            <w:tcW w:w="180" w:type="dxa"/>
          </w:tcPr>
          <w:p w14:paraId="342321DA" w14:textId="77777777" w:rsidR="00E52597" w:rsidRPr="00206CA1" w:rsidRDefault="00E52597" w:rsidP="00E52597">
            <w:pPr>
              <w:jc w:val="right"/>
              <w:rPr>
                <w:b/>
                <w:bCs/>
              </w:rPr>
            </w:pPr>
          </w:p>
        </w:tc>
        <w:tc>
          <w:tcPr>
            <w:tcW w:w="985" w:type="dxa"/>
            <w:tcBorders>
              <w:top w:val="nil"/>
              <w:left w:val="nil"/>
              <w:bottom w:val="single" w:sz="4" w:space="0" w:color="auto"/>
              <w:right w:val="nil"/>
            </w:tcBorders>
          </w:tcPr>
          <w:p w14:paraId="42D66B8E" w14:textId="749559DF" w:rsidR="00E52597" w:rsidRPr="00206CA1" w:rsidRDefault="00E52597" w:rsidP="00E52597">
            <w:pPr>
              <w:tabs>
                <w:tab w:val="decimal" w:pos="832"/>
              </w:tabs>
              <w:spacing w:line="240" w:lineRule="atLeast"/>
              <w:jc w:val="right"/>
            </w:pPr>
            <w:r w:rsidRPr="00206CA1">
              <w:rPr>
                <w:szCs w:val="22"/>
              </w:rPr>
              <w:t>-</w:t>
            </w:r>
          </w:p>
        </w:tc>
        <w:tc>
          <w:tcPr>
            <w:tcW w:w="180" w:type="dxa"/>
          </w:tcPr>
          <w:p w14:paraId="36E90BBD" w14:textId="77777777" w:rsidR="00E52597" w:rsidRPr="00206CA1" w:rsidRDefault="00E52597" w:rsidP="00E52597">
            <w:pPr>
              <w:jc w:val="right"/>
              <w:rPr>
                <w:b/>
                <w:bCs/>
              </w:rPr>
            </w:pPr>
          </w:p>
        </w:tc>
        <w:tc>
          <w:tcPr>
            <w:tcW w:w="1096" w:type="dxa"/>
            <w:tcBorders>
              <w:top w:val="nil"/>
              <w:left w:val="nil"/>
              <w:bottom w:val="single" w:sz="4" w:space="0" w:color="auto"/>
              <w:right w:val="nil"/>
            </w:tcBorders>
          </w:tcPr>
          <w:p w14:paraId="257433BE" w14:textId="12BA6512" w:rsidR="00E52597" w:rsidRPr="00206CA1" w:rsidRDefault="00E52597" w:rsidP="00E52597">
            <w:pPr>
              <w:tabs>
                <w:tab w:val="decimal" w:pos="1001"/>
              </w:tabs>
              <w:spacing w:line="240" w:lineRule="atLeast"/>
              <w:rPr>
                <w:b/>
                <w:bCs/>
              </w:rPr>
            </w:pPr>
            <w:r w:rsidRPr="00206CA1">
              <w:t>60,340</w:t>
            </w:r>
          </w:p>
        </w:tc>
      </w:tr>
      <w:tr w:rsidR="00E52597" w:rsidRPr="00206CA1" w14:paraId="26FF2A26" w14:textId="77777777">
        <w:trPr>
          <w:cantSplit/>
        </w:trPr>
        <w:tc>
          <w:tcPr>
            <w:tcW w:w="3269" w:type="dxa"/>
            <w:shd w:val="clear" w:color="auto" w:fill="auto"/>
            <w:vAlign w:val="bottom"/>
          </w:tcPr>
          <w:p w14:paraId="58E9B458" w14:textId="05D2C7D1" w:rsidR="00E52597" w:rsidRPr="00206CA1" w:rsidRDefault="00E52597" w:rsidP="00E52597">
            <w:pPr>
              <w:spacing w:line="240" w:lineRule="atLeast"/>
              <w:rPr>
                <w:b/>
                <w:bCs/>
                <w:szCs w:val="22"/>
              </w:rPr>
            </w:pPr>
          </w:p>
        </w:tc>
        <w:tc>
          <w:tcPr>
            <w:tcW w:w="1134" w:type="dxa"/>
            <w:tcBorders>
              <w:top w:val="single" w:sz="4" w:space="0" w:color="auto"/>
              <w:left w:val="nil"/>
              <w:bottom w:val="double" w:sz="4" w:space="0" w:color="auto"/>
              <w:right w:val="nil"/>
            </w:tcBorders>
          </w:tcPr>
          <w:p w14:paraId="18B88B7B" w14:textId="12A85071" w:rsidR="00E52597" w:rsidRPr="00EA5EA8" w:rsidRDefault="00B73E6F" w:rsidP="00E52597">
            <w:pPr>
              <w:jc w:val="center"/>
              <w:rPr>
                <w:b/>
                <w:bCs/>
              </w:rPr>
            </w:pPr>
            <w:r w:rsidRPr="00B73E6F">
              <w:rPr>
                <w:b/>
                <w:bCs/>
              </w:rPr>
              <w:t>1,890,797</w:t>
            </w:r>
          </w:p>
        </w:tc>
        <w:tc>
          <w:tcPr>
            <w:tcW w:w="182" w:type="dxa"/>
          </w:tcPr>
          <w:p w14:paraId="7ACBBCA8" w14:textId="77777777" w:rsidR="00E52597" w:rsidRPr="00206CA1" w:rsidRDefault="00E52597" w:rsidP="00E52597">
            <w:pPr>
              <w:jc w:val="right"/>
              <w:rPr>
                <w:b/>
                <w:bCs/>
              </w:rPr>
            </w:pPr>
          </w:p>
        </w:tc>
        <w:tc>
          <w:tcPr>
            <w:tcW w:w="1082" w:type="dxa"/>
            <w:tcBorders>
              <w:top w:val="single" w:sz="4" w:space="0" w:color="auto"/>
              <w:left w:val="nil"/>
              <w:bottom w:val="double" w:sz="4" w:space="0" w:color="auto"/>
              <w:right w:val="nil"/>
            </w:tcBorders>
          </w:tcPr>
          <w:p w14:paraId="7511641A" w14:textId="0485EE70" w:rsidR="00E52597" w:rsidRPr="00206CA1" w:rsidRDefault="00B73E6F" w:rsidP="00E52597">
            <w:pPr>
              <w:tabs>
                <w:tab w:val="decimal" w:pos="924"/>
              </w:tabs>
              <w:spacing w:line="240" w:lineRule="atLeast"/>
              <w:rPr>
                <w:b/>
                <w:bCs/>
              </w:rPr>
            </w:pPr>
            <w:r w:rsidRPr="00B73E6F">
              <w:rPr>
                <w:b/>
                <w:bCs/>
              </w:rPr>
              <w:t>1,884,875</w:t>
            </w:r>
          </w:p>
        </w:tc>
        <w:tc>
          <w:tcPr>
            <w:tcW w:w="180" w:type="dxa"/>
          </w:tcPr>
          <w:p w14:paraId="373A2904" w14:textId="77777777" w:rsidR="00E52597" w:rsidRPr="00206CA1" w:rsidRDefault="00E52597" w:rsidP="00E52597">
            <w:pPr>
              <w:jc w:val="right"/>
              <w:rPr>
                <w:b/>
                <w:bCs/>
              </w:rPr>
            </w:pPr>
          </w:p>
        </w:tc>
        <w:tc>
          <w:tcPr>
            <w:tcW w:w="1077" w:type="dxa"/>
            <w:tcBorders>
              <w:top w:val="single" w:sz="4" w:space="0" w:color="auto"/>
              <w:left w:val="nil"/>
              <w:bottom w:val="double" w:sz="4" w:space="0" w:color="auto"/>
              <w:right w:val="nil"/>
            </w:tcBorders>
          </w:tcPr>
          <w:p w14:paraId="4D4443C3" w14:textId="649B5BCA" w:rsidR="00E52597" w:rsidRPr="00206CA1" w:rsidRDefault="00E52597" w:rsidP="00E52597">
            <w:pPr>
              <w:jc w:val="right"/>
              <w:rPr>
                <w:b/>
                <w:bCs/>
              </w:rPr>
            </w:pPr>
            <w:r w:rsidRPr="00206CA1">
              <w:rPr>
                <w:b/>
                <w:bCs/>
              </w:rPr>
              <w:t>35,553</w:t>
            </w:r>
          </w:p>
        </w:tc>
        <w:tc>
          <w:tcPr>
            <w:tcW w:w="180" w:type="dxa"/>
          </w:tcPr>
          <w:p w14:paraId="4EE86A5A" w14:textId="77777777" w:rsidR="00E52597" w:rsidRPr="00206CA1" w:rsidRDefault="00E52597" w:rsidP="00E52597">
            <w:pPr>
              <w:jc w:val="right"/>
              <w:rPr>
                <w:b/>
                <w:bCs/>
              </w:rPr>
            </w:pPr>
          </w:p>
        </w:tc>
        <w:tc>
          <w:tcPr>
            <w:tcW w:w="985" w:type="dxa"/>
            <w:tcBorders>
              <w:top w:val="single" w:sz="4" w:space="0" w:color="auto"/>
              <w:left w:val="nil"/>
              <w:bottom w:val="double" w:sz="4" w:space="0" w:color="auto"/>
              <w:right w:val="nil"/>
            </w:tcBorders>
          </w:tcPr>
          <w:p w14:paraId="4544E8B8" w14:textId="765AA8AD" w:rsidR="00E52597" w:rsidRPr="00206CA1" w:rsidRDefault="00E52597" w:rsidP="00E52597">
            <w:pPr>
              <w:jc w:val="right"/>
            </w:pPr>
            <w:r w:rsidRPr="00206CA1">
              <w:rPr>
                <w:b/>
                <w:bCs/>
                <w:szCs w:val="22"/>
              </w:rPr>
              <w:t>-</w:t>
            </w:r>
          </w:p>
        </w:tc>
        <w:tc>
          <w:tcPr>
            <w:tcW w:w="180" w:type="dxa"/>
          </w:tcPr>
          <w:p w14:paraId="7FA0B581" w14:textId="77777777" w:rsidR="00E52597" w:rsidRPr="00206CA1" w:rsidRDefault="00E52597" w:rsidP="00E52597">
            <w:pPr>
              <w:jc w:val="right"/>
              <w:rPr>
                <w:b/>
                <w:bCs/>
              </w:rPr>
            </w:pPr>
          </w:p>
        </w:tc>
        <w:tc>
          <w:tcPr>
            <w:tcW w:w="1096" w:type="dxa"/>
            <w:tcBorders>
              <w:top w:val="single" w:sz="4" w:space="0" w:color="auto"/>
              <w:left w:val="nil"/>
              <w:bottom w:val="double" w:sz="4" w:space="0" w:color="auto"/>
              <w:right w:val="nil"/>
            </w:tcBorders>
          </w:tcPr>
          <w:p w14:paraId="53600DD3" w14:textId="6F62AEB9" w:rsidR="00E52597" w:rsidRPr="00206CA1" w:rsidRDefault="00B73E6F" w:rsidP="00E52597">
            <w:pPr>
              <w:tabs>
                <w:tab w:val="decimal" w:pos="1001"/>
              </w:tabs>
              <w:spacing w:line="240" w:lineRule="atLeast"/>
              <w:rPr>
                <w:b/>
                <w:bCs/>
              </w:rPr>
            </w:pPr>
            <w:r w:rsidRPr="00B73E6F">
              <w:rPr>
                <w:b/>
                <w:bCs/>
              </w:rPr>
              <w:t>1,920,428</w:t>
            </w:r>
          </w:p>
        </w:tc>
      </w:tr>
    </w:tbl>
    <w:p w14:paraId="190BF284" w14:textId="5381B20E" w:rsidR="008A487A" w:rsidRPr="00206CA1" w:rsidRDefault="008A487A" w:rsidP="00086544">
      <w:pPr>
        <w:tabs>
          <w:tab w:val="left" w:pos="540"/>
        </w:tabs>
        <w:spacing w:line="240" w:lineRule="atLeast"/>
        <w:ind w:left="540"/>
        <w:jc w:val="thaiDistribute"/>
        <w:rPr>
          <w:szCs w:val="22"/>
          <w:lang w:val="en-US" w:bidi="th-TH"/>
        </w:rPr>
      </w:pPr>
    </w:p>
    <w:p w14:paraId="3198AF5C" w14:textId="77777777" w:rsidR="008A487A" w:rsidRPr="00206CA1" w:rsidRDefault="008A487A">
      <w:pPr>
        <w:spacing w:line="240" w:lineRule="auto"/>
        <w:rPr>
          <w:szCs w:val="22"/>
          <w:lang w:val="en-US" w:bidi="th-TH"/>
        </w:rPr>
      </w:pPr>
      <w:r w:rsidRPr="00206CA1">
        <w:rPr>
          <w:szCs w:val="22"/>
          <w:lang w:val="en-US" w:bidi="th-TH"/>
        </w:rPr>
        <w:br w:type="page"/>
      </w:r>
    </w:p>
    <w:tbl>
      <w:tblPr>
        <w:tblW w:w="9365" w:type="dxa"/>
        <w:tblInd w:w="511" w:type="dxa"/>
        <w:tblLayout w:type="fixed"/>
        <w:tblCellMar>
          <w:left w:w="79" w:type="dxa"/>
          <w:right w:w="79" w:type="dxa"/>
        </w:tblCellMar>
        <w:tblLook w:val="0000" w:firstRow="0" w:lastRow="0" w:firstColumn="0" w:lastColumn="0" w:noHBand="0" w:noVBand="0"/>
      </w:tblPr>
      <w:tblGrid>
        <w:gridCol w:w="3269"/>
        <w:gridCol w:w="1134"/>
        <w:gridCol w:w="182"/>
        <w:gridCol w:w="1082"/>
        <w:gridCol w:w="180"/>
        <w:gridCol w:w="1077"/>
        <w:gridCol w:w="180"/>
        <w:gridCol w:w="985"/>
        <w:gridCol w:w="180"/>
        <w:gridCol w:w="1096"/>
      </w:tblGrid>
      <w:tr w:rsidR="005606BA" w:rsidRPr="00206CA1" w14:paraId="2031D38A" w14:textId="77777777" w:rsidTr="009D2234">
        <w:trPr>
          <w:cantSplit/>
          <w:trHeight w:val="113"/>
          <w:tblHeader/>
        </w:trPr>
        <w:tc>
          <w:tcPr>
            <w:tcW w:w="3269" w:type="dxa"/>
            <w:shd w:val="clear" w:color="auto" w:fill="auto"/>
            <w:vAlign w:val="bottom"/>
          </w:tcPr>
          <w:p w14:paraId="7A637FF3" w14:textId="77777777" w:rsidR="005606BA" w:rsidRPr="00206CA1" w:rsidRDefault="005606BA" w:rsidP="005606BA">
            <w:pPr>
              <w:tabs>
                <w:tab w:val="decimal" w:pos="765"/>
              </w:tabs>
              <w:spacing w:line="240" w:lineRule="atLeast"/>
              <w:ind w:right="1059"/>
              <w:jc w:val="center"/>
              <w:rPr>
                <w:szCs w:val="22"/>
              </w:rPr>
            </w:pPr>
          </w:p>
        </w:tc>
        <w:tc>
          <w:tcPr>
            <w:tcW w:w="6096" w:type="dxa"/>
            <w:gridSpan w:val="9"/>
            <w:shd w:val="clear" w:color="auto" w:fill="auto"/>
          </w:tcPr>
          <w:p w14:paraId="563090DA" w14:textId="77777777" w:rsidR="005606BA" w:rsidRPr="00206CA1" w:rsidRDefault="005606BA" w:rsidP="001B6A90">
            <w:pPr>
              <w:tabs>
                <w:tab w:val="decimal" w:pos="371"/>
              </w:tabs>
              <w:spacing w:line="240" w:lineRule="atLeast"/>
              <w:ind w:left="-79"/>
              <w:jc w:val="center"/>
              <w:rPr>
                <w:b/>
                <w:bCs/>
                <w:szCs w:val="22"/>
              </w:rPr>
            </w:pPr>
            <w:r w:rsidRPr="00206CA1">
              <w:rPr>
                <w:b/>
                <w:bCs/>
                <w:szCs w:val="22"/>
              </w:rPr>
              <w:t>Separate financial statements</w:t>
            </w:r>
          </w:p>
        </w:tc>
      </w:tr>
      <w:tr w:rsidR="005606BA" w:rsidRPr="00206CA1" w14:paraId="260A28B9" w14:textId="77777777" w:rsidTr="009D2234">
        <w:trPr>
          <w:cantSplit/>
          <w:trHeight w:val="113"/>
          <w:tblHeader/>
        </w:trPr>
        <w:tc>
          <w:tcPr>
            <w:tcW w:w="3269" w:type="dxa"/>
            <w:shd w:val="clear" w:color="auto" w:fill="auto"/>
            <w:vAlign w:val="bottom"/>
          </w:tcPr>
          <w:p w14:paraId="328D0E87" w14:textId="77777777" w:rsidR="005606BA" w:rsidRPr="00206CA1" w:rsidRDefault="005606BA" w:rsidP="005606BA">
            <w:pPr>
              <w:tabs>
                <w:tab w:val="decimal" w:pos="765"/>
              </w:tabs>
              <w:spacing w:line="240" w:lineRule="atLeast"/>
              <w:ind w:right="1059"/>
              <w:jc w:val="center"/>
              <w:rPr>
                <w:szCs w:val="22"/>
              </w:rPr>
            </w:pPr>
          </w:p>
        </w:tc>
        <w:tc>
          <w:tcPr>
            <w:tcW w:w="6096" w:type="dxa"/>
            <w:gridSpan w:val="9"/>
            <w:shd w:val="clear" w:color="auto" w:fill="auto"/>
          </w:tcPr>
          <w:p w14:paraId="68733020" w14:textId="77777777" w:rsidR="005606BA" w:rsidRPr="00206CA1" w:rsidRDefault="005606BA" w:rsidP="001B6A90">
            <w:pPr>
              <w:tabs>
                <w:tab w:val="decimal" w:pos="371"/>
              </w:tabs>
              <w:spacing w:line="240" w:lineRule="atLeast"/>
              <w:ind w:left="-79"/>
              <w:jc w:val="center"/>
              <w:rPr>
                <w:szCs w:val="22"/>
              </w:rPr>
            </w:pPr>
            <w:r w:rsidRPr="00206CA1">
              <w:rPr>
                <w:szCs w:val="22"/>
              </w:rPr>
              <w:t>Contractual cash flows</w:t>
            </w:r>
          </w:p>
        </w:tc>
      </w:tr>
      <w:tr w:rsidR="005606BA" w:rsidRPr="00206CA1" w14:paraId="1A4439E3" w14:textId="77777777" w:rsidTr="009D2234">
        <w:trPr>
          <w:cantSplit/>
          <w:trHeight w:val="364"/>
          <w:tblHeader/>
        </w:trPr>
        <w:tc>
          <w:tcPr>
            <w:tcW w:w="3269" w:type="dxa"/>
            <w:shd w:val="clear" w:color="auto" w:fill="auto"/>
            <w:vAlign w:val="bottom"/>
          </w:tcPr>
          <w:p w14:paraId="6EC906AA" w14:textId="53750D48" w:rsidR="005606BA" w:rsidRPr="00206CA1" w:rsidRDefault="005606BA" w:rsidP="001B6A90">
            <w:pPr>
              <w:tabs>
                <w:tab w:val="decimal" w:pos="546"/>
              </w:tabs>
              <w:spacing w:line="240" w:lineRule="atLeast"/>
              <w:rPr>
                <w:b/>
                <w:bCs/>
                <w:i/>
                <w:iCs/>
                <w:color w:val="0000FF"/>
                <w:szCs w:val="22"/>
              </w:rPr>
            </w:pPr>
            <w:proofErr w:type="gramStart"/>
            <w:r w:rsidRPr="00206CA1">
              <w:rPr>
                <w:b/>
                <w:bCs/>
                <w:i/>
                <w:iCs/>
                <w:szCs w:val="22"/>
              </w:rPr>
              <w:t>At</w:t>
            </w:r>
            <w:proofErr w:type="gramEnd"/>
            <w:r w:rsidRPr="00206CA1">
              <w:rPr>
                <w:b/>
                <w:bCs/>
                <w:i/>
                <w:iCs/>
                <w:szCs w:val="22"/>
              </w:rPr>
              <w:t xml:space="preserve"> 31 December </w:t>
            </w:r>
          </w:p>
        </w:tc>
        <w:tc>
          <w:tcPr>
            <w:tcW w:w="1134" w:type="dxa"/>
            <w:shd w:val="clear" w:color="auto" w:fill="auto"/>
          </w:tcPr>
          <w:p w14:paraId="31119036" w14:textId="77777777" w:rsidR="005606BA" w:rsidRPr="00206CA1" w:rsidRDefault="005606BA" w:rsidP="001B6A90">
            <w:pPr>
              <w:spacing w:line="240" w:lineRule="atLeast"/>
              <w:ind w:left="-79"/>
              <w:jc w:val="center"/>
              <w:rPr>
                <w:szCs w:val="22"/>
                <w:lang w:bidi="th-TH"/>
              </w:rPr>
            </w:pPr>
          </w:p>
          <w:p w14:paraId="09D62330" w14:textId="77777777" w:rsidR="005606BA" w:rsidRPr="00206CA1" w:rsidRDefault="005606BA" w:rsidP="001B6A90">
            <w:pPr>
              <w:spacing w:line="240" w:lineRule="atLeast"/>
              <w:ind w:left="-79"/>
              <w:jc w:val="center"/>
              <w:rPr>
                <w:szCs w:val="22"/>
                <w:lang w:bidi="th-TH"/>
              </w:rPr>
            </w:pPr>
          </w:p>
          <w:p w14:paraId="7710AB6C" w14:textId="77777777" w:rsidR="005606BA" w:rsidRPr="00206CA1" w:rsidRDefault="005606BA" w:rsidP="001B6A90">
            <w:pPr>
              <w:spacing w:line="240" w:lineRule="atLeast"/>
              <w:ind w:left="-79"/>
              <w:jc w:val="center"/>
              <w:rPr>
                <w:szCs w:val="22"/>
                <w:cs/>
                <w:lang w:bidi="th-TH"/>
              </w:rPr>
            </w:pPr>
            <w:r w:rsidRPr="00206CA1">
              <w:rPr>
                <w:szCs w:val="22"/>
                <w:lang w:bidi="th-TH"/>
              </w:rPr>
              <w:t>Carrying amount</w:t>
            </w:r>
          </w:p>
        </w:tc>
        <w:tc>
          <w:tcPr>
            <w:tcW w:w="182" w:type="dxa"/>
            <w:shd w:val="clear" w:color="auto" w:fill="auto"/>
          </w:tcPr>
          <w:p w14:paraId="558D36E9" w14:textId="77777777" w:rsidR="005606BA" w:rsidRPr="00206CA1" w:rsidRDefault="005606BA" w:rsidP="001B6A90">
            <w:pPr>
              <w:tabs>
                <w:tab w:val="decimal" w:pos="371"/>
              </w:tabs>
              <w:spacing w:line="240" w:lineRule="atLeast"/>
              <w:ind w:left="-79"/>
              <w:jc w:val="center"/>
              <w:rPr>
                <w:szCs w:val="22"/>
              </w:rPr>
            </w:pPr>
          </w:p>
        </w:tc>
        <w:tc>
          <w:tcPr>
            <w:tcW w:w="1082" w:type="dxa"/>
            <w:shd w:val="clear" w:color="auto" w:fill="auto"/>
            <w:vAlign w:val="bottom"/>
          </w:tcPr>
          <w:p w14:paraId="2580590B" w14:textId="77777777" w:rsidR="005606BA" w:rsidRPr="00206CA1" w:rsidRDefault="005606BA" w:rsidP="001B6A90">
            <w:pPr>
              <w:spacing w:line="240" w:lineRule="atLeast"/>
              <w:ind w:left="-79"/>
              <w:jc w:val="center"/>
              <w:rPr>
                <w:szCs w:val="22"/>
              </w:rPr>
            </w:pPr>
            <w:r w:rsidRPr="00206CA1">
              <w:rPr>
                <w:szCs w:val="22"/>
              </w:rPr>
              <w:t>1 year</w:t>
            </w:r>
          </w:p>
          <w:p w14:paraId="47E4D103" w14:textId="77777777" w:rsidR="005606BA" w:rsidRPr="00206CA1" w:rsidRDefault="005606BA" w:rsidP="001B6A90">
            <w:pPr>
              <w:spacing w:line="240" w:lineRule="atLeast"/>
              <w:ind w:left="-79"/>
              <w:jc w:val="center"/>
              <w:rPr>
                <w:szCs w:val="22"/>
              </w:rPr>
            </w:pPr>
            <w:r w:rsidRPr="00206CA1">
              <w:rPr>
                <w:szCs w:val="22"/>
              </w:rPr>
              <w:t>or less</w:t>
            </w:r>
          </w:p>
        </w:tc>
        <w:tc>
          <w:tcPr>
            <w:tcW w:w="180" w:type="dxa"/>
            <w:shd w:val="clear" w:color="auto" w:fill="auto"/>
            <w:vAlign w:val="bottom"/>
          </w:tcPr>
          <w:p w14:paraId="30334E03" w14:textId="77777777" w:rsidR="005606BA" w:rsidRPr="00206CA1" w:rsidRDefault="005606BA" w:rsidP="001B6A90">
            <w:pPr>
              <w:tabs>
                <w:tab w:val="decimal" w:pos="371"/>
              </w:tabs>
              <w:spacing w:line="240" w:lineRule="atLeast"/>
              <w:ind w:left="-79"/>
              <w:jc w:val="center"/>
              <w:rPr>
                <w:szCs w:val="22"/>
              </w:rPr>
            </w:pPr>
          </w:p>
        </w:tc>
        <w:tc>
          <w:tcPr>
            <w:tcW w:w="1077" w:type="dxa"/>
            <w:shd w:val="clear" w:color="auto" w:fill="auto"/>
            <w:vAlign w:val="bottom"/>
          </w:tcPr>
          <w:p w14:paraId="3B448E79" w14:textId="77777777" w:rsidR="005606BA" w:rsidRPr="00206CA1" w:rsidRDefault="005606BA" w:rsidP="001B6A90">
            <w:pPr>
              <w:tabs>
                <w:tab w:val="decimal" w:pos="371"/>
              </w:tabs>
              <w:spacing w:line="240" w:lineRule="atLeast"/>
              <w:ind w:left="-79"/>
              <w:jc w:val="center"/>
              <w:rPr>
                <w:szCs w:val="22"/>
                <w:rtl/>
                <w:cs/>
              </w:rPr>
            </w:pPr>
            <w:r w:rsidRPr="00206CA1">
              <w:rPr>
                <w:szCs w:val="22"/>
              </w:rPr>
              <w:t>More than 1 year but less than 5 years</w:t>
            </w:r>
          </w:p>
        </w:tc>
        <w:tc>
          <w:tcPr>
            <w:tcW w:w="180" w:type="dxa"/>
            <w:shd w:val="clear" w:color="auto" w:fill="auto"/>
            <w:vAlign w:val="bottom"/>
          </w:tcPr>
          <w:p w14:paraId="501A9970" w14:textId="77777777" w:rsidR="005606BA" w:rsidRPr="00206CA1" w:rsidRDefault="005606BA" w:rsidP="001B6A90">
            <w:pPr>
              <w:tabs>
                <w:tab w:val="decimal" w:pos="371"/>
              </w:tabs>
              <w:spacing w:line="240" w:lineRule="atLeast"/>
              <w:ind w:left="-79"/>
              <w:jc w:val="center"/>
              <w:rPr>
                <w:szCs w:val="22"/>
              </w:rPr>
            </w:pPr>
          </w:p>
        </w:tc>
        <w:tc>
          <w:tcPr>
            <w:tcW w:w="985" w:type="dxa"/>
            <w:shd w:val="clear" w:color="auto" w:fill="auto"/>
            <w:vAlign w:val="bottom"/>
          </w:tcPr>
          <w:p w14:paraId="277D4398" w14:textId="77777777" w:rsidR="005606BA" w:rsidRPr="00206CA1" w:rsidRDefault="005606BA" w:rsidP="001B6A90">
            <w:pPr>
              <w:tabs>
                <w:tab w:val="decimal" w:pos="371"/>
              </w:tabs>
              <w:spacing w:line="240" w:lineRule="atLeast"/>
              <w:ind w:left="-79"/>
              <w:jc w:val="center"/>
              <w:rPr>
                <w:szCs w:val="22"/>
              </w:rPr>
            </w:pPr>
            <w:r w:rsidRPr="00206CA1">
              <w:rPr>
                <w:szCs w:val="22"/>
              </w:rPr>
              <w:t>More than 5 years</w:t>
            </w:r>
          </w:p>
        </w:tc>
        <w:tc>
          <w:tcPr>
            <w:tcW w:w="180" w:type="dxa"/>
            <w:shd w:val="clear" w:color="auto" w:fill="auto"/>
            <w:vAlign w:val="bottom"/>
          </w:tcPr>
          <w:p w14:paraId="0B96D2E6" w14:textId="77777777" w:rsidR="005606BA" w:rsidRPr="00206CA1" w:rsidRDefault="005606BA" w:rsidP="001B6A90">
            <w:pPr>
              <w:tabs>
                <w:tab w:val="decimal" w:pos="371"/>
              </w:tabs>
              <w:spacing w:line="240" w:lineRule="atLeast"/>
              <w:ind w:left="-79"/>
              <w:jc w:val="center"/>
              <w:rPr>
                <w:szCs w:val="22"/>
              </w:rPr>
            </w:pPr>
          </w:p>
        </w:tc>
        <w:tc>
          <w:tcPr>
            <w:tcW w:w="1096" w:type="dxa"/>
            <w:shd w:val="clear" w:color="auto" w:fill="auto"/>
            <w:vAlign w:val="bottom"/>
          </w:tcPr>
          <w:p w14:paraId="34256945" w14:textId="77777777" w:rsidR="005606BA" w:rsidRPr="00206CA1" w:rsidRDefault="005606BA" w:rsidP="001B6A90">
            <w:pPr>
              <w:tabs>
                <w:tab w:val="decimal" w:pos="371"/>
              </w:tabs>
              <w:spacing w:line="240" w:lineRule="atLeast"/>
              <w:ind w:left="-79"/>
              <w:jc w:val="center"/>
              <w:rPr>
                <w:b/>
                <w:bCs/>
                <w:szCs w:val="22"/>
                <w:rtl/>
                <w:cs/>
              </w:rPr>
            </w:pPr>
            <w:r w:rsidRPr="00206CA1">
              <w:rPr>
                <w:szCs w:val="22"/>
              </w:rPr>
              <w:t>Total</w:t>
            </w:r>
          </w:p>
        </w:tc>
      </w:tr>
      <w:tr w:rsidR="005606BA" w:rsidRPr="00206CA1" w14:paraId="195AFD4D" w14:textId="77777777" w:rsidTr="00C15793">
        <w:trPr>
          <w:cantSplit/>
        </w:trPr>
        <w:tc>
          <w:tcPr>
            <w:tcW w:w="3269" w:type="dxa"/>
            <w:shd w:val="clear" w:color="auto" w:fill="auto"/>
          </w:tcPr>
          <w:p w14:paraId="466D6752" w14:textId="77777777" w:rsidR="005606BA" w:rsidRPr="00206CA1" w:rsidRDefault="005606BA" w:rsidP="001B6A90">
            <w:pPr>
              <w:spacing w:line="240" w:lineRule="atLeast"/>
              <w:ind w:left="180"/>
              <w:rPr>
                <w:b/>
                <w:bCs/>
                <w:i/>
                <w:iCs/>
                <w:szCs w:val="22"/>
              </w:rPr>
            </w:pPr>
          </w:p>
        </w:tc>
        <w:tc>
          <w:tcPr>
            <w:tcW w:w="6096" w:type="dxa"/>
            <w:gridSpan w:val="9"/>
            <w:shd w:val="clear" w:color="auto" w:fill="auto"/>
          </w:tcPr>
          <w:p w14:paraId="6E2194EB" w14:textId="77777777" w:rsidR="005606BA" w:rsidRPr="00206CA1" w:rsidRDefault="005606BA" w:rsidP="001B6A90">
            <w:pPr>
              <w:tabs>
                <w:tab w:val="decimal" w:pos="731"/>
              </w:tabs>
              <w:spacing w:line="240" w:lineRule="atLeast"/>
              <w:jc w:val="center"/>
              <w:rPr>
                <w:i/>
                <w:iCs/>
                <w:szCs w:val="22"/>
              </w:rPr>
            </w:pPr>
            <w:r w:rsidRPr="00206CA1">
              <w:rPr>
                <w:i/>
                <w:iCs/>
                <w:szCs w:val="22"/>
              </w:rPr>
              <w:t>(in thousand Baht)</w:t>
            </w:r>
          </w:p>
        </w:tc>
      </w:tr>
      <w:tr w:rsidR="00FE1D08" w:rsidRPr="00206CA1" w14:paraId="6EAFBC70" w14:textId="77777777" w:rsidTr="00C15793">
        <w:trPr>
          <w:cantSplit/>
        </w:trPr>
        <w:tc>
          <w:tcPr>
            <w:tcW w:w="3269" w:type="dxa"/>
            <w:shd w:val="clear" w:color="auto" w:fill="auto"/>
          </w:tcPr>
          <w:p w14:paraId="122D19DA" w14:textId="41D596C2" w:rsidR="00FE1D08" w:rsidRPr="00206CA1" w:rsidRDefault="00FE1D08" w:rsidP="00FE1D08">
            <w:pPr>
              <w:spacing w:line="240" w:lineRule="atLeast"/>
              <w:rPr>
                <w:b/>
                <w:bCs/>
                <w:i/>
                <w:iCs/>
                <w:szCs w:val="22"/>
              </w:rPr>
            </w:pPr>
            <w:r w:rsidRPr="00206CA1">
              <w:rPr>
                <w:b/>
                <w:bCs/>
                <w:i/>
                <w:iCs/>
                <w:szCs w:val="22"/>
              </w:rPr>
              <w:t>202</w:t>
            </w:r>
            <w:r w:rsidR="00E52597">
              <w:rPr>
                <w:b/>
                <w:bCs/>
                <w:i/>
                <w:iCs/>
                <w:szCs w:val="22"/>
              </w:rPr>
              <w:t>4</w:t>
            </w:r>
          </w:p>
        </w:tc>
        <w:tc>
          <w:tcPr>
            <w:tcW w:w="6096" w:type="dxa"/>
            <w:gridSpan w:val="9"/>
            <w:shd w:val="clear" w:color="auto" w:fill="auto"/>
          </w:tcPr>
          <w:p w14:paraId="6745753E" w14:textId="77777777" w:rsidR="00FE1D08" w:rsidRPr="00206CA1" w:rsidRDefault="00FE1D08" w:rsidP="001B6A90">
            <w:pPr>
              <w:tabs>
                <w:tab w:val="decimal" w:pos="731"/>
              </w:tabs>
              <w:spacing w:line="240" w:lineRule="atLeast"/>
              <w:jc w:val="center"/>
              <w:rPr>
                <w:i/>
                <w:iCs/>
                <w:szCs w:val="22"/>
              </w:rPr>
            </w:pPr>
          </w:p>
        </w:tc>
      </w:tr>
      <w:tr w:rsidR="00390811" w:rsidRPr="00206CA1" w14:paraId="5F18A8E8" w14:textId="77777777" w:rsidTr="00C15793">
        <w:trPr>
          <w:cantSplit/>
        </w:trPr>
        <w:tc>
          <w:tcPr>
            <w:tcW w:w="3269" w:type="dxa"/>
            <w:shd w:val="clear" w:color="auto" w:fill="auto"/>
          </w:tcPr>
          <w:p w14:paraId="52B42540" w14:textId="77777777" w:rsidR="00390811" w:rsidRPr="00206CA1" w:rsidRDefault="00390811" w:rsidP="00390811">
            <w:pPr>
              <w:spacing w:line="240" w:lineRule="atLeast"/>
              <w:rPr>
                <w:b/>
                <w:bCs/>
                <w:i/>
                <w:iCs/>
                <w:szCs w:val="22"/>
              </w:rPr>
            </w:pPr>
            <w:r w:rsidRPr="00206CA1">
              <w:rPr>
                <w:b/>
                <w:bCs/>
                <w:i/>
                <w:iCs/>
                <w:szCs w:val="22"/>
              </w:rPr>
              <w:t>Non-derivative financial liabilities</w:t>
            </w:r>
          </w:p>
        </w:tc>
        <w:tc>
          <w:tcPr>
            <w:tcW w:w="1134" w:type="dxa"/>
            <w:shd w:val="clear" w:color="auto" w:fill="auto"/>
          </w:tcPr>
          <w:p w14:paraId="6405DD84" w14:textId="77777777" w:rsidR="00390811" w:rsidRPr="00206CA1" w:rsidRDefault="00390811" w:rsidP="00390811">
            <w:pPr>
              <w:tabs>
                <w:tab w:val="decimal" w:pos="551"/>
              </w:tabs>
              <w:spacing w:line="240" w:lineRule="atLeast"/>
              <w:jc w:val="center"/>
              <w:rPr>
                <w:szCs w:val="22"/>
              </w:rPr>
            </w:pPr>
          </w:p>
        </w:tc>
        <w:tc>
          <w:tcPr>
            <w:tcW w:w="182" w:type="dxa"/>
            <w:shd w:val="clear" w:color="auto" w:fill="auto"/>
          </w:tcPr>
          <w:p w14:paraId="501005EA" w14:textId="77777777" w:rsidR="00390811" w:rsidRPr="00206CA1" w:rsidRDefault="00390811" w:rsidP="00390811">
            <w:pPr>
              <w:tabs>
                <w:tab w:val="decimal" w:pos="765"/>
              </w:tabs>
              <w:spacing w:line="240" w:lineRule="atLeast"/>
              <w:rPr>
                <w:szCs w:val="22"/>
              </w:rPr>
            </w:pPr>
          </w:p>
        </w:tc>
        <w:tc>
          <w:tcPr>
            <w:tcW w:w="1082" w:type="dxa"/>
            <w:shd w:val="clear" w:color="auto" w:fill="auto"/>
          </w:tcPr>
          <w:p w14:paraId="11BFD09B" w14:textId="77777777" w:rsidR="00390811" w:rsidRPr="00206CA1" w:rsidRDefault="00390811" w:rsidP="00390811">
            <w:pPr>
              <w:tabs>
                <w:tab w:val="decimal" w:pos="911"/>
              </w:tabs>
              <w:spacing w:line="240" w:lineRule="atLeast"/>
              <w:rPr>
                <w:szCs w:val="22"/>
              </w:rPr>
            </w:pPr>
          </w:p>
        </w:tc>
        <w:tc>
          <w:tcPr>
            <w:tcW w:w="180" w:type="dxa"/>
            <w:shd w:val="clear" w:color="auto" w:fill="auto"/>
          </w:tcPr>
          <w:p w14:paraId="06B281AF" w14:textId="77777777" w:rsidR="00390811" w:rsidRPr="00206CA1" w:rsidRDefault="00390811" w:rsidP="00390811">
            <w:pPr>
              <w:tabs>
                <w:tab w:val="decimal" w:pos="765"/>
                <w:tab w:val="decimal" w:pos="911"/>
              </w:tabs>
              <w:spacing w:line="240" w:lineRule="atLeast"/>
              <w:rPr>
                <w:szCs w:val="22"/>
              </w:rPr>
            </w:pPr>
          </w:p>
        </w:tc>
        <w:tc>
          <w:tcPr>
            <w:tcW w:w="1077" w:type="dxa"/>
            <w:shd w:val="clear" w:color="auto" w:fill="auto"/>
          </w:tcPr>
          <w:p w14:paraId="0925D2F8" w14:textId="77777777" w:rsidR="00390811" w:rsidRPr="00206CA1" w:rsidRDefault="00390811" w:rsidP="00390811">
            <w:pPr>
              <w:tabs>
                <w:tab w:val="decimal" w:pos="911"/>
              </w:tabs>
              <w:spacing w:line="240" w:lineRule="atLeast"/>
              <w:rPr>
                <w:szCs w:val="22"/>
              </w:rPr>
            </w:pPr>
          </w:p>
        </w:tc>
        <w:tc>
          <w:tcPr>
            <w:tcW w:w="180" w:type="dxa"/>
            <w:shd w:val="clear" w:color="auto" w:fill="auto"/>
          </w:tcPr>
          <w:p w14:paraId="0B1B3702" w14:textId="77777777" w:rsidR="00390811" w:rsidRPr="00206CA1" w:rsidRDefault="00390811" w:rsidP="00390811">
            <w:pPr>
              <w:tabs>
                <w:tab w:val="decimal" w:pos="765"/>
                <w:tab w:val="decimal" w:pos="911"/>
              </w:tabs>
              <w:spacing w:line="240" w:lineRule="atLeast"/>
              <w:rPr>
                <w:szCs w:val="22"/>
              </w:rPr>
            </w:pPr>
          </w:p>
        </w:tc>
        <w:tc>
          <w:tcPr>
            <w:tcW w:w="985" w:type="dxa"/>
            <w:shd w:val="clear" w:color="auto" w:fill="auto"/>
          </w:tcPr>
          <w:p w14:paraId="2E1A0312" w14:textId="77777777" w:rsidR="00390811" w:rsidRPr="00206CA1" w:rsidRDefault="00390811" w:rsidP="00390811">
            <w:pPr>
              <w:tabs>
                <w:tab w:val="decimal" w:pos="911"/>
              </w:tabs>
              <w:spacing w:line="240" w:lineRule="atLeast"/>
              <w:rPr>
                <w:szCs w:val="22"/>
              </w:rPr>
            </w:pPr>
          </w:p>
        </w:tc>
        <w:tc>
          <w:tcPr>
            <w:tcW w:w="180" w:type="dxa"/>
            <w:shd w:val="clear" w:color="auto" w:fill="auto"/>
          </w:tcPr>
          <w:p w14:paraId="36F49DFC" w14:textId="77777777" w:rsidR="00390811" w:rsidRPr="00206CA1" w:rsidRDefault="00390811" w:rsidP="00390811">
            <w:pPr>
              <w:tabs>
                <w:tab w:val="decimal" w:pos="765"/>
                <w:tab w:val="decimal" w:pos="911"/>
              </w:tabs>
              <w:spacing w:line="240" w:lineRule="atLeast"/>
              <w:rPr>
                <w:szCs w:val="22"/>
              </w:rPr>
            </w:pPr>
          </w:p>
        </w:tc>
        <w:tc>
          <w:tcPr>
            <w:tcW w:w="1096" w:type="dxa"/>
            <w:shd w:val="clear" w:color="auto" w:fill="auto"/>
          </w:tcPr>
          <w:p w14:paraId="615D9B38" w14:textId="77777777" w:rsidR="00390811" w:rsidRPr="00206CA1" w:rsidRDefault="00390811" w:rsidP="00390811">
            <w:pPr>
              <w:tabs>
                <w:tab w:val="decimal" w:pos="911"/>
              </w:tabs>
              <w:spacing w:line="240" w:lineRule="atLeast"/>
              <w:rPr>
                <w:szCs w:val="22"/>
              </w:rPr>
            </w:pPr>
          </w:p>
        </w:tc>
      </w:tr>
      <w:tr w:rsidR="00390811" w:rsidRPr="00206CA1" w14:paraId="2B3C86C6" w14:textId="77777777" w:rsidTr="00060187">
        <w:trPr>
          <w:cantSplit/>
        </w:trPr>
        <w:tc>
          <w:tcPr>
            <w:tcW w:w="3269" w:type="dxa"/>
            <w:shd w:val="clear" w:color="auto" w:fill="auto"/>
          </w:tcPr>
          <w:p w14:paraId="5014A5E5" w14:textId="77777777" w:rsidR="00390811" w:rsidRPr="00206CA1" w:rsidRDefault="00390811" w:rsidP="00390811">
            <w:pPr>
              <w:spacing w:line="240" w:lineRule="atLeast"/>
              <w:rPr>
                <w:szCs w:val="22"/>
              </w:rPr>
            </w:pPr>
            <w:r w:rsidRPr="00206CA1">
              <w:rPr>
                <w:szCs w:val="22"/>
              </w:rPr>
              <w:t xml:space="preserve">Trade and other current payables </w:t>
            </w:r>
          </w:p>
        </w:tc>
        <w:tc>
          <w:tcPr>
            <w:tcW w:w="1134" w:type="dxa"/>
          </w:tcPr>
          <w:p w14:paraId="432D2552" w14:textId="30ACE831" w:rsidR="00390811" w:rsidRPr="00206CA1" w:rsidRDefault="00906507" w:rsidP="00390811">
            <w:pPr>
              <w:tabs>
                <w:tab w:val="decimal" w:pos="551"/>
              </w:tabs>
              <w:spacing w:line="240" w:lineRule="atLeast"/>
              <w:jc w:val="right"/>
              <w:rPr>
                <w:szCs w:val="22"/>
              </w:rPr>
            </w:pPr>
            <w:r w:rsidRPr="00906507">
              <w:rPr>
                <w:szCs w:val="22"/>
              </w:rPr>
              <w:t>20,330</w:t>
            </w:r>
          </w:p>
        </w:tc>
        <w:tc>
          <w:tcPr>
            <w:tcW w:w="182" w:type="dxa"/>
          </w:tcPr>
          <w:p w14:paraId="35FDA08B" w14:textId="77777777" w:rsidR="00390811" w:rsidRPr="00206CA1" w:rsidRDefault="00390811" w:rsidP="00390811">
            <w:pPr>
              <w:tabs>
                <w:tab w:val="decimal" w:pos="765"/>
              </w:tabs>
              <w:spacing w:line="240" w:lineRule="atLeast"/>
              <w:jc w:val="right"/>
              <w:rPr>
                <w:szCs w:val="22"/>
              </w:rPr>
            </w:pPr>
          </w:p>
        </w:tc>
        <w:tc>
          <w:tcPr>
            <w:tcW w:w="1082" w:type="dxa"/>
          </w:tcPr>
          <w:p w14:paraId="5E04C199" w14:textId="6AB211E0" w:rsidR="00390811" w:rsidRPr="00206CA1" w:rsidRDefault="00906507" w:rsidP="00390811">
            <w:pPr>
              <w:tabs>
                <w:tab w:val="decimal" w:pos="924"/>
              </w:tabs>
              <w:spacing w:line="240" w:lineRule="atLeast"/>
              <w:jc w:val="right"/>
              <w:rPr>
                <w:szCs w:val="22"/>
              </w:rPr>
            </w:pPr>
            <w:r w:rsidRPr="00906507">
              <w:rPr>
                <w:szCs w:val="22"/>
              </w:rPr>
              <w:t>20,330</w:t>
            </w:r>
          </w:p>
        </w:tc>
        <w:tc>
          <w:tcPr>
            <w:tcW w:w="180" w:type="dxa"/>
          </w:tcPr>
          <w:p w14:paraId="7783E0E5" w14:textId="77777777" w:rsidR="00390811" w:rsidRPr="00206CA1" w:rsidRDefault="00390811" w:rsidP="00390811">
            <w:pPr>
              <w:tabs>
                <w:tab w:val="decimal" w:pos="765"/>
                <w:tab w:val="decimal" w:pos="911"/>
              </w:tabs>
              <w:spacing w:line="240" w:lineRule="atLeast"/>
              <w:jc w:val="right"/>
              <w:rPr>
                <w:szCs w:val="22"/>
              </w:rPr>
            </w:pPr>
          </w:p>
        </w:tc>
        <w:tc>
          <w:tcPr>
            <w:tcW w:w="1077" w:type="dxa"/>
          </w:tcPr>
          <w:p w14:paraId="1957BAFD" w14:textId="783EC09E" w:rsidR="00390811" w:rsidRPr="00206CA1" w:rsidRDefault="00682866" w:rsidP="00390811">
            <w:pPr>
              <w:spacing w:line="240" w:lineRule="atLeast"/>
              <w:jc w:val="right"/>
              <w:rPr>
                <w:szCs w:val="22"/>
              </w:rPr>
            </w:pPr>
            <w:r>
              <w:rPr>
                <w:szCs w:val="22"/>
              </w:rPr>
              <w:t>-</w:t>
            </w:r>
          </w:p>
        </w:tc>
        <w:tc>
          <w:tcPr>
            <w:tcW w:w="180" w:type="dxa"/>
          </w:tcPr>
          <w:p w14:paraId="55AD30E2" w14:textId="77777777" w:rsidR="00390811" w:rsidRPr="00206CA1" w:rsidRDefault="00390811" w:rsidP="00390811">
            <w:pPr>
              <w:tabs>
                <w:tab w:val="decimal" w:pos="765"/>
                <w:tab w:val="decimal" w:pos="911"/>
              </w:tabs>
              <w:spacing w:line="240" w:lineRule="atLeast"/>
              <w:jc w:val="right"/>
              <w:rPr>
                <w:szCs w:val="22"/>
              </w:rPr>
            </w:pPr>
          </w:p>
        </w:tc>
        <w:tc>
          <w:tcPr>
            <w:tcW w:w="985" w:type="dxa"/>
          </w:tcPr>
          <w:p w14:paraId="7039380C" w14:textId="1A707279" w:rsidR="00390811" w:rsidRPr="00206CA1" w:rsidRDefault="00682866" w:rsidP="00390811">
            <w:pPr>
              <w:tabs>
                <w:tab w:val="decimal" w:pos="832"/>
              </w:tabs>
              <w:spacing w:line="240" w:lineRule="atLeast"/>
              <w:jc w:val="right"/>
              <w:rPr>
                <w:szCs w:val="22"/>
              </w:rPr>
            </w:pPr>
            <w:r>
              <w:rPr>
                <w:szCs w:val="22"/>
              </w:rPr>
              <w:t>-</w:t>
            </w:r>
          </w:p>
        </w:tc>
        <w:tc>
          <w:tcPr>
            <w:tcW w:w="180" w:type="dxa"/>
          </w:tcPr>
          <w:p w14:paraId="5E281E6B" w14:textId="77777777" w:rsidR="00390811" w:rsidRPr="00206CA1" w:rsidRDefault="00390811" w:rsidP="00390811">
            <w:pPr>
              <w:tabs>
                <w:tab w:val="decimal" w:pos="765"/>
                <w:tab w:val="decimal" w:pos="911"/>
              </w:tabs>
              <w:spacing w:line="240" w:lineRule="atLeast"/>
              <w:jc w:val="right"/>
              <w:rPr>
                <w:szCs w:val="22"/>
              </w:rPr>
            </w:pPr>
          </w:p>
        </w:tc>
        <w:tc>
          <w:tcPr>
            <w:tcW w:w="1096" w:type="dxa"/>
          </w:tcPr>
          <w:p w14:paraId="4423C4AA" w14:textId="31060CC7" w:rsidR="00390811" w:rsidRPr="00206CA1" w:rsidRDefault="00906507" w:rsidP="00390811">
            <w:pPr>
              <w:tabs>
                <w:tab w:val="decimal" w:pos="1001"/>
              </w:tabs>
              <w:spacing w:line="240" w:lineRule="atLeast"/>
              <w:jc w:val="right"/>
              <w:rPr>
                <w:szCs w:val="22"/>
              </w:rPr>
            </w:pPr>
            <w:r w:rsidRPr="00906507">
              <w:rPr>
                <w:szCs w:val="22"/>
              </w:rPr>
              <w:t>20,330</w:t>
            </w:r>
          </w:p>
        </w:tc>
      </w:tr>
      <w:tr w:rsidR="00390811" w:rsidRPr="00206CA1" w14:paraId="05B3601A" w14:textId="77777777" w:rsidTr="00060187">
        <w:trPr>
          <w:cantSplit/>
          <w:trHeight w:val="270"/>
        </w:trPr>
        <w:tc>
          <w:tcPr>
            <w:tcW w:w="3269" w:type="dxa"/>
            <w:shd w:val="clear" w:color="auto" w:fill="auto"/>
          </w:tcPr>
          <w:p w14:paraId="6E354F8E" w14:textId="77777777" w:rsidR="00390811" w:rsidRPr="00206CA1" w:rsidRDefault="00390811" w:rsidP="00390811">
            <w:pPr>
              <w:spacing w:line="240" w:lineRule="atLeast"/>
              <w:rPr>
                <w:szCs w:val="22"/>
              </w:rPr>
            </w:pPr>
            <w:r w:rsidRPr="00206CA1">
              <w:rPr>
                <w:szCs w:val="22"/>
              </w:rPr>
              <w:t>Lease liabilities</w:t>
            </w:r>
          </w:p>
        </w:tc>
        <w:tc>
          <w:tcPr>
            <w:tcW w:w="1134" w:type="dxa"/>
            <w:tcBorders>
              <w:top w:val="nil"/>
              <w:left w:val="nil"/>
              <w:bottom w:val="single" w:sz="4" w:space="0" w:color="auto"/>
              <w:right w:val="nil"/>
            </w:tcBorders>
          </w:tcPr>
          <w:p w14:paraId="0E39F865" w14:textId="3B3ABC15" w:rsidR="00390811" w:rsidRPr="00206CA1" w:rsidRDefault="005C6CC8" w:rsidP="00390811">
            <w:pPr>
              <w:tabs>
                <w:tab w:val="decimal" w:pos="551"/>
              </w:tabs>
              <w:spacing w:line="240" w:lineRule="atLeast"/>
              <w:jc w:val="right"/>
              <w:rPr>
                <w:szCs w:val="22"/>
              </w:rPr>
            </w:pPr>
            <w:r w:rsidRPr="00073876">
              <w:t>27,589</w:t>
            </w:r>
          </w:p>
        </w:tc>
        <w:tc>
          <w:tcPr>
            <w:tcW w:w="182" w:type="dxa"/>
          </w:tcPr>
          <w:p w14:paraId="60FAED44" w14:textId="77777777" w:rsidR="00390811" w:rsidRPr="00206CA1" w:rsidRDefault="00390811" w:rsidP="00390811">
            <w:pPr>
              <w:tabs>
                <w:tab w:val="decimal" w:pos="551"/>
              </w:tabs>
              <w:spacing w:line="240" w:lineRule="atLeast"/>
              <w:jc w:val="right"/>
              <w:rPr>
                <w:szCs w:val="22"/>
              </w:rPr>
            </w:pPr>
          </w:p>
        </w:tc>
        <w:tc>
          <w:tcPr>
            <w:tcW w:w="1082" w:type="dxa"/>
            <w:tcBorders>
              <w:top w:val="nil"/>
              <w:left w:val="nil"/>
              <w:bottom w:val="single" w:sz="4" w:space="0" w:color="auto"/>
              <w:right w:val="nil"/>
            </w:tcBorders>
          </w:tcPr>
          <w:p w14:paraId="156D3AD9" w14:textId="574E4207" w:rsidR="00390811" w:rsidRPr="00206CA1" w:rsidRDefault="005C6CC8" w:rsidP="00390811">
            <w:pPr>
              <w:tabs>
                <w:tab w:val="decimal" w:pos="551"/>
              </w:tabs>
              <w:spacing w:line="240" w:lineRule="atLeast"/>
              <w:jc w:val="right"/>
              <w:rPr>
                <w:szCs w:val="22"/>
              </w:rPr>
            </w:pPr>
            <w:r w:rsidRPr="00073876">
              <w:t>7,708</w:t>
            </w:r>
          </w:p>
        </w:tc>
        <w:tc>
          <w:tcPr>
            <w:tcW w:w="180" w:type="dxa"/>
          </w:tcPr>
          <w:p w14:paraId="1A7754F3" w14:textId="77777777" w:rsidR="00390811" w:rsidRPr="00206CA1" w:rsidRDefault="00390811" w:rsidP="00390811">
            <w:pPr>
              <w:tabs>
                <w:tab w:val="decimal" w:pos="551"/>
              </w:tabs>
              <w:spacing w:line="240" w:lineRule="atLeast"/>
              <w:jc w:val="right"/>
              <w:rPr>
                <w:szCs w:val="22"/>
              </w:rPr>
            </w:pPr>
          </w:p>
        </w:tc>
        <w:tc>
          <w:tcPr>
            <w:tcW w:w="1077" w:type="dxa"/>
            <w:tcBorders>
              <w:top w:val="nil"/>
              <w:left w:val="nil"/>
              <w:bottom w:val="single" w:sz="4" w:space="0" w:color="auto"/>
              <w:right w:val="nil"/>
            </w:tcBorders>
          </w:tcPr>
          <w:p w14:paraId="6F02B801" w14:textId="7047DC8F" w:rsidR="00390811" w:rsidRPr="00206CA1" w:rsidRDefault="005C6CC8" w:rsidP="00390811">
            <w:pPr>
              <w:tabs>
                <w:tab w:val="decimal" w:pos="551"/>
              </w:tabs>
              <w:spacing w:line="240" w:lineRule="atLeast"/>
              <w:jc w:val="right"/>
              <w:rPr>
                <w:szCs w:val="22"/>
              </w:rPr>
            </w:pPr>
            <w:r w:rsidRPr="00073876">
              <w:t>21,265</w:t>
            </w:r>
          </w:p>
        </w:tc>
        <w:tc>
          <w:tcPr>
            <w:tcW w:w="180" w:type="dxa"/>
          </w:tcPr>
          <w:p w14:paraId="5659F460" w14:textId="77777777" w:rsidR="00390811" w:rsidRPr="00206CA1" w:rsidRDefault="00390811" w:rsidP="00390811">
            <w:pPr>
              <w:tabs>
                <w:tab w:val="decimal" w:pos="551"/>
              </w:tabs>
              <w:spacing w:line="240" w:lineRule="atLeast"/>
              <w:jc w:val="right"/>
              <w:rPr>
                <w:szCs w:val="22"/>
              </w:rPr>
            </w:pPr>
          </w:p>
        </w:tc>
        <w:tc>
          <w:tcPr>
            <w:tcW w:w="985" w:type="dxa"/>
            <w:tcBorders>
              <w:top w:val="nil"/>
              <w:left w:val="nil"/>
              <w:bottom w:val="single" w:sz="4" w:space="0" w:color="auto"/>
              <w:right w:val="nil"/>
            </w:tcBorders>
          </w:tcPr>
          <w:p w14:paraId="5400E403" w14:textId="0FE547DF" w:rsidR="00390811" w:rsidRPr="00206CA1" w:rsidRDefault="005C6CC8" w:rsidP="00390811">
            <w:pPr>
              <w:tabs>
                <w:tab w:val="decimal" w:pos="551"/>
              </w:tabs>
              <w:spacing w:line="240" w:lineRule="atLeast"/>
              <w:jc w:val="right"/>
              <w:rPr>
                <w:szCs w:val="22"/>
              </w:rPr>
            </w:pPr>
            <w:r w:rsidRPr="00073876">
              <w:t>-</w:t>
            </w:r>
          </w:p>
        </w:tc>
        <w:tc>
          <w:tcPr>
            <w:tcW w:w="180" w:type="dxa"/>
          </w:tcPr>
          <w:p w14:paraId="41381876" w14:textId="77777777" w:rsidR="00390811" w:rsidRPr="00206CA1" w:rsidRDefault="00390811" w:rsidP="00390811">
            <w:pPr>
              <w:tabs>
                <w:tab w:val="decimal" w:pos="551"/>
              </w:tabs>
              <w:spacing w:line="240" w:lineRule="atLeast"/>
              <w:jc w:val="right"/>
              <w:rPr>
                <w:szCs w:val="22"/>
              </w:rPr>
            </w:pPr>
          </w:p>
        </w:tc>
        <w:tc>
          <w:tcPr>
            <w:tcW w:w="1096" w:type="dxa"/>
            <w:tcBorders>
              <w:top w:val="nil"/>
              <w:left w:val="nil"/>
              <w:bottom w:val="single" w:sz="4" w:space="0" w:color="auto"/>
              <w:right w:val="nil"/>
            </w:tcBorders>
          </w:tcPr>
          <w:p w14:paraId="200F4AC0" w14:textId="6A02FB78" w:rsidR="00390811" w:rsidRPr="00206CA1" w:rsidRDefault="005C6CC8" w:rsidP="00390811">
            <w:pPr>
              <w:tabs>
                <w:tab w:val="decimal" w:pos="551"/>
              </w:tabs>
              <w:spacing w:line="240" w:lineRule="atLeast"/>
              <w:jc w:val="right"/>
              <w:rPr>
                <w:szCs w:val="22"/>
              </w:rPr>
            </w:pPr>
            <w:r w:rsidRPr="00073876">
              <w:t>28,973</w:t>
            </w:r>
          </w:p>
        </w:tc>
      </w:tr>
      <w:tr w:rsidR="00390811" w:rsidRPr="00206CA1" w14:paraId="5CBF1AA6" w14:textId="77777777" w:rsidTr="00060187">
        <w:trPr>
          <w:cantSplit/>
        </w:trPr>
        <w:tc>
          <w:tcPr>
            <w:tcW w:w="3269" w:type="dxa"/>
            <w:shd w:val="clear" w:color="auto" w:fill="auto"/>
          </w:tcPr>
          <w:p w14:paraId="4D7A6956" w14:textId="77777777" w:rsidR="00390811" w:rsidRPr="00206CA1" w:rsidRDefault="00390811" w:rsidP="00390811">
            <w:pPr>
              <w:spacing w:line="240" w:lineRule="atLeast"/>
              <w:rPr>
                <w:b/>
                <w:bCs/>
                <w:szCs w:val="22"/>
              </w:rPr>
            </w:pPr>
          </w:p>
        </w:tc>
        <w:tc>
          <w:tcPr>
            <w:tcW w:w="1134" w:type="dxa"/>
            <w:tcBorders>
              <w:top w:val="single" w:sz="4" w:space="0" w:color="auto"/>
              <w:left w:val="nil"/>
              <w:bottom w:val="double" w:sz="4" w:space="0" w:color="auto"/>
              <w:right w:val="nil"/>
            </w:tcBorders>
          </w:tcPr>
          <w:p w14:paraId="6C27E24E" w14:textId="6D320722" w:rsidR="00390811" w:rsidRPr="00206CA1" w:rsidRDefault="00906507" w:rsidP="00390811">
            <w:pPr>
              <w:tabs>
                <w:tab w:val="decimal" w:pos="551"/>
              </w:tabs>
              <w:spacing w:line="240" w:lineRule="atLeast"/>
              <w:jc w:val="right"/>
              <w:rPr>
                <w:b/>
                <w:bCs/>
                <w:szCs w:val="22"/>
              </w:rPr>
            </w:pPr>
            <w:r w:rsidRPr="00906507">
              <w:rPr>
                <w:b/>
                <w:bCs/>
              </w:rPr>
              <w:t>47,919</w:t>
            </w:r>
          </w:p>
        </w:tc>
        <w:tc>
          <w:tcPr>
            <w:tcW w:w="182" w:type="dxa"/>
          </w:tcPr>
          <w:p w14:paraId="5121B0E9" w14:textId="77777777" w:rsidR="00390811" w:rsidRPr="00206CA1" w:rsidRDefault="00390811" w:rsidP="00390811">
            <w:pPr>
              <w:tabs>
                <w:tab w:val="decimal" w:pos="551"/>
              </w:tabs>
              <w:spacing w:line="240" w:lineRule="atLeast"/>
              <w:jc w:val="right"/>
              <w:rPr>
                <w:b/>
                <w:bCs/>
                <w:szCs w:val="22"/>
              </w:rPr>
            </w:pPr>
          </w:p>
        </w:tc>
        <w:tc>
          <w:tcPr>
            <w:tcW w:w="1082" w:type="dxa"/>
            <w:tcBorders>
              <w:top w:val="single" w:sz="4" w:space="0" w:color="auto"/>
              <w:left w:val="nil"/>
              <w:bottom w:val="double" w:sz="4" w:space="0" w:color="auto"/>
              <w:right w:val="nil"/>
            </w:tcBorders>
          </w:tcPr>
          <w:p w14:paraId="148CCE1D" w14:textId="7D7E1DC5" w:rsidR="00390811" w:rsidRPr="00206CA1" w:rsidRDefault="00906507" w:rsidP="00390811">
            <w:pPr>
              <w:tabs>
                <w:tab w:val="decimal" w:pos="551"/>
              </w:tabs>
              <w:spacing w:line="240" w:lineRule="atLeast"/>
              <w:jc w:val="right"/>
              <w:rPr>
                <w:b/>
                <w:bCs/>
                <w:szCs w:val="22"/>
              </w:rPr>
            </w:pPr>
            <w:r w:rsidRPr="00906507">
              <w:rPr>
                <w:b/>
                <w:bCs/>
              </w:rPr>
              <w:t>28,038</w:t>
            </w:r>
          </w:p>
        </w:tc>
        <w:tc>
          <w:tcPr>
            <w:tcW w:w="180" w:type="dxa"/>
          </w:tcPr>
          <w:p w14:paraId="78CBDE7C" w14:textId="77777777" w:rsidR="00390811" w:rsidRPr="00206CA1" w:rsidRDefault="00390811" w:rsidP="00390811">
            <w:pPr>
              <w:tabs>
                <w:tab w:val="decimal" w:pos="551"/>
              </w:tabs>
              <w:spacing w:line="240" w:lineRule="atLeast"/>
              <w:jc w:val="right"/>
              <w:rPr>
                <w:b/>
                <w:bCs/>
                <w:szCs w:val="22"/>
              </w:rPr>
            </w:pPr>
          </w:p>
        </w:tc>
        <w:tc>
          <w:tcPr>
            <w:tcW w:w="1077" w:type="dxa"/>
            <w:tcBorders>
              <w:top w:val="single" w:sz="4" w:space="0" w:color="auto"/>
              <w:left w:val="nil"/>
              <w:bottom w:val="double" w:sz="4" w:space="0" w:color="auto"/>
              <w:right w:val="nil"/>
            </w:tcBorders>
          </w:tcPr>
          <w:p w14:paraId="402344D7" w14:textId="1437A3B5" w:rsidR="00390811" w:rsidRPr="00206CA1" w:rsidRDefault="005C6CC8" w:rsidP="00390811">
            <w:pPr>
              <w:tabs>
                <w:tab w:val="decimal" w:pos="551"/>
              </w:tabs>
              <w:spacing w:line="240" w:lineRule="atLeast"/>
              <w:jc w:val="right"/>
              <w:rPr>
                <w:b/>
                <w:bCs/>
                <w:szCs w:val="22"/>
              </w:rPr>
            </w:pPr>
            <w:r w:rsidRPr="005C6CC8">
              <w:rPr>
                <w:b/>
                <w:bCs/>
              </w:rPr>
              <w:t>21,265</w:t>
            </w:r>
          </w:p>
        </w:tc>
        <w:tc>
          <w:tcPr>
            <w:tcW w:w="180" w:type="dxa"/>
          </w:tcPr>
          <w:p w14:paraId="2414C772" w14:textId="77777777" w:rsidR="00390811" w:rsidRPr="00206CA1" w:rsidRDefault="00390811" w:rsidP="00390811">
            <w:pPr>
              <w:tabs>
                <w:tab w:val="decimal" w:pos="551"/>
              </w:tabs>
              <w:spacing w:line="240" w:lineRule="atLeast"/>
              <w:jc w:val="right"/>
              <w:rPr>
                <w:b/>
                <w:bCs/>
                <w:szCs w:val="22"/>
              </w:rPr>
            </w:pPr>
          </w:p>
        </w:tc>
        <w:tc>
          <w:tcPr>
            <w:tcW w:w="985" w:type="dxa"/>
            <w:tcBorders>
              <w:top w:val="single" w:sz="4" w:space="0" w:color="auto"/>
              <w:left w:val="nil"/>
              <w:bottom w:val="double" w:sz="4" w:space="0" w:color="auto"/>
              <w:right w:val="nil"/>
            </w:tcBorders>
          </w:tcPr>
          <w:p w14:paraId="4C342400" w14:textId="3590214F" w:rsidR="00390811" w:rsidRPr="00206CA1" w:rsidRDefault="005C6CC8" w:rsidP="00390811">
            <w:pPr>
              <w:tabs>
                <w:tab w:val="decimal" w:pos="551"/>
              </w:tabs>
              <w:spacing w:line="240" w:lineRule="atLeast"/>
              <w:jc w:val="right"/>
              <w:rPr>
                <w:b/>
                <w:bCs/>
                <w:szCs w:val="22"/>
              </w:rPr>
            </w:pPr>
            <w:r w:rsidRPr="005C6CC8">
              <w:rPr>
                <w:b/>
                <w:bCs/>
              </w:rPr>
              <w:t>-</w:t>
            </w:r>
          </w:p>
        </w:tc>
        <w:tc>
          <w:tcPr>
            <w:tcW w:w="180" w:type="dxa"/>
          </w:tcPr>
          <w:p w14:paraId="0755E7B3" w14:textId="77777777" w:rsidR="00390811" w:rsidRPr="00206CA1" w:rsidRDefault="00390811" w:rsidP="00390811">
            <w:pPr>
              <w:tabs>
                <w:tab w:val="decimal" w:pos="551"/>
              </w:tabs>
              <w:spacing w:line="240" w:lineRule="atLeast"/>
              <w:jc w:val="right"/>
              <w:rPr>
                <w:b/>
                <w:bCs/>
                <w:szCs w:val="22"/>
              </w:rPr>
            </w:pPr>
          </w:p>
        </w:tc>
        <w:tc>
          <w:tcPr>
            <w:tcW w:w="1096" w:type="dxa"/>
            <w:tcBorders>
              <w:top w:val="single" w:sz="4" w:space="0" w:color="auto"/>
              <w:left w:val="nil"/>
              <w:bottom w:val="double" w:sz="4" w:space="0" w:color="auto"/>
              <w:right w:val="nil"/>
            </w:tcBorders>
          </w:tcPr>
          <w:p w14:paraId="05A66D63" w14:textId="1D60C8BC" w:rsidR="00390811" w:rsidRPr="00206CA1" w:rsidRDefault="00906507" w:rsidP="00390811">
            <w:pPr>
              <w:tabs>
                <w:tab w:val="decimal" w:pos="551"/>
              </w:tabs>
              <w:spacing w:line="240" w:lineRule="atLeast"/>
              <w:jc w:val="right"/>
              <w:rPr>
                <w:b/>
                <w:bCs/>
                <w:szCs w:val="22"/>
              </w:rPr>
            </w:pPr>
            <w:r w:rsidRPr="00906507">
              <w:rPr>
                <w:b/>
                <w:bCs/>
              </w:rPr>
              <w:t>49,303</w:t>
            </w:r>
          </w:p>
        </w:tc>
      </w:tr>
      <w:tr w:rsidR="00435052" w:rsidRPr="00206CA1" w14:paraId="4FCE3C50" w14:textId="77777777" w:rsidTr="00540C8C">
        <w:trPr>
          <w:cantSplit/>
        </w:trPr>
        <w:tc>
          <w:tcPr>
            <w:tcW w:w="3269" w:type="dxa"/>
            <w:shd w:val="clear" w:color="auto" w:fill="auto"/>
          </w:tcPr>
          <w:p w14:paraId="3CBA9581" w14:textId="77777777" w:rsidR="00435052" w:rsidRPr="00206CA1" w:rsidRDefault="00435052" w:rsidP="00435052">
            <w:pPr>
              <w:spacing w:line="240" w:lineRule="atLeast"/>
              <w:rPr>
                <w:b/>
                <w:bCs/>
                <w:szCs w:val="22"/>
              </w:rPr>
            </w:pPr>
          </w:p>
        </w:tc>
        <w:tc>
          <w:tcPr>
            <w:tcW w:w="1134" w:type="dxa"/>
            <w:tcBorders>
              <w:top w:val="double" w:sz="4" w:space="0" w:color="auto"/>
            </w:tcBorders>
            <w:shd w:val="clear" w:color="auto" w:fill="auto"/>
          </w:tcPr>
          <w:p w14:paraId="5D064B81" w14:textId="77777777" w:rsidR="00435052" w:rsidRPr="00206CA1" w:rsidRDefault="00435052" w:rsidP="00435052">
            <w:pPr>
              <w:tabs>
                <w:tab w:val="decimal" w:pos="551"/>
              </w:tabs>
              <w:spacing w:line="240" w:lineRule="atLeast"/>
              <w:jc w:val="right"/>
              <w:rPr>
                <w:b/>
                <w:bCs/>
              </w:rPr>
            </w:pPr>
          </w:p>
        </w:tc>
        <w:tc>
          <w:tcPr>
            <w:tcW w:w="182" w:type="dxa"/>
            <w:shd w:val="clear" w:color="auto" w:fill="auto"/>
          </w:tcPr>
          <w:p w14:paraId="558B854E" w14:textId="77777777" w:rsidR="00435052" w:rsidRPr="00206CA1" w:rsidRDefault="00435052" w:rsidP="00435052">
            <w:pPr>
              <w:tabs>
                <w:tab w:val="decimal" w:pos="551"/>
              </w:tabs>
              <w:spacing w:line="240" w:lineRule="atLeast"/>
              <w:jc w:val="right"/>
              <w:rPr>
                <w:b/>
                <w:bCs/>
                <w:szCs w:val="22"/>
              </w:rPr>
            </w:pPr>
          </w:p>
        </w:tc>
        <w:tc>
          <w:tcPr>
            <w:tcW w:w="1082" w:type="dxa"/>
            <w:tcBorders>
              <w:top w:val="double" w:sz="4" w:space="0" w:color="auto"/>
            </w:tcBorders>
            <w:shd w:val="clear" w:color="auto" w:fill="auto"/>
          </w:tcPr>
          <w:p w14:paraId="6485DB53" w14:textId="77777777" w:rsidR="00435052" w:rsidRPr="00206CA1" w:rsidRDefault="00435052" w:rsidP="00435052">
            <w:pPr>
              <w:tabs>
                <w:tab w:val="decimal" w:pos="551"/>
              </w:tabs>
              <w:spacing w:line="240" w:lineRule="atLeast"/>
              <w:jc w:val="right"/>
              <w:rPr>
                <w:b/>
                <w:bCs/>
              </w:rPr>
            </w:pPr>
          </w:p>
        </w:tc>
        <w:tc>
          <w:tcPr>
            <w:tcW w:w="180" w:type="dxa"/>
            <w:shd w:val="clear" w:color="auto" w:fill="auto"/>
          </w:tcPr>
          <w:p w14:paraId="7E3BDEC2" w14:textId="77777777" w:rsidR="00435052" w:rsidRPr="00206CA1" w:rsidRDefault="00435052" w:rsidP="00435052">
            <w:pPr>
              <w:tabs>
                <w:tab w:val="decimal" w:pos="551"/>
              </w:tabs>
              <w:spacing w:line="240" w:lineRule="atLeast"/>
              <w:jc w:val="right"/>
              <w:rPr>
                <w:b/>
                <w:bCs/>
                <w:szCs w:val="22"/>
              </w:rPr>
            </w:pPr>
          </w:p>
        </w:tc>
        <w:tc>
          <w:tcPr>
            <w:tcW w:w="1077" w:type="dxa"/>
            <w:tcBorders>
              <w:top w:val="double" w:sz="4" w:space="0" w:color="auto"/>
            </w:tcBorders>
            <w:shd w:val="clear" w:color="auto" w:fill="auto"/>
          </w:tcPr>
          <w:p w14:paraId="59DDAFFC" w14:textId="77777777" w:rsidR="00435052" w:rsidRPr="00206CA1" w:rsidRDefault="00435052" w:rsidP="00435052">
            <w:pPr>
              <w:tabs>
                <w:tab w:val="decimal" w:pos="551"/>
              </w:tabs>
              <w:spacing w:line="240" w:lineRule="atLeast"/>
              <w:jc w:val="right"/>
              <w:rPr>
                <w:b/>
                <w:bCs/>
              </w:rPr>
            </w:pPr>
          </w:p>
        </w:tc>
        <w:tc>
          <w:tcPr>
            <w:tcW w:w="180" w:type="dxa"/>
            <w:shd w:val="clear" w:color="auto" w:fill="auto"/>
          </w:tcPr>
          <w:p w14:paraId="28B54BF6" w14:textId="77777777" w:rsidR="00435052" w:rsidRPr="00206CA1" w:rsidRDefault="00435052" w:rsidP="00435052">
            <w:pPr>
              <w:tabs>
                <w:tab w:val="decimal" w:pos="551"/>
              </w:tabs>
              <w:spacing w:line="240" w:lineRule="atLeast"/>
              <w:jc w:val="right"/>
              <w:rPr>
                <w:b/>
                <w:bCs/>
                <w:szCs w:val="22"/>
              </w:rPr>
            </w:pPr>
          </w:p>
        </w:tc>
        <w:tc>
          <w:tcPr>
            <w:tcW w:w="985" w:type="dxa"/>
            <w:tcBorders>
              <w:top w:val="double" w:sz="4" w:space="0" w:color="auto"/>
            </w:tcBorders>
            <w:shd w:val="clear" w:color="auto" w:fill="auto"/>
          </w:tcPr>
          <w:p w14:paraId="4E2FE80B" w14:textId="77777777" w:rsidR="00435052" w:rsidRPr="00206CA1" w:rsidRDefault="00435052" w:rsidP="00435052">
            <w:pPr>
              <w:tabs>
                <w:tab w:val="decimal" w:pos="551"/>
              </w:tabs>
              <w:spacing w:line="240" w:lineRule="atLeast"/>
              <w:jc w:val="right"/>
              <w:rPr>
                <w:b/>
                <w:bCs/>
              </w:rPr>
            </w:pPr>
          </w:p>
        </w:tc>
        <w:tc>
          <w:tcPr>
            <w:tcW w:w="180" w:type="dxa"/>
            <w:shd w:val="clear" w:color="auto" w:fill="auto"/>
          </w:tcPr>
          <w:p w14:paraId="1EE5D95F" w14:textId="77777777" w:rsidR="00435052" w:rsidRPr="00206CA1" w:rsidRDefault="00435052" w:rsidP="00435052">
            <w:pPr>
              <w:tabs>
                <w:tab w:val="decimal" w:pos="551"/>
              </w:tabs>
              <w:spacing w:line="240" w:lineRule="atLeast"/>
              <w:jc w:val="right"/>
              <w:rPr>
                <w:b/>
                <w:bCs/>
                <w:szCs w:val="22"/>
              </w:rPr>
            </w:pPr>
          </w:p>
        </w:tc>
        <w:tc>
          <w:tcPr>
            <w:tcW w:w="1096" w:type="dxa"/>
            <w:tcBorders>
              <w:top w:val="double" w:sz="4" w:space="0" w:color="auto"/>
            </w:tcBorders>
            <w:shd w:val="clear" w:color="auto" w:fill="auto"/>
          </w:tcPr>
          <w:p w14:paraId="72D0D026" w14:textId="77777777" w:rsidR="00435052" w:rsidRPr="00206CA1" w:rsidRDefault="00435052" w:rsidP="00435052">
            <w:pPr>
              <w:tabs>
                <w:tab w:val="decimal" w:pos="551"/>
              </w:tabs>
              <w:spacing w:line="240" w:lineRule="atLeast"/>
              <w:jc w:val="right"/>
              <w:rPr>
                <w:b/>
                <w:bCs/>
              </w:rPr>
            </w:pPr>
          </w:p>
        </w:tc>
      </w:tr>
      <w:tr w:rsidR="00F559D5" w:rsidRPr="00206CA1" w14:paraId="0EE6241B" w14:textId="77777777" w:rsidTr="004641B1">
        <w:trPr>
          <w:cantSplit/>
        </w:trPr>
        <w:tc>
          <w:tcPr>
            <w:tcW w:w="3269" w:type="dxa"/>
            <w:shd w:val="clear" w:color="auto" w:fill="auto"/>
          </w:tcPr>
          <w:p w14:paraId="35E7A131" w14:textId="6EF248BB" w:rsidR="00F559D5" w:rsidRPr="00206CA1" w:rsidRDefault="00F559D5" w:rsidP="00F559D5">
            <w:pPr>
              <w:spacing w:line="240" w:lineRule="atLeast"/>
              <w:rPr>
                <w:b/>
                <w:bCs/>
                <w:i/>
                <w:iCs/>
                <w:szCs w:val="22"/>
              </w:rPr>
            </w:pPr>
            <w:r w:rsidRPr="00206CA1">
              <w:rPr>
                <w:b/>
                <w:bCs/>
                <w:i/>
                <w:iCs/>
                <w:szCs w:val="22"/>
              </w:rPr>
              <w:t>202</w:t>
            </w:r>
            <w:r w:rsidR="00E52597">
              <w:rPr>
                <w:b/>
                <w:bCs/>
                <w:i/>
                <w:iCs/>
                <w:szCs w:val="22"/>
              </w:rPr>
              <w:t>3</w:t>
            </w:r>
          </w:p>
        </w:tc>
        <w:tc>
          <w:tcPr>
            <w:tcW w:w="1134" w:type="dxa"/>
            <w:shd w:val="clear" w:color="auto" w:fill="auto"/>
          </w:tcPr>
          <w:p w14:paraId="121FA8B9" w14:textId="77777777" w:rsidR="00F559D5" w:rsidRPr="00206CA1" w:rsidRDefault="00F559D5" w:rsidP="00F559D5">
            <w:pPr>
              <w:tabs>
                <w:tab w:val="decimal" w:pos="551"/>
              </w:tabs>
              <w:spacing w:line="240" w:lineRule="atLeast"/>
              <w:jc w:val="right"/>
              <w:rPr>
                <w:b/>
                <w:bCs/>
              </w:rPr>
            </w:pPr>
          </w:p>
        </w:tc>
        <w:tc>
          <w:tcPr>
            <w:tcW w:w="182" w:type="dxa"/>
            <w:shd w:val="clear" w:color="auto" w:fill="auto"/>
          </w:tcPr>
          <w:p w14:paraId="63988577" w14:textId="77777777" w:rsidR="00F559D5" w:rsidRPr="00206CA1" w:rsidRDefault="00F559D5" w:rsidP="00F559D5">
            <w:pPr>
              <w:tabs>
                <w:tab w:val="decimal" w:pos="551"/>
              </w:tabs>
              <w:spacing w:line="240" w:lineRule="atLeast"/>
              <w:jc w:val="right"/>
              <w:rPr>
                <w:b/>
                <w:bCs/>
                <w:szCs w:val="22"/>
              </w:rPr>
            </w:pPr>
          </w:p>
        </w:tc>
        <w:tc>
          <w:tcPr>
            <w:tcW w:w="1082" w:type="dxa"/>
            <w:shd w:val="clear" w:color="auto" w:fill="auto"/>
          </w:tcPr>
          <w:p w14:paraId="6D451246" w14:textId="77777777" w:rsidR="00F559D5" w:rsidRPr="00206CA1" w:rsidRDefault="00F559D5" w:rsidP="00F559D5">
            <w:pPr>
              <w:tabs>
                <w:tab w:val="decimal" w:pos="551"/>
              </w:tabs>
              <w:spacing w:line="240" w:lineRule="atLeast"/>
              <w:jc w:val="right"/>
              <w:rPr>
                <w:b/>
                <w:bCs/>
              </w:rPr>
            </w:pPr>
          </w:p>
        </w:tc>
        <w:tc>
          <w:tcPr>
            <w:tcW w:w="180" w:type="dxa"/>
            <w:shd w:val="clear" w:color="auto" w:fill="auto"/>
          </w:tcPr>
          <w:p w14:paraId="0DDB04CA" w14:textId="77777777" w:rsidR="00F559D5" w:rsidRPr="00206CA1" w:rsidRDefault="00F559D5" w:rsidP="00F559D5">
            <w:pPr>
              <w:tabs>
                <w:tab w:val="decimal" w:pos="551"/>
              </w:tabs>
              <w:spacing w:line="240" w:lineRule="atLeast"/>
              <w:jc w:val="right"/>
              <w:rPr>
                <w:b/>
                <w:bCs/>
                <w:szCs w:val="22"/>
              </w:rPr>
            </w:pPr>
          </w:p>
        </w:tc>
        <w:tc>
          <w:tcPr>
            <w:tcW w:w="1077" w:type="dxa"/>
            <w:shd w:val="clear" w:color="auto" w:fill="auto"/>
          </w:tcPr>
          <w:p w14:paraId="26536884" w14:textId="77777777" w:rsidR="00F559D5" w:rsidRPr="00206CA1" w:rsidRDefault="00F559D5" w:rsidP="00F559D5">
            <w:pPr>
              <w:tabs>
                <w:tab w:val="decimal" w:pos="551"/>
              </w:tabs>
              <w:spacing w:line="240" w:lineRule="atLeast"/>
              <w:jc w:val="right"/>
              <w:rPr>
                <w:b/>
                <w:bCs/>
              </w:rPr>
            </w:pPr>
          </w:p>
        </w:tc>
        <w:tc>
          <w:tcPr>
            <w:tcW w:w="180" w:type="dxa"/>
            <w:shd w:val="clear" w:color="auto" w:fill="auto"/>
          </w:tcPr>
          <w:p w14:paraId="68DD4D18" w14:textId="77777777" w:rsidR="00F559D5" w:rsidRPr="00206CA1" w:rsidRDefault="00F559D5" w:rsidP="00F559D5">
            <w:pPr>
              <w:tabs>
                <w:tab w:val="decimal" w:pos="551"/>
              </w:tabs>
              <w:spacing w:line="240" w:lineRule="atLeast"/>
              <w:jc w:val="right"/>
              <w:rPr>
                <w:b/>
                <w:bCs/>
                <w:szCs w:val="22"/>
              </w:rPr>
            </w:pPr>
          </w:p>
        </w:tc>
        <w:tc>
          <w:tcPr>
            <w:tcW w:w="985" w:type="dxa"/>
            <w:shd w:val="clear" w:color="auto" w:fill="auto"/>
          </w:tcPr>
          <w:p w14:paraId="0CE373F4" w14:textId="77777777" w:rsidR="00F559D5" w:rsidRPr="00206CA1" w:rsidRDefault="00F559D5" w:rsidP="00F559D5">
            <w:pPr>
              <w:tabs>
                <w:tab w:val="decimal" w:pos="551"/>
              </w:tabs>
              <w:spacing w:line="240" w:lineRule="atLeast"/>
              <w:jc w:val="right"/>
              <w:rPr>
                <w:b/>
                <w:bCs/>
              </w:rPr>
            </w:pPr>
          </w:p>
        </w:tc>
        <w:tc>
          <w:tcPr>
            <w:tcW w:w="180" w:type="dxa"/>
            <w:shd w:val="clear" w:color="auto" w:fill="auto"/>
          </w:tcPr>
          <w:p w14:paraId="0CE41024" w14:textId="77777777" w:rsidR="00F559D5" w:rsidRPr="00206CA1" w:rsidRDefault="00F559D5" w:rsidP="00F559D5">
            <w:pPr>
              <w:tabs>
                <w:tab w:val="decimal" w:pos="551"/>
              </w:tabs>
              <w:spacing w:line="240" w:lineRule="atLeast"/>
              <w:jc w:val="right"/>
              <w:rPr>
                <w:b/>
                <w:bCs/>
                <w:szCs w:val="22"/>
              </w:rPr>
            </w:pPr>
          </w:p>
        </w:tc>
        <w:tc>
          <w:tcPr>
            <w:tcW w:w="1096" w:type="dxa"/>
            <w:shd w:val="clear" w:color="auto" w:fill="auto"/>
          </w:tcPr>
          <w:p w14:paraId="244BE6E8" w14:textId="77777777" w:rsidR="00F559D5" w:rsidRPr="00206CA1" w:rsidRDefault="00F559D5" w:rsidP="00F559D5">
            <w:pPr>
              <w:tabs>
                <w:tab w:val="decimal" w:pos="551"/>
              </w:tabs>
              <w:spacing w:line="240" w:lineRule="atLeast"/>
              <w:jc w:val="right"/>
              <w:rPr>
                <w:b/>
                <w:bCs/>
              </w:rPr>
            </w:pPr>
          </w:p>
        </w:tc>
      </w:tr>
      <w:tr w:rsidR="00F559D5" w:rsidRPr="00206CA1" w14:paraId="2EE97F6F" w14:textId="77777777" w:rsidTr="004641B1">
        <w:trPr>
          <w:cantSplit/>
        </w:trPr>
        <w:tc>
          <w:tcPr>
            <w:tcW w:w="3269" w:type="dxa"/>
            <w:shd w:val="clear" w:color="auto" w:fill="auto"/>
          </w:tcPr>
          <w:p w14:paraId="63322770" w14:textId="690A0CB2" w:rsidR="00F559D5" w:rsidRPr="00206CA1" w:rsidRDefault="00F559D5" w:rsidP="00F559D5">
            <w:pPr>
              <w:spacing w:line="240" w:lineRule="atLeast"/>
              <w:rPr>
                <w:b/>
                <w:bCs/>
                <w:i/>
                <w:iCs/>
                <w:szCs w:val="22"/>
              </w:rPr>
            </w:pPr>
            <w:r w:rsidRPr="00206CA1">
              <w:rPr>
                <w:b/>
                <w:bCs/>
                <w:i/>
                <w:iCs/>
                <w:szCs w:val="22"/>
              </w:rPr>
              <w:t>Non-derivative financial liabilities</w:t>
            </w:r>
          </w:p>
        </w:tc>
        <w:tc>
          <w:tcPr>
            <w:tcW w:w="1134" w:type="dxa"/>
            <w:shd w:val="clear" w:color="auto" w:fill="auto"/>
          </w:tcPr>
          <w:p w14:paraId="161FCF8D" w14:textId="77777777" w:rsidR="00F559D5" w:rsidRPr="00206CA1" w:rsidRDefault="00F559D5" w:rsidP="00F559D5">
            <w:pPr>
              <w:tabs>
                <w:tab w:val="decimal" w:pos="551"/>
              </w:tabs>
              <w:spacing w:line="240" w:lineRule="atLeast"/>
              <w:jc w:val="right"/>
              <w:rPr>
                <w:b/>
                <w:bCs/>
              </w:rPr>
            </w:pPr>
          </w:p>
        </w:tc>
        <w:tc>
          <w:tcPr>
            <w:tcW w:w="182" w:type="dxa"/>
            <w:shd w:val="clear" w:color="auto" w:fill="auto"/>
          </w:tcPr>
          <w:p w14:paraId="5D6A2239" w14:textId="77777777" w:rsidR="00F559D5" w:rsidRPr="00206CA1" w:rsidRDefault="00F559D5" w:rsidP="00F559D5">
            <w:pPr>
              <w:tabs>
                <w:tab w:val="decimal" w:pos="551"/>
              </w:tabs>
              <w:spacing w:line="240" w:lineRule="atLeast"/>
              <w:jc w:val="right"/>
              <w:rPr>
                <w:b/>
                <w:bCs/>
                <w:szCs w:val="22"/>
              </w:rPr>
            </w:pPr>
          </w:p>
        </w:tc>
        <w:tc>
          <w:tcPr>
            <w:tcW w:w="1082" w:type="dxa"/>
            <w:shd w:val="clear" w:color="auto" w:fill="auto"/>
          </w:tcPr>
          <w:p w14:paraId="4BAFC1EB" w14:textId="77777777" w:rsidR="00F559D5" w:rsidRPr="00206CA1" w:rsidRDefault="00F559D5" w:rsidP="00F559D5">
            <w:pPr>
              <w:tabs>
                <w:tab w:val="decimal" w:pos="551"/>
              </w:tabs>
              <w:spacing w:line="240" w:lineRule="atLeast"/>
              <w:jc w:val="right"/>
              <w:rPr>
                <w:b/>
                <w:bCs/>
              </w:rPr>
            </w:pPr>
          </w:p>
        </w:tc>
        <w:tc>
          <w:tcPr>
            <w:tcW w:w="180" w:type="dxa"/>
            <w:shd w:val="clear" w:color="auto" w:fill="auto"/>
          </w:tcPr>
          <w:p w14:paraId="30AF2CB6" w14:textId="77777777" w:rsidR="00F559D5" w:rsidRPr="00206CA1" w:rsidRDefault="00F559D5" w:rsidP="00F559D5">
            <w:pPr>
              <w:tabs>
                <w:tab w:val="decimal" w:pos="551"/>
              </w:tabs>
              <w:spacing w:line="240" w:lineRule="atLeast"/>
              <w:jc w:val="right"/>
              <w:rPr>
                <w:b/>
                <w:bCs/>
                <w:szCs w:val="22"/>
              </w:rPr>
            </w:pPr>
          </w:p>
        </w:tc>
        <w:tc>
          <w:tcPr>
            <w:tcW w:w="1077" w:type="dxa"/>
            <w:shd w:val="clear" w:color="auto" w:fill="auto"/>
          </w:tcPr>
          <w:p w14:paraId="4B5321E0" w14:textId="77777777" w:rsidR="00F559D5" w:rsidRPr="00206CA1" w:rsidRDefault="00F559D5" w:rsidP="00F559D5">
            <w:pPr>
              <w:tabs>
                <w:tab w:val="decimal" w:pos="551"/>
              </w:tabs>
              <w:spacing w:line="240" w:lineRule="atLeast"/>
              <w:jc w:val="right"/>
              <w:rPr>
                <w:b/>
                <w:bCs/>
              </w:rPr>
            </w:pPr>
          </w:p>
        </w:tc>
        <w:tc>
          <w:tcPr>
            <w:tcW w:w="180" w:type="dxa"/>
            <w:shd w:val="clear" w:color="auto" w:fill="auto"/>
          </w:tcPr>
          <w:p w14:paraId="4F476D75" w14:textId="77777777" w:rsidR="00F559D5" w:rsidRPr="00206CA1" w:rsidRDefault="00F559D5" w:rsidP="00F559D5">
            <w:pPr>
              <w:tabs>
                <w:tab w:val="decimal" w:pos="551"/>
              </w:tabs>
              <w:spacing w:line="240" w:lineRule="atLeast"/>
              <w:jc w:val="right"/>
              <w:rPr>
                <w:b/>
                <w:bCs/>
                <w:szCs w:val="22"/>
              </w:rPr>
            </w:pPr>
          </w:p>
        </w:tc>
        <w:tc>
          <w:tcPr>
            <w:tcW w:w="985" w:type="dxa"/>
            <w:shd w:val="clear" w:color="auto" w:fill="auto"/>
          </w:tcPr>
          <w:p w14:paraId="023F0E9B" w14:textId="77777777" w:rsidR="00F559D5" w:rsidRPr="00206CA1" w:rsidRDefault="00F559D5" w:rsidP="00F559D5">
            <w:pPr>
              <w:tabs>
                <w:tab w:val="decimal" w:pos="551"/>
              </w:tabs>
              <w:spacing w:line="240" w:lineRule="atLeast"/>
              <w:jc w:val="right"/>
              <w:rPr>
                <w:b/>
                <w:bCs/>
              </w:rPr>
            </w:pPr>
          </w:p>
        </w:tc>
        <w:tc>
          <w:tcPr>
            <w:tcW w:w="180" w:type="dxa"/>
            <w:shd w:val="clear" w:color="auto" w:fill="auto"/>
          </w:tcPr>
          <w:p w14:paraId="481FEF67" w14:textId="77777777" w:rsidR="00F559D5" w:rsidRPr="00206CA1" w:rsidRDefault="00F559D5" w:rsidP="00F559D5">
            <w:pPr>
              <w:tabs>
                <w:tab w:val="decimal" w:pos="551"/>
              </w:tabs>
              <w:spacing w:line="240" w:lineRule="atLeast"/>
              <w:jc w:val="right"/>
              <w:rPr>
                <w:b/>
                <w:bCs/>
                <w:szCs w:val="22"/>
              </w:rPr>
            </w:pPr>
          </w:p>
        </w:tc>
        <w:tc>
          <w:tcPr>
            <w:tcW w:w="1096" w:type="dxa"/>
            <w:shd w:val="clear" w:color="auto" w:fill="auto"/>
          </w:tcPr>
          <w:p w14:paraId="0C302AE0" w14:textId="77777777" w:rsidR="00F559D5" w:rsidRPr="00206CA1" w:rsidRDefault="00F559D5" w:rsidP="00F559D5">
            <w:pPr>
              <w:tabs>
                <w:tab w:val="decimal" w:pos="551"/>
              </w:tabs>
              <w:spacing w:line="240" w:lineRule="atLeast"/>
              <w:jc w:val="right"/>
              <w:rPr>
                <w:b/>
                <w:bCs/>
              </w:rPr>
            </w:pPr>
          </w:p>
        </w:tc>
      </w:tr>
      <w:tr w:rsidR="00E52597" w:rsidRPr="00206CA1" w14:paraId="39B4AC73" w14:textId="77777777" w:rsidTr="004641B1">
        <w:trPr>
          <w:cantSplit/>
        </w:trPr>
        <w:tc>
          <w:tcPr>
            <w:tcW w:w="3269" w:type="dxa"/>
            <w:shd w:val="clear" w:color="auto" w:fill="auto"/>
          </w:tcPr>
          <w:p w14:paraId="4ECA97AB" w14:textId="31891939" w:rsidR="00E52597" w:rsidRPr="00206CA1" w:rsidRDefault="00E52597" w:rsidP="00E52597">
            <w:pPr>
              <w:spacing w:line="240" w:lineRule="atLeast"/>
              <w:rPr>
                <w:b/>
                <w:bCs/>
                <w:szCs w:val="22"/>
              </w:rPr>
            </w:pPr>
            <w:r w:rsidRPr="00206CA1">
              <w:rPr>
                <w:szCs w:val="22"/>
              </w:rPr>
              <w:t xml:space="preserve">Trade and other current payables </w:t>
            </w:r>
          </w:p>
        </w:tc>
        <w:tc>
          <w:tcPr>
            <w:tcW w:w="1134" w:type="dxa"/>
            <w:shd w:val="clear" w:color="auto" w:fill="auto"/>
          </w:tcPr>
          <w:p w14:paraId="4D296CDD" w14:textId="01BA1845" w:rsidR="00E52597" w:rsidRPr="00206CA1" w:rsidRDefault="00906507" w:rsidP="00E52597">
            <w:pPr>
              <w:tabs>
                <w:tab w:val="decimal" w:pos="551"/>
              </w:tabs>
              <w:spacing w:line="240" w:lineRule="atLeast"/>
              <w:jc w:val="right"/>
            </w:pPr>
            <w:r w:rsidRPr="00906507">
              <w:t>26,995</w:t>
            </w:r>
          </w:p>
        </w:tc>
        <w:tc>
          <w:tcPr>
            <w:tcW w:w="182" w:type="dxa"/>
            <w:shd w:val="clear" w:color="auto" w:fill="auto"/>
          </w:tcPr>
          <w:p w14:paraId="494229C9" w14:textId="77777777" w:rsidR="00E52597" w:rsidRPr="00206CA1" w:rsidRDefault="00E52597" w:rsidP="00E52597">
            <w:pPr>
              <w:tabs>
                <w:tab w:val="decimal" w:pos="551"/>
              </w:tabs>
              <w:spacing w:line="240" w:lineRule="atLeast"/>
              <w:jc w:val="right"/>
              <w:rPr>
                <w:szCs w:val="22"/>
              </w:rPr>
            </w:pPr>
          </w:p>
        </w:tc>
        <w:tc>
          <w:tcPr>
            <w:tcW w:w="1082" w:type="dxa"/>
            <w:shd w:val="clear" w:color="auto" w:fill="auto"/>
          </w:tcPr>
          <w:p w14:paraId="0A49D326" w14:textId="6268B351" w:rsidR="00E52597" w:rsidRPr="00206CA1" w:rsidRDefault="00906507" w:rsidP="00E52597">
            <w:pPr>
              <w:tabs>
                <w:tab w:val="decimal" w:pos="551"/>
              </w:tabs>
              <w:spacing w:line="240" w:lineRule="atLeast"/>
              <w:jc w:val="right"/>
            </w:pPr>
            <w:r w:rsidRPr="00906507">
              <w:t>26,995</w:t>
            </w:r>
          </w:p>
        </w:tc>
        <w:tc>
          <w:tcPr>
            <w:tcW w:w="180" w:type="dxa"/>
            <w:shd w:val="clear" w:color="auto" w:fill="auto"/>
          </w:tcPr>
          <w:p w14:paraId="4D360516" w14:textId="77777777" w:rsidR="00E52597" w:rsidRPr="00206CA1" w:rsidRDefault="00E52597" w:rsidP="00E52597">
            <w:pPr>
              <w:tabs>
                <w:tab w:val="decimal" w:pos="551"/>
              </w:tabs>
              <w:spacing w:line="240" w:lineRule="atLeast"/>
              <w:jc w:val="right"/>
              <w:rPr>
                <w:szCs w:val="22"/>
              </w:rPr>
            </w:pPr>
          </w:p>
        </w:tc>
        <w:tc>
          <w:tcPr>
            <w:tcW w:w="1077" w:type="dxa"/>
            <w:shd w:val="clear" w:color="auto" w:fill="auto"/>
          </w:tcPr>
          <w:p w14:paraId="2C6E043F" w14:textId="7A9E1472" w:rsidR="00E52597" w:rsidRPr="00206CA1" w:rsidRDefault="00E52597" w:rsidP="00E52597">
            <w:pPr>
              <w:tabs>
                <w:tab w:val="decimal" w:pos="551"/>
              </w:tabs>
              <w:spacing w:line="240" w:lineRule="atLeast"/>
              <w:jc w:val="right"/>
              <w:rPr>
                <w:b/>
                <w:bCs/>
              </w:rPr>
            </w:pPr>
            <w:r w:rsidRPr="00206CA1">
              <w:t>-</w:t>
            </w:r>
          </w:p>
        </w:tc>
        <w:tc>
          <w:tcPr>
            <w:tcW w:w="180" w:type="dxa"/>
            <w:shd w:val="clear" w:color="auto" w:fill="auto"/>
          </w:tcPr>
          <w:p w14:paraId="13A5A3E8" w14:textId="77777777" w:rsidR="00E52597" w:rsidRPr="00206CA1" w:rsidRDefault="00E52597" w:rsidP="00E52597">
            <w:pPr>
              <w:tabs>
                <w:tab w:val="decimal" w:pos="551"/>
              </w:tabs>
              <w:spacing w:line="240" w:lineRule="atLeast"/>
              <w:jc w:val="right"/>
              <w:rPr>
                <w:b/>
                <w:bCs/>
                <w:szCs w:val="22"/>
              </w:rPr>
            </w:pPr>
          </w:p>
        </w:tc>
        <w:tc>
          <w:tcPr>
            <w:tcW w:w="985" w:type="dxa"/>
            <w:shd w:val="clear" w:color="auto" w:fill="auto"/>
          </w:tcPr>
          <w:p w14:paraId="548DA58A" w14:textId="4F62FE90" w:rsidR="00E52597" w:rsidRPr="00206CA1" w:rsidRDefault="00E52597" w:rsidP="00E52597">
            <w:pPr>
              <w:tabs>
                <w:tab w:val="decimal" w:pos="551"/>
              </w:tabs>
              <w:spacing w:line="240" w:lineRule="atLeast"/>
              <w:jc w:val="right"/>
              <w:rPr>
                <w:b/>
                <w:bCs/>
              </w:rPr>
            </w:pPr>
            <w:r w:rsidRPr="00206CA1">
              <w:t>-</w:t>
            </w:r>
          </w:p>
        </w:tc>
        <w:tc>
          <w:tcPr>
            <w:tcW w:w="180" w:type="dxa"/>
            <w:shd w:val="clear" w:color="auto" w:fill="auto"/>
          </w:tcPr>
          <w:p w14:paraId="59148A0E" w14:textId="77777777" w:rsidR="00E52597" w:rsidRPr="00206CA1" w:rsidRDefault="00E52597" w:rsidP="00E52597">
            <w:pPr>
              <w:tabs>
                <w:tab w:val="decimal" w:pos="551"/>
              </w:tabs>
              <w:spacing w:line="240" w:lineRule="atLeast"/>
              <w:jc w:val="right"/>
              <w:rPr>
                <w:szCs w:val="22"/>
              </w:rPr>
            </w:pPr>
          </w:p>
        </w:tc>
        <w:tc>
          <w:tcPr>
            <w:tcW w:w="1096" w:type="dxa"/>
            <w:shd w:val="clear" w:color="auto" w:fill="auto"/>
          </w:tcPr>
          <w:p w14:paraId="04011CA6" w14:textId="4732C84D" w:rsidR="00E52597" w:rsidRPr="00206CA1" w:rsidRDefault="00906507" w:rsidP="00E52597">
            <w:pPr>
              <w:tabs>
                <w:tab w:val="decimal" w:pos="1001"/>
              </w:tabs>
              <w:spacing w:line="240" w:lineRule="atLeast"/>
              <w:jc w:val="right"/>
            </w:pPr>
            <w:r w:rsidRPr="00906507">
              <w:t>26,995</w:t>
            </w:r>
          </w:p>
        </w:tc>
      </w:tr>
      <w:tr w:rsidR="00E52597" w:rsidRPr="00206CA1" w14:paraId="08AFA98C" w14:textId="77777777">
        <w:trPr>
          <w:cantSplit/>
        </w:trPr>
        <w:tc>
          <w:tcPr>
            <w:tcW w:w="3269" w:type="dxa"/>
            <w:shd w:val="clear" w:color="auto" w:fill="auto"/>
          </w:tcPr>
          <w:p w14:paraId="2F094C9D" w14:textId="5E01ADC2" w:rsidR="00E52597" w:rsidRPr="00206CA1" w:rsidRDefault="00E52597" w:rsidP="00E52597">
            <w:pPr>
              <w:spacing w:line="240" w:lineRule="atLeast"/>
            </w:pPr>
            <w:r w:rsidRPr="00206CA1">
              <w:rPr>
                <w:szCs w:val="22"/>
              </w:rPr>
              <w:t>Debentures</w:t>
            </w:r>
          </w:p>
        </w:tc>
        <w:tc>
          <w:tcPr>
            <w:tcW w:w="1134" w:type="dxa"/>
            <w:shd w:val="clear" w:color="auto" w:fill="auto"/>
          </w:tcPr>
          <w:p w14:paraId="12CCEDAB" w14:textId="70C51255" w:rsidR="00E52597" w:rsidRPr="00206CA1" w:rsidRDefault="00E52597" w:rsidP="00E52597">
            <w:pPr>
              <w:tabs>
                <w:tab w:val="decimal" w:pos="551"/>
              </w:tabs>
              <w:spacing w:line="240" w:lineRule="atLeast"/>
              <w:jc w:val="right"/>
              <w:rPr>
                <w:b/>
                <w:bCs/>
              </w:rPr>
            </w:pPr>
            <w:r w:rsidRPr="00206CA1">
              <w:t>1,499,249</w:t>
            </w:r>
          </w:p>
        </w:tc>
        <w:tc>
          <w:tcPr>
            <w:tcW w:w="182" w:type="dxa"/>
            <w:shd w:val="clear" w:color="auto" w:fill="auto"/>
            <w:vAlign w:val="bottom"/>
          </w:tcPr>
          <w:p w14:paraId="5AC6694C" w14:textId="77777777" w:rsidR="00E52597" w:rsidRPr="00206CA1" w:rsidRDefault="00E52597" w:rsidP="00E52597">
            <w:pPr>
              <w:tabs>
                <w:tab w:val="decimal" w:pos="551"/>
              </w:tabs>
              <w:spacing w:line="240" w:lineRule="atLeast"/>
              <w:jc w:val="right"/>
              <w:rPr>
                <w:b/>
                <w:bCs/>
                <w:szCs w:val="22"/>
              </w:rPr>
            </w:pPr>
          </w:p>
        </w:tc>
        <w:tc>
          <w:tcPr>
            <w:tcW w:w="1082" w:type="dxa"/>
            <w:shd w:val="clear" w:color="auto" w:fill="auto"/>
          </w:tcPr>
          <w:p w14:paraId="08C280F3" w14:textId="3C154708" w:rsidR="00E52597" w:rsidRPr="00206CA1" w:rsidRDefault="00E52597" w:rsidP="00E52597">
            <w:pPr>
              <w:tabs>
                <w:tab w:val="decimal" w:pos="551"/>
              </w:tabs>
              <w:spacing w:line="240" w:lineRule="atLeast"/>
              <w:jc w:val="right"/>
              <w:rPr>
                <w:b/>
                <w:bCs/>
              </w:rPr>
            </w:pPr>
            <w:r w:rsidRPr="00206CA1">
              <w:t>1,526,021</w:t>
            </w:r>
          </w:p>
        </w:tc>
        <w:tc>
          <w:tcPr>
            <w:tcW w:w="180" w:type="dxa"/>
            <w:shd w:val="clear" w:color="auto" w:fill="auto"/>
            <w:vAlign w:val="bottom"/>
          </w:tcPr>
          <w:p w14:paraId="28D992D1" w14:textId="77777777" w:rsidR="00E52597" w:rsidRPr="00206CA1" w:rsidRDefault="00E52597" w:rsidP="00E52597">
            <w:pPr>
              <w:tabs>
                <w:tab w:val="decimal" w:pos="551"/>
              </w:tabs>
              <w:spacing w:line="240" w:lineRule="atLeast"/>
              <w:jc w:val="right"/>
              <w:rPr>
                <w:b/>
                <w:bCs/>
                <w:szCs w:val="22"/>
              </w:rPr>
            </w:pPr>
          </w:p>
        </w:tc>
        <w:tc>
          <w:tcPr>
            <w:tcW w:w="1077" w:type="dxa"/>
            <w:shd w:val="clear" w:color="auto" w:fill="auto"/>
          </w:tcPr>
          <w:p w14:paraId="3DE219AB" w14:textId="6062299A" w:rsidR="00E52597" w:rsidRPr="00206CA1" w:rsidRDefault="00E52597" w:rsidP="00E52597">
            <w:pPr>
              <w:tabs>
                <w:tab w:val="decimal" w:pos="551"/>
              </w:tabs>
              <w:spacing w:line="240" w:lineRule="atLeast"/>
              <w:jc w:val="right"/>
              <w:rPr>
                <w:b/>
                <w:bCs/>
              </w:rPr>
            </w:pPr>
            <w:r w:rsidRPr="00206CA1">
              <w:t>-</w:t>
            </w:r>
          </w:p>
        </w:tc>
        <w:tc>
          <w:tcPr>
            <w:tcW w:w="180" w:type="dxa"/>
            <w:shd w:val="clear" w:color="auto" w:fill="auto"/>
            <w:vAlign w:val="bottom"/>
          </w:tcPr>
          <w:p w14:paraId="25FF8260" w14:textId="77777777" w:rsidR="00E52597" w:rsidRPr="00206CA1" w:rsidRDefault="00E52597" w:rsidP="00E52597">
            <w:pPr>
              <w:tabs>
                <w:tab w:val="decimal" w:pos="551"/>
              </w:tabs>
              <w:spacing w:line="240" w:lineRule="atLeast"/>
              <w:jc w:val="right"/>
              <w:rPr>
                <w:b/>
                <w:bCs/>
                <w:szCs w:val="22"/>
              </w:rPr>
            </w:pPr>
          </w:p>
        </w:tc>
        <w:tc>
          <w:tcPr>
            <w:tcW w:w="985" w:type="dxa"/>
            <w:shd w:val="clear" w:color="auto" w:fill="auto"/>
          </w:tcPr>
          <w:p w14:paraId="56395AC4" w14:textId="086F9E30" w:rsidR="00E52597" w:rsidRPr="00206CA1" w:rsidRDefault="00E52597" w:rsidP="00E52597">
            <w:pPr>
              <w:tabs>
                <w:tab w:val="decimal" w:pos="832"/>
              </w:tabs>
              <w:spacing w:line="240" w:lineRule="atLeast"/>
              <w:jc w:val="right"/>
              <w:rPr>
                <w:b/>
                <w:bCs/>
              </w:rPr>
            </w:pPr>
            <w:r w:rsidRPr="00206CA1">
              <w:t>-</w:t>
            </w:r>
          </w:p>
        </w:tc>
        <w:tc>
          <w:tcPr>
            <w:tcW w:w="180" w:type="dxa"/>
            <w:shd w:val="clear" w:color="auto" w:fill="auto"/>
            <w:vAlign w:val="bottom"/>
          </w:tcPr>
          <w:p w14:paraId="715BEC63" w14:textId="77777777" w:rsidR="00E52597" w:rsidRPr="00206CA1" w:rsidRDefault="00E52597" w:rsidP="00E52597">
            <w:pPr>
              <w:tabs>
                <w:tab w:val="decimal" w:pos="551"/>
              </w:tabs>
              <w:spacing w:line="240" w:lineRule="atLeast"/>
              <w:jc w:val="right"/>
              <w:rPr>
                <w:b/>
                <w:bCs/>
                <w:szCs w:val="22"/>
              </w:rPr>
            </w:pPr>
          </w:p>
        </w:tc>
        <w:tc>
          <w:tcPr>
            <w:tcW w:w="1096" w:type="dxa"/>
            <w:shd w:val="clear" w:color="auto" w:fill="auto"/>
          </w:tcPr>
          <w:p w14:paraId="6E889456" w14:textId="4DE6EC0D" w:rsidR="00E52597" w:rsidRPr="00206CA1" w:rsidRDefault="00E52597" w:rsidP="00E52597">
            <w:pPr>
              <w:tabs>
                <w:tab w:val="decimal" w:pos="1001"/>
              </w:tabs>
              <w:spacing w:line="240" w:lineRule="atLeast"/>
              <w:jc w:val="right"/>
              <w:rPr>
                <w:b/>
                <w:bCs/>
              </w:rPr>
            </w:pPr>
            <w:r w:rsidRPr="00206CA1">
              <w:t>1,526,021</w:t>
            </w:r>
          </w:p>
        </w:tc>
      </w:tr>
      <w:tr w:rsidR="00E52597" w:rsidRPr="00206CA1" w14:paraId="7CBCC93F" w14:textId="77777777" w:rsidTr="00753242">
        <w:trPr>
          <w:cantSplit/>
        </w:trPr>
        <w:tc>
          <w:tcPr>
            <w:tcW w:w="3269" w:type="dxa"/>
            <w:shd w:val="clear" w:color="auto" w:fill="auto"/>
          </w:tcPr>
          <w:p w14:paraId="63488EB1" w14:textId="5592D5FD" w:rsidR="00E52597" w:rsidRPr="00206CA1" w:rsidRDefault="00E52597" w:rsidP="00E52597">
            <w:pPr>
              <w:spacing w:line="240" w:lineRule="atLeast"/>
              <w:rPr>
                <w:b/>
                <w:bCs/>
                <w:szCs w:val="22"/>
              </w:rPr>
            </w:pPr>
            <w:r w:rsidRPr="00206CA1">
              <w:rPr>
                <w:szCs w:val="22"/>
              </w:rPr>
              <w:t>Lease liabilities</w:t>
            </w:r>
          </w:p>
        </w:tc>
        <w:tc>
          <w:tcPr>
            <w:tcW w:w="1134" w:type="dxa"/>
            <w:shd w:val="clear" w:color="auto" w:fill="auto"/>
          </w:tcPr>
          <w:p w14:paraId="7197111C" w14:textId="5CF9A69C" w:rsidR="00E52597" w:rsidRPr="00206CA1" w:rsidRDefault="00E52597" w:rsidP="00E52597">
            <w:pPr>
              <w:tabs>
                <w:tab w:val="decimal" w:pos="551"/>
              </w:tabs>
              <w:spacing w:line="240" w:lineRule="atLeast"/>
              <w:jc w:val="right"/>
              <w:rPr>
                <w:b/>
                <w:bCs/>
              </w:rPr>
            </w:pPr>
            <w:r w:rsidRPr="00206CA1">
              <w:t>29,209</w:t>
            </w:r>
          </w:p>
        </w:tc>
        <w:tc>
          <w:tcPr>
            <w:tcW w:w="182" w:type="dxa"/>
            <w:shd w:val="clear" w:color="auto" w:fill="auto"/>
          </w:tcPr>
          <w:p w14:paraId="4B786631" w14:textId="77777777" w:rsidR="00E52597" w:rsidRPr="00206CA1" w:rsidRDefault="00E52597" w:rsidP="00E52597">
            <w:pPr>
              <w:tabs>
                <w:tab w:val="decimal" w:pos="551"/>
              </w:tabs>
              <w:spacing w:line="240" w:lineRule="atLeast"/>
              <w:jc w:val="right"/>
              <w:rPr>
                <w:b/>
                <w:bCs/>
                <w:szCs w:val="22"/>
              </w:rPr>
            </w:pPr>
          </w:p>
        </w:tc>
        <w:tc>
          <w:tcPr>
            <w:tcW w:w="1082" w:type="dxa"/>
            <w:shd w:val="clear" w:color="auto" w:fill="auto"/>
          </w:tcPr>
          <w:p w14:paraId="64F54BED" w14:textId="067041F9" w:rsidR="00E52597" w:rsidRPr="00206CA1" w:rsidRDefault="00E52597" w:rsidP="00E52597">
            <w:pPr>
              <w:tabs>
                <w:tab w:val="decimal" w:pos="551"/>
              </w:tabs>
              <w:spacing w:line="240" w:lineRule="atLeast"/>
              <w:jc w:val="right"/>
              <w:rPr>
                <w:b/>
                <w:bCs/>
              </w:rPr>
            </w:pPr>
            <w:r w:rsidRPr="00206CA1">
              <w:t>6,802</w:t>
            </w:r>
          </w:p>
        </w:tc>
        <w:tc>
          <w:tcPr>
            <w:tcW w:w="180" w:type="dxa"/>
            <w:shd w:val="clear" w:color="auto" w:fill="auto"/>
          </w:tcPr>
          <w:p w14:paraId="316EB30B" w14:textId="77777777" w:rsidR="00E52597" w:rsidRPr="00206CA1" w:rsidRDefault="00E52597" w:rsidP="00E52597">
            <w:pPr>
              <w:tabs>
                <w:tab w:val="decimal" w:pos="551"/>
              </w:tabs>
              <w:spacing w:line="240" w:lineRule="atLeast"/>
              <w:jc w:val="right"/>
              <w:rPr>
                <w:b/>
                <w:bCs/>
                <w:szCs w:val="22"/>
              </w:rPr>
            </w:pPr>
          </w:p>
        </w:tc>
        <w:tc>
          <w:tcPr>
            <w:tcW w:w="1077" w:type="dxa"/>
            <w:shd w:val="clear" w:color="auto" w:fill="auto"/>
          </w:tcPr>
          <w:p w14:paraId="7ED76EB4" w14:textId="583DE7DB" w:rsidR="00E52597" w:rsidRPr="00206CA1" w:rsidRDefault="00E52597" w:rsidP="00E52597">
            <w:pPr>
              <w:tabs>
                <w:tab w:val="decimal" w:pos="551"/>
              </w:tabs>
              <w:spacing w:line="240" w:lineRule="atLeast"/>
              <w:jc w:val="right"/>
              <w:rPr>
                <w:b/>
                <w:bCs/>
              </w:rPr>
            </w:pPr>
            <w:r w:rsidRPr="00206CA1">
              <w:t>24,193</w:t>
            </w:r>
          </w:p>
        </w:tc>
        <w:tc>
          <w:tcPr>
            <w:tcW w:w="180" w:type="dxa"/>
            <w:shd w:val="clear" w:color="auto" w:fill="auto"/>
          </w:tcPr>
          <w:p w14:paraId="29BEFB0F" w14:textId="77777777" w:rsidR="00E52597" w:rsidRPr="00206CA1" w:rsidRDefault="00E52597" w:rsidP="00E52597">
            <w:pPr>
              <w:tabs>
                <w:tab w:val="decimal" w:pos="551"/>
              </w:tabs>
              <w:spacing w:line="240" w:lineRule="atLeast"/>
              <w:jc w:val="right"/>
              <w:rPr>
                <w:b/>
                <w:bCs/>
                <w:szCs w:val="22"/>
              </w:rPr>
            </w:pPr>
          </w:p>
        </w:tc>
        <w:tc>
          <w:tcPr>
            <w:tcW w:w="985" w:type="dxa"/>
            <w:shd w:val="clear" w:color="auto" w:fill="auto"/>
          </w:tcPr>
          <w:p w14:paraId="1EB2381B" w14:textId="166BA20A" w:rsidR="00E52597" w:rsidRPr="00206CA1" w:rsidRDefault="00E52597" w:rsidP="00E52597">
            <w:pPr>
              <w:tabs>
                <w:tab w:val="decimal" w:pos="832"/>
              </w:tabs>
              <w:spacing w:line="240" w:lineRule="atLeast"/>
              <w:jc w:val="right"/>
              <w:rPr>
                <w:b/>
                <w:bCs/>
              </w:rPr>
            </w:pPr>
            <w:r w:rsidRPr="00206CA1">
              <w:t>-</w:t>
            </w:r>
          </w:p>
        </w:tc>
        <w:tc>
          <w:tcPr>
            <w:tcW w:w="180" w:type="dxa"/>
            <w:shd w:val="clear" w:color="auto" w:fill="auto"/>
          </w:tcPr>
          <w:p w14:paraId="361F2C7D" w14:textId="77777777" w:rsidR="00E52597" w:rsidRPr="00206CA1" w:rsidRDefault="00E52597" w:rsidP="00E52597">
            <w:pPr>
              <w:tabs>
                <w:tab w:val="decimal" w:pos="551"/>
              </w:tabs>
              <w:spacing w:line="240" w:lineRule="atLeast"/>
              <w:jc w:val="right"/>
              <w:rPr>
                <w:b/>
                <w:bCs/>
                <w:szCs w:val="22"/>
              </w:rPr>
            </w:pPr>
          </w:p>
        </w:tc>
        <w:tc>
          <w:tcPr>
            <w:tcW w:w="1096" w:type="dxa"/>
            <w:shd w:val="clear" w:color="auto" w:fill="auto"/>
          </w:tcPr>
          <w:p w14:paraId="64FA9897" w14:textId="7E0F4CFD" w:rsidR="00E52597" w:rsidRPr="00206CA1" w:rsidRDefault="00E52597" w:rsidP="00E52597">
            <w:pPr>
              <w:tabs>
                <w:tab w:val="decimal" w:pos="1001"/>
              </w:tabs>
              <w:spacing w:line="240" w:lineRule="atLeast"/>
              <w:jc w:val="right"/>
              <w:rPr>
                <w:b/>
                <w:bCs/>
              </w:rPr>
            </w:pPr>
            <w:r w:rsidRPr="00206CA1">
              <w:t>30,995</w:t>
            </w:r>
          </w:p>
        </w:tc>
      </w:tr>
      <w:tr w:rsidR="00E52597" w:rsidRPr="00206CA1" w14:paraId="373F45E3" w14:textId="77777777" w:rsidTr="00753242">
        <w:trPr>
          <w:cantSplit/>
        </w:trPr>
        <w:tc>
          <w:tcPr>
            <w:tcW w:w="3269" w:type="dxa"/>
            <w:shd w:val="clear" w:color="auto" w:fill="auto"/>
          </w:tcPr>
          <w:p w14:paraId="0C9B6F5A" w14:textId="77777777" w:rsidR="00E52597" w:rsidRPr="00206CA1" w:rsidRDefault="00E52597" w:rsidP="00E52597">
            <w:pPr>
              <w:spacing w:line="240" w:lineRule="atLeast"/>
              <w:rPr>
                <w:szCs w:val="22"/>
              </w:rPr>
            </w:pPr>
          </w:p>
        </w:tc>
        <w:tc>
          <w:tcPr>
            <w:tcW w:w="1134" w:type="dxa"/>
            <w:tcBorders>
              <w:top w:val="single" w:sz="4" w:space="0" w:color="auto"/>
              <w:bottom w:val="double" w:sz="4" w:space="0" w:color="auto"/>
            </w:tcBorders>
            <w:shd w:val="clear" w:color="auto" w:fill="auto"/>
          </w:tcPr>
          <w:p w14:paraId="420B947B" w14:textId="1556BB73" w:rsidR="00E52597" w:rsidRPr="00206CA1" w:rsidRDefault="00906507" w:rsidP="00E52597">
            <w:pPr>
              <w:tabs>
                <w:tab w:val="decimal" w:pos="551"/>
              </w:tabs>
              <w:spacing w:line="240" w:lineRule="atLeast"/>
              <w:jc w:val="right"/>
            </w:pPr>
            <w:r w:rsidRPr="00906507">
              <w:rPr>
                <w:b/>
                <w:bCs/>
              </w:rPr>
              <w:t>1,555,453</w:t>
            </w:r>
          </w:p>
        </w:tc>
        <w:tc>
          <w:tcPr>
            <w:tcW w:w="182" w:type="dxa"/>
            <w:shd w:val="clear" w:color="auto" w:fill="auto"/>
          </w:tcPr>
          <w:p w14:paraId="514C02C8" w14:textId="77777777" w:rsidR="00E52597" w:rsidRPr="00206CA1" w:rsidRDefault="00E52597" w:rsidP="00E52597">
            <w:pPr>
              <w:tabs>
                <w:tab w:val="decimal" w:pos="551"/>
              </w:tabs>
              <w:spacing w:line="240" w:lineRule="atLeast"/>
              <w:jc w:val="right"/>
              <w:rPr>
                <w:b/>
                <w:bCs/>
                <w:szCs w:val="22"/>
              </w:rPr>
            </w:pPr>
          </w:p>
        </w:tc>
        <w:tc>
          <w:tcPr>
            <w:tcW w:w="1082" w:type="dxa"/>
            <w:tcBorders>
              <w:top w:val="single" w:sz="4" w:space="0" w:color="auto"/>
              <w:bottom w:val="double" w:sz="4" w:space="0" w:color="auto"/>
            </w:tcBorders>
            <w:shd w:val="clear" w:color="auto" w:fill="auto"/>
          </w:tcPr>
          <w:p w14:paraId="6C139329" w14:textId="583804F1" w:rsidR="00E52597" w:rsidRPr="00206CA1" w:rsidRDefault="00906507" w:rsidP="00E52597">
            <w:pPr>
              <w:tabs>
                <w:tab w:val="decimal" w:pos="551"/>
              </w:tabs>
              <w:spacing w:line="240" w:lineRule="atLeast"/>
              <w:jc w:val="right"/>
            </w:pPr>
            <w:r w:rsidRPr="00906507">
              <w:rPr>
                <w:b/>
                <w:bCs/>
              </w:rPr>
              <w:t>1,559,818</w:t>
            </w:r>
          </w:p>
        </w:tc>
        <w:tc>
          <w:tcPr>
            <w:tcW w:w="180" w:type="dxa"/>
            <w:shd w:val="clear" w:color="auto" w:fill="auto"/>
          </w:tcPr>
          <w:p w14:paraId="46018A4C" w14:textId="77777777" w:rsidR="00E52597" w:rsidRPr="00206CA1" w:rsidRDefault="00E52597" w:rsidP="00E52597">
            <w:pPr>
              <w:tabs>
                <w:tab w:val="decimal" w:pos="551"/>
              </w:tabs>
              <w:spacing w:line="240" w:lineRule="atLeast"/>
              <w:jc w:val="right"/>
              <w:rPr>
                <w:b/>
                <w:bCs/>
                <w:szCs w:val="22"/>
              </w:rPr>
            </w:pPr>
          </w:p>
        </w:tc>
        <w:tc>
          <w:tcPr>
            <w:tcW w:w="1077" w:type="dxa"/>
            <w:tcBorders>
              <w:top w:val="single" w:sz="4" w:space="0" w:color="auto"/>
              <w:bottom w:val="double" w:sz="4" w:space="0" w:color="auto"/>
            </w:tcBorders>
            <w:shd w:val="clear" w:color="auto" w:fill="auto"/>
          </w:tcPr>
          <w:p w14:paraId="44236FEF" w14:textId="3D8C897E" w:rsidR="00E52597" w:rsidRPr="00206CA1" w:rsidRDefault="00E52597" w:rsidP="00E52597">
            <w:pPr>
              <w:tabs>
                <w:tab w:val="decimal" w:pos="551"/>
              </w:tabs>
              <w:spacing w:line="240" w:lineRule="atLeast"/>
              <w:jc w:val="right"/>
            </w:pPr>
            <w:r w:rsidRPr="00206CA1">
              <w:rPr>
                <w:b/>
                <w:bCs/>
              </w:rPr>
              <w:t>24,193</w:t>
            </w:r>
          </w:p>
        </w:tc>
        <w:tc>
          <w:tcPr>
            <w:tcW w:w="180" w:type="dxa"/>
            <w:shd w:val="clear" w:color="auto" w:fill="auto"/>
          </w:tcPr>
          <w:p w14:paraId="1E89F400" w14:textId="77777777" w:rsidR="00E52597" w:rsidRPr="00206CA1" w:rsidRDefault="00E52597" w:rsidP="00E52597">
            <w:pPr>
              <w:tabs>
                <w:tab w:val="decimal" w:pos="551"/>
              </w:tabs>
              <w:spacing w:line="240" w:lineRule="atLeast"/>
              <w:jc w:val="right"/>
              <w:rPr>
                <w:b/>
                <w:bCs/>
                <w:szCs w:val="22"/>
              </w:rPr>
            </w:pPr>
          </w:p>
        </w:tc>
        <w:tc>
          <w:tcPr>
            <w:tcW w:w="985" w:type="dxa"/>
            <w:tcBorders>
              <w:top w:val="single" w:sz="4" w:space="0" w:color="auto"/>
              <w:bottom w:val="double" w:sz="4" w:space="0" w:color="auto"/>
            </w:tcBorders>
            <w:shd w:val="clear" w:color="auto" w:fill="auto"/>
          </w:tcPr>
          <w:p w14:paraId="2D62651D" w14:textId="7493F39B" w:rsidR="00E52597" w:rsidRPr="00206CA1" w:rsidRDefault="00E52597" w:rsidP="00E52597">
            <w:pPr>
              <w:tabs>
                <w:tab w:val="decimal" w:pos="551"/>
              </w:tabs>
              <w:spacing w:line="240" w:lineRule="atLeast"/>
              <w:jc w:val="right"/>
            </w:pPr>
            <w:r w:rsidRPr="00206CA1">
              <w:rPr>
                <w:b/>
                <w:bCs/>
              </w:rPr>
              <w:t>-</w:t>
            </w:r>
          </w:p>
        </w:tc>
        <w:tc>
          <w:tcPr>
            <w:tcW w:w="180" w:type="dxa"/>
            <w:shd w:val="clear" w:color="auto" w:fill="auto"/>
          </w:tcPr>
          <w:p w14:paraId="32CDDD75" w14:textId="77777777" w:rsidR="00E52597" w:rsidRPr="00206CA1" w:rsidRDefault="00E52597" w:rsidP="00E52597">
            <w:pPr>
              <w:tabs>
                <w:tab w:val="decimal" w:pos="551"/>
              </w:tabs>
              <w:spacing w:line="240" w:lineRule="atLeast"/>
              <w:jc w:val="right"/>
              <w:rPr>
                <w:b/>
                <w:bCs/>
                <w:szCs w:val="22"/>
              </w:rPr>
            </w:pPr>
          </w:p>
        </w:tc>
        <w:tc>
          <w:tcPr>
            <w:tcW w:w="1096" w:type="dxa"/>
            <w:tcBorders>
              <w:top w:val="single" w:sz="4" w:space="0" w:color="auto"/>
              <w:bottom w:val="double" w:sz="4" w:space="0" w:color="auto"/>
            </w:tcBorders>
            <w:shd w:val="clear" w:color="auto" w:fill="auto"/>
          </w:tcPr>
          <w:p w14:paraId="1EB595C4" w14:textId="6CE7F22E" w:rsidR="00E52597" w:rsidRPr="00206CA1" w:rsidRDefault="00906507" w:rsidP="00E52597">
            <w:pPr>
              <w:tabs>
                <w:tab w:val="decimal" w:pos="551"/>
              </w:tabs>
              <w:spacing w:line="240" w:lineRule="atLeast"/>
              <w:jc w:val="right"/>
            </w:pPr>
            <w:r w:rsidRPr="00906507">
              <w:rPr>
                <w:b/>
                <w:bCs/>
              </w:rPr>
              <w:t>1,584,011</w:t>
            </w:r>
          </w:p>
        </w:tc>
      </w:tr>
    </w:tbl>
    <w:p w14:paraId="35F40EF5" w14:textId="77777777" w:rsidR="00377760" w:rsidRPr="00206CA1" w:rsidRDefault="00377760" w:rsidP="00C70E56">
      <w:pPr>
        <w:spacing w:line="240" w:lineRule="atLeast"/>
        <w:jc w:val="thaiDistribute"/>
        <w:rPr>
          <w:b/>
          <w:bCs/>
          <w:i/>
          <w:iCs/>
          <w:szCs w:val="22"/>
          <w:lang w:val="en-US" w:bidi="th-TH"/>
        </w:rPr>
      </w:pPr>
    </w:p>
    <w:p w14:paraId="5F07FFF7" w14:textId="615BA322" w:rsidR="007270DF" w:rsidRPr="00206CA1" w:rsidRDefault="007270DF" w:rsidP="007270DF">
      <w:pPr>
        <w:spacing w:line="240" w:lineRule="auto"/>
        <w:ind w:left="900" w:right="-27" w:hanging="360"/>
        <w:jc w:val="thaiDistribute"/>
        <w:rPr>
          <w:i/>
          <w:iCs/>
          <w:szCs w:val="22"/>
        </w:rPr>
      </w:pPr>
      <w:r w:rsidRPr="00206CA1">
        <w:rPr>
          <w:i/>
          <w:iCs/>
          <w:szCs w:val="22"/>
        </w:rPr>
        <w:t>(</w:t>
      </w:r>
      <w:r w:rsidR="00517D91">
        <w:rPr>
          <w:i/>
          <w:iCs/>
          <w:szCs w:val="22"/>
        </w:rPr>
        <w:t>b</w:t>
      </w:r>
      <w:r w:rsidRPr="00206CA1">
        <w:rPr>
          <w:i/>
          <w:iCs/>
          <w:szCs w:val="22"/>
        </w:rPr>
        <w:t xml:space="preserve">.3) Market risk </w:t>
      </w:r>
    </w:p>
    <w:p w14:paraId="50F39AB8" w14:textId="77777777" w:rsidR="007270DF" w:rsidRPr="00206CA1" w:rsidRDefault="007270DF" w:rsidP="007270DF">
      <w:pPr>
        <w:spacing w:line="240" w:lineRule="auto"/>
        <w:ind w:left="540" w:right="-7"/>
        <w:jc w:val="thaiDistribute"/>
        <w:rPr>
          <w:szCs w:val="22"/>
        </w:rPr>
      </w:pPr>
    </w:p>
    <w:p w14:paraId="23006505" w14:textId="4271A85B" w:rsidR="00C80EA3" w:rsidRPr="00206CA1" w:rsidRDefault="00864486" w:rsidP="00864486">
      <w:pPr>
        <w:spacing w:line="240" w:lineRule="auto"/>
        <w:ind w:left="567"/>
        <w:jc w:val="thaiDistribute"/>
        <w:rPr>
          <w:szCs w:val="22"/>
        </w:rPr>
      </w:pPr>
      <w:r w:rsidRPr="00206CA1">
        <w:rPr>
          <w:szCs w:val="22"/>
        </w:rPr>
        <w:t>The Group is exposed to the risk that the fair value or future cash flows of a financial instrument will fluctuate because of changes in market prices.</w:t>
      </w:r>
      <w:r w:rsidRPr="00206CA1" w:rsidDel="005C5755">
        <w:rPr>
          <w:szCs w:val="22"/>
        </w:rPr>
        <w:t xml:space="preserve"> </w:t>
      </w:r>
      <w:r w:rsidRPr="00206CA1">
        <w:rPr>
          <w:szCs w:val="22"/>
        </w:rPr>
        <w:t>Market risk is as follows:</w:t>
      </w:r>
    </w:p>
    <w:p w14:paraId="126DFA92" w14:textId="77777777" w:rsidR="00C80EA3" w:rsidRPr="00206CA1" w:rsidRDefault="00C80EA3" w:rsidP="00C80EA3">
      <w:pPr>
        <w:spacing w:line="240" w:lineRule="auto"/>
        <w:ind w:left="990"/>
        <w:jc w:val="thaiDistribute"/>
        <w:rPr>
          <w:szCs w:val="22"/>
        </w:rPr>
      </w:pPr>
    </w:p>
    <w:p w14:paraId="76C02537" w14:textId="5172BB97" w:rsidR="007270DF" w:rsidRPr="00206CA1" w:rsidRDefault="003A4959" w:rsidP="00D97305">
      <w:pPr>
        <w:spacing w:line="240" w:lineRule="atLeast"/>
        <w:ind w:left="540"/>
        <w:jc w:val="thaiDistribute"/>
        <w:rPr>
          <w:iCs/>
          <w:szCs w:val="22"/>
        </w:rPr>
      </w:pPr>
      <w:r w:rsidRPr="00206CA1">
        <w:rPr>
          <w:iCs/>
          <w:szCs w:val="22"/>
        </w:rPr>
        <w:t>(</w:t>
      </w:r>
      <w:r w:rsidR="00517D91">
        <w:rPr>
          <w:iCs/>
          <w:szCs w:val="22"/>
        </w:rPr>
        <w:t>b</w:t>
      </w:r>
      <w:r w:rsidRPr="00206CA1">
        <w:rPr>
          <w:iCs/>
          <w:szCs w:val="22"/>
        </w:rPr>
        <w:t>.3.1) Foreign currency risk</w:t>
      </w:r>
    </w:p>
    <w:p w14:paraId="44609FAC" w14:textId="77777777" w:rsidR="00814229" w:rsidRPr="00206CA1" w:rsidRDefault="00814229" w:rsidP="00814229">
      <w:pPr>
        <w:spacing w:line="240" w:lineRule="atLeast"/>
        <w:ind w:left="540"/>
        <w:jc w:val="thaiDistribute"/>
        <w:rPr>
          <w:szCs w:val="22"/>
        </w:rPr>
      </w:pPr>
    </w:p>
    <w:p w14:paraId="49DA6A84" w14:textId="77777777" w:rsidR="00814229" w:rsidRPr="00206CA1" w:rsidRDefault="00814229" w:rsidP="003A4959">
      <w:pPr>
        <w:pStyle w:val="index"/>
        <w:numPr>
          <w:ilvl w:val="0"/>
          <w:numId w:val="0"/>
        </w:numPr>
        <w:ind w:left="1134" w:right="65"/>
        <w:jc w:val="thaiDistribute"/>
        <w:rPr>
          <w:szCs w:val="22"/>
        </w:rPr>
      </w:pPr>
      <w:r w:rsidRPr="00206CA1">
        <w:rPr>
          <w:szCs w:val="22"/>
        </w:rPr>
        <w:t>The Group is exposed to foreign currency risk relating to purchases</w:t>
      </w:r>
      <w:r w:rsidR="00F63D61" w:rsidRPr="00206CA1">
        <w:rPr>
          <w:szCs w:val="22"/>
        </w:rPr>
        <w:t xml:space="preserve"> goods</w:t>
      </w:r>
      <w:r w:rsidRPr="00206CA1">
        <w:rPr>
          <w:szCs w:val="22"/>
        </w:rPr>
        <w:t xml:space="preserve"> which are denominated in foreign currencies. The Group primarily utili</w:t>
      </w:r>
      <w:r w:rsidR="00E230A0" w:rsidRPr="00206CA1">
        <w:rPr>
          <w:szCs w:val="22"/>
        </w:rPr>
        <w:t>s</w:t>
      </w:r>
      <w:r w:rsidRPr="00206CA1">
        <w:rPr>
          <w:szCs w:val="22"/>
        </w:rPr>
        <w:t xml:space="preserve">es forward exchange contracts with maturities of less than one year to hedge such financial assets and liabilities denominated in foreign currencies. The forward exchange contracts </w:t>
      </w:r>
      <w:proofErr w:type="gramStart"/>
      <w:r w:rsidRPr="00206CA1">
        <w:rPr>
          <w:szCs w:val="22"/>
        </w:rPr>
        <w:t>entered</w:t>
      </w:r>
      <w:r w:rsidR="0068410E" w:rsidRPr="00206CA1">
        <w:rPr>
          <w:szCs w:val="22"/>
        </w:rPr>
        <w:t xml:space="preserve"> </w:t>
      </w:r>
      <w:r w:rsidRPr="00206CA1">
        <w:rPr>
          <w:szCs w:val="22"/>
        </w:rPr>
        <w:t>into</w:t>
      </w:r>
      <w:proofErr w:type="gramEnd"/>
      <w:r w:rsidRPr="00206CA1">
        <w:rPr>
          <w:szCs w:val="22"/>
        </w:rPr>
        <w:t xml:space="preserve"> at the reporting date also relate to anticipated purchases and sales, denominated in foreign currencies, for the subsequent period.</w:t>
      </w:r>
    </w:p>
    <w:p w14:paraId="4AC3BCC7" w14:textId="52321C44" w:rsidR="00EA0609" w:rsidRPr="00206CA1" w:rsidRDefault="00EA0609">
      <w:pPr>
        <w:spacing w:line="240" w:lineRule="auto"/>
        <w:rPr>
          <w:iCs/>
          <w:szCs w:val="22"/>
        </w:rPr>
      </w:pPr>
    </w:p>
    <w:p w14:paraId="593DF3DD" w14:textId="690B0F29" w:rsidR="00BC3AC7" w:rsidRPr="00206CA1" w:rsidRDefault="00BC3AC7" w:rsidP="007D2090">
      <w:pPr>
        <w:spacing w:line="240" w:lineRule="atLeast"/>
        <w:ind w:left="540"/>
        <w:jc w:val="thaiDistribute"/>
        <w:rPr>
          <w:iCs/>
          <w:szCs w:val="22"/>
        </w:rPr>
      </w:pPr>
      <w:r w:rsidRPr="00206CA1">
        <w:rPr>
          <w:iCs/>
          <w:szCs w:val="22"/>
        </w:rPr>
        <w:t>(</w:t>
      </w:r>
      <w:r w:rsidR="00517D91">
        <w:rPr>
          <w:iCs/>
          <w:szCs w:val="22"/>
        </w:rPr>
        <w:t>b</w:t>
      </w:r>
      <w:r w:rsidRPr="00206CA1">
        <w:rPr>
          <w:iCs/>
          <w:szCs w:val="22"/>
        </w:rPr>
        <w:t xml:space="preserve">.3.2) Interest rate risk  </w:t>
      </w:r>
    </w:p>
    <w:p w14:paraId="38C13A2E" w14:textId="77777777" w:rsidR="008F224C" w:rsidRPr="00206CA1" w:rsidRDefault="008F224C" w:rsidP="00BC3AC7">
      <w:pPr>
        <w:spacing w:line="240" w:lineRule="atLeast"/>
        <w:ind w:left="540"/>
        <w:jc w:val="thaiDistribute"/>
        <w:rPr>
          <w:iCs/>
          <w:szCs w:val="22"/>
        </w:rPr>
      </w:pPr>
    </w:p>
    <w:p w14:paraId="67E1C8D5" w14:textId="05DC7A88" w:rsidR="008F224C" w:rsidRPr="00206CA1" w:rsidRDefault="008F224C" w:rsidP="007D2090">
      <w:pPr>
        <w:pStyle w:val="index"/>
        <w:numPr>
          <w:ilvl w:val="0"/>
          <w:numId w:val="0"/>
        </w:numPr>
        <w:ind w:left="1134" w:right="65"/>
        <w:jc w:val="thaiDistribute"/>
        <w:rPr>
          <w:szCs w:val="22"/>
        </w:rPr>
      </w:pPr>
      <w:r w:rsidRPr="00206CA1">
        <w:rPr>
          <w:szCs w:val="22"/>
        </w:rPr>
        <w:t>Interest rate risk is the risk that future movements in market interest rates will affect the results of the Group’s operations and its cash flows because loan interest rates are mainly fixed. The Group is primarily exposed to interest rate risk from its borrowing (see note 1</w:t>
      </w:r>
      <w:r w:rsidR="00A17AF4">
        <w:rPr>
          <w:szCs w:val="22"/>
        </w:rPr>
        <w:t>2</w:t>
      </w:r>
      <w:r w:rsidRPr="00206CA1">
        <w:rPr>
          <w:szCs w:val="22"/>
        </w:rPr>
        <w:t xml:space="preserve">). The Group mitigates this risk by ensuring that </w:t>
      </w:r>
      <w:proofErr w:type="gramStart"/>
      <w:r w:rsidRPr="00206CA1">
        <w:rPr>
          <w:szCs w:val="22"/>
        </w:rPr>
        <w:t>the majority of</w:t>
      </w:r>
      <w:proofErr w:type="gramEnd"/>
      <w:r w:rsidRPr="00206CA1">
        <w:rPr>
          <w:szCs w:val="22"/>
        </w:rPr>
        <w:t xml:space="preserve"> its borrowings are at fixed interest rates and uses derivatives, principally interest rate swaps, to manage exposure to fluctuations in interest rates on</w:t>
      </w:r>
      <w:r w:rsidR="006A1AF0" w:rsidRPr="00206CA1">
        <w:rPr>
          <w:szCs w:val="22"/>
        </w:rPr>
        <w:t xml:space="preserve"> some</w:t>
      </w:r>
      <w:r w:rsidRPr="00206CA1">
        <w:rPr>
          <w:szCs w:val="22"/>
        </w:rPr>
        <w:t xml:space="preserve"> borrowings.</w:t>
      </w:r>
    </w:p>
    <w:p w14:paraId="3513F415" w14:textId="77777777" w:rsidR="00506793" w:rsidRPr="00206CA1" w:rsidRDefault="00506793" w:rsidP="007D2090">
      <w:pPr>
        <w:pStyle w:val="index"/>
        <w:numPr>
          <w:ilvl w:val="0"/>
          <w:numId w:val="0"/>
        </w:numPr>
        <w:ind w:left="1134" w:right="65"/>
        <w:jc w:val="thaiDistribute"/>
        <w:rPr>
          <w:szCs w:val="22"/>
        </w:rPr>
      </w:pPr>
    </w:p>
    <w:p w14:paraId="4CA525A8" w14:textId="734A51B7" w:rsidR="00506793" w:rsidRPr="00206CA1" w:rsidRDefault="000A4E30" w:rsidP="00505CBB">
      <w:pPr>
        <w:pStyle w:val="index"/>
        <w:numPr>
          <w:ilvl w:val="0"/>
          <w:numId w:val="0"/>
        </w:numPr>
        <w:ind w:left="1134" w:right="65"/>
        <w:jc w:val="thaiDistribute"/>
        <w:rPr>
          <w:szCs w:val="22"/>
        </w:rPr>
      </w:pPr>
      <w:r w:rsidRPr="00206CA1">
        <w:rPr>
          <w:szCs w:val="22"/>
        </w:rPr>
        <w:t xml:space="preserve">The Group determines the existence of a relationship between the hedging instrument and hedged item based on the reference interest rates, tenors, repricing dates and maturities and the notional or par amounts. </w:t>
      </w:r>
    </w:p>
    <w:p w14:paraId="76A26DC0" w14:textId="77777777" w:rsidR="00506793" w:rsidRPr="00206CA1" w:rsidRDefault="00506793" w:rsidP="00506793">
      <w:pPr>
        <w:tabs>
          <w:tab w:val="left" w:pos="1170"/>
        </w:tabs>
        <w:ind w:left="1170" w:right="-115"/>
        <w:jc w:val="thaiDistribute"/>
        <w:rPr>
          <w:szCs w:val="22"/>
        </w:rPr>
      </w:pPr>
      <w:r w:rsidRPr="00206CA1">
        <w:rPr>
          <w:szCs w:val="22"/>
          <w:cs/>
        </w:rPr>
        <w:t xml:space="preserve"> </w:t>
      </w:r>
    </w:p>
    <w:p w14:paraId="725D0F78" w14:textId="7C0A264C" w:rsidR="00505CBB" w:rsidRDefault="006C09A6" w:rsidP="00236060">
      <w:pPr>
        <w:pStyle w:val="index"/>
        <w:numPr>
          <w:ilvl w:val="0"/>
          <w:numId w:val="0"/>
        </w:numPr>
        <w:ind w:left="1134" w:right="65"/>
        <w:jc w:val="thaiDistribute"/>
        <w:rPr>
          <w:szCs w:val="22"/>
        </w:rPr>
      </w:pPr>
      <w:r w:rsidRPr="00206CA1">
        <w:rPr>
          <w:szCs w:val="22"/>
        </w:rPr>
        <w:t xml:space="preserve">The Group assesses whether the derivative designated in each hedging relationship is expected to </w:t>
      </w:r>
      <w:r w:rsidRPr="00EA5EA8">
        <w:rPr>
          <w:szCs w:val="22"/>
        </w:rPr>
        <w:t>be effective in offsetting changes in cash flows of the hedged item using the critical-terms-match approach</w:t>
      </w:r>
      <w:r w:rsidR="00B9095E" w:rsidRPr="00EA5EA8">
        <w:rPr>
          <w:szCs w:val="22"/>
        </w:rPr>
        <w:t>.</w:t>
      </w:r>
    </w:p>
    <w:p w14:paraId="69B48E71" w14:textId="77777777" w:rsidR="003E05EE" w:rsidRPr="00206CA1" w:rsidRDefault="003E05EE" w:rsidP="00236060">
      <w:pPr>
        <w:pStyle w:val="index"/>
        <w:numPr>
          <w:ilvl w:val="0"/>
          <w:numId w:val="0"/>
        </w:numPr>
        <w:ind w:left="1134" w:right="65"/>
        <w:jc w:val="thaiDistribute"/>
        <w:rPr>
          <w:szCs w:val="22"/>
        </w:rPr>
      </w:pPr>
    </w:p>
    <w:p w14:paraId="75073177" w14:textId="590DC482" w:rsidR="005E689D" w:rsidRDefault="0005563F" w:rsidP="00CC39F5">
      <w:pPr>
        <w:pStyle w:val="index"/>
        <w:numPr>
          <w:ilvl w:val="0"/>
          <w:numId w:val="0"/>
        </w:numPr>
        <w:ind w:left="1134" w:right="65"/>
        <w:jc w:val="thaiDistribute"/>
        <w:rPr>
          <w:rFonts w:cstheme="minorBidi"/>
          <w:spacing w:val="-2"/>
          <w:szCs w:val="28"/>
          <w:lang w:val="en-US" w:bidi="th-TH"/>
        </w:rPr>
      </w:pPr>
      <w:r w:rsidRPr="00206CA1">
        <w:rPr>
          <w:spacing w:val="-2"/>
          <w:szCs w:val="22"/>
        </w:rPr>
        <w:lastRenderedPageBreak/>
        <w:t xml:space="preserve">The Group and </w:t>
      </w:r>
      <w:r w:rsidR="001008CC" w:rsidRPr="00206CA1">
        <w:rPr>
          <w:spacing w:val="-2"/>
          <w:szCs w:val="22"/>
        </w:rPr>
        <w:t>t</w:t>
      </w:r>
      <w:r w:rsidRPr="00206CA1">
        <w:rPr>
          <w:spacing w:val="-2"/>
          <w:szCs w:val="22"/>
        </w:rPr>
        <w:t xml:space="preserve">he Company </w:t>
      </w:r>
      <w:r w:rsidR="00366BA3" w:rsidRPr="00206CA1">
        <w:rPr>
          <w:spacing w:val="-2"/>
          <w:szCs w:val="22"/>
        </w:rPr>
        <w:t xml:space="preserve">entered </w:t>
      </w:r>
      <w:r w:rsidR="005E689D" w:rsidRPr="00206CA1">
        <w:rPr>
          <w:spacing w:val="-2"/>
          <w:szCs w:val="22"/>
        </w:rPr>
        <w:t xml:space="preserve">into </w:t>
      </w:r>
      <w:r w:rsidR="00366BA3" w:rsidRPr="00206CA1">
        <w:rPr>
          <w:spacing w:val="-2"/>
          <w:szCs w:val="22"/>
        </w:rPr>
        <w:t xml:space="preserve">interest rate </w:t>
      </w:r>
      <w:r w:rsidR="005E689D" w:rsidRPr="00206CA1">
        <w:rPr>
          <w:spacing w:val="-2"/>
          <w:szCs w:val="22"/>
        </w:rPr>
        <w:t xml:space="preserve">swap </w:t>
      </w:r>
      <w:r w:rsidR="00366BA3" w:rsidRPr="00206CA1">
        <w:rPr>
          <w:spacing w:val="-2"/>
          <w:szCs w:val="22"/>
        </w:rPr>
        <w:t>agreement</w:t>
      </w:r>
      <w:r w:rsidR="001D3782" w:rsidRPr="00206CA1">
        <w:rPr>
          <w:spacing w:val="-2"/>
          <w:szCs w:val="22"/>
        </w:rPr>
        <w:t>s</w:t>
      </w:r>
      <w:r w:rsidR="00366BA3" w:rsidRPr="00206CA1">
        <w:rPr>
          <w:spacing w:val="-2"/>
          <w:szCs w:val="22"/>
        </w:rPr>
        <w:t xml:space="preserve"> for long</w:t>
      </w:r>
      <w:r w:rsidR="005E689D" w:rsidRPr="00206CA1">
        <w:rPr>
          <w:spacing w:val="-2"/>
          <w:szCs w:val="22"/>
        </w:rPr>
        <w:t>-</w:t>
      </w:r>
      <w:r w:rsidR="00366BA3" w:rsidRPr="00206CA1">
        <w:rPr>
          <w:spacing w:val="-2"/>
          <w:szCs w:val="22"/>
        </w:rPr>
        <w:t>term loan and debenture</w:t>
      </w:r>
      <w:r w:rsidR="00E84276" w:rsidRPr="00206CA1">
        <w:rPr>
          <w:spacing w:val="-2"/>
          <w:szCs w:val="22"/>
        </w:rPr>
        <w:t xml:space="preserve"> with financial institutions</w:t>
      </w:r>
      <w:r w:rsidR="005E689D" w:rsidRPr="00206CA1">
        <w:rPr>
          <w:spacing w:val="-2"/>
          <w:szCs w:val="22"/>
        </w:rPr>
        <w:t xml:space="preserve"> swapping a floating interest rate to fixed interest rate </w:t>
      </w:r>
      <w:r w:rsidR="00D00724" w:rsidRPr="00206CA1">
        <w:rPr>
          <w:spacing w:val="-2"/>
          <w:szCs w:val="22"/>
        </w:rPr>
        <w:t>since</w:t>
      </w:r>
      <w:r w:rsidR="005E689D" w:rsidRPr="00206CA1">
        <w:rPr>
          <w:spacing w:val="-2"/>
          <w:szCs w:val="22"/>
        </w:rPr>
        <w:t xml:space="preserve"> July 2012 to August 2025</w:t>
      </w:r>
      <w:r w:rsidR="00411895" w:rsidRPr="00206CA1">
        <w:rPr>
          <w:spacing w:val="-2"/>
          <w:szCs w:val="22"/>
        </w:rPr>
        <w:t xml:space="preserve"> </w:t>
      </w:r>
      <w:r w:rsidR="001D3782" w:rsidRPr="00206CA1">
        <w:rPr>
          <w:spacing w:val="-2"/>
          <w:szCs w:val="22"/>
        </w:rPr>
        <w:t>with</w:t>
      </w:r>
      <w:r w:rsidR="001D3782" w:rsidRPr="00206CA1">
        <w:rPr>
          <w:rFonts w:cstheme="minorBidi" w:hint="cs"/>
          <w:spacing w:val="-2"/>
          <w:szCs w:val="28"/>
          <w:lang w:bidi="th-TH"/>
        </w:rPr>
        <w:t xml:space="preserve"> </w:t>
      </w:r>
      <w:r w:rsidR="001D3782" w:rsidRPr="00206CA1">
        <w:rPr>
          <w:rFonts w:cstheme="minorBidi"/>
          <w:spacing w:val="-2"/>
          <w:szCs w:val="28"/>
          <w:lang w:bidi="th-TH"/>
        </w:rPr>
        <w:t>condition</w:t>
      </w:r>
      <w:r w:rsidR="003B3582" w:rsidRPr="00206CA1">
        <w:rPr>
          <w:rFonts w:cstheme="minorBidi"/>
          <w:spacing w:val="-2"/>
          <w:szCs w:val="28"/>
          <w:lang w:bidi="th-TH"/>
        </w:rPr>
        <w:t xml:space="preserve"> as</w:t>
      </w:r>
      <w:r w:rsidR="001D3782" w:rsidRPr="00206CA1">
        <w:rPr>
          <w:rFonts w:cstheme="minorBidi"/>
          <w:spacing w:val="-2"/>
          <w:szCs w:val="28"/>
          <w:lang w:bidi="th-TH"/>
        </w:rPr>
        <w:t xml:space="preserve"> stipulated in the</w:t>
      </w:r>
      <w:r w:rsidR="001D3782" w:rsidRPr="00206CA1">
        <w:rPr>
          <w:rFonts w:cstheme="minorBidi" w:hint="cs"/>
          <w:spacing w:val="-2"/>
          <w:szCs w:val="28"/>
          <w:lang w:bidi="th-TH"/>
        </w:rPr>
        <w:t xml:space="preserve"> </w:t>
      </w:r>
      <w:r w:rsidR="001D3782" w:rsidRPr="00206CA1">
        <w:rPr>
          <w:rFonts w:cstheme="minorBidi"/>
          <w:spacing w:val="-2"/>
          <w:szCs w:val="28"/>
          <w:lang w:val="en-US" w:bidi="th-TH"/>
        </w:rPr>
        <w:t>agreements.</w:t>
      </w:r>
    </w:p>
    <w:p w14:paraId="60526EF7" w14:textId="77777777" w:rsidR="003C5D40" w:rsidRPr="00206CA1" w:rsidRDefault="003C5D40" w:rsidP="00CC39F5">
      <w:pPr>
        <w:pStyle w:val="index"/>
        <w:numPr>
          <w:ilvl w:val="0"/>
          <w:numId w:val="0"/>
        </w:numPr>
        <w:ind w:left="1134" w:right="65"/>
        <w:jc w:val="thaiDistribute"/>
        <w:rPr>
          <w:rFonts w:cstheme="minorBidi"/>
          <w:iCs/>
          <w:spacing w:val="-2"/>
          <w:szCs w:val="22"/>
          <w:lang w:val="en-US" w:bidi="th-TH"/>
        </w:rPr>
      </w:pPr>
    </w:p>
    <w:p w14:paraId="3001A5CE" w14:textId="2B12E447" w:rsidR="00F54086" w:rsidRPr="00206CA1" w:rsidRDefault="000C22CB" w:rsidP="00573450">
      <w:pPr>
        <w:pStyle w:val="Heading1"/>
        <w:rPr>
          <w:bCs/>
          <w:szCs w:val="22"/>
        </w:rPr>
      </w:pPr>
      <w:r w:rsidRPr="00206CA1">
        <w:t>2</w:t>
      </w:r>
      <w:r w:rsidR="00C20A47">
        <w:t>2</w:t>
      </w:r>
      <w:r w:rsidR="00782E77" w:rsidRPr="00206CA1">
        <w:tab/>
      </w:r>
      <w:r w:rsidR="004F2B5B" w:rsidRPr="00206CA1">
        <w:t xml:space="preserve"> </w:t>
      </w:r>
      <w:r w:rsidR="00782E77" w:rsidRPr="00206CA1">
        <w:t>Capital management</w:t>
      </w:r>
    </w:p>
    <w:p w14:paraId="4A42A82D" w14:textId="77777777" w:rsidR="00782E77" w:rsidRPr="00206CA1" w:rsidRDefault="00782E77" w:rsidP="00782E77">
      <w:pPr>
        <w:pStyle w:val="index"/>
        <w:numPr>
          <w:ilvl w:val="0"/>
          <w:numId w:val="0"/>
        </w:numPr>
        <w:tabs>
          <w:tab w:val="left" w:pos="540"/>
        </w:tabs>
        <w:ind w:left="-27"/>
        <w:rPr>
          <w:szCs w:val="22"/>
        </w:rPr>
      </w:pPr>
    </w:p>
    <w:p w14:paraId="7A3AA61A" w14:textId="35143B68" w:rsidR="00AE4A1A" w:rsidRPr="00206CA1" w:rsidRDefault="00782E77" w:rsidP="00AE4A1A">
      <w:pPr>
        <w:pStyle w:val="index"/>
        <w:numPr>
          <w:ilvl w:val="0"/>
          <w:numId w:val="0"/>
        </w:numPr>
        <w:ind w:left="567"/>
        <w:jc w:val="both"/>
        <w:rPr>
          <w:szCs w:val="22"/>
        </w:rPr>
      </w:pPr>
      <w:r w:rsidRPr="00206CA1">
        <w:rPr>
          <w:szCs w:val="22"/>
        </w:rPr>
        <w:t xml:space="preserve">The Board of Directors’ policy is to maintain a strong capital base </w:t>
      </w:r>
      <w:proofErr w:type="gramStart"/>
      <w:r w:rsidRPr="00206CA1">
        <w:rPr>
          <w:szCs w:val="22"/>
        </w:rPr>
        <w:t>so as to</w:t>
      </w:r>
      <w:proofErr w:type="gramEnd"/>
      <w:r w:rsidRPr="00206CA1">
        <w:rPr>
          <w:szCs w:val="22"/>
        </w:rPr>
        <w:t xml:space="preserve"> maintain investor, creditor and market confidence and to sustain future development of the business. The Board </w:t>
      </w:r>
      <w:r w:rsidR="001C134F" w:rsidRPr="00206CA1">
        <w:rPr>
          <w:szCs w:val="22"/>
        </w:rPr>
        <w:t xml:space="preserve">regularly </w:t>
      </w:r>
      <w:r w:rsidRPr="00206CA1">
        <w:rPr>
          <w:szCs w:val="22"/>
        </w:rPr>
        <w:t>monitors the return on capital</w:t>
      </w:r>
      <w:r w:rsidR="00E67402" w:rsidRPr="00206CA1">
        <w:rPr>
          <w:szCs w:val="22"/>
        </w:rPr>
        <w:t xml:space="preserve"> by evaluating </w:t>
      </w:r>
      <w:r w:rsidR="006D5B3C" w:rsidRPr="00206CA1">
        <w:rPr>
          <w:szCs w:val="22"/>
        </w:rPr>
        <w:t xml:space="preserve">result from </w:t>
      </w:r>
      <w:r w:rsidRPr="00206CA1">
        <w:rPr>
          <w:szCs w:val="22"/>
        </w:rPr>
        <w:t xml:space="preserve">operating activities divided by total shareholders’ equity, excluding non-controlling interests </w:t>
      </w:r>
      <w:proofErr w:type="gramStart"/>
      <w:r w:rsidRPr="00206CA1">
        <w:rPr>
          <w:szCs w:val="22"/>
        </w:rPr>
        <w:t>and also</w:t>
      </w:r>
      <w:proofErr w:type="gramEnd"/>
      <w:r w:rsidRPr="00206CA1">
        <w:rPr>
          <w:szCs w:val="22"/>
        </w:rPr>
        <w:t xml:space="preserve"> monitors the level of dividends to ordinary shareholders.  </w:t>
      </w:r>
    </w:p>
    <w:p w14:paraId="370338E5" w14:textId="77777777" w:rsidR="00C431E1" w:rsidRPr="00206CA1" w:rsidRDefault="00C431E1">
      <w:pPr>
        <w:spacing w:line="240" w:lineRule="auto"/>
        <w:rPr>
          <w:szCs w:val="22"/>
        </w:rPr>
      </w:pPr>
    </w:p>
    <w:p w14:paraId="11AA7000" w14:textId="4E47F253" w:rsidR="00330DDC" w:rsidRPr="00206CA1" w:rsidRDefault="00215F1F" w:rsidP="00573450">
      <w:pPr>
        <w:pStyle w:val="Heading1"/>
      </w:pPr>
      <w:r w:rsidRPr="00206CA1">
        <w:t>2</w:t>
      </w:r>
      <w:r w:rsidR="00C20A47">
        <w:t>3</w:t>
      </w:r>
      <w:r w:rsidR="000F27AB" w:rsidRPr="00206CA1">
        <w:tab/>
      </w:r>
      <w:r w:rsidR="004F2B5B" w:rsidRPr="00206CA1">
        <w:t xml:space="preserve"> </w:t>
      </w:r>
      <w:r w:rsidR="00330DDC" w:rsidRPr="00206CA1">
        <w:t>Commitments with non-related parties</w:t>
      </w:r>
    </w:p>
    <w:p w14:paraId="52977C6D" w14:textId="77777777" w:rsidR="00330DDC" w:rsidRPr="00206CA1" w:rsidRDefault="00330DDC" w:rsidP="00330DDC">
      <w:pPr>
        <w:rPr>
          <w:szCs w:val="22"/>
          <w:lang w:val="en-AU" w:eastAsia="x-none"/>
        </w:rPr>
      </w:pPr>
    </w:p>
    <w:tbl>
      <w:tblPr>
        <w:tblW w:w="9270" w:type="dxa"/>
        <w:tblInd w:w="540" w:type="dxa"/>
        <w:tblLayout w:type="fixed"/>
        <w:tblCellMar>
          <w:left w:w="79" w:type="dxa"/>
          <w:right w:w="79" w:type="dxa"/>
        </w:tblCellMar>
        <w:tblLook w:val="0000" w:firstRow="0" w:lastRow="0" w:firstColumn="0" w:lastColumn="0" w:noHBand="0" w:noVBand="0"/>
      </w:tblPr>
      <w:tblGrid>
        <w:gridCol w:w="4410"/>
        <w:gridCol w:w="1080"/>
        <w:gridCol w:w="180"/>
        <w:gridCol w:w="1080"/>
        <w:gridCol w:w="180"/>
        <w:gridCol w:w="1080"/>
        <w:gridCol w:w="180"/>
        <w:gridCol w:w="1080"/>
      </w:tblGrid>
      <w:tr w:rsidR="00330DDC" w:rsidRPr="00206CA1" w14:paraId="45BE3C03" w14:textId="77777777" w:rsidTr="4B7CF08C">
        <w:trPr>
          <w:cantSplit/>
          <w:tblHeader/>
        </w:trPr>
        <w:tc>
          <w:tcPr>
            <w:tcW w:w="4410" w:type="dxa"/>
            <w:shd w:val="clear" w:color="auto" w:fill="FFFFFF" w:themeFill="background1"/>
          </w:tcPr>
          <w:p w14:paraId="188D45EE" w14:textId="77777777" w:rsidR="00330DDC" w:rsidRPr="00206CA1" w:rsidRDefault="00330DDC" w:rsidP="00B366FA">
            <w:pPr>
              <w:keepNext/>
              <w:keepLines/>
              <w:spacing w:before="130" w:after="130" w:line="240" w:lineRule="atLeast"/>
              <w:outlineLvl w:val="0"/>
              <w:rPr>
                <w:b/>
                <w:bCs/>
                <w:szCs w:val="22"/>
                <w:lang w:val="en-US"/>
              </w:rPr>
            </w:pPr>
          </w:p>
        </w:tc>
        <w:tc>
          <w:tcPr>
            <w:tcW w:w="2340" w:type="dxa"/>
            <w:gridSpan w:val="3"/>
          </w:tcPr>
          <w:p w14:paraId="7EC07740" w14:textId="77777777" w:rsidR="00330DDC" w:rsidRPr="00206CA1" w:rsidRDefault="00330DDC" w:rsidP="00B366FA">
            <w:pPr>
              <w:spacing w:line="240" w:lineRule="atLeast"/>
              <w:jc w:val="center"/>
              <w:rPr>
                <w:b/>
                <w:szCs w:val="22"/>
              </w:rPr>
            </w:pPr>
            <w:r w:rsidRPr="00206CA1">
              <w:rPr>
                <w:b/>
                <w:szCs w:val="22"/>
              </w:rPr>
              <w:t xml:space="preserve">Consolidated </w:t>
            </w:r>
          </w:p>
          <w:p w14:paraId="38ABD081" w14:textId="77777777" w:rsidR="00330DDC" w:rsidRPr="00206CA1" w:rsidRDefault="00330DDC" w:rsidP="00B366FA">
            <w:pPr>
              <w:spacing w:line="240" w:lineRule="atLeast"/>
              <w:jc w:val="center"/>
              <w:rPr>
                <w:b/>
                <w:szCs w:val="22"/>
              </w:rPr>
            </w:pPr>
            <w:r w:rsidRPr="00206CA1">
              <w:rPr>
                <w:b/>
                <w:szCs w:val="22"/>
              </w:rPr>
              <w:t>financial statements</w:t>
            </w:r>
          </w:p>
        </w:tc>
        <w:tc>
          <w:tcPr>
            <w:tcW w:w="180" w:type="dxa"/>
          </w:tcPr>
          <w:p w14:paraId="326AC140" w14:textId="77777777" w:rsidR="00330DDC" w:rsidRPr="00206CA1" w:rsidRDefault="00330DDC" w:rsidP="00B366FA">
            <w:pPr>
              <w:spacing w:line="240" w:lineRule="atLeast"/>
              <w:jc w:val="center"/>
              <w:rPr>
                <w:b/>
                <w:szCs w:val="22"/>
              </w:rPr>
            </w:pPr>
          </w:p>
        </w:tc>
        <w:tc>
          <w:tcPr>
            <w:tcW w:w="2340" w:type="dxa"/>
            <w:gridSpan w:val="3"/>
          </w:tcPr>
          <w:p w14:paraId="44848CAA" w14:textId="77777777" w:rsidR="00330DDC" w:rsidRPr="00206CA1" w:rsidRDefault="00330DDC" w:rsidP="00B366FA">
            <w:pPr>
              <w:spacing w:line="240" w:lineRule="atLeast"/>
              <w:jc w:val="center"/>
              <w:rPr>
                <w:b/>
                <w:szCs w:val="22"/>
              </w:rPr>
            </w:pPr>
            <w:r w:rsidRPr="00206CA1">
              <w:rPr>
                <w:b/>
                <w:szCs w:val="22"/>
              </w:rPr>
              <w:t xml:space="preserve">Separate </w:t>
            </w:r>
          </w:p>
          <w:p w14:paraId="2C153C7C" w14:textId="77777777" w:rsidR="00330DDC" w:rsidRPr="00206CA1" w:rsidRDefault="00330DDC" w:rsidP="00B366FA">
            <w:pPr>
              <w:spacing w:line="240" w:lineRule="atLeast"/>
              <w:jc w:val="center"/>
              <w:rPr>
                <w:b/>
                <w:szCs w:val="22"/>
              </w:rPr>
            </w:pPr>
            <w:r w:rsidRPr="00206CA1">
              <w:rPr>
                <w:b/>
                <w:szCs w:val="22"/>
              </w:rPr>
              <w:t>financial statements</w:t>
            </w:r>
          </w:p>
        </w:tc>
      </w:tr>
      <w:tr w:rsidR="00F47527" w:rsidRPr="00206CA1" w14:paraId="05D9D8CD" w14:textId="77777777" w:rsidTr="4B7CF08C">
        <w:trPr>
          <w:cantSplit/>
          <w:tblHeader/>
        </w:trPr>
        <w:tc>
          <w:tcPr>
            <w:tcW w:w="4410" w:type="dxa"/>
          </w:tcPr>
          <w:p w14:paraId="2E110633" w14:textId="77777777" w:rsidR="00F47527" w:rsidRPr="00206CA1" w:rsidRDefault="00F47527" w:rsidP="00F47527">
            <w:pPr>
              <w:tabs>
                <w:tab w:val="decimal" w:pos="765"/>
              </w:tabs>
              <w:spacing w:line="240" w:lineRule="atLeast"/>
              <w:jc w:val="center"/>
              <w:rPr>
                <w:szCs w:val="22"/>
              </w:rPr>
            </w:pPr>
          </w:p>
        </w:tc>
        <w:tc>
          <w:tcPr>
            <w:tcW w:w="1080" w:type="dxa"/>
            <w:shd w:val="clear" w:color="auto" w:fill="auto"/>
          </w:tcPr>
          <w:p w14:paraId="5E279476" w14:textId="25A9267E" w:rsidR="00F47527" w:rsidRPr="00206CA1" w:rsidRDefault="00F47527" w:rsidP="00F47527">
            <w:pPr>
              <w:spacing w:line="240" w:lineRule="atLeast"/>
              <w:ind w:left="-79" w:right="-79"/>
              <w:jc w:val="center"/>
              <w:rPr>
                <w:rFonts w:cstheme="minorBidi"/>
                <w:szCs w:val="28"/>
                <w:lang w:val="en-US" w:bidi="th-TH"/>
              </w:rPr>
            </w:pPr>
            <w:r w:rsidRPr="00206CA1">
              <w:rPr>
                <w:szCs w:val="22"/>
              </w:rPr>
              <w:t>202</w:t>
            </w:r>
            <w:r w:rsidR="00E52597">
              <w:rPr>
                <w:szCs w:val="22"/>
              </w:rPr>
              <w:t>4</w:t>
            </w:r>
          </w:p>
        </w:tc>
        <w:tc>
          <w:tcPr>
            <w:tcW w:w="180" w:type="dxa"/>
            <w:shd w:val="clear" w:color="auto" w:fill="auto"/>
          </w:tcPr>
          <w:p w14:paraId="2F776D14" w14:textId="77777777" w:rsidR="00F47527" w:rsidRPr="00206CA1" w:rsidRDefault="00F47527" w:rsidP="00F47527">
            <w:pPr>
              <w:spacing w:line="240" w:lineRule="atLeast"/>
              <w:ind w:left="-79" w:right="-79"/>
              <w:jc w:val="center"/>
              <w:rPr>
                <w:szCs w:val="22"/>
              </w:rPr>
            </w:pPr>
          </w:p>
        </w:tc>
        <w:tc>
          <w:tcPr>
            <w:tcW w:w="1080" w:type="dxa"/>
            <w:shd w:val="clear" w:color="auto" w:fill="auto"/>
          </w:tcPr>
          <w:p w14:paraId="13A0558F" w14:textId="4AD0856A" w:rsidR="00F47527" w:rsidRPr="00206CA1" w:rsidRDefault="00F47527" w:rsidP="00F47527">
            <w:pPr>
              <w:spacing w:line="240" w:lineRule="atLeast"/>
              <w:ind w:left="-79" w:right="-79"/>
              <w:jc w:val="center"/>
              <w:rPr>
                <w:szCs w:val="22"/>
              </w:rPr>
            </w:pPr>
            <w:r w:rsidRPr="00206CA1">
              <w:rPr>
                <w:szCs w:val="22"/>
              </w:rPr>
              <w:t>202</w:t>
            </w:r>
            <w:r w:rsidR="00E52597">
              <w:rPr>
                <w:szCs w:val="22"/>
              </w:rPr>
              <w:t>3</w:t>
            </w:r>
          </w:p>
        </w:tc>
        <w:tc>
          <w:tcPr>
            <w:tcW w:w="180" w:type="dxa"/>
            <w:shd w:val="clear" w:color="auto" w:fill="auto"/>
          </w:tcPr>
          <w:p w14:paraId="08FF18C2" w14:textId="77777777" w:rsidR="00F47527" w:rsidRPr="00206CA1" w:rsidRDefault="00F47527" w:rsidP="00F47527">
            <w:pPr>
              <w:tabs>
                <w:tab w:val="decimal" w:pos="765"/>
              </w:tabs>
              <w:spacing w:line="240" w:lineRule="atLeast"/>
              <w:jc w:val="center"/>
              <w:rPr>
                <w:szCs w:val="22"/>
              </w:rPr>
            </w:pPr>
          </w:p>
        </w:tc>
        <w:tc>
          <w:tcPr>
            <w:tcW w:w="1080" w:type="dxa"/>
            <w:shd w:val="clear" w:color="auto" w:fill="auto"/>
          </w:tcPr>
          <w:p w14:paraId="3D657ABB" w14:textId="3B5D7A7E" w:rsidR="00F47527" w:rsidRPr="00206CA1" w:rsidRDefault="00F47527" w:rsidP="00F47527">
            <w:pPr>
              <w:spacing w:line="240" w:lineRule="atLeast"/>
              <w:ind w:left="-79" w:right="-79"/>
              <w:jc w:val="center"/>
              <w:rPr>
                <w:szCs w:val="22"/>
              </w:rPr>
            </w:pPr>
            <w:r w:rsidRPr="00206CA1">
              <w:rPr>
                <w:szCs w:val="22"/>
              </w:rPr>
              <w:t>202</w:t>
            </w:r>
            <w:r w:rsidR="00E52597">
              <w:rPr>
                <w:szCs w:val="22"/>
              </w:rPr>
              <w:t>4</w:t>
            </w:r>
          </w:p>
        </w:tc>
        <w:tc>
          <w:tcPr>
            <w:tcW w:w="180" w:type="dxa"/>
            <w:shd w:val="clear" w:color="auto" w:fill="auto"/>
          </w:tcPr>
          <w:p w14:paraId="792230DF" w14:textId="77777777" w:rsidR="00F47527" w:rsidRPr="00206CA1" w:rsidRDefault="00F47527" w:rsidP="00F47527">
            <w:pPr>
              <w:spacing w:line="240" w:lineRule="atLeast"/>
              <w:ind w:left="-79" w:right="-79"/>
              <w:jc w:val="center"/>
              <w:rPr>
                <w:szCs w:val="22"/>
              </w:rPr>
            </w:pPr>
          </w:p>
        </w:tc>
        <w:tc>
          <w:tcPr>
            <w:tcW w:w="1080" w:type="dxa"/>
            <w:shd w:val="clear" w:color="auto" w:fill="auto"/>
          </w:tcPr>
          <w:p w14:paraId="2FB9CC28" w14:textId="4FE71D16" w:rsidR="00F47527" w:rsidRPr="00206CA1" w:rsidRDefault="00F47527" w:rsidP="00F47527">
            <w:pPr>
              <w:spacing w:line="240" w:lineRule="atLeast"/>
              <w:ind w:left="-79" w:right="-79"/>
              <w:jc w:val="center"/>
              <w:rPr>
                <w:szCs w:val="22"/>
              </w:rPr>
            </w:pPr>
            <w:r w:rsidRPr="00206CA1">
              <w:rPr>
                <w:szCs w:val="22"/>
              </w:rPr>
              <w:t>202</w:t>
            </w:r>
            <w:r w:rsidR="00E52597">
              <w:rPr>
                <w:szCs w:val="22"/>
              </w:rPr>
              <w:t>3</w:t>
            </w:r>
          </w:p>
        </w:tc>
      </w:tr>
      <w:tr w:rsidR="00753242" w:rsidRPr="00206CA1" w14:paraId="5AF2EED6" w14:textId="77777777" w:rsidTr="4B7CF08C">
        <w:trPr>
          <w:cantSplit/>
          <w:tblHeader/>
        </w:trPr>
        <w:tc>
          <w:tcPr>
            <w:tcW w:w="4410" w:type="dxa"/>
          </w:tcPr>
          <w:p w14:paraId="115EE1C7" w14:textId="77777777" w:rsidR="00753242" w:rsidRPr="00206CA1" w:rsidRDefault="00753242" w:rsidP="00753242">
            <w:pPr>
              <w:spacing w:line="240" w:lineRule="atLeast"/>
              <w:ind w:left="241"/>
              <w:rPr>
                <w:b/>
                <w:bCs/>
                <w:szCs w:val="22"/>
              </w:rPr>
            </w:pPr>
          </w:p>
        </w:tc>
        <w:tc>
          <w:tcPr>
            <w:tcW w:w="4860" w:type="dxa"/>
            <w:gridSpan w:val="7"/>
          </w:tcPr>
          <w:p w14:paraId="000856B4" w14:textId="77777777" w:rsidR="00753242" w:rsidRPr="00206CA1" w:rsidRDefault="00753242" w:rsidP="00753242">
            <w:pPr>
              <w:tabs>
                <w:tab w:val="decimal" w:pos="765"/>
              </w:tabs>
              <w:spacing w:line="240" w:lineRule="atLeast"/>
              <w:jc w:val="center"/>
              <w:rPr>
                <w:i/>
                <w:iCs/>
                <w:szCs w:val="22"/>
              </w:rPr>
            </w:pPr>
            <w:r w:rsidRPr="00206CA1">
              <w:rPr>
                <w:i/>
                <w:iCs/>
                <w:szCs w:val="22"/>
              </w:rPr>
              <w:t>(in thousand Baht)</w:t>
            </w:r>
          </w:p>
        </w:tc>
      </w:tr>
      <w:tr w:rsidR="00753242" w:rsidRPr="00206CA1" w14:paraId="16E3BB55" w14:textId="77777777" w:rsidTr="4B7CF08C">
        <w:trPr>
          <w:cantSplit/>
        </w:trPr>
        <w:tc>
          <w:tcPr>
            <w:tcW w:w="4410" w:type="dxa"/>
          </w:tcPr>
          <w:p w14:paraId="34C17178" w14:textId="77777777" w:rsidR="00753242" w:rsidRPr="00206CA1" w:rsidRDefault="00753242" w:rsidP="00753242">
            <w:pPr>
              <w:spacing w:line="240" w:lineRule="atLeast"/>
              <w:rPr>
                <w:b/>
                <w:bCs/>
                <w:i/>
                <w:iCs/>
                <w:szCs w:val="22"/>
              </w:rPr>
            </w:pPr>
            <w:r w:rsidRPr="00206CA1">
              <w:rPr>
                <w:b/>
                <w:bCs/>
                <w:i/>
                <w:iCs/>
                <w:szCs w:val="22"/>
              </w:rPr>
              <w:t>Capital commitments</w:t>
            </w:r>
          </w:p>
        </w:tc>
        <w:tc>
          <w:tcPr>
            <w:tcW w:w="1080" w:type="dxa"/>
            <w:vAlign w:val="bottom"/>
          </w:tcPr>
          <w:p w14:paraId="7C2AD504" w14:textId="77777777" w:rsidR="00753242" w:rsidRPr="00206CA1" w:rsidRDefault="00753242" w:rsidP="00753242">
            <w:pPr>
              <w:tabs>
                <w:tab w:val="decimal" w:pos="1012"/>
              </w:tabs>
              <w:spacing w:line="240" w:lineRule="atLeast"/>
              <w:ind w:left="-72" w:right="-72"/>
              <w:rPr>
                <w:szCs w:val="22"/>
              </w:rPr>
            </w:pPr>
          </w:p>
        </w:tc>
        <w:tc>
          <w:tcPr>
            <w:tcW w:w="180" w:type="dxa"/>
            <w:vAlign w:val="bottom"/>
          </w:tcPr>
          <w:p w14:paraId="123B0526" w14:textId="77777777" w:rsidR="00753242" w:rsidRPr="00206CA1" w:rsidRDefault="00753242" w:rsidP="00753242">
            <w:pPr>
              <w:tabs>
                <w:tab w:val="decimal" w:pos="836"/>
              </w:tabs>
              <w:spacing w:line="240" w:lineRule="atLeast"/>
              <w:ind w:left="-72" w:right="-72"/>
              <w:rPr>
                <w:szCs w:val="22"/>
              </w:rPr>
            </w:pPr>
          </w:p>
        </w:tc>
        <w:tc>
          <w:tcPr>
            <w:tcW w:w="1080" w:type="dxa"/>
            <w:vAlign w:val="bottom"/>
          </w:tcPr>
          <w:p w14:paraId="7D413EAB" w14:textId="77777777" w:rsidR="00753242" w:rsidRPr="00206CA1" w:rsidRDefault="00753242" w:rsidP="00753242">
            <w:pPr>
              <w:tabs>
                <w:tab w:val="decimal" w:pos="1012"/>
              </w:tabs>
              <w:spacing w:line="240" w:lineRule="atLeast"/>
              <w:ind w:left="-72" w:right="-72"/>
              <w:rPr>
                <w:szCs w:val="22"/>
              </w:rPr>
            </w:pPr>
          </w:p>
        </w:tc>
        <w:tc>
          <w:tcPr>
            <w:tcW w:w="180" w:type="dxa"/>
            <w:vAlign w:val="bottom"/>
          </w:tcPr>
          <w:p w14:paraId="4B0E2B58" w14:textId="77777777" w:rsidR="00753242" w:rsidRPr="00206CA1" w:rsidRDefault="00753242" w:rsidP="00753242">
            <w:pPr>
              <w:tabs>
                <w:tab w:val="decimal" w:pos="836"/>
              </w:tabs>
              <w:spacing w:line="240" w:lineRule="atLeast"/>
              <w:ind w:left="-72" w:right="-72"/>
              <w:rPr>
                <w:szCs w:val="22"/>
              </w:rPr>
            </w:pPr>
          </w:p>
        </w:tc>
        <w:tc>
          <w:tcPr>
            <w:tcW w:w="1080" w:type="dxa"/>
            <w:vAlign w:val="bottom"/>
          </w:tcPr>
          <w:p w14:paraId="79A1A74E" w14:textId="77777777" w:rsidR="00753242" w:rsidRPr="00206CA1" w:rsidRDefault="00753242" w:rsidP="00753242">
            <w:pPr>
              <w:tabs>
                <w:tab w:val="decimal" w:pos="981"/>
              </w:tabs>
              <w:spacing w:line="240" w:lineRule="atLeast"/>
              <w:ind w:left="-72" w:right="-72"/>
              <w:rPr>
                <w:szCs w:val="22"/>
              </w:rPr>
            </w:pPr>
          </w:p>
        </w:tc>
        <w:tc>
          <w:tcPr>
            <w:tcW w:w="180" w:type="dxa"/>
            <w:vAlign w:val="bottom"/>
          </w:tcPr>
          <w:p w14:paraId="499C6175" w14:textId="77777777" w:rsidR="00753242" w:rsidRPr="00206CA1" w:rsidRDefault="00753242" w:rsidP="00753242">
            <w:pPr>
              <w:tabs>
                <w:tab w:val="decimal" w:pos="836"/>
              </w:tabs>
              <w:spacing w:line="240" w:lineRule="atLeast"/>
              <w:ind w:left="-72" w:right="-72"/>
              <w:rPr>
                <w:szCs w:val="22"/>
              </w:rPr>
            </w:pPr>
          </w:p>
        </w:tc>
        <w:tc>
          <w:tcPr>
            <w:tcW w:w="1080" w:type="dxa"/>
            <w:vAlign w:val="bottom"/>
          </w:tcPr>
          <w:p w14:paraId="0F53A4BE" w14:textId="77777777" w:rsidR="00753242" w:rsidRPr="00206CA1" w:rsidRDefault="00753242" w:rsidP="00753242">
            <w:pPr>
              <w:tabs>
                <w:tab w:val="decimal" w:pos="981"/>
              </w:tabs>
              <w:spacing w:line="240" w:lineRule="atLeast"/>
              <w:ind w:left="-72" w:right="-72"/>
              <w:rPr>
                <w:szCs w:val="22"/>
              </w:rPr>
            </w:pPr>
          </w:p>
        </w:tc>
      </w:tr>
      <w:tr w:rsidR="00E52597" w:rsidRPr="00206CA1" w14:paraId="216F3551" w14:textId="77777777" w:rsidTr="4B7CF08C">
        <w:trPr>
          <w:cantSplit/>
        </w:trPr>
        <w:tc>
          <w:tcPr>
            <w:tcW w:w="4410" w:type="dxa"/>
          </w:tcPr>
          <w:p w14:paraId="39966919" w14:textId="77777777" w:rsidR="00E52597" w:rsidRPr="00206CA1" w:rsidRDefault="00E52597" w:rsidP="00E52597">
            <w:pPr>
              <w:spacing w:line="240" w:lineRule="atLeast"/>
              <w:rPr>
                <w:szCs w:val="22"/>
              </w:rPr>
            </w:pPr>
            <w:r w:rsidRPr="00206CA1">
              <w:rPr>
                <w:szCs w:val="22"/>
              </w:rPr>
              <w:t>Land</w:t>
            </w:r>
          </w:p>
        </w:tc>
        <w:tc>
          <w:tcPr>
            <w:tcW w:w="1080" w:type="dxa"/>
            <w:vAlign w:val="bottom"/>
          </w:tcPr>
          <w:p w14:paraId="5A4AA6EB" w14:textId="3D2825E4" w:rsidR="00E52597" w:rsidRPr="00206CA1" w:rsidRDefault="005B160C" w:rsidP="00E52597">
            <w:pPr>
              <w:tabs>
                <w:tab w:val="decimal" w:pos="913"/>
              </w:tabs>
              <w:spacing w:line="240" w:lineRule="atLeast"/>
              <w:ind w:left="-72" w:right="-72"/>
              <w:rPr>
                <w:szCs w:val="22"/>
              </w:rPr>
            </w:pPr>
            <w:r w:rsidRPr="005B160C">
              <w:rPr>
                <w:szCs w:val="22"/>
              </w:rPr>
              <w:t>99,648</w:t>
            </w:r>
          </w:p>
        </w:tc>
        <w:tc>
          <w:tcPr>
            <w:tcW w:w="180" w:type="dxa"/>
            <w:vAlign w:val="bottom"/>
          </w:tcPr>
          <w:p w14:paraId="7CF2601B" w14:textId="77777777" w:rsidR="00E52597" w:rsidRPr="00206CA1" w:rsidRDefault="00E52597" w:rsidP="00E52597">
            <w:pPr>
              <w:tabs>
                <w:tab w:val="decimal" w:pos="836"/>
              </w:tabs>
              <w:spacing w:line="240" w:lineRule="atLeast"/>
              <w:ind w:left="-72" w:right="-72"/>
              <w:rPr>
                <w:szCs w:val="22"/>
              </w:rPr>
            </w:pPr>
          </w:p>
        </w:tc>
        <w:tc>
          <w:tcPr>
            <w:tcW w:w="1080" w:type="dxa"/>
            <w:vAlign w:val="bottom"/>
          </w:tcPr>
          <w:p w14:paraId="795DEABC" w14:textId="7368C848" w:rsidR="00E52597" w:rsidRPr="00206CA1" w:rsidRDefault="00E52597" w:rsidP="00E52597">
            <w:pPr>
              <w:tabs>
                <w:tab w:val="decimal" w:pos="927"/>
              </w:tabs>
              <w:spacing w:line="240" w:lineRule="atLeast"/>
              <w:ind w:left="-72" w:right="-72"/>
              <w:rPr>
                <w:szCs w:val="22"/>
              </w:rPr>
            </w:pPr>
            <w:r w:rsidRPr="00206CA1">
              <w:rPr>
                <w:szCs w:val="22"/>
              </w:rPr>
              <w:t>108,475</w:t>
            </w:r>
          </w:p>
        </w:tc>
        <w:tc>
          <w:tcPr>
            <w:tcW w:w="180" w:type="dxa"/>
            <w:vAlign w:val="bottom"/>
          </w:tcPr>
          <w:p w14:paraId="2303231D" w14:textId="77777777" w:rsidR="00E52597" w:rsidRPr="00206CA1" w:rsidRDefault="00E52597" w:rsidP="00E52597">
            <w:pPr>
              <w:tabs>
                <w:tab w:val="decimal" w:pos="836"/>
              </w:tabs>
              <w:spacing w:line="240" w:lineRule="atLeast"/>
              <w:ind w:left="-72" w:right="-72"/>
              <w:rPr>
                <w:szCs w:val="22"/>
              </w:rPr>
            </w:pPr>
          </w:p>
        </w:tc>
        <w:tc>
          <w:tcPr>
            <w:tcW w:w="1080" w:type="dxa"/>
            <w:vAlign w:val="bottom"/>
          </w:tcPr>
          <w:p w14:paraId="4A66C9E7" w14:textId="267E8BC3" w:rsidR="00E52597" w:rsidRPr="00206CA1" w:rsidRDefault="00E30D9E" w:rsidP="00E52597">
            <w:pPr>
              <w:tabs>
                <w:tab w:val="decimal" w:pos="927"/>
              </w:tabs>
              <w:spacing w:line="240" w:lineRule="atLeast"/>
              <w:ind w:left="-72" w:right="-72"/>
              <w:rPr>
                <w:szCs w:val="22"/>
              </w:rPr>
            </w:pPr>
            <w:r>
              <w:rPr>
                <w:szCs w:val="22"/>
              </w:rPr>
              <w:t>-</w:t>
            </w:r>
          </w:p>
        </w:tc>
        <w:tc>
          <w:tcPr>
            <w:tcW w:w="180" w:type="dxa"/>
            <w:vAlign w:val="bottom"/>
          </w:tcPr>
          <w:p w14:paraId="645C8FDD" w14:textId="77777777" w:rsidR="00E52597" w:rsidRPr="00206CA1" w:rsidRDefault="00E52597" w:rsidP="00E52597">
            <w:pPr>
              <w:tabs>
                <w:tab w:val="decimal" w:pos="836"/>
              </w:tabs>
              <w:spacing w:line="240" w:lineRule="atLeast"/>
              <w:ind w:left="-72" w:right="-72"/>
              <w:rPr>
                <w:szCs w:val="22"/>
              </w:rPr>
            </w:pPr>
          </w:p>
        </w:tc>
        <w:tc>
          <w:tcPr>
            <w:tcW w:w="1080" w:type="dxa"/>
            <w:vAlign w:val="bottom"/>
          </w:tcPr>
          <w:p w14:paraId="4E07EF2B" w14:textId="17AB0324" w:rsidR="00E52597" w:rsidRPr="00206CA1" w:rsidRDefault="00E52597" w:rsidP="00E52597">
            <w:pPr>
              <w:jc w:val="right"/>
              <w:rPr>
                <w:szCs w:val="22"/>
              </w:rPr>
            </w:pPr>
            <w:r w:rsidRPr="00206CA1">
              <w:rPr>
                <w:szCs w:val="22"/>
              </w:rPr>
              <w:t>-</w:t>
            </w:r>
          </w:p>
        </w:tc>
      </w:tr>
      <w:tr w:rsidR="00E52597" w:rsidRPr="00206CA1" w14:paraId="21E6E14C" w14:textId="77777777" w:rsidTr="4B7CF08C">
        <w:trPr>
          <w:cantSplit/>
        </w:trPr>
        <w:tc>
          <w:tcPr>
            <w:tcW w:w="4410" w:type="dxa"/>
          </w:tcPr>
          <w:p w14:paraId="425D1F18" w14:textId="77777777" w:rsidR="00E52597" w:rsidRPr="00206CA1" w:rsidRDefault="00E52597" w:rsidP="00E52597">
            <w:pPr>
              <w:spacing w:line="240" w:lineRule="atLeast"/>
              <w:rPr>
                <w:b/>
                <w:bCs/>
                <w:i/>
                <w:iCs/>
                <w:szCs w:val="22"/>
              </w:rPr>
            </w:pPr>
          </w:p>
        </w:tc>
        <w:tc>
          <w:tcPr>
            <w:tcW w:w="1080" w:type="dxa"/>
            <w:vAlign w:val="bottom"/>
          </w:tcPr>
          <w:p w14:paraId="097EBE2E" w14:textId="77777777" w:rsidR="00E52597" w:rsidRPr="00206CA1" w:rsidRDefault="00E52597" w:rsidP="00E52597">
            <w:pPr>
              <w:tabs>
                <w:tab w:val="decimal" w:pos="1012"/>
              </w:tabs>
              <w:spacing w:line="240" w:lineRule="atLeast"/>
              <w:ind w:left="-72" w:right="-72"/>
              <w:rPr>
                <w:szCs w:val="22"/>
              </w:rPr>
            </w:pPr>
          </w:p>
        </w:tc>
        <w:tc>
          <w:tcPr>
            <w:tcW w:w="180" w:type="dxa"/>
            <w:vAlign w:val="bottom"/>
          </w:tcPr>
          <w:p w14:paraId="5E5291BF" w14:textId="77777777" w:rsidR="00E52597" w:rsidRPr="00206CA1" w:rsidRDefault="00E52597" w:rsidP="00E52597">
            <w:pPr>
              <w:tabs>
                <w:tab w:val="decimal" w:pos="836"/>
              </w:tabs>
              <w:spacing w:line="240" w:lineRule="atLeast"/>
              <w:ind w:left="-72" w:right="-72"/>
              <w:rPr>
                <w:szCs w:val="22"/>
              </w:rPr>
            </w:pPr>
          </w:p>
        </w:tc>
        <w:tc>
          <w:tcPr>
            <w:tcW w:w="1080" w:type="dxa"/>
            <w:vAlign w:val="bottom"/>
          </w:tcPr>
          <w:p w14:paraId="20AE3E94" w14:textId="77777777" w:rsidR="00E52597" w:rsidRPr="00206CA1" w:rsidRDefault="00E52597" w:rsidP="00E52597">
            <w:pPr>
              <w:tabs>
                <w:tab w:val="decimal" w:pos="1012"/>
              </w:tabs>
              <w:spacing w:line="240" w:lineRule="atLeast"/>
              <w:ind w:left="-72" w:right="-72"/>
              <w:rPr>
                <w:szCs w:val="22"/>
              </w:rPr>
            </w:pPr>
          </w:p>
        </w:tc>
        <w:tc>
          <w:tcPr>
            <w:tcW w:w="180" w:type="dxa"/>
            <w:vAlign w:val="bottom"/>
          </w:tcPr>
          <w:p w14:paraId="57A386B6" w14:textId="77777777" w:rsidR="00E52597" w:rsidRPr="00206CA1" w:rsidRDefault="00E52597" w:rsidP="00E52597">
            <w:pPr>
              <w:tabs>
                <w:tab w:val="decimal" w:pos="836"/>
              </w:tabs>
              <w:spacing w:line="240" w:lineRule="atLeast"/>
              <w:ind w:left="-72" w:right="-72"/>
              <w:rPr>
                <w:szCs w:val="22"/>
              </w:rPr>
            </w:pPr>
          </w:p>
        </w:tc>
        <w:tc>
          <w:tcPr>
            <w:tcW w:w="1080" w:type="dxa"/>
            <w:vAlign w:val="bottom"/>
          </w:tcPr>
          <w:p w14:paraId="3773D0E1" w14:textId="77777777" w:rsidR="00E52597" w:rsidRPr="00206CA1" w:rsidRDefault="00E52597" w:rsidP="00E52597">
            <w:pPr>
              <w:tabs>
                <w:tab w:val="decimal" w:pos="981"/>
              </w:tabs>
              <w:spacing w:line="240" w:lineRule="atLeast"/>
              <w:ind w:left="-72" w:right="-72"/>
              <w:rPr>
                <w:szCs w:val="22"/>
              </w:rPr>
            </w:pPr>
          </w:p>
        </w:tc>
        <w:tc>
          <w:tcPr>
            <w:tcW w:w="180" w:type="dxa"/>
            <w:vAlign w:val="bottom"/>
          </w:tcPr>
          <w:p w14:paraId="71211CA1" w14:textId="77777777" w:rsidR="00E52597" w:rsidRPr="00206CA1" w:rsidRDefault="00E52597" w:rsidP="00E52597">
            <w:pPr>
              <w:tabs>
                <w:tab w:val="decimal" w:pos="836"/>
              </w:tabs>
              <w:spacing w:line="240" w:lineRule="atLeast"/>
              <w:ind w:left="-72" w:right="-72"/>
              <w:rPr>
                <w:szCs w:val="22"/>
              </w:rPr>
            </w:pPr>
          </w:p>
        </w:tc>
        <w:tc>
          <w:tcPr>
            <w:tcW w:w="1080" w:type="dxa"/>
            <w:vAlign w:val="bottom"/>
          </w:tcPr>
          <w:p w14:paraId="1E5444FA" w14:textId="77777777" w:rsidR="00E52597" w:rsidRPr="00206CA1" w:rsidRDefault="00E52597" w:rsidP="00E52597">
            <w:pPr>
              <w:tabs>
                <w:tab w:val="decimal" w:pos="981"/>
              </w:tabs>
              <w:spacing w:line="240" w:lineRule="atLeast"/>
              <w:ind w:left="-72" w:right="-72"/>
              <w:rPr>
                <w:szCs w:val="22"/>
              </w:rPr>
            </w:pPr>
          </w:p>
        </w:tc>
      </w:tr>
      <w:tr w:rsidR="00E52597" w:rsidRPr="00206CA1" w14:paraId="0AB85CB2" w14:textId="77777777" w:rsidTr="4B7CF08C">
        <w:trPr>
          <w:cantSplit/>
        </w:trPr>
        <w:tc>
          <w:tcPr>
            <w:tcW w:w="4410" w:type="dxa"/>
          </w:tcPr>
          <w:p w14:paraId="315DD61C" w14:textId="77777777" w:rsidR="00E52597" w:rsidRPr="00206CA1" w:rsidRDefault="00E52597" w:rsidP="00E52597">
            <w:pPr>
              <w:spacing w:line="240" w:lineRule="atLeast"/>
              <w:rPr>
                <w:b/>
                <w:bCs/>
                <w:i/>
                <w:iCs/>
                <w:szCs w:val="22"/>
              </w:rPr>
            </w:pPr>
            <w:r w:rsidRPr="00206CA1">
              <w:rPr>
                <w:b/>
                <w:bCs/>
                <w:i/>
                <w:iCs/>
                <w:szCs w:val="22"/>
              </w:rPr>
              <w:t>Future minimum payments under</w:t>
            </w:r>
          </w:p>
        </w:tc>
        <w:tc>
          <w:tcPr>
            <w:tcW w:w="1080" w:type="dxa"/>
            <w:vAlign w:val="bottom"/>
          </w:tcPr>
          <w:p w14:paraId="77EBBE2B" w14:textId="77777777" w:rsidR="00E52597" w:rsidRPr="00206CA1" w:rsidRDefault="00E52597" w:rsidP="00E52597">
            <w:pPr>
              <w:tabs>
                <w:tab w:val="decimal" w:pos="1012"/>
              </w:tabs>
              <w:spacing w:line="240" w:lineRule="atLeast"/>
              <w:ind w:left="-72" w:right="-72"/>
              <w:rPr>
                <w:szCs w:val="22"/>
              </w:rPr>
            </w:pPr>
          </w:p>
        </w:tc>
        <w:tc>
          <w:tcPr>
            <w:tcW w:w="180" w:type="dxa"/>
            <w:vAlign w:val="bottom"/>
          </w:tcPr>
          <w:p w14:paraId="29EB7B32" w14:textId="77777777" w:rsidR="00E52597" w:rsidRPr="00206CA1" w:rsidRDefault="00E52597" w:rsidP="00E52597">
            <w:pPr>
              <w:tabs>
                <w:tab w:val="decimal" w:pos="836"/>
              </w:tabs>
              <w:spacing w:line="240" w:lineRule="atLeast"/>
              <w:ind w:left="-72" w:right="-72"/>
              <w:rPr>
                <w:szCs w:val="22"/>
              </w:rPr>
            </w:pPr>
          </w:p>
        </w:tc>
        <w:tc>
          <w:tcPr>
            <w:tcW w:w="1080" w:type="dxa"/>
            <w:vAlign w:val="bottom"/>
          </w:tcPr>
          <w:p w14:paraId="49E20581" w14:textId="77777777" w:rsidR="00E52597" w:rsidRPr="00206CA1" w:rsidRDefault="00E52597" w:rsidP="00E52597">
            <w:pPr>
              <w:tabs>
                <w:tab w:val="decimal" w:pos="1012"/>
              </w:tabs>
              <w:spacing w:line="240" w:lineRule="atLeast"/>
              <w:ind w:left="-72" w:right="-72"/>
              <w:rPr>
                <w:szCs w:val="22"/>
              </w:rPr>
            </w:pPr>
          </w:p>
        </w:tc>
        <w:tc>
          <w:tcPr>
            <w:tcW w:w="180" w:type="dxa"/>
            <w:vAlign w:val="bottom"/>
          </w:tcPr>
          <w:p w14:paraId="7EFA059E" w14:textId="77777777" w:rsidR="00E52597" w:rsidRPr="00206CA1" w:rsidRDefault="00E52597" w:rsidP="00E52597">
            <w:pPr>
              <w:tabs>
                <w:tab w:val="decimal" w:pos="836"/>
              </w:tabs>
              <w:spacing w:line="240" w:lineRule="atLeast"/>
              <w:ind w:left="-72" w:right="-72"/>
              <w:rPr>
                <w:szCs w:val="22"/>
              </w:rPr>
            </w:pPr>
          </w:p>
        </w:tc>
        <w:tc>
          <w:tcPr>
            <w:tcW w:w="1080" w:type="dxa"/>
            <w:vAlign w:val="bottom"/>
          </w:tcPr>
          <w:p w14:paraId="58B683D8" w14:textId="77777777" w:rsidR="00E52597" w:rsidRPr="00206CA1" w:rsidRDefault="00E52597" w:rsidP="00E52597">
            <w:pPr>
              <w:tabs>
                <w:tab w:val="decimal" w:pos="981"/>
              </w:tabs>
              <w:spacing w:line="240" w:lineRule="atLeast"/>
              <w:ind w:left="-72" w:right="-72"/>
              <w:rPr>
                <w:szCs w:val="22"/>
              </w:rPr>
            </w:pPr>
          </w:p>
        </w:tc>
        <w:tc>
          <w:tcPr>
            <w:tcW w:w="180" w:type="dxa"/>
            <w:vAlign w:val="bottom"/>
          </w:tcPr>
          <w:p w14:paraId="6CECE2A3" w14:textId="77777777" w:rsidR="00E52597" w:rsidRPr="00206CA1" w:rsidRDefault="00E52597" w:rsidP="00E52597">
            <w:pPr>
              <w:tabs>
                <w:tab w:val="decimal" w:pos="836"/>
              </w:tabs>
              <w:spacing w:line="240" w:lineRule="atLeast"/>
              <w:ind w:left="-72" w:right="-72"/>
              <w:rPr>
                <w:szCs w:val="22"/>
              </w:rPr>
            </w:pPr>
          </w:p>
        </w:tc>
        <w:tc>
          <w:tcPr>
            <w:tcW w:w="1080" w:type="dxa"/>
            <w:vAlign w:val="bottom"/>
          </w:tcPr>
          <w:p w14:paraId="56BF7A01" w14:textId="77777777" w:rsidR="00E52597" w:rsidRPr="00206CA1" w:rsidRDefault="00E52597" w:rsidP="00E52597">
            <w:pPr>
              <w:tabs>
                <w:tab w:val="decimal" w:pos="981"/>
              </w:tabs>
              <w:spacing w:line="240" w:lineRule="atLeast"/>
              <w:ind w:left="-72" w:right="-72"/>
              <w:rPr>
                <w:szCs w:val="22"/>
              </w:rPr>
            </w:pPr>
          </w:p>
        </w:tc>
      </w:tr>
      <w:tr w:rsidR="00E52597" w:rsidRPr="00206CA1" w14:paraId="3A5D2AA0" w14:textId="77777777" w:rsidTr="4B7CF08C">
        <w:trPr>
          <w:cantSplit/>
        </w:trPr>
        <w:tc>
          <w:tcPr>
            <w:tcW w:w="4410" w:type="dxa"/>
          </w:tcPr>
          <w:p w14:paraId="5DC8D475" w14:textId="77777777" w:rsidR="00E52597" w:rsidRPr="00206CA1" w:rsidRDefault="00E52597" w:rsidP="00E52597">
            <w:pPr>
              <w:spacing w:line="240" w:lineRule="atLeast"/>
              <w:rPr>
                <w:b/>
                <w:bCs/>
                <w:szCs w:val="22"/>
              </w:rPr>
            </w:pPr>
            <w:r w:rsidRPr="00206CA1">
              <w:rPr>
                <w:b/>
                <w:bCs/>
                <w:i/>
                <w:iCs/>
                <w:szCs w:val="22"/>
              </w:rPr>
              <w:t xml:space="preserve">   service contracts</w:t>
            </w:r>
          </w:p>
        </w:tc>
        <w:tc>
          <w:tcPr>
            <w:tcW w:w="1080" w:type="dxa"/>
            <w:vAlign w:val="bottom"/>
          </w:tcPr>
          <w:p w14:paraId="7C8B6464" w14:textId="77777777" w:rsidR="00E52597" w:rsidRPr="00206CA1" w:rsidRDefault="00E52597" w:rsidP="00E52597">
            <w:pPr>
              <w:tabs>
                <w:tab w:val="decimal" w:pos="1012"/>
              </w:tabs>
              <w:spacing w:line="240" w:lineRule="atLeast"/>
              <w:ind w:left="-72" w:right="-72"/>
              <w:rPr>
                <w:szCs w:val="22"/>
              </w:rPr>
            </w:pPr>
          </w:p>
        </w:tc>
        <w:tc>
          <w:tcPr>
            <w:tcW w:w="180" w:type="dxa"/>
            <w:vAlign w:val="bottom"/>
          </w:tcPr>
          <w:p w14:paraId="0A975302" w14:textId="77777777" w:rsidR="00E52597" w:rsidRPr="00206CA1" w:rsidRDefault="00E52597" w:rsidP="00E52597">
            <w:pPr>
              <w:tabs>
                <w:tab w:val="decimal" w:pos="836"/>
              </w:tabs>
              <w:spacing w:line="240" w:lineRule="atLeast"/>
              <w:ind w:left="-72" w:right="-72"/>
              <w:rPr>
                <w:szCs w:val="22"/>
              </w:rPr>
            </w:pPr>
          </w:p>
        </w:tc>
        <w:tc>
          <w:tcPr>
            <w:tcW w:w="1080" w:type="dxa"/>
            <w:vAlign w:val="bottom"/>
          </w:tcPr>
          <w:p w14:paraId="6A581ECF" w14:textId="77777777" w:rsidR="00E52597" w:rsidRPr="00206CA1" w:rsidRDefault="00E52597" w:rsidP="00E52597">
            <w:pPr>
              <w:tabs>
                <w:tab w:val="decimal" w:pos="1012"/>
              </w:tabs>
              <w:spacing w:line="240" w:lineRule="atLeast"/>
              <w:ind w:left="-72" w:right="-72"/>
              <w:rPr>
                <w:szCs w:val="22"/>
              </w:rPr>
            </w:pPr>
          </w:p>
        </w:tc>
        <w:tc>
          <w:tcPr>
            <w:tcW w:w="180" w:type="dxa"/>
            <w:vAlign w:val="bottom"/>
          </w:tcPr>
          <w:p w14:paraId="51A2D60C" w14:textId="77777777" w:rsidR="00E52597" w:rsidRPr="00206CA1" w:rsidRDefault="00E52597" w:rsidP="00E52597">
            <w:pPr>
              <w:tabs>
                <w:tab w:val="decimal" w:pos="836"/>
              </w:tabs>
              <w:spacing w:line="240" w:lineRule="atLeast"/>
              <w:ind w:left="-72" w:right="-72"/>
              <w:rPr>
                <w:szCs w:val="22"/>
              </w:rPr>
            </w:pPr>
          </w:p>
        </w:tc>
        <w:tc>
          <w:tcPr>
            <w:tcW w:w="1080" w:type="dxa"/>
            <w:vAlign w:val="bottom"/>
          </w:tcPr>
          <w:p w14:paraId="6EFA64F2" w14:textId="77777777" w:rsidR="00E52597" w:rsidRPr="00206CA1" w:rsidRDefault="00E52597" w:rsidP="00E52597">
            <w:pPr>
              <w:tabs>
                <w:tab w:val="decimal" w:pos="981"/>
              </w:tabs>
              <w:spacing w:line="240" w:lineRule="atLeast"/>
              <w:ind w:left="-72" w:right="-72"/>
              <w:rPr>
                <w:szCs w:val="22"/>
              </w:rPr>
            </w:pPr>
          </w:p>
        </w:tc>
        <w:tc>
          <w:tcPr>
            <w:tcW w:w="180" w:type="dxa"/>
            <w:vAlign w:val="bottom"/>
          </w:tcPr>
          <w:p w14:paraId="16FF88E9" w14:textId="77777777" w:rsidR="00E52597" w:rsidRPr="00206CA1" w:rsidRDefault="00E52597" w:rsidP="00E52597">
            <w:pPr>
              <w:tabs>
                <w:tab w:val="decimal" w:pos="836"/>
              </w:tabs>
              <w:spacing w:line="240" w:lineRule="atLeast"/>
              <w:ind w:left="-72" w:right="-72"/>
              <w:rPr>
                <w:szCs w:val="22"/>
              </w:rPr>
            </w:pPr>
          </w:p>
        </w:tc>
        <w:tc>
          <w:tcPr>
            <w:tcW w:w="1080" w:type="dxa"/>
            <w:vAlign w:val="bottom"/>
          </w:tcPr>
          <w:p w14:paraId="643402D2" w14:textId="77777777" w:rsidR="00E52597" w:rsidRPr="00206CA1" w:rsidRDefault="00E52597" w:rsidP="00E52597">
            <w:pPr>
              <w:tabs>
                <w:tab w:val="decimal" w:pos="981"/>
              </w:tabs>
              <w:spacing w:line="240" w:lineRule="atLeast"/>
              <w:ind w:left="-72" w:right="-72"/>
              <w:rPr>
                <w:szCs w:val="22"/>
              </w:rPr>
            </w:pPr>
          </w:p>
        </w:tc>
      </w:tr>
      <w:tr w:rsidR="00E52597" w:rsidRPr="00206CA1" w14:paraId="6532571C" w14:textId="77777777" w:rsidTr="4B7CF08C">
        <w:trPr>
          <w:cantSplit/>
        </w:trPr>
        <w:tc>
          <w:tcPr>
            <w:tcW w:w="4410" w:type="dxa"/>
          </w:tcPr>
          <w:p w14:paraId="23390B07" w14:textId="77777777" w:rsidR="00E52597" w:rsidRPr="00206CA1" w:rsidRDefault="00E52597" w:rsidP="00E52597">
            <w:pPr>
              <w:spacing w:line="240" w:lineRule="atLeast"/>
              <w:rPr>
                <w:b/>
                <w:bCs/>
                <w:szCs w:val="22"/>
              </w:rPr>
            </w:pPr>
            <w:r w:rsidRPr="00206CA1">
              <w:rPr>
                <w:szCs w:val="22"/>
              </w:rPr>
              <w:t xml:space="preserve">Within </w:t>
            </w:r>
            <w:r w:rsidRPr="00206CA1">
              <w:rPr>
                <w:szCs w:val="22"/>
                <w:lang w:val="en-US"/>
              </w:rPr>
              <w:t>1</w:t>
            </w:r>
            <w:r w:rsidRPr="00206CA1">
              <w:rPr>
                <w:szCs w:val="22"/>
              </w:rPr>
              <w:t xml:space="preserve"> year</w:t>
            </w:r>
          </w:p>
        </w:tc>
        <w:tc>
          <w:tcPr>
            <w:tcW w:w="1080" w:type="dxa"/>
            <w:shd w:val="clear" w:color="auto" w:fill="auto"/>
          </w:tcPr>
          <w:p w14:paraId="5E68C948" w14:textId="23DCA98A" w:rsidR="00E52597" w:rsidRPr="00206CA1" w:rsidRDefault="00C85FC7" w:rsidP="00E52597">
            <w:pPr>
              <w:jc w:val="right"/>
            </w:pPr>
            <w:r w:rsidRPr="00C85FC7">
              <w:t>132,621</w:t>
            </w:r>
          </w:p>
        </w:tc>
        <w:tc>
          <w:tcPr>
            <w:tcW w:w="180" w:type="dxa"/>
          </w:tcPr>
          <w:p w14:paraId="74FEC2C5" w14:textId="77777777" w:rsidR="00E52597" w:rsidRPr="00206CA1" w:rsidRDefault="00E52597" w:rsidP="00E52597">
            <w:pPr>
              <w:jc w:val="right"/>
            </w:pPr>
          </w:p>
        </w:tc>
        <w:tc>
          <w:tcPr>
            <w:tcW w:w="1080" w:type="dxa"/>
          </w:tcPr>
          <w:p w14:paraId="6C82E3D1" w14:textId="2774F58A" w:rsidR="00E52597" w:rsidRPr="00206CA1" w:rsidRDefault="00E52597" w:rsidP="00E52597">
            <w:pPr>
              <w:jc w:val="right"/>
            </w:pPr>
            <w:r w:rsidRPr="00206CA1">
              <w:t>128,019</w:t>
            </w:r>
          </w:p>
        </w:tc>
        <w:tc>
          <w:tcPr>
            <w:tcW w:w="180" w:type="dxa"/>
          </w:tcPr>
          <w:p w14:paraId="746ACAA0" w14:textId="77777777" w:rsidR="00E52597" w:rsidRPr="00206CA1" w:rsidRDefault="00E52597" w:rsidP="00E52597">
            <w:pPr>
              <w:jc w:val="right"/>
            </w:pPr>
          </w:p>
        </w:tc>
        <w:tc>
          <w:tcPr>
            <w:tcW w:w="1080" w:type="dxa"/>
            <w:shd w:val="clear" w:color="auto" w:fill="auto"/>
          </w:tcPr>
          <w:p w14:paraId="3FEC4626" w14:textId="5E6580A0" w:rsidR="00E52597" w:rsidRPr="00206CA1" w:rsidRDefault="009A6027" w:rsidP="00E52597">
            <w:pPr>
              <w:jc w:val="right"/>
              <w:rPr>
                <w:szCs w:val="22"/>
              </w:rPr>
            </w:pPr>
            <w:r>
              <w:rPr>
                <w:szCs w:val="22"/>
              </w:rPr>
              <w:t>1,031</w:t>
            </w:r>
          </w:p>
        </w:tc>
        <w:tc>
          <w:tcPr>
            <w:tcW w:w="180" w:type="dxa"/>
          </w:tcPr>
          <w:p w14:paraId="664BFA8A" w14:textId="77777777" w:rsidR="00E52597" w:rsidRPr="00206CA1" w:rsidRDefault="00E52597" w:rsidP="00E52597">
            <w:pPr>
              <w:jc w:val="right"/>
            </w:pPr>
          </w:p>
        </w:tc>
        <w:tc>
          <w:tcPr>
            <w:tcW w:w="1080" w:type="dxa"/>
          </w:tcPr>
          <w:p w14:paraId="0BD77F11" w14:textId="34CF601A" w:rsidR="00E52597" w:rsidRPr="00206CA1" w:rsidRDefault="00E52597" w:rsidP="00E52597">
            <w:pPr>
              <w:jc w:val="right"/>
              <w:rPr>
                <w:szCs w:val="22"/>
              </w:rPr>
            </w:pPr>
            <w:r w:rsidRPr="00206CA1">
              <w:t>1,801</w:t>
            </w:r>
          </w:p>
        </w:tc>
      </w:tr>
      <w:tr w:rsidR="00E52597" w:rsidRPr="00206CA1" w14:paraId="47C610E5" w14:textId="77777777" w:rsidTr="4B7CF08C">
        <w:trPr>
          <w:cantSplit/>
        </w:trPr>
        <w:tc>
          <w:tcPr>
            <w:tcW w:w="4410" w:type="dxa"/>
          </w:tcPr>
          <w:p w14:paraId="5744C641" w14:textId="77777777" w:rsidR="00E52597" w:rsidRPr="00206CA1" w:rsidRDefault="00E52597" w:rsidP="00E52597">
            <w:pPr>
              <w:spacing w:line="240" w:lineRule="atLeast"/>
              <w:rPr>
                <w:b/>
                <w:bCs/>
                <w:szCs w:val="22"/>
              </w:rPr>
            </w:pPr>
            <w:r w:rsidRPr="00206CA1">
              <w:rPr>
                <w:szCs w:val="22"/>
                <w:lang w:val="en-US"/>
              </w:rPr>
              <w:t>1</w:t>
            </w:r>
            <w:r w:rsidRPr="00206CA1">
              <w:rPr>
                <w:szCs w:val="22"/>
              </w:rPr>
              <w:t>-</w:t>
            </w:r>
            <w:r w:rsidRPr="00206CA1">
              <w:rPr>
                <w:szCs w:val="22"/>
                <w:lang w:val="en-US"/>
              </w:rPr>
              <w:t>5</w:t>
            </w:r>
            <w:r w:rsidRPr="00206CA1">
              <w:rPr>
                <w:szCs w:val="22"/>
              </w:rPr>
              <w:t xml:space="preserve"> years</w:t>
            </w:r>
          </w:p>
        </w:tc>
        <w:tc>
          <w:tcPr>
            <w:tcW w:w="1080" w:type="dxa"/>
            <w:shd w:val="clear" w:color="auto" w:fill="auto"/>
          </w:tcPr>
          <w:p w14:paraId="047699D6" w14:textId="287B3261" w:rsidR="00E52597" w:rsidRPr="00206CA1" w:rsidRDefault="00035CBE" w:rsidP="00E52597">
            <w:pPr>
              <w:jc w:val="right"/>
            </w:pPr>
            <w:r>
              <w:t>-</w:t>
            </w:r>
          </w:p>
        </w:tc>
        <w:tc>
          <w:tcPr>
            <w:tcW w:w="180" w:type="dxa"/>
          </w:tcPr>
          <w:p w14:paraId="54F861A3" w14:textId="77777777" w:rsidR="00E52597" w:rsidRPr="00206CA1" w:rsidRDefault="00E52597" w:rsidP="00E52597">
            <w:pPr>
              <w:jc w:val="right"/>
            </w:pPr>
          </w:p>
        </w:tc>
        <w:tc>
          <w:tcPr>
            <w:tcW w:w="1080" w:type="dxa"/>
          </w:tcPr>
          <w:p w14:paraId="57C67B36" w14:textId="0B5C9575" w:rsidR="00E52597" w:rsidRPr="00206CA1" w:rsidRDefault="00E52597" w:rsidP="00E52597">
            <w:pPr>
              <w:jc w:val="right"/>
            </w:pPr>
            <w:r w:rsidRPr="00206CA1">
              <w:t>91,089</w:t>
            </w:r>
          </w:p>
        </w:tc>
        <w:tc>
          <w:tcPr>
            <w:tcW w:w="180" w:type="dxa"/>
          </w:tcPr>
          <w:p w14:paraId="7471AE04" w14:textId="77777777" w:rsidR="00E52597" w:rsidRPr="00206CA1" w:rsidRDefault="00E52597" w:rsidP="00E52597">
            <w:pPr>
              <w:jc w:val="right"/>
            </w:pPr>
          </w:p>
        </w:tc>
        <w:tc>
          <w:tcPr>
            <w:tcW w:w="1080" w:type="dxa"/>
            <w:shd w:val="clear" w:color="auto" w:fill="auto"/>
          </w:tcPr>
          <w:p w14:paraId="482DC2C5" w14:textId="084DDD72" w:rsidR="00E52597" w:rsidRPr="00206CA1" w:rsidRDefault="009D3842" w:rsidP="00E52597">
            <w:pPr>
              <w:jc w:val="right"/>
              <w:rPr>
                <w:szCs w:val="22"/>
              </w:rPr>
            </w:pPr>
            <w:r>
              <w:rPr>
                <w:szCs w:val="22"/>
              </w:rPr>
              <w:t>-</w:t>
            </w:r>
          </w:p>
        </w:tc>
        <w:tc>
          <w:tcPr>
            <w:tcW w:w="180" w:type="dxa"/>
          </w:tcPr>
          <w:p w14:paraId="1E95C806" w14:textId="77777777" w:rsidR="00E52597" w:rsidRPr="00206CA1" w:rsidRDefault="00E52597" w:rsidP="00E52597">
            <w:pPr>
              <w:jc w:val="right"/>
            </w:pPr>
          </w:p>
        </w:tc>
        <w:tc>
          <w:tcPr>
            <w:tcW w:w="1080" w:type="dxa"/>
          </w:tcPr>
          <w:p w14:paraId="73275A74" w14:textId="1C988C70" w:rsidR="00E52597" w:rsidRPr="00206CA1" w:rsidRDefault="00E52597" w:rsidP="00E52597">
            <w:pPr>
              <w:jc w:val="right"/>
              <w:rPr>
                <w:szCs w:val="22"/>
              </w:rPr>
            </w:pPr>
            <w:r w:rsidRPr="00206CA1">
              <w:t>-</w:t>
            </w:r>
          </w:p>
        </w:tc>
      </w:tr>
      <w:tr w:rsidR="00E52597" w:rsidRPr="00206CA1" w14:paraId="17BC3B9F" w14:textId="77777777" w:rsidTr="4B7CF08C">
        <w:trPr>
          <w:cantSplit/>
        </w:trPr>
        <w:tc>
          <w:tcPr>
            <w:tcW w:w="4410" w:type="dxa"/>
          </w:tcPr>
          <w:p w14:paraId="14830BAB" w14:textId="77777777" w:rsidR="00E52597" w:rsidRPr="00206CA1" w:rsidRDefault="00E52597" w:rsidP="00E52597">
            <w:pPr>
              <w:spacing w:line="240" w:lineRule="atLeast"/>
              <w:rPr>
                <w:b/>
                <w:bCs/>
                <w:szCs w:val="22"/>
              </w:rPr>
            </w:pPr>
            <w:r w:rsidRPr="00206CA1">
              <w:rPr>
                <w:b/>
                <w:bCs/>
                <w:szCs w:val="22"/>
              </w:rPr>
              <w:t>Total</w:t>
            </w:r>
          </w:p>
        </w:tc>
        <w:tc>
          <w:tcPr>
            <w:tcW w:w="1080" w:type="dxa"/>
            <w:tcBorders>
              <w:top w:val="single" w:sz="4" w:space="0" w:color="auto"/>
              <w:bottom w:val="double" w:sz="4" w:space="0" w:color="auto"/>
            </w:tcBorders>
            <w:shd w:val="clear" w:color="auto" w:fill="auto"/>
          </w:tcPr>
          <w:p w14:paraId="026356DF" w14:textId="5A23E4EA" w:rsidR="00E52597" w:rsidRPr="00206CA1" w:rsidRDefault="008E053A" w:rsidP="00E52597">
            <w:pPr>
              <w:jc w:val="right"/>
              <w:rPr>
                <w:b/>
                <w:bCs/>
              </w:rPr>
            </w:pPr>
            <w:r w:rsidRPr="008E053A">
              <w:rPr>
                <w:b/>
                <w:bCs/>
              </w:rPr>
              <w:t>132,621</w:t>
            </w:r>
          </w:p>
        </w:tc>
        <w:tc>
          <w:tcPr>
            <w:tcW w:w="180" w:type="dxa"/>
          </w:tcPr>
          <w:p w14:paraId="380861E2" w14:textId="77777777" w:rsidR="00E52597" w:rsidRPr="00206CA1" w:rsidRDefault="00E52597" w:rsidP="00E52597">
            <w:pPr>
              <w:jc w:val="right"/>
              <w:rPr>
                <w:b/>
                <w:bCs/>
              </w:rPr>
            </w:pPr>
          </w:p>
        </w:tc>
        <w:tc>
          <w:tcPr>
            <w:tcW w:w="1080" w:type="dxa"/>
            <w:tcBorders>
              <w:top w:val="single" w:sz="4" w:space="0" w:color="auto"/>
              <w:bottom w:val="double" w:sz="4" w:space="0" w:color="auto"/>
            </w:tcBorders>
          </w:tcPr>
          <w:p w14:paraId="349FEFC6" w14:textId="627C7C89" w:rsidR="00E52597" w:rsidRPr="00206CA1" w:rsidRDefault="00E52597" w:rsidP="00E52597">
            <w:pPr>
              <w:jc w:val="right"/>
              <w:rPr>
                <w:b/>
                <w:bCs/>
              </w:rPr>
            </w:pPr>
            <w:r w:rsidRPr="00206CA1">
              <w:rPr>
                <w:b/>
                <w:bCs/>
              </w:rPr>
              <w:t>219,108</w:t>
            </w:r>
          </w:p>
        </w:tc>
        <w:tc>
          <w:tcPr>
            <w:tcW w:w="180" w:type="dxa"/>
          </w:tcPr>
          <w:p w14:paraId="76BE5325" w14:textId="77777777" w:rsidR="00E52597" w:rsidRPr="00206CA1" w:rsidRDefault="00E52597" w:rsidP="00E52597">
            <w:pPr>
              <w:jc w:val="right"/>
              <w:rPr>
                <w:b/>
                <w:bCs/>
              </w:rPr>
            </w:pPr>
          </w:p>
        </w:tc>
        <w:tc>
          <w:tcPr>
            <w:tcW w:w="1080" w:type="dxa"/>
            <w:tcBorders>
              <w:top w:val="single" w:sz="4" w:space="0" w:color="auto"/>
              <w:bottom w:val="double" w:sz="4" w:space="0" w:color="auto"/>
            </w:tcBorders>
            <w:shd w:val="clear" w:color="auto" w:fill="auto"/>
          </w:tcPr>
          <w:p w14:paraId="7E88B8EF" w14:textId="4DF3BDF5" w:rsidR="00E52597" w:rsidRPr="00206CA1" w:rsidRDefault="009D3842" w:rsidP="00E52597">
            <w:pPr>
              <w:jc w:val="right"/>
              <w:rPr>
                <w:b/>
                <w:bCs/>
                <w:szCs w:val="22"/>
              </w:rPr>
            </w:pPr>
            <w:r>
              <w:rPr>
                <w:b/>
                <w:bCs/>
                <w:szCs w:val="22"/>
              </w:rPr>
              <w:t>1,031</w:t>
            </w:r>
          </w:p>
        </w:tc>
        <w:tc>
          <w:tcPr>
            <w:tcW w:w="180" w:type="dxa"/>
          </w:tcPr>
          <w:p w14:paraId="5E2BAAD3" w14:textId="77777777" w:rsidR="00E52597" w:rsidRPr="00206CA1" w:rsidRDefault="00E52597" w:rsidP="00E52597">
            <w:pPr>
              <w:jc w:val="right"/>
              <w:rPr>
                <w:b/>
                <w:bCs/>
              </w:rPr>
            </w:pPr>
          </w:p>
        </w:tc>
        <w:tc>
          <w:tcPr>
            <w:tcW w:w="1080" w:type="dxa"/>
            <w:tcBorders>
              <w:top w:val="single" w:sz="4" w:space="0" w:color="auto"/>
              <w:bottom w:val="double" w:sz="4" w:space="0" w:color="auto"/>
            </w:tcBorders>
          </w:tcPr>
          <w:p w14:paraId="4C45402F" w14:textId="5C58D4AB" w:rsidR="00E52597" w:rsidRPr="00206CA1" w:rsidRDefault="00E52597" w:rsidP="00E52597">
            <w:pPr>
              <w:jc w:val="right"/>
              <w:rPr>
                <w:b/>
                <w:bCs/>
                <w:szCs w:val="22"/>
              </w:rPr>
            </w:pPr>
            <w:r w:rsidRPr="00206CA1">
              <w:rPr>
                <w:b/>
                <w:bCs/>
              </w:rPr>
              <w:t>1,801</w:t>
            </w:r>
          </w:p>
        </w:tc>
      </w:tr>
      <w:tr w:rsidR="00E52597" w:rsidRPr="00206CA1" w14:paraId="3E7E9544" w14:textId="77777777" w:rsidTr="4B7CF08C">
        <w:trPr>
          <w:cantSplit/>
        </w:trPr>
        <w:tc>
          <w:tcPr>
            <w:tcW w:w="4410" w:type="dxa"/>
          </w:tcPr>
          <w:p w14:paraId="2B47EF7F" w14:textId="77777777" w:rsidR="00E52597" w:rsidRPr="00206CA1" w:rsidRDefault="00E52597" w:rsidP="00E52597">
            <w:pPr>
              <w:spacing w:line="240" w:lineRule="atLeast"/>
              <w:rPr>
                <w:b/>
                <w:bCs/>
                <w:szCs w:val="22"/>
              </w:rPr>
            </w:pPr>
          </w:p>
        </w:tc>
        <w:tc>
          <w:tcPr>
            <w:tcW w:w="1080" w:type="dxa"/>
            <w:tcBorders>
              <w:top w:val="double" w:sz="4" w:space="0" w:color="auto"/>
            </w:tcBorders>
            <w:vAlign w:val="bottom"/>
          </w:tcPr>
          <w:p w14:paraId="01BB9F7A" w14:textId="77777777" w:rsidR="00E52597" w:rsidRPr="00206CA1" w:rsidRDefault="00E52597" w:rsidP="00E52597">
            <w:pPr>
              <w:tabs>
                <w:tab w:val="decimal" w:pos="1012"/>
              </w:tabs>
              <w:spacing w:line="240" w:lineRule="atLeast"/>
              <w:ind w:left="-72" w:right="-72"/>
              <w:rPr>
                <w:szCs w:val="22"/>
              </w:rPr>
            </w:pPr>
          </w:p>
        </w:tc>
        <w:tc>
          <w:tcPr>
            <w:tcW w:w="180" w:type="dxa"/>
            <w:vAlign w:val="bottom"/>
          </w:tcPr>
          <w:p w14:paraId="15E1B19D" w14:textId="77777777" w:rsidR="00E52597" w:rsidRPr="00206CA1" w:rsidRDefault="00E52597" w:rsidP="00E52597">
            <w:pPr>
              <w:tabs>
                <w:tab w:val="decimal" w:pos="836"/>
              </w:tabs>
              <w:spacing w:line="240" w:lineRule="atLeast"/>
              <w:ind w:left="-72" w:right="-72"/>
              <w:rPr>
                <w:szCs w:val="22"/>
              </w:rPr>
            </w:pPr>
          </w:p>
        </w:tc>
        <w:tc>
          <w:tcPr>
            <w:tcW w:w="1080" w:type="dxa"/>
            <w:tcBorders>
              <w:top w:val="double" w:sz="4" w:space="0" w:color="auto"/>
            </w:tcBorders>
            <w:vAlign w:val="bottom"/>
          </w:tcPr>
          <w:p w14:paraId="0E67808C" w14:textId="77777777" w:rsidR="00E52597" w:rsidRPr="00206CA1" w:rsidRDefault="00E52597" w:rsidP="00E52597">
            <w:pPr>
              <w:tabs>
                <w:tab w:val="decimal" w:pos="1012"/>
              </w:tabs>
              <w:spacing w:line="240" w:lineRule="atLeast"/>
              <w:ind w:left="-72" w:right="-72"/>
              <w:rPr>
                <w:szCs w:val="22"/>
              </w:rPr>
            </w:pPr>
          </w:p>
        </w:tc>
        <w:tc>
          <w:tcPr>
            <w:tcW w:w="180" w:type="dxa"/>
            <w:vAlign w:val="bottom"/>
          </w:tcPr>
          <w:p w14:paraId="33BB414B" w14:textId="77777777" w:rsidR="00E52597" w:rsidRPr="00206CA1" w:rsidRDefault="00E52597" w:rsidP="00E52597">
            <w:pPr>
              <w:tabs>
                <w:tab w:val="decimal" w:pos="836"/>
              </w:tabs>
              <w:spacing w:line="240" w:lineRule="atLeast"/>
              <w:ind w:left="-72"/>
              <w:rPr>
                <w:szCs w:val="22"/>
              </w:rPr>
            </w:pPr>
          </w:p>
        </w:tc>
        <w:tc>
          <w:tcPr>
            <w:tcW w:w="1080" w:type="dxa"/>
            <w:tcBorders>
              <w:top w:val="double" w:sz="4" w:space="0" w:color="auto"/>
            </w:tcBorders>
            <w:vAlign w:val="bottom"/>
          </w:tcPr>
          <w:p w14:paraId="31C4AA32" w14:textId="77777777" w:rsidR="00E52597" w:rsidRPr="00206CA1" w:rsidRDefault="00E52597" w:rsidP="00E52597">
            <w:pPr>
              <w:tabs>
                <w:tab w:val="decimal" w:pos="981"/>
              </w:tabs>
              <w:spacing w:line="240" w:lineRule="atLeast"/>
              <w:ind w:left="-72" w:right="-72"/>
              <w:rPr>
                <w:szCs w:val="22"/>
              </w:rPr>
            </w:pPr>
          </w:p>
        </w:tc>
        <w:tc>
          <w:tcPr>
            <w:tcW w:w="180" w:type="dxa"/>
            <w:vAlign w:val="bottom"/>
          </w:tcPr>
          <w:p w14:paraId="60C212BC" w14:textId="77777777" w:rsidR="00E52597" w:rsidRPr="00206CA1" w:rsidRDefault="00E52597" w:rsidP="00E52597">
            <w:pPr>
              <w:tabs>
                <w:tab w:val="decimal" w:pos="836"/>
              </w:tabs>
              <w:spacing w:line="240" w:lineRule="atLeast"/>
              <w:ind w:left="-72"/>
              <w:rPr>
                <w:szCs w:val="22"/>
              </w:rPr>
            </w:pPr>
          </w:p>
        </w:tc>
        <w:tc>
          <w:tcPr>
            <w:tcW w:w="1080" w:type="dxa"/>
            <w:tcBorders>
              <w:top w:val="double" w:sz="4" w:space="0" w:color="auto"/>
            </w:tcBorders>
            <w:vAlign w:val="bottom"/>
          </w:tcPr>
          <w:p w14:paraId="10559695" w14:textId="77777777" w:rsidR="00E52597" w:rsidRPr="00206CA1" w:rsidRDefault="00E52597" w:rsidP="00E52597">
            <w:pPr>
              <w:tabs>
                <w:tab w:val="decimal" w:pos="981"/>
              </w:tabs>
              <w:spacing w:line="240" w:lineRule="atLeast"/>
              <w:ind w:left="-72" w:right="-72"/>
              <w:rPr>
                <w:szCs w:val="22"/>
              </w:rPr>
            </w:pPr>
          </w:p>
        </w:tc>
      </w:tr>
      <w:tr w:rsidR="00E52597" w:rsidRPr="00206CA1" w14:paraId="0FE698BE" w14:textId="77777777" w:rsidTr="4B7CF08C">
        <w:trPr>
          <w:cantSplit/>
        </w:trPr>
        <w:tc>
          <w:tcPr>
            <w:tcW w:w="4410" w:type="dxa"/>
          </w:tcPr>
          <w:p w14:paraId="193121F4" w14:textId="77777777" w:rsidR="00E52597" w:rsidRPr="00206CA1" w:rsidRDefault="00E52597" w:rsidP="00E52597">
            <w:pPr>
              <w:spacing w:line="240" w:lineRule="atLeast"/>
              <w:rPr>
                <w:b/>
                <w:bCs/>
                <w:i/>
                <w:iCs/>
                <w:szCs w:val="22"/>
              </w:rPr>
            </w:pPr>
            <w:r w:rsidRPr="00206CA1">
              <w:rPr>
                <w:b/>
                <w:bCs/>
                <w:i/>
                <w:iCs/>
                <w:szCs w:val="22"/>
              </w:rPr>
              <w:t>Other commitments</w:t>
            </w:r>
          </w:p>
        </w:tc>
        <w:tc>
          <w:tcPr>
            <w:tcW w:w="1080" w:type="dxa"/>
            <w:vAlign w:val="bottom"/>
          </w:tcPr>
          <w:p w14:paraId="0CF055BA" w14:textId="77777777" w:rsidR="00E52597" w:rsidRPr="00206CA1" w:rsidRDefault="00E52597" w:rsidP="00E52597">
            <w:pPr>
              <w:tabs>
                <w:tab w:val="decimal" w:pos="1012"/>
              </w:tabs>
              <w:spacing w:line="240" w:lineRule="atLeast"/>
              <w:ind w:left="-72" w:right="-72"/>
              <w:rPr>
                <w:szCs w:val="22"/>
              </w:rPr>
            </w:pPr>
          </w:p>
        </w:tc>
        <w:tc>
          <w:tcPr>
            <w:tcW w:w="180" w:type="dxa"/>
            <w:vAlign w:val="bottom"/>
          </w:tcPr>
          <w:p w14:paraId="7B156A01" w14:textId="77777777" w:rsidR="00E52597" w:rsidRPr="00206CA1" w:rsidRDefault="00E52597" w:rsidP="00E52597">
            <w:pPr>
              <w:tabs>
                <w:tab w:val="decimal" w:pos="836"/>
              </w:tabs>
              <w:spacing w:line="240" w:lineRule="atLeast"/>
              <w:ind w:left="-72" w:right="-72"/>
              <w:rPr>
                <w:szCs w:val="22"/>
              </w:rPr>
            </w:pPr>
          </w:p>
        </w:tc>
        <w:tc>
          <w:tcPr>
            <w:tcW w:w="1080" w:type="dxa"/>
            <w:vAlign w:val="bottom"/>
          </w:tcPr>
          <w:p w14:paraId="7F90935B" w14:textId="77777777" w:rsidR="00E52597" w:rsidRPr="00206CA1" w:rsidRDefault="00E52597" w:rsidP="00E52597">
            <w:pPr>
              <w:tabs>
                <w:tab w:val="decimal" w:pos="1012"/>
              </w:tabs>
              <w:spacing w:line="240" w:lineRule="atLeast"/>
              <w:ind w:left="-72" w:right="-72"/>
              <w:rPr>
                <w:szCs w:val="22"/>
              </w:rPr>
            </w:pPr>
          </w:p>
        </w:tc>
        <w:tc>
          <w:tcPr>
            <w:tcW w:w="180" w:type="dxa"/>
            <w:vAlign w:val="bottom"/>
          </w:tcPr>
          <w:p w14:paraId="687218F2" w14:textId="77777777" w:rsidR="00E52597" w:rsidRPr="00206CA1" w:rsidRDefault="00E52597" w:rsidP="00E52597">
            <w:pPr>
              <w:tabs>
                <w:tab w:val="decimal" w:pos="836"/>
              </w:tabs>
              <w:spacing w:line="240" w:lineRule="atLeast"/>
              <w:ind w:left="-72"/>
              <w:rPr>
                <w:szCs w:val="22"/>
              </w:rPr>
            </w:pPr>
          </w:p>
        </w:tc>
        <w:tc>
          <w:tcPr>
            <w:tcW w:w="1080" w:type="dxa"/>
            <w:vAlign w:val="bottom"/>
          </w:tcPr>
          <w:p w14:paraId="7C33E4BC" w14:textId="77777777" w:rsidR="00E52597" w:rsidRPr="00206CA1" w:rsidRDefault="00E52597" w:rsidP="00E52597">
            <w:pPr>
              <w:tabs>
                <w:tab w:val="decimal" w:pos="981"/>
              </w:tabs>
              <w:spacing w:line="240" w:lineRule="atLeast"/>
              <w:ind w:left="-72" w:right="-72"/>
              <w:rPr>
                <w:szCs w:val="22"/>
              </w:rPr>
            </w:pPr>
          </w:p>
        </w:tc>
        <w:tc>
          <w:tcPr>
            <w:tcW w:w="180" w:type="dxa"/>
            <w:vAlign w:val="bottom"/>
          </w:tcPr>
          <w:p w14:paraId="6DDB04EB" w14:textId="77777777" w:rsidR="00E52597" w:rsidRPr="00206CA1" w:rsidRDefault="00E52597" w:rsidP="00E52597">
            <w:pPr>
              <w:tabs>
                <w:tab w:val="decimal" w:pos="836"/>
              </w:tabs>
              <w:spacing w:line="240" w:lineRule="atLeast"/>
              <w:ind w:left="-72"/>
              <w:rPr>
                <w:szCs w:val="22"/>
              </w:rPr>
            </w:pPr>
          </w:p>
        </w:tc>
        <w:tc>
          <w:tcPr>
            <w:tcW w:w="1080" w:type="dxa"/>
            <w:vAlign w:val="bottom"/>
          </w:tcPr>
          <w:p w14:paraId="065898B2" w14:textId="77777777" w:rsidR="00E52597" w:rsidRPr="00206CA1" w:rsidRDefault="00E52597" w:rsidP="00E52597">
            <w:pPr>
              <w:tabs>
                <w:tab w:val="decimal" w:pos="981"/>
              </w:tabs>
              <w:spacing w:line="240" w:lineRule="atLeast"/>
              <w:ind w:left="-72" w:right="-72"/>
              <w:rPr>
                <w:szCs w:val="22"/>
              </w:rPr>
            </w:pPr>
          </w:p>
        </w:tc>
      </w:tr>
      <w:tr w:rsidR="000A0750" w:rsidRPr="00206CA1" w14:paraId="7A8E0D6B" w14:textId="77777777" w:rsidTr="4B7CF08C">
        <w:trPr>
          <w:cantSplit/>
        </w:trPr>
        <w:tc>
          <w:tcPr>
            <w:tcW w:w="4410" w:type="dxa"/>
          </w:tcPr>
          <w:p w14:paraId="61D460A4" w14:textId="54E101F4" w:rsidR="000A0750" w:rsidRPr="00206CA1" w:rsidRDefault="000A0750" w:rsidP="000A0750">
            <w:pPr>
              <w:spacing w:line="240" w:lineRule="atLeast"/>
              <w:rPr>
                <w:szCs w:val="22"/>
              </w:rPr>
            </w:pPr>
            <w:r w:rsidRPr="00206CA1">
              <w:rPr>
                <w:szCs w:val="22"/>
              </w:rPr>
              <w:t>Short-term lease commitments</w:t>
            </w:r>
          </w:p>
        </w:tc>
        <w:tc>
          <w:tcPr>
            <w:tcW w:w="1080" w:type="dxa"/>
            <w:shd w:val="clear" w:color="auto" w:fill="auto"/>
          </w:tcPr>
          <w:p w14:paraId="2B8C658C" w14:textId="4FDF69D5" w:rsidR="000A0750" w:rsidRPr="00206CA1" w:rsidRDefault="000A0750" w:rsidP="000A0750">
            <w:pPr>
              <w:jc w:val="right"/>
            </w:pPr>
            <w:r w:rsidRPr="00463490">
              <w:t>2,116</w:t>
            </w:r>
          </w:p>
        </w:tc>
        <w:tc>
          <w:tcPr>
            <w:tcW w:w="180" w:type="dxa"/>
            <w:vAlign w:val="bottom"/>
          </w:tcPr>
          <w:p w14:paraId="442069E6" w14:textId="77777777" w:rsidR="000A0750" w:rsidRPr="00206CA1" w:rsidRDefault="000A0750" w:rsidP="000A0750">
            <w:pPr>
              <w:tabs>
                <w:tab w:val="decimal" w:pos="836"/>
              </w:tabs>
              <w:spacing w:line="240" w:lineRule="atLeast"/>
              <w:ind w:left="-72" w:right="-72"/>
              <w:rPr>
                <w:szCs w:val="22"/>
              </w:rPr>
            </w:pPr>
          </w:p>
        </w:tc>
        <w:tc>
          <w:tcPr>
            <w:tcW w:w="1080" w:type="dxa"/>
          </w:tcPr>
          <w:p w14:paraId="2A8B85AE" w14:textId="2C2CF1BD" w:rsidR="000A0750" w:rsidRPr="00206CA1" w:rsidRDefault="000A0750" w:rsidP="000A0750">
            <w:pPr>
              <w:jc w:val="right"/>
              <w:rPr>
                <w:szCs w:val="22"/>
              </w:rPr>
            </w:pPr>
            <w:r w:rsidRPr="00206CA1">
              <w:t>7,730</w:t>
            </w:r>
          </w:p>
        </w:tc>
        <w:tc>
          <w:tcPr>
            <w:tcW w:w="180" w:type="dxa"/>
            <w:vAlign w:val="bottom"/>
          </w:tcPr>
          <w:p w14:paraId="459437FB" w14:textId="77777777" w:rsidR="000A0750" w:rsidRPr="00206CA1" w:rsidRDefault="000A0750" w:rsidP="000A0750">
            <w:pPr>
              <w:tabs>
                <w:tab w:val="decimal" w:pos="836"/>
              </w:tabs>
              <w:spacing w:line="240" w:lineRule="atLeast"/>
              <w:ind w:left="-72"/>
              <w:rPr>
                <w:szCs w:val="22"/>
              </w:rPr>
            </w:pPr>
          </w:p>
        </w:tc>
        <w:tc>
          <w:tcPr>
            <w:tcW w:w="1080" w:type="dxa"/>
            <w:shd w:val="clear" w:color="auto" w:fill="auto"/>
          </w:tcPr>
          <w:p w14:paraId="623474DE" w14:textId="42B8BA5A" w:rsidR="000A0750" w:rsidRPr="00206CA1" w:rsidRDefault="006E105B" w:rsidP="000A0750">
            <w:pPr>
              <w:jc w:val="right"/>
              <w:rPr>
                <w:szCs w:val="22"/>
              </w:rPr>
            </w:pPr>
            <w:r>
              <w:rPr>
                <w:szCs w:val="22"/>
              </w:rPr>
              <w:t>382</w:t>
            </w:r>
          </w:p>
        </w:tc>
        <w:tc>
          <w:tcPr>
            <w:tcW w:w="180" w:type="dxa"/>
            <w:vAlign w:val="bottom"/>
          </w:tcPr>
          <w:p w14:paraId="11745CF1" w14:textId="77777777" w:rsidR="000A0750" w:rsidRPr="00206CA1" w:rsidRDefault="000A0750" w:rsidP="000A0750">
            <w:pPr>
              <w:tabs>
                <w:tab w:val="decimal" w:pos="836"/>
              </w:tabs>
              <w:spacing w:line="240" w:lineRule="atLeast"/>
              <w:ind w:left="-72"/>
              <w:rPr>
                <w:szCs w:val="22"/>
              </w:rPr>
            </w:pPr>
          </w:p>
        </w:tc>
        <w:tc>
          <w:tcPr>
            <w:tcW w:w="1080" w:type="dxa"/>
          </w:tcPr>
          <w:p w14:paraId="381E396E" w14:textId="74D664D3" w:rsidR="000A0750" w:rsidRPr="00206CA1" w:rsidRDefault="000A0750" w:rsidP="000A0750">
            <w:pPr>
              <w:tabs>
                <w:tab w:val="decimal" w:pos="927"/>
              </w:tabs>
              <w:spacing w:line="240" w:lineRule="atLeast"/>
              <w:ind w:left="-72" w:right="-72"/>
              <w:rPr>
                <w:szCs w:val="22"/>
              </w:rPr>
            </w:pPr>
            <w:r w:rsidRPr="00206CA1">
              <w:t>1,440</w:t>
            </w:r>
          </w:p>
        </w:tc>
      </w:tr>
      <w:tr w:rsidR="000A0750" w:rsidRPr="00206CA1" w14:paraId="2A17396E" w14:textId="77777777" w:rsidTr="4B7CF08C">
        <w:trPr>
          <w:cantSplit/>
        </w:trPr>
        <w:tc>
          <w:tcPr>
            <w:tcW w:w="4410" w:type="dxa"/>
          </w:tcPr>
          <w:p w14:paraId="1C7E6DB8" w14:textId="77777777" w:rsidR="000A0750" w:rsidRPr="00206CA1" w:rsidRDefault="000A0750" w:rsidP="000A0750">
            <w:pPr>
              <w:spacing w:line="240" w:lineRule="atLeast"/>
              <w:rPr>
                <w:szCs w:val="22"/>
              </w:rPr>
            </w:pPr>
            <w:r w:rsidRPr="00206CA1">
              <w:rPr>
                <w:szCs w:val="22"/>
              </w:rPr>
              <w:t>Purchase orders for goods</w:t>
            </w:r>
          </w:p>
        </w:tc>
        <w:tc>
          <w:tcPr>
            <w:tcW w:w="1080" w:type="dxa"/>
            <w:shd w:val="clear" w:color="auto" w:fill="auto"/>
          </w:tcPr>
          <w:p w14:paraId="3943E444" w14:textId="48EBF455" w:rsidR="000A0750" w:rsidRPr="00206CA1" w:rsidRDefault="000A0750" w:rsidP="000A0750">
            <w:pPr>
              <w:jc w:val="right"/>
              <w:rPr>
                <w:szCs w:val="22"/>
              </w:rPr>
            </w:pPr>
            <w:r w:rsidRPr="00463490">
              <w:t>70,308</w:t>
            </w:r>
          </w:p>
        </w:tc>
        <w:tc>
          <w:tcPr>
            <w:tcW w:w="180" w:type="dxa"/>
            <w:vAlign w:val="bottom"/>
          </w:tcPr>
          <w:p w14:paraId="7C98D5EC" w14:textId="77777777" w:rsidR="000A0750" w:rsidRPr="00206CA1" w:rsidRDefault="000A0750" w:rsidP="000A0750">
            <w:pPr>
              <w:tabs>
                <w:tab w:val="decimal" w:pos="836"/>
              </w:tabs>
              <w:spacing w:line="240" w:lineRule="atLeast"/>
              <w:ind w:left="-72" w:right="-72"/>
              <w:rPr>
                <w:szCs w:val="22"/>
              </w:rPr>
            </w:pPr>
          </w:p>
        </w:tc>
        <w:tc>
          <w:tcPr>
            <w:tcW w:w="1080" w:type="dxa"/>
          </w:tcPr>
          <w:p w14:paraId="0E53BB0B" w14:textId="403547CC" w:rsidR="000A0750" w:rsidRPr="00206CA1" w:rsidRDefault="000A0750" w:rsidP="000A0750">
            <w:pPr>
              <w:jc w:val="right"/>
            </w:pPr>
            <w:r w:rsidRPr="00206CA1">
              <w:t>105,614</w:t>
            </w:r>
          </w:p>
        </w:tc>
        <w:tc>
          <w:tcPr>
            <w:tcW w:w="180" w:type="dxa"/>
            <w:vAlign w:val="bottom"/>
          </w:tcPr>
          <w:p w14:paraId="3D3B55A9" w14:textId="77777777" w:rsidR="000A0750" w:rsidRPr="00206CA1" w:rsidRDefault="000A0750" w:rsidP="000A0750">
            <w:pPr>
              <w:tabs>
                <w:tab w:val="decimal" w:pos="836"/>
              </w:tabs>
              <w:spacing w:line="240" w:lineRule="atLeast"/>
              <w:ind w:left="-72"/>
              <w:rPr>
                <w:szCs w:val="22"/>
              </w:rPr>
            </w:pPr>
          </w:p>
        </w:tc>
        <w:tc>
          <w:tcPr>
            <w:tcW w:w="1080" w:type="dxa"/>
            <w:shd w:val="clear" w:color="auto" w:fill="auto"/>
          </w:tcPr>
          <w:p w14:paraId="285204DF" w14:textId="43D1D74D" w:rsidR="000A0750" w:rsidRPr="00206CA1" w:rsidRDefault="006E105B" w:rsidP="000A0750">
            <w:pPr>
              <w:jc w:val="right"/>
              <w:rPr>
                <w:szCs w:val="22"/>
              </w:rPr>
            </w:pPr>
            <w:r>
              <w:rPr>
                <w:szCs w:val="22"/>
              </w:rPr>
              <w:t>-</w:t>
            </w:r>
          </w:p>
        </w:tc>
        <w:tc>
          <w:tcPr>
            <w:tcW w:w="180" w:type="dxa"/>
            <w:vAlign w:val="bottom"/>
          </w:tcPr>
          <w:p w14:paraId="6D9195A2" w14:textId="77777777" w:rsidR="000A0750" w:rsidRPr="00206CA1" w:rsidRDefault="000A0750" w:rsidP="000A0750">
            <w:pPr>
              <w:tabs>
                <w:tab w:val="decimal" w:pos="1091"/>
              </w:tabs>
              <w:spacing w:line="240" w:lineRule="atLeast"/>
              <w:ind w:left="-72"/>
              <w:rPr>
                <w:szCs w:val="22"/>
              </w:rPr>
            </w:pPr>
          </w:p>
        </w:tc>
        <w:tc>
          <w:tcPr>
            <w:tcW w:w="1080" w:type="dxa"/>
          </w:tcPr>
          <w:p w14:paraId="052651A7" w14:textId="36D4F1C7" w:rsidR="000A0750" w:rsidRPr="00206CA1" w:rsidRDefault="000A0750" w:rsidP="000A0750">
            <w:pPr>
              <w:tabs>
                <w:tab w:val="decimal" w:pos="927"/>
              </w:tabs>
              <w:spacing w:line="240" w:lineRule="atLeast"/>
              <w:ind w:left="-72" w:right="-72"/>
              <w:rPr>
                <w:szCs w:val="22"/>
              </w:rPr>
            </w:pPr>
            <w:r w:rsidRPr="00206CA1">
              <w:t>-</w:t>
            </w:r>
          </w:p>
        </w:tc>
      </w:tr>
      <w:tr w:rsidR="000A0750" w:rsidRPr="00206CA1" w14:paraId="62629406" w14:textId="77777777" w:rsidTr="4B7CF08C">
        <w:trPr>
          <w:cantSplit/>
        </w:trPr>
        <w:tc>
          <w:tcPr>
            <w:tcW w:w="4410" w:type="dxa"/>
          </w:tcPr>
          <w:p w14:paraId="5802E88E" w14:textId="77777777" w:rsidR="000A0750" w:rsidRPr="00206CA1" w:rsidRDefault="000A0750" w:rsidP="000A0750">
            <w:pPr>
              <w:spacing w:line="240" w:lineRule="atLeast"/>
              <w:rPr>
                <w:szCs w:val="22"/>
              </w:rPr>
            </w:pPr>
            <w:r w:rsidRPr="00206CA1">
              <w:rPr>
                <w:szCs w:val="22"/>
              </w:rPr>
              <w:t>Bank guarantees</w:t>
            </w:r>
          </w:p>
        </w:tc>
        <w:tc>
          <w:tcPr>
            <w:tcW w:w="1080" w:type="dxa"/>
            <w:shd w:val="clear" w:color="auto" w:fill="auto"/>
          </w:tcPr>
          <w:p w14:paraId="02A08740" w14:textId="1F09468F" w:rsidR="000A0750" w:rsidRPr="00206CA1" w:rsidRDefault="000A0750" w:rsidP="000A0750">
            <w:pPr>
              <w:jc w:val="right"/>
              <w:rPr>
                <w:szCs w:val="22"/>
              </w:rPr>
            </w:pPr>
            <w:r w:rsidRPr="00463490">
              <w:t>5,084</w:t>
            </w:r>
          </w:p>
        </w:tc>
        <w:tc>
          <w:tcPr>
            <w:tcW w:w="180" w:type="dxa"/>
            <w:vAlign w:val="bottom"/>
          </w:tcPr>
          <w:p w14:paraId="637158CC" w14:textId="77777777" w:rsidR="000A0750" w:rsidRPr="00206CA1" w:rsidRDefault="000A0750" w:rsidP="000A0750">
            <w:pPr>
              <w:tabs>
                <w:tab w:val="decimal" w:pos="836"/>
              </w:tabs>
              <w:spacing w:line="240" w:lineRule="atLeast"/>
              <w:ind w:left="-72" w:right="-72"/>
              <w:rPr>
                <w:szCs w:val="22"/>
              </w:rPr>
            </w:pPr>
          </w:p>
        </w:tc>
        <w:tc>
          <w:tcPr>
            <w:tcW w:w="1080" w:type="dxa"/>
          </w:tcPr>
          <w:p w14:paraId="0E686CF2" w14:textId="20F9BDE7" w:rsidR="000A0750" w:rsidRPr="00206CA1" w:rsidRDefault="000A0750" w:rsidP="000A0750">
            <w:pPr>
              <w:jc w:val="right"/>
            </w:pPr>
            <w:r w:rsidRPr="00206CA1">
              <w:t>5,172</w:t>
            </w:r>
          </w:p>
        </w:tc>
        <w:tc>
          <w:tcPr>
            <w:tcW w:w="180" w:type="dxa"/>
            <w:vAlign w:val="bottom"/>
          </w:tcPr>
          <w:p w14:paraId="57283A6F" w14:textId="77777777" w:rsidR="000A0750" w:rsidRPr="00206CA1" w:rsidRDefault="000A0750" w:rsidP="000A0750">
            <w:pPr>
              <w:tabs>
                <w:tab w:val="decimal" w:pos="836"/>
              </w:tabs>
              <w:spacing w:line="240" w:lineRule="atLeast"/>
              <w:ind w:left="-72"/>
              <w:rPr>
                <w:szCs w:val="22"/>
              </w:rPr>
            </w:pPr>
          </w:p>
        </w:tc>
        <w:tc>
          <w:tcPr>
            <w:tcW w:w="1080" w:type="dxa"/>
            <w:shd w:val="clear" w:color="auto" w:fill="auto"/>
          </w:tcPr>
          <w:p w14:paraId="3D5688D8" w14:textId="60CB26E0" w:rsidR="000A0750" w:rsidRPr="00206CA1" w:rsidRDefault="004C6764" w:rsidP="000A0750">
            <w:pPr>
              <w:jc w:val="right"/>
              <w:rPr>
                <w:szCs w:val="22"/>
              </w:rPr>
            </w:pPr>
            <w:r>
              <w:rPr>
                <w:szCs w:val="22"/>
              </w:rPr>
              <w:t>5,000</w:t>
            </w:r>
          </w:p>
        </w:tc>
        <w:tc>
          <w:tcPr>
            <w:tcW w:w="180" w:type="dxa"/>
            <w:vAlign w:val="bottom"/>
          </w:tcPr>
          <w:p w14:paraId="3BCC9C1D" w14:textId="77777777" w:rsidR="000A0750" w:rsidRPr="00206CA1" w:rsidRDefault="000A0750" w:rsidP="000A0750">
            <w:pPr>
              <w:tabs>
                <w:tab w:val="decimal" w:pos="1091"/>
              </w:tabs>
              <w:spacing w:line="240" w:lineRule="atLeast"/>
              <w:ind w:left="-72"/>
              <w:rPr>
                <w:b/>
                <w:bCs/>
                <w:szCs w:val="22"/>
              </w:rPr>
            </w:pPr>
          </w:p>
        </w:tc>
        <w:tc>
          <w:tcPr>
            <w:tcW w:w="1080" w:type="dxa"/>
          </w:tcPr>
          <w:p w14:paraId="338DCF9D" w14:textId="5E222296" w:rsidR="000A0750" w:rsidRPr="00206CA1" w:rsidRDefault="000A0750" w:rsidP="000A0750">
            <w:pPr>
              <w:tabs>
                <w:tab w:val="decimal" w:pos="927"/>
              </w:tabs>
              <w:spacing w:line="240" w:lineRule="atLeast"/>
              <w:ind w:left="-72" w:right="-72"/>
              <w:rPr>
                <w:szCs w:val="22"/>
              </w:rPr>
            </w:pPr>
            <w:r w:rsidRPr="00206CA1">
              <w:t>5,000</w:t>
            </w:r>
          </w:p>
        </w:tc>
      </w:tr>
      <w:tr w:rsidR="00E52597" w:rsidRPr="00206CA1" w14:paraId="39993DF9" w14:textId="77777777" w:rsidTr="4B7CF08C">
        <w:trPr>
          <w:cantSplit/>
        </w:trPr>
        <w:tc>
          <w:tcPr>
            <w:tcW w:w="4410" w:type="dxa"/>
          </w:tcPr>
          <w:p w14:paraId="4AFAB0CD" w14:textId="77777777" w:rsidR="00E52597" w:rsidRPr="00206CA1" w:rsidRDefault="00E52597" w:rsidP="00E52597">
            <w:pPr>
              <w:spacing w:line="240" w:lineRule="atLeast"/>
              <w:rPr>
                <w:b/>
                <w:bCs/>
                <w:szCs w:val="22"/>
              </w:rPr>
            </w:pPr>
            <w:r w:rsidRPr="00206CA1">
              <w:rPr>
                <w:b/>
                <w:bCs/>
                <w:szCs w:val="22"/>
              </w:rPr>
              <w:t>Total</w:t>
            </w:r>
          </w:p>
        </w:tc>
        <w:tc>
          <w:tcPr>
            <w:tcW w:w="1080" w:type="dxa"/>
            <w:tcBorders>
              <w:top w:val="single" w:sz="4" w:space="0" w:color="auto"/>
              <w:left w:val="nil"/>
              <w:bottom w:val="double" w:sz="4" w:space="0" w:color="auto"/>
              <w:right w:val="nil"/>
            </w:tcBorders>
            <w:shd w:val="clear" w:color="auto" w:fill="auto"/>
          </w:tcPr>
          <w:p w14:paraId="0E5D8829" w14:textId="743FE8BB" w:rsidR="00E52597" w:rsidRPr="00206CA1" w:rsidRDefault="008443BF" w:rsidP="00E52597">
            <w:pPr>
              <w:jc w:val="right"/>
              <w:rPr>
                <w:b/>
                <w:bCs/>
              </w:rPr>
            </w:pPr>
            <w:r w:rsidRPr="008443BF">
              <w:rPr>
                <w:b/>
                <w:bCs/>
              </w:rPr>
              <w:t>77,508</w:t>
            </w:r>
          </w:p>
        </w:tc>
        <w:tc>
          <w:tcPr>
            <w:tcW w:w="180" w:type="dxa"/>
            <w:vAlign w:val="bottom"/>
          </w:tcPr>
          <w:p w14:paraId="353D3EA6" w14:textId="77777777" w:rsidR="00E52597" w:rsidRPr="00206CA1" w:rsidRDefault="00E52597" w:rsidP="00E52597">
            <w:pPr>
              <w:tabs>
                <w:tab w:val="decimal" w:pos="836"/>
              </w:tabs>
              <w:spacing w:line="240" w:lineRule="atLeast"/>
              <w:ind w:left="-72" w:right="-72"/>
              <w:rPr>
                <w:b/>
                <w:bCs/>
                <w:szCs w:val="22"/>
              </w:rPr>
            </w:pPr>
          </w:p>
        </w:tc>
        <w:tc>
          <w:tcPr>
            <w:tcW w:w="1080" w:type="dxa"/>
            <w:tcBorders>
              <w:top w:val="single" w:sz="4" w:space="0" w:color="auto"/>
              <w:bottom w:val="double" w:sz="4" w:space="0" w:color="auto"/>
            </w:tcBorders>
          </w:tcPr>
          <w:p w14:paraId="09993129" w14:textId="4DD60DFA" w:rsidR="00E52597" w:rsidRPr="00206CA1" w:rsidRDefault="00E52597" w:rsidP="00E52597">
            <w:pPr>
              <w:jc w:val="right"/>
              <w:rPr>
                <w:b/>
                <w:bCs/>
              </w:rPr>
            </w:pPr>
            <w:r w:rsidRPr="00206CA1">
              <w:rPr>
                <w:b/>
                <w:bCs/>
              </w:rPr>
              <w:t>118,516</w:t>
            </w:r>
          </w:p>
        </w:tc>
        <w:tc>
          <w:tcPr>
            <w:tcW w:w="180" w:type="dxa"/>
            <w:vAlign w:val="bottom"/>
          </w:tcPr>
          <w:p w14:paraId="54FFB6FA" w14:textId="77777777" w:rsidR="00E52597" w:rsidRPr="00206CA1" w:rsidRDefault="00E52597" w:rsidP="00E52597">
            <w:pPr>
              <w:tabs>
                <w:tab w:val="decimal" w:pos="836"/>
              </w:tabs>
              <w:spacing w:line="240" w:lineRule="atLeast"/>
              <w:ind w:left="-72"/>
              <w:rPr>
                <w:b/>
                <w:bCs/>
                <w:szCs w:val="22"/>
              </w:rPr>
            </w:pPr>
          </w:p>
        </w:tc>
        <w:tc>
          <w:tcPr>
            <w:tcW w:w="1080" w:type="dxa"/>
            <w:tcBorders>
              <w:top w:val="single" w:sz="4" w:space="0" w:color="auto"/>
              <w:left w:val="nil"/>
              <w:bottom w:val="double" w:sz="4" w:space="0" w:color="auto"/>
              <w:right w:val="nil"/>
            </w:tcBorders>
            <w:shd w:val="clear" w:color="auto" w:fill="auto"/>
          </w:tcPr>
          <w:p w14:paraId="711B80CA" w14:textId="3F9ABCCC" w:rsidR="00E52597" w:rsidRPr="00206CA1" w:rsidRDefault="008A077F" w:rsidP="00E52597">
            <w:pPr>
              <w:jc w:val="right"/>
              <w:rPr>
                <w:b/>
                <w:bCs/>
                <w:szCs w:val="22"/>
              </w:rPr>
            </w:pPr>
            <w:r>
              <w:rPr>
                <w:b/>
                <w:bCs/>
                <w:szCs w:val="22"/>
              </w:rPr>
              <w:t>5,382</w:t>
            </w:r>
          </w:p>
        </w:tc>
        <w:tc>
          <w:tcPr>
            <w:tcW w:w="180" w:type="dxa"/>
            <w:vAlign w:val="bottom"/>
          </w:tcPr>
          <w:p w14:paraId="4728BBC5" w14:textId="77777777" w:rsidR="00E52597" w:rsidRPr="00206CA1" w:rsidRDefault="00E52597" w:rsidP="00E52597">
            <w:pPr>
              <w:tabs>
                <w:tab w:val="decimal" w:pos="1091"/>
              </w:tabs>
              <w:spacing w:line="240" w:lineRule="atLeast"/>
              <w:ind w:left="-72"/>
              <w:rPr>
                <w:szCs w:val="22"/>
              </w:rPr>
            </w:pPr>
          </w:p>
        </w:tc>
        <w:tc>
          <w:tcPr>
            <w:tcW w:w="1080" w:type="dxa"/>
            <w:tcBorders>
              <w:top w:val="single" w:sz="4" w:space="0" w:color="auto"/>
              <w:bottom w:val="double" w:sz="4" w:space="0" w:color="auto"/>
            </w:tcBorders>
          </w:tcPr>
          <w:p w14:paraId="00B84E1C" w14:textId="3258C181" w:rsidR="00E52597" w:rsidRPr="00206CA1" w:rsidRDefault="00E52597" w:rsidP="00E52597">
            <w:pPr>
              <w:tabs>
                <w:tab w:val="decimal" w:pos="927"/>
              </w:tabs>
              <w:spacing w:line="240" w:lineRule="atLeast"/>
              <w:ind w:left="-72" w:right="-72"/>
              <w:rPr>
                <w:b/>
                <w:bCs/>
                <w:szCs w:val="22"/>
              </w:rPr>
            </w:pPr>
            <w:r w:rsidRPr="00206CA1">
              <w:rPr>
                <w:b/>
                <w:bCs/>
              </w:rPr>
              <w:t>6,440</w:t>
            </w:r>
          </w:p>
        </w:tc>
      </w:tr>
    </w:tbl>
    <w:p w14:paraId="2C71CCFA" w14:textId="77777777" w:rsidR="009D1B6D" w:rsidRPr="00206CA1" w:rsidRDefault="009D1B6D" w:rsidP="00AE5661">
      <w:pPr>
        <w:pStyle w:val="index"/>
        <w:numPr>
          <w:ilvl w:val="0"/>
          <w:numId w:val="0"/>
        </w:numPr>
        <w:tabs>
          <w:tab w:val="left" w:pos="540"/>
        </w:tabs>
        <w:rPr>
          <w:b/>
          <w:bCs/>
          <w:szCs w:val="22"/>
          <w:lang w:val="en-US"/>
        </w:rPr>
      </w:pPr>
    </w:p>
    <w:p w14:paraId="498ECE49" w14:textId="59F59B1A" w:rsidR="00C431E1" w:rsidRPr="00206CA1" w:rsidRDefault="00C431E1" w:rsidP="00C431E1">
      <w:pPr>
        <w:spacing w:after="20"/>
        <w:ind w:left="540"/>
        <w:rPr>
          <w:i/>
          <w:iCs/>
          <w:szCs w:val="22"/>
        </w:rPr>
      </w:pPr>
      <w:r w:rsidRPr="00206CA1">
        <w:rPr>
          <w:i/>
          <w:iCs/>
          <w:szCs w:val="22"/>
        </w:rPr>
        <w:t>Investment in “</w:t>
      </w:r>
      <w:proofErr w:type="spellStart"/>
      <w:r w:rsidRPr="00206CA1">
        <w:rPr>
          <w:i/>
          <w:iCs/>
          <w:szCs w:val="22"/>
        </w:rPr>
        <w:t>Ukujima</w:t>
      </w:r>
      <w:proofErr w:type="spellEnd"/>
      <w:r w:rsidRPr="00206CA1">
        <w:rPr>
          <w:i/>
          <w:iCs/>
          <w:szCs w:val="22"/>
        </w:rPr>
        <w:t xml:space="preserve"> Mega Solar Project”</w:t>
      </w:r>
    </w:p>
    <w:p w14:paraId="068C9858" w14:textId="77777777" w:rsidR="00C431E1" w:rsidRPr="00206CA1" w:rsidRDefault="00C431E1" w:rsidP="00C431E1">
      <w:pPr>
        <w:spacing w:after="20"/>
        <w:ind w:left="540"/>
        <w:rPr>
          <w:rFonts w:cs="Angsana New"/>
          <w:b/>
          <w:bCs/>
          <w:szCs w:val="22"/>
          <w:lang w:bidi="th-TH"/>
        </w:rPr>
      </w:pPr>
    </w:p>
    <w:p w14:paraId="5ABD28EE" w14:textId="0B8E38AD" w:rsidR="00C431E1" w:rsidRDefault="00C431E1" w:rsidP="00C431E1">
      <w:pPr>
        <w:spacing w:after="20"/>
        <w:ind w:left="540"/>
        <w:jc w:val="thaiDistribute"/>
        <w:rPr>
          <w:szCs w:val="22"/>
        </w:rPr>
      </w:pPr>
      <w:r w:rsidRPr="00206CA1">
        <w:rPr>
          <w:szCs w:val="22"/>
        </w:rPr>
        <w:t xml:space="preserve">During the year 2020, the Company jointly </w:t>
      </w:r>
      <w:r w:rsidRPr="00206CA1">
        <w:rPr>
          <w:rFonts w:cs="Angsana New"/>
          <w:szCs w:val="28"/>
          <w:lang w:val="en-US" w:bidi="th-TH"/>
        </w:rPr>
        <w:t>invested</w:t>
      </w:r>
      <w:r w:rsidRPr="00206CA1">
        <w:rPr>
          <w:rFonts w:cs="Angsana New"/>
          <w:szCs w:val="28"/>
          <w:lang w:bidi="th-TH"/>
        </w:rPr>
        <w:t xml:space="preserve"> in</w:t>
      </w:r>
      <w:r w:rsidRPr="00206CA1">
        <w:rPr>
          <w:szCs w:val="22"/>
        </w:rPr>
        <w:t xml:space="preserve"> the Solar Farm development “</w:t>
      </w:r>
      <w:proofErr w:type="spellStart"/>
      <w:r w:rsidRPr="00206CA1">
        <w:rPr>
          <w:szCs w:val="22"/>
        </w:rPr>
        <w:t>Ukujima</w:t>
      </w:r>
      <w:proofErr w:type="spellEnd"/>
      <w:r w:rsidRPr="00206CA1">
        <w:rPr>
          <w:szCs w:val="22"/>
        </w:rPr>
        <w:t xml:space="preserve"> Mega Solar Project”, the total capacity 480 Megawatt which is located on </w:t>
      </w:r>
      <w:proofErr w:type="spellStart"/>
      <w:r w:rsidRPr="00206CA1">
        <w:rPr>
          <w:szCs w:val="22"/>
        </w:rPr>
        <w:t>Ukujima</w:t>
      </w:r>
      <w:proofErr w:type="spellEnd"/>
      <w:r w:rsidRPr="00206CA1">
        <w:rPr>
          <w:szCs w:val="22"/>
        </w:rPr>
        <w:t xml:space="preserve"> Island, Nagasaki, Japan. Total project investment is Yen 178,759 million. The </w:t>
      </w:r>
      <w:r w:rsidRPr="00206CA1">
        <w:rPr>
          <w:rFonts w:cs="Angsana New"/>
          <w:szCs w:val="28"/>
          <w:lang w:bidi="th-TH"/>
        </w:rPr>
        <w:t>Company has investment holding of</w:t>
      </w:r>
      <w:r w:rsidRPr="00206CA1">
        <w:rPr>
          <w:szCs w:val="22"/>
        </w:rPr>
        <w:t xml:space="preserve"> 17.92%, totalling of Yen 9,000 million. The Company paid for the first injection amount Yen 2,317 million on 26 March 2020 and the second injection amount Yen 1,924 million on 18 May 2020. The Company will pay for the remaining instalment within</w:t>
      </w:r>
      <w:r w:rsidR="00712E16" w:rsidRPr="00206CA1">
        <w:rPr>
          <w:szCs w:val="22"/>
        </w:rPr>
        <w:t xml:space="preserve"> </w:t>
      </w:r>
      <w:r w:rsidR="003A11A9" w:rsidRPr="00206CA1">
        <w:rPr>
          <w:szCs w:val="22"/>
        </w:rPr>
        <w:t>202</w:t>
      </w:r>
      <w:r w:rsidR="008E491F">
        <w:rPr>
          <w:szCs w:val="22"/>
        </w:rPr>
        <w:t>5</w:t>
      </w:r>
      <w:r w:rsidRPr="00206CA1">
        <w:rPr>
          <w:szCs w:val="22"/>
        </w:rPr>
        <w:t>.</w:t>
      </w:r>
    </w:p>
    <w:p w14:paraId="7107A757" w14:textId="77777777" w:rsidR="00A71BF6" w:rsidRDefault="00A71BF6" w:rsidP="00C431E1">
      <w:pPr>
        <w:spacing w:after="20"/>
        <w:ind w:left="540"/>
        <w:jc w:val="thaiDistribute"/>
        <w:rPr>
          <w:szCs w:val="22"/>
        </w:rPr>
      </w:pPr>
    </w:p>
    <w:p w14:paraId="361B03E6" w14:textId="288669F8" w:rsidR="006B0D31" w:rsidRDefault="006B0D31" w:rsidP="006B0D31">
      <w:pPr>
        <w:spacing w:after="20"/>
        <w:ind w:left="540"/>
        <w:rPr>
          <w:i/>
          <w:iCs/>
          <w:szCs w:val="22"/>
        </w:rPr>
      </w:pPr>
      <w:r w:rsidRPr="00721EB8">
        <w:rPr>
          <w:i/>
          <w:iCs/>
          <w:szCs w:val="22"/>
        </w:rPr>
        <w:t>Investment in “</w:t>
      </w:r>
      <w:proofErr w:type="spellStart"/>
      <w:r w:rsidR="009A344E" w:rsidRPr="00721EB8">
        <w:rPr>
          <w:i/>
          <w:iCs/>
          <w:szCs w:val="22"/>
        </w:rPr>
        <w:t>Kanoya</w:t>
      </w:r>
      <w:proofErr w:type="spellEnd"/>
      <w:r w:rsidR="009A344E" w:rsidRPr="00721EB8">
        <w:rPr>
          <w:i/>
          <w:iCs/>
          <w:szCs w:val="22"/>
        </w:rPr>
        <w:t xml:space="preserve"> Ohura Mega solar</w:t>
      </w:r>
      <w:r w:rsidRPr="00721EB8">
        <w:rPr>
          <w:i/>
          <w:iCs/>
          <w:szCs w:val="22"/>
        </w:rPr>
        <w:t>”</w:t>
      </w:r>
    </w:p>
    <w:p w14:paraId="03A2F625" w14:textId="77777777" w:rsidR="008E7D7E" w:rsidRDefault="008E7D7E" w:rsidP="006B0D31">
      <w:pPr>
        <w:spacing w:after="20"/>
        <w:ind w:left="540"/>
        <w:rPr>
          <w:i/>
          <w:iCs/>
          <w:szCs w:val="22"/>
        </w:rPr>
      </w:pPr>
    </w:p>
    <w:p w14:paraId="57A4A26C" w14:textId="04FD9625" w:rsidR="008E7D7E" w:rsidRPr="008E7D7E" w:rsidRDefault="008E7D7E" w:rsidP="00D4146E">
      <w:pPr>
        <w:spacing w:after="20"/>
        <w:ind w:left="540"/>
        <w:jc w:val="thaiDistribute"/>
        <w:rPr>
          <w:szCs w:val="22"/>
        </w:rPr>
      </w:pPr>
      <w:r w:rsidRPr="00721EB8">
        <w:rPr>
          <w:szCs w:val="22"/>
        </w:rPr>
        <w:t xml:space="preserve">On </w:t>
      </w:r>
      <w:r w:rsidR="00721EB8" w:rsidRPr="00721EB8">
        <w:rPr>
          <w:szCs w:val="22"/>
        </w:rPr>
        <w:t xml:space="preserve">15 </w:t>
      </w:r>
      <w:r w:rsidRPr="00721EB8">
        <w:rPr>
          <w:szCs w:val="22"/>
        </w:rPr>
        <w:t xml:space="preserve">May 2024, the </w:t>
      </w:r>
      <w:r w:rsidR="00721EB8" w:rsidRPr="00721EB8">
        <w:rPr>
          <w:szCs w:val="22"/>
        </w:rPr>
        <w:t xml:space="preserve">Company has approved the </w:t>
      </w:r>
      <w:r w:rsidRPr="00721EB8">
        <w:rPr>
          <w:szCs w:val="22"/>
        </w:rPr>
        <w:t xml:space="preserve">investment </w:t>
      </w:r>
      <w:r w:rsidR="00721EB8" w:rsidRPr="00721EB8">
        <w:rPr>
          <w:szCs w:val="22"/>
        </w:rPr>
        <w:t>in Solar Farm development “</w:t>
      </w:r>
      <w:proofErr w:type="spellStart"/>
      <w:r w:rsidRPr="00721EB8">
        <w:rPr>
          <w:szCs w:val="22"/>
        </w:rPr>
        <w:t>Kanoya</w:t>
      </w:r>
      <w:proofErr w:type="spellEnd"/>
      <w:r w:rsidRPr="00721EB8">
        <w:rPr>
          <w:szCs w:val="22"/>
        </w:rPr>
        <w:t xml:space="preserve"> Ohura Mega </w:t>
      </w:r>
      <w:r w:rsidR="00721EB8" w:rsidRPr="00721EB8">
        <w:rPr>
          <w:szCs w:val="22"/>
        </w:rPr>
        <w:t>solar”,</w:t>
      </w:r>
      <w:r w:rsidRPr="00721EB8">
        <w:rPr>
          <w:szCs w:val="22"/>
        </w:rPr>
        <w:t xml:space="preserve"> </w:t>
      </w:r>
      <w:r w:rsidR="00107A78" w:rsidRPr="00721EB8">
        <w:rPr>
          <w:szCs w:val="22"/>
        </w:rPr>
        <w:t xml:space="preserve">the total capacity </w:t>
      </w:r>
      <w:r w:rsidRPr="00721EB8">
        <w:rPr>
          <w:szCs w:val="22"/>
        </w:rPr>
        <w:t xml:space="preserve">8.02 </w:t>
      </w:r>
      <w:r w:rsidR="00721EB8" w:rsidRPr="00721EB8">
        <w:rPr>
          <w:szCs w:val="22"/>
        </w:rPr>
        <w:t>Megawatt which is located</w:t>
      </w:r>
      <w:r w:rsidRPr="00721EB8">
        <w:rPr>
          <w:szCs w:val="22"/>
        </w:rPr>
        <w:t xml:space="preserve"> on </w:t>
      </w:r>
      <w:r w:rsidR="00721EB8" w:rsidRPr="00721EB8">
        <w:rPr>
          <w:szCs w:val="22"/>
        </w:rPr>
        <w:t>Kyushu</w:t>
      </w:r>
      <w:r w:rsidRPr="00721EB8">
        <w:rPr>
          <w:szCs w:val="22"/>
        </w:rPr>
        <w:t xml:space="preserve"> Island, </w:t>
      </w:r>
      <w:proofErr w:type="spellStart"/>
      <w:r w:rsidR="00721EB8" w:rsidRPr="00721EB8">
        <w:rPr>
          <w:szCs w:val="22"/>
        </w:rPr>
        <w:t>Kanoya</w:t>
      </w:r>
      <w:proofErr w:type="spellEnd"/>
      <w:r w:rsidRPr="00721EB8">
        <w:rPr>
          <w:szCs w:val="22"/>
        </w:rPr>
        <w:t xml:space="preserve">, Japan. </w:t>
      </w:r>
      <w:r w:rsidR="00900A50" w:rsidRPr="00721EB8">
        <w:rPr>
          <w:szCs w:val="22"/>
        </w:rPr>
        <w:t xml:space="preserve">The </w:t>
      </w:r>
      <w:r w:rsidR="00900A50" w:rsidRPr="00721EB8">
        <w:rPr>
          <w:szCs w:val="22"/>
          <w:lang w:bidi="th-TH"/>
        </w:rPr>
        <w:t>Company has investment holding of</w:t>
      </w:r>
      <w:r w:rsidR="00900A50" w:rsidRPr="00721EB8">
        <w:rPr>
          <w:szCs w:val="22"/>
        </w:rPr>
        <w:t xml:space="preserve"> </w:t>
      </w:r>
      <w:r w:rsidRPr="00721EB8">
        <w:rPr>
          <w:szCs w:val="22"/>
        </w:rPr>
        <w:t>20%</w:t>
      </w:r>
      <w:r w:rsidR="00E75A50" w:rsidRPr="00721EB8">
        <w:rPr>
          <w:szCs w:val="22"/>
        </w:rPr>
        <w:t xml:space="preserve">, </w:t>
      </w:r>
      <w:r w:rsidR="00107A78" w:rsidRPr="00721EB8">
        <w:rPr>
          <w:szCs w:val="22"/>
        </w:rPr>
        <w:t>totalling</w:t>
      </w:r>
      <w:r w:rsidR="00E75A50" w:rsidRPr="00721EB8">
        <w:rPr>
          <w:szCs w:val="22"/>
        </w:rPr>
        <w:t xml:space="preserve"> </w:t>
      </w:r>
      <w:r w:rsidR="00947579" w:rsidRPr="00721EB8">
        <w:rPr>
          <w:szCs w:val="22"/>
        </w:rPr>
        <w:t>of Yen</w:t>
      </w:r>
      <w:r w:rsidR="00E75A50" w:rsidRPr="00721EB8">
        <w:rPr>
          <w:szCs w:val="22"/>
        </w:rPr>
        <w:t xml:space="preserve"> </w:t>
      </w:r>
      <w:r w:rsidRPr="00721EB8">
        <w:rPr>
          <w:szCs w:val="22"/>
        </w:rPr>
        <w:t xml:space="preserve">100 million. </w:t>
      </w:r>
      <w:r w:rsidR="00721EB8" w:rsidRPr="00721EB8">
        <w:rPr>
          <w:szCs w:val="22"/>
        </w:rPr>
        <w:t>The Company already</w:t>
      </w:r>
      <w:r w:rsidRPr="00721EB8">
        <w:rPr>
          <w:szCs w:val="22"/>
        </w:rPr>
        <w:t xml:space="preserve"> paid </w:t>
      </w:r>
      <w:r w:rsidR="00721EB8" w:rsidRPr="00721EB8">
        <w:rPr>
          <w:szCs w:val="22"/>
        </w:rPr>
        <w:t xml:space="preserve">all </w:t>
      </w:r>
      <w:r w:rsidRPr="00721EB8">
        <w:rPr>
          <w:szCs w:val="22"/>
        </w:rPr>
        <w:t xml:space="preserve">the </w:t>
      </w:r>
      <w:r w:rsidR="00721EB8" w:rsidRPr="00721EB8">
        <w:rPr>
          <w:szCs w:val="22"/>
        </w:rPr>
        <w:t>investment amount</w:t>
      </w:r>
      <w:r w:rsidRPr="00721EB8">
        <w:rPr>
          <w:szCs w:val="22"/>
        </w:rPr>
        <w:t xml:space="preserve"> on </w:t>
      </w:r>
      <w:r w:rsidR="00721EB8" w:rsidRPr="00721EB8">
        <w:rPr>
          <w:szCs w:val="22"/>
        </w:rPr>
        <w:t xml:space="preserve">21 </w:t>
      </w:r>
      <w:r w:rsidRPr="00721EB8">
        <w:rPr>
          <w:szCs w:val="22"/>
        </w:rPr>
        <w:t xml:space="preserve">June </w:t>
      </w:r>
      <w:proofErr w:type="gramStart"/>
      <w:r w:rsidRPr="00721EB8">
        <w:rPr>
          <w:szCs w:val="22"/>
        </w:rPr>
        <w:t>2</w:t>
      </w:r>
      <w:r w:rsidR="00155188" w:rsidRPr="00721EB8">
        <w:rPr>
          <w:szCs w:val="22"/>
        </w:rPr>
        <w:t>024</w:t>
      </w:r>
      <w:r w:rsidR="00721EB8" w:rsidRPr="00721EB8">
        <w:rPr>
          <w:szCs w:val="22"/>
        </w:rPr>
        <w:t>,</w:t>
      </w:r>
      <w:proofErr w:type="gramEnd"/>
      <w:r w:rsidR="00721EB8" w:rsidRPr="00721EB8">
        <w:rPr>
          <w:szCs w:val="22"/>
        </w:rPr>
        <w:t xml:space="preserve"> however</w:t>
      </w:r>
      <w:r w:rsidRPr="00721EB8">
        <w:rPr>
          <w:szCs w:val="22"/>
        </w:rPr>
        <w:t xml:space="preserve">, the project </w:t>
      </w:r>
      <w:r w:rsidR="00721EB8" w:rsidRPr="00721EB8">
        <w:rPr>
          <w:szCs w:val="22"/>
        </w:rPr>
        <w:t>will start distributing</w:t>
      </w:r>
      <w:r w:rsidRPr="00721EB8">
        <w:rPr>
          <w:szCs w:val="22"/>
        </w:rPr>
        <w:t xml:space="preserve"> electricity in April 2</w:t>
      </w:r>
      <w:r w:rsidR="00155188" w:rsidRPr="00721EB8">
        <w:rPr>
          <w:szCs w:val="22"/>
        </w:rPr>
        <w:t>025.</w:t>
      </w:r>
    </w:p>
    <w:p w14:paraId="5B3C9A0B" w14:textId="77777777" w:rsidR="00236060" w:rsidRDefault="00236060" w:rsidP="00D4146E">
      <w:pPr>
        <w:spacing w:after="20"/>
        <w:jc w:val="thaiDistribute"/>
        <w:rPr>
          <w:szCs w:val="22"/>
        </w:rPr>
      </w:pPr>
    </w:p>
    <w:p w14:paraId="1E0AFB37" w14:textId="77777777" w:rsidR="003C5D40" w:rsidRDefault="003C5D40" w:rsidP="00D4146E">
      <w:pPr>
        <w:spacing w:after="20"/>
        <w:jc w:val="thaiDistribute"/>
        <w:rPr>
          <w:szCs w:val="22"/>
        </w:rPr>
      </w:pPr>
    </w:p>
    <w:p w14:paraId="0905A549" w14:textId="77777777" w:rsidR="003C5D40" w:rsidRDefault="003C5D40" w:rsidP="00D4146E">
      <w:pPr>
        <w:spacing w:after="20"/>
        <w:jc w:val="thaiDistribute"/>
        <w:rPr>
          <w:szCs w:val="22"/>
        </w:rPr>
      </w:pPr>
    </w:p>
    <w:p w14:paraId="508868D1" w14:textId="77777777" w:rsidR="003C5D40" w:rsidRPr="00206CA1" w:rsidRDefault="003C5D40" w:rsidP="00D4146E">
      <w:pPr>
        <w:spacing w:after="20"/>
        <w:jc w:val="thaiDistribute"/>
        <w:rPr>
          <w:szCs w:val="22"/>
        </w:rPr>
      </w:pPr>
    </w:p>
    <w:p w14:paraId="2C3C9853" w14:textId="77777777" w:rsidR="001B2517" w:rsidRPr="00206CA1" w:rsidRDefault="001B2517" w:rsidP="001B2517">
      <w:pPr>
        <w:autoSpaceDE w:val="0"/>
        <w:autoSpaceDN w:val="0"/>
        <w:spacing w:line="240" w:lineRule="auto"/>
        <w:ind w:left="540"/>
        <w:jc w:val="thaiDistribute"/>
        <w:rPr>
          <w:i/>
          <w:iCs/>
          <w:szCs w:val="22"/>
        </w:rPr>
      </w:pPr>
      <w:r w:rsidRPr="00206CA1">
        <w:rPr>
          <w:i/>
          <w:iCs/>
          <w:szCs w:val="22"/>
        </w:rPr>
        <w:lastRenderedPageBreak/>
        <w:t>Operation, maintenance and monitoring agreement</w:t>
      </w:r>
    </w:p>
    <w:p w14:paraId="2BAC78B4" w14:textId="77777777" w:rsidR="001B2517" w:rsidRPr="00206CA1" w:rsidRDefault="001B2517" w:rsidP="001B2517">
      <w:pPr>
        <w:autoSpaceDE w:val="0"/>
        <w:autoSpaceDN w:val="0"/>
        <w:spacing w:line="240" w:lineRule="atLeast"/>
        <w:ind w:left="540"/>
        <w:jc w:val="thaiDistribute"/>
        <w:rPr>
          <w:szCs w:val="22"/>
          <w:lang w:bidi="th-TH"/>
        </w:rPr>
      </w:pPr>
    </w:p>
    <w:p w14:paraId="129F4EFC" w14:textId="13D91AE7" w:rsidR="001B2517" w:rsidRPr="00206CA1" w:rsidRDefault="001B2517" w:rsidP="001B2517">
      <w:pPr>
        <w:autoSpaceDE w:val="0"/>
        <w:autoSpaceDN w:val="0"/>
        <w:spacing w:line="240" w:lineRule="atLeast"/>
        <w:ind w:left="540"/>
        <w:jc w:val="thaiDistribute"/>
        <w:rPr>
          <w:szCs w:val="22"/>
        </w:rPr>
      </w:pPr>
      <w:r w:rsidRPr="00206CA1">
        <w:rPr>
          <w:spacing w:val="-2"/>
          <w:szCs w:val="22"/>
          <w:lang w:val="en-US"/>
        </w:rPr>
        <w:t>The Group has</w:t>
      </w:r>
      <w:r w:rsidRPr="00206CA1">
        <w:rPr>
          <w:szCs w:val="22"/>
        </w:rPr>
        <w:t xml:space="preserve"> various subsidiaries </w:t>
      </w:r>
      <w:proofErr w:type="gramStart"/>
      <w:r w:rsidRPr="00206CA1">
        <w:rPr>
          <w:szCs w:val="22"/>
        </w:rPr>
        <w:t>entered into</w:t>
      </w:r>
      <w:proofErr w:type="gramEnd"/>
      <w:r w:rsidRPr="00206CA1">
        <w:rPr>
          <w:szCs w:val="22"/>
        </w:rPr>
        <w:t xml:space="preserve"> operation, maintenance and monitoring agreement for service operation control, maintenance and monitoring </w:t>
      </w:r>
      <w:r w:rsidRPr="00206CA1">
        <w:rPr>
          <w:szCs w:val="22"/>
          <w:lang w:bidi="th-TH"/>
        </w:rPr>
        <w:t xml:space="preserve">each </w:t>
      </w:r>
      <w:r w:rsidRPr="00206CA1">
        <w:rPr>
          <w:szCs w:val="22"/>
        </w:rPr>
        <w:t xml:space="preserve">solar farm projects. The agreement is for a period of </w:t>
      </w:r>
      <w:r w:rsidRPr="00206CA1">
        <w:rPr>
          <w:szCs w:val="22"/>
          <w:lang w:bidi="th-TH"/>
        </w:rPr>
        <w:t>3</w:t>
      </w:r>
      <w:r w:rsidR="00C76D11" w:rsidRPr="00206CA1">
        <w:rPr>
          <w:szCs w:val="22"/>
          <w:lang w:bidi="th-TH"/>
        </w:rPr>
        <w:t xml:space="preserve"> </w:t>
      </w:r>
      <w:r w:rsidRPr="00206CA1">
        <w:rPr>
          <w:szCs w:val="22"/>
        </w:rPr>
        <w:t xml:space="preserve">years, commencing from the effective date as specified in the agreement and expiring in December </w:t>
      </w:r>
      <w:r w:rsidRPr="00206CA1">
        <w:rPr>
          <w:szCs w:val="22"/>
          <w:lang w:val="en-US"/>
        </w:rPr>
        <w:t>202</w:t>
      </w:r>
      <w:r w:rsidRPr="00206CA1">
        <w:rPr>
          <w:szCs w:val="22"/>
        </w:rPr>
        <w:t>5</w:t>
      </w:r>
      <w:r w:rsidRPr="00206CA1">
        <w:rPr>
          <w:szCs w:val="22"/>
          <w:cs/>
          <w:lang w:bidi="th-TH"/>
        </w:rPr>
        <w:t xml:space="preserve"> </w:t>
      </w:r>
      <w:r w:rsidRPr="00206CA1">
        <w:rPr>
          <w:szCs w:val="22"/>
        </w:rPr>
        <w:t>with the service charge as stipulated in the agreement.</w:t>
      </w:r>
    </w:p>
    <w:p w14:paraId="7D2A7A22" w14:textId="77777777" w:rsidR="001B2517" w:rsidRPr="00206CA1" w:rsidRDefault="001B2517" w:rsidP="001B2517">
      <w:pPr>
        <w:autoSpaceDE w:val="0"/>
        <w:autoSpaceDN w:val="0"/>
        <w:spacing w:line="240" w:lineRule="atLeast"/>
        <w:ind w:left="540"/>
        <w:jc w:val="thaiDistribute"/>
        <w:rPr>
          <w:szCs w:val="22"/>
        </w:rPr>
      </w:pPr>
    </w:p>
    <w:p w14:paraId="04A5D8DD" w14:textId="77777777" w:rsidR="001B2517" w:rsidRPr="00206CA1" w:rsidRDefault="001B2517" w:rsidP="001B2517">
      <w:pPr>
        <w:autoSpaceDE w:val="0"/>
        <w:autoSpaceDN w:val="0"/>
        <w:spacing w:line="240" w:lineRule="atLeast"/>
        <w:ind w:right="18" w:firstLine="540"/>
        <w:jc w:val="thaiDistribute"/>
        <w:rPr>
          <w:szCs w:val="22"/>
          <w:lang w:bidi="th-TH"/>
        </w:rPr>
      </w:pPr>
      <w:r w:rsidRPr="00206CA1">
        <w:rPr>
          <w:i/>
          <w:iCs/>
          <w:szCs w:val="22"/>
          <w:lang w:val="en-US" w:bidi="th-TH"/>
        </w:rPr>
        <w:t>Warehouse</w:t>
      </w:r>
      <w:r w:rsidRPr="00206CA1">
        <w:rPr>
          <w:i/>
          <w:iCs/>
          <w:szCs w:val="22"/>
          <w:lang w:val="en-US"/>
        </w:rPr>
        <w:t xml:space="preserve"> rental agreement</w:t>
      </w:r>
    </w:p>
    <w:p w14:paraId="697D5C6A" w14:textId="77777777" w:rsidR="001B2517" w:rsidRPr="00206CA1" w:rsidRDefault="001B2517" w:rsidP="001B2517">
      <w:pPr>
        <w:autoSpaceDE w:val="0"/>
        <w:autoSpaceDN w:val="0"/>
        <w:spacing w:line="240" w:lineRule="atLeast"/>
        <w:ind w:left="540" w:right="18"/>
        <w:jc w:val="thaiDistribute"/>
        <w:rPr>
          <w:szCs w:val="22"/>
          <w:lang w:bidi="th-TH"/>
        </w:rPr>
      </w:pPr>
    </w:p>
    <w:p w14:paraId="66576924" w14:textId="6F1E4E62" w:rsidR="001B2517" w:rsidRPr="00206CA1" w:rsidRDefault="00C76D11" w:rsidP="001B2517">
      <w:pPr>
        <w:autoSpaceDE w:val="0"/>
        <w:autoSpaceDN w:val="0"/>
        <w:spacing w:line="240" w:lineRule="atLeast"/>
        <w:ind w:left="540" w:right="18"/>
        <w:jc w:val="thaiDistribute"/>
        <w:rPr>
          <w:szCs w:val="22"/>
          <w:lang w:val="en-US"/>
        </w:rPr>
      </w:pPr>
      <w:r w:rsidRPr="00206CA1">
        <w:rPr>
          <w:spacing w:val="-2"/>
          <w:szCs w:val="22"/>
          <w:lang w:val="en-US"/>
        </w:rPr>
        <w:t>The Group has</w:t>
      </w:r>
      <w:r w:rsidRPr="00206CA1">
        <w:rPr>
          <w:szCs w:val="22"/>
          <w:lang w:val="en-US"/>
        </w:rPr>
        <w:t xml:space="preserve"> v</w:t>
      </w:r>
      <w:r w:rsidR="001B2517" w:rsidRPr="00206CA1">
        <w:rPr>
          <w:szCs w:val="22"/>
          <w:lang w:val="en-US"/>
        </w:rPr>
        <w:t>arious subsidiaries have entered into warehouse rental agreement</w:t>
      </w:r>
      <w:r w:rsidR="001B2517" w:rsidRPr="00206CA1">
        <w:rPr>
          <w:szCs w:val="22"/>
        </w:rPr>
        <w:t>.</w:t>
      </w:r>
      <w:r w:rsidR="001B2517" w:rsidRPr="00206CA1">
        <w:rPr>
          <w:szCs w:val="22"/>
          <w:lang w:bidi="th-TH"/>
        </w:rPr>
        <w:t xml:space="preserve"> </w:t>
      </w:r>
      <w:r w:rsidR="001B2517" w:rsidRPr="00206CA1">
        <w:rPr>
          <w:szCs w:val="22"/>
          <w:lang w:val="en-US"/>
        </w:rPr>
        <w:t>The agreement term is for a period of 3 years, commencing from the effective date as specified in the agreement and expiring in December 202</w:t>
      </w:r>
      <w:r w:rsidR="00E85CA5">
        <w:rPr>
          <w:szCs w:val="22"/>
          <w:lang w:val="en-US"/>
        </w:rPr>
        <w:t>7</w:t>
      </w:r>
      <w:r w:rsidR="001B2517" w:rsidRPr="00206CA1">
        <w:rPr>
          <w:szCs w:val="22"/>
          <w:lang w:val="en-US"/>
        </w:rPr>
        <w:t xml:space="preserve"> with t</w:t>
      </w:r>
      <w:r w:rsidR="001B2517" w:rsidRPr="00206CA1">
        <w:rPr>
          <w:szCs w:val="22"/>
        </w:rPr>
        <w:t>he rental fee and condition are as stipulated in the agreement.</w:t>
      </w:r>
    </w:p>
    <w:p w14:paraId="68F131EA" w14:textId="77777777" w:rsidR="00230D3A" w:rsidRPr="00206CA1" w:rsidRDefault="00230D3A" w:rsidP="00230D3A">
      <w:pPr>
        <w:tabs>
          <w:tab w:val="left" w:pos="360"/>
        </w:tabs>
        <w:autoSpaceDE w:val="0"/>
        <w:autoSpaceDN w:val="0"/>
        <w:adjustRightInd w:val="0"/>
        <w:ind w:left="540"/>
        <w:jc w:val="thaiDistribute"/>
        <w:rPr>
          <w:szCs w:val="22"/>
        </w:rPr>
      </w:pPr>
    </w:p>
    <w:p w14:paraId="0814CABC" w14:textId="59F45FB0" w:rsidR="0091164C" w:rsidRPr="00686B22" w:rsidRDefault="00215F1F" w:rsidP="00573450">
      <w:pPr>
        <w:pStyle w:val="Heading1"/>
        <w:rPr>
          <w:bCs/>
          <w:szCs w:val="22"/>
        </w:rPr>
      </w:pPr>
      <w:r w:rsidRPr="00206CA1">
        <w:t>2</w:t>
      </w:r>
      <w:r w:rsidR="00C20A47">
        <w:t>4</w:t>
      </w:r>
      <w:r w:rsidR="0091164C" w:rsidRPr="00206CA1">
        <w:tab/>
      </w:r>
      <w:r w:rsidR="0091164C" w:rsidRPr="006409B6">
        <w:t>Events after the reporting period</w:t>
      </w:r>
    </w:p>
    <w:p w14:paraId="6FC8F52E" w14:textId="210CE2DD" w:rsidR="00A00F6C" w:rsidRPr="00686B22" w:rsidRDefault="00A00F6C" w:rsidP="00A6027C">
      <w:pPr>
        <w:jc w:val="thaiDistribute"/>
        <w:rPr>
          <w:szCs w:val="22"/>
        </w:rPr>
      </w:pPr>
    </w:p>
    <w:p w14:paraId="0667FC8C" w14:textId="072783FA" w:rsidR="001B2517" w:rsidRPr="00686B22" w:rsidRDefault="001B2517" w:rsidP="0155F601">
      <w:pPr>
        <w:ind w:firstLine="540"/>
        <w:jc w:val="thaiDistribute"/>
        <w:rPr>
          <w:i/>
          <w:iCs/>
          <w:szCs w:val="22"/>
        </w:rPr>
      </w:pPr>
      <w:r w:rsidRPr="00686B22">
        <w:rPr>
          <w:i/>
          <w:iCs/>
          <w:szCs w:val="22"/>
        </w:rPr>
        <w:t>Dividend</w:t>
      </w:r>
      <w:r w:rsidR="001D747E" w:rsidRPr="00686B22">
        <w:rPr>
          <w:i/>
          <w:iCs/>
          <w:szCs w:val="22"/>
        </w:rPr>
        <w:tab/>
      </w:r>
    </w:p>
    <w:p w14:paraId="4995477D" w14:textId="77777777" w:rsidR="001B2517" w:rsidRPr="00C2713B" w:rsidRDefault="001B2517" w:rsidP="0155F601">
      <w:pPr>
        <w:ind w:firstLine="540"/>
        <w:jc w:val="thaiDistribute"/>
        <w:rPr>
          <w:szCs w:val="22"/>
          <w:highlight w:val="yellow"/>
        </w:rPr>
      </w:pPr>
    </w:p>
    <w:p w14:paraId="399BA099" w14:textId="4B1DCF7A" w:rsidR="00C815DD" w:rsidRPr="00206CA1" w:rsidRDefault="00A00F6C" w:rsidP="00A00F6C">
      <w:pPr>
        <w:tabs>
          <w:tab w:val="left" w:pos="360"/>
        </w:tabs>
        <w:autoSpaceDE w:val="0"/>
        <w:autoSpaceDN w:val="0"/>
        <w:adjustRightInd w:val="0"/>
        <w:ind w:left="540"/>
        <w:jc w:val="thaiDistribute"/>
        <w:rPr>
          <w:rFonts w:cs="Angsana New"/>
          <w:szCs w:val="22"/>
          <w:lang w:bidi="th-TH"/>
        </w:rPr>
      </w:pPr>
      <w:r w:rsidRPr="00686B22">
        <w:rPr>
          <w:rFonts w:cs="Angsana New"/>
          <w:szCs w:val="22"/>
          <w:lang w:bidi="th-TH"/>
        </w:rPr>
        <w:t>At the Board of Directors’ meeting of the Company held on 2</w:t>
      </w:r>
      <w:r w:rsidR="00686B22" w:rsidRPr="00686B22">
        <w:rPr>
          <w:rFonts w:cs="Angsana New"/>
          <w:szCs w:val="22"/>
          <w:lang w:bidi="th-TH"/>
        </w:rPr>
        <w:t>1</w:t>
      </w:r>
      <w:r w:rsidRPr="00686B22">
        <w:rPr>
          <w:rFonts w:cs="Angsana New"/>
          <w:szCs w:val="22"/>
          <w:lang w:bidi="th-TH"/>
        </w:rPr>
        <w:t xml:space="preserve"> February 202</w:t>
      </w:r>
      <w:r w:rsidR="00E06A54">
        <w:rPr>
          <w:rFonts w:cs="Angsana New"/>
          <w:szCs w:val="22"/>
          <w:lang w:bidi="th-TH"/>
        </w:rPr>
        <w:t>5</w:t>
      </w:r>
      <w:r w:rsidRPr="00686B22">
        <w:rPr>
          <w:rFonts w:cs="Angsana New"/>
          <w:szCs w:val="22"/>
          <w:lang w:bidi="th-TH"/>
        </w:rPr>
        <w:t>, the Board approved to submit for approval at the Annual General Meeting of the Shareholders, a full year 202</w:t>
      </w:r>
      <w:r w:rsidR="00E65BA1">
        <w:rPr>
          <w:rFonts w:cs="Angsana New"/>
          <w:szCs w:val="22"/>
          <w:lang w:bidi="th-TH"/>
        </w:rPr>
        <w:t>4</w:t>
      </w:r>
      <w:r w:rsidRPr="00686B22">
        <w:rPr>
          <w:rFonts w:cs="Angsana New"/>
          <w:szCs w:val="22"/>
          <w:lang w:bidi="th-TH"/>
        </w:rPr>
        <w:t xml:space="preserve"> dividend payment at the rate of Baht </w:t>
      </w:r>
      <w:r w:rsidR="006409B6">
        <w:rPr>
          <w:rFonts w:cs="Angsana New"/>
          <w:szCs w:val="22"/>
          <w:lang w:val="en-US" w:bidi="th-TH"/>
        </w:rPr>
        <w:t>1.20</w:t>
      </w:r>
      <w:r w:rsidRPr="00686B22">
        <w:rPr>
          <w:rFonts w:cs="Angsana New"/>
          <w:szCs w:val="22"/>
          <w:lang w:bidi="th-TH"/>
        </w:rPr>
        <w:t xml:space="preserve"> per share, </w:t>
      </w:r>
      <w:proofErr w:type="spellStart"/>
      <w:r w:rsidRPr="00686B22">
        <w:rPr>
          <w:rFonts w:cs="Angsana New"/>
          <w:szCs w:val="22"/>
          <w:lang w:bidi="th-TH"/>
        </w:rPr>
        <w:t>totaling</w:t>
      </w:r>
      <w:proofErr w:type="spellEnd"/>
      <w:r w:rsidRPr="00686B22">
        <w:rPr>
          <w:rFonts w:cs="Angsana New"/>
          <w:szCs w:val="22"/>
          <w:lang w:bidi="th-TH"/>
        </w:rPr>
        <w:t xml:space="preserve"> Baht </w:t>
      </w:r>
      <w:r w:rsidR="006409B6">
        <w:rPr>
          <w:rFonts w:cs="Angsana New"/>
          <w:szCs w:val="22"/>
          <w:lang w:bidi="th-TH"/>
        </w:rPr>
        <w:t>1,267</w:t>
      </w:r>
      <w:r w:rsidRPr="00686B22">
        <w:rPr>
          <w:rFonts w:cs="Angsana New"/>
          <w:szCs w:val="22"/>
          <w:lang w:bidi="th-TH"/>
        </w:rPr>
        <w:t xml:space="preserve"> million, of which Baht 0.</w:t>
      </w:r>
      <w:r w:rsidR="00E93C5F">
        <w:rPr>
          <w:rFonts w:cs="Angsana New"/>
          <w:szCs w:val="22"/>
          <w:lang w:bidi="th-TH"/>
        </w:rPr>
        <w:t>5</w:t>
      </w:r>
      <w:r w:rsidR="001B64A4" w:rsidRPr="00686B22">
        <w:rPr>
          <w:rFonts w:cs="Angsana New"/>
          <w:szCs w:val="22"/>
          <w:lang w:bidi="th-TH"/>
        </w:rPr>
        <w:t>0</w:t>
      </w:r>
      <w:r w:rsidRPr="00686B22">
        <w:rPr>
          <w:rFonts w:cs="Angsana New"/>
          <w:szCs w:val="22"/>
          <w:lang w:bidi="th-TH"/>
        </w:rPr>
        <w:t xml:space="preserve"> per share was</w:t>
      </w:r>
      <w:r w:rsidR="00336AEC" w:rsidRPr="00686B22">
        <w:rPr>
          <w:rFonts w:cs="Angsana New"/>
          <w:szCs w:val="22"/>
          <w:lang w:bidi="th-TH"/>
        </w:rPr>
        <w:t xml:space="preserve"> approve for payment</w:t>
      </w:r>
      <w:r w:rsidRPr="00686B22">
        <w:rPr>
          <w:rFonts w:cs="Angsana New"/>
          <w:szCs w:val="22"/>
          <w:lang w:bidi="th-TH"/>
        </w:rPr>
        <w:t xml:space="preserve"> as an interim dividend on 1</w:t>
      </w:r>
      <w:r w:rsidR="003B2A72">
        <w:rPr>
          <w:rFonts w:cs="Angsana New"/>
          <w:szCs w:val="22"/>
          <w:lang w:bidi="th-TH"/>
        </w:rPr>
        <w:t>4</w:t>
      </w:r>
      <w:r w:rsidRPr="00686B22">
        <w:rPr>
          <w:rFonts w:cs="Angsana New"/>
          <w:szCs w:val="22"/>
          <w:lang w:bidi="th-TH"/>
        </w:rPr>
        <w:t xml:space="preserve"> August 202</w:t>
      </w:r>
      <w:r w:rsidR="003B2A72">
        <w:rPr>
          <w:rFonts w:cs="Angsana New"/>
          <w:szCs w:val="22"/>
          <w:lang w:bidi="th-TH"/>
        </w:rPr>
        <w:t>4</w:t>
      </w:r>
      <w:r w:rsidRPr="00686B22">
        <w:rPr>
          <w:rFonts w:cs="Angsana New"/>
          <w:szCs w:val="22"/>
          <w:lang w:bidi="th-TH"/>
        </w:rPr>
        <w:t xml:space="preserve"> as disclosed in note </w:t>
      </w:r>
      <w:r w:rsidR="00921BFC" w:rsidRPr="00686B22">
        <w:rPr>
          <w:rFonts w:cs="Angsana New"/>
          <w:szCs w:val="22"/>
          <w:lang w:bidi="th-TH"/>
        </w:rPr>
        <w:t>1</w:t>
      </w:r>
      <w:r w:rsidR="00AA527D">
        <w:rPr>
          <w:rFonts w:cs="Angsana New"/>
          <w:szCs w:val="22"/>
          <w:lang w:bidi="th-TH"/>
        </w:rPr>
        <w:t>9</w:t>
      </w:r>
      <w:r w:rsidRPr="00686B22">
        <w:rPr>
          <w:rFonts w:cs="Angsana New"/>
          <w:szCs w:val="22"/>
          <w:lang w:bidi="th-TH"/>
        </w:rPr>
        <w:t xml:space="preserve">. Thus, the remaining </w:t>
      </w:r>
      <w:r w:rsidRPr="006409B6">
        <w:rPr>
          <w:rFonts w:cs="Angsana New"/>
          <w:szCs w:val="22"/>
          <w:lang w:bidi="th-TH"/>
        </w:rPr>
        <w:t xml:space="preserve">dividend will be at the rate of Baht </w:t>
      </w:r>
      <w:r w:rsidR="007B6C29" w:rsidRPr="006409B6">
        <w:rPr>
          <w:rFonts w:cs="Angsana New"/>
          <w:szCs w:val="22"/>
          <w:lang w:bidi="th-TH"/>
        </w:rPr>
        <w:t>0.</w:t>
      </w:r>
      <w:r w:rsidR="008427AA">
        <w:rPr>
          <w:rFonts w:cs="Angsana New"/>
          <w:szCs w:val="22"/>
          <w:lang w:bidi="th-TH"/>
        </w:rPr>
        <w:t>7</w:t>
      </w:r>
      <w:r w:rsidR="006409B6" w:rsidRPr="006409B6">
        <w:rPr>
          <w:rFonts w:cs="Angsana New"/>
          <w:szCs w:val="22"/>
          <w:lang w:bidi="th-TH"/>
        </w:rPr>
        <w:t>0</w:t>
      </w:r>
      <w:r w:rsidRPr="006409B6">
        <w:rPr>
          <w:rFonts w:cs="Angsana New"/>
          <w:szCs w:val="22"/>
          <w:lang w:bidi="th-TH"/>
        </w:rPr>
        <w:t xml:space="preserve"> per share payable to the shareholders entitled to receive dividends. This dividend is subject to the approval of the Shareholders at the Annual General Meeting to be held on </w:t>
      </w:r>
      <w:r w:rsidR="007B6C29" w:rsidRPr="006409B6">
        <w:rPr>
          <w:rFonts w:cs="Angsana New"/>
          <w:szCs w:val="22"/>
          <w:lang w:bidi="th-TH"/>
        </w:rPr>
        <w:t>1</w:t>
      </w:r>
      <w:r w:rsidR="006409B6" w:rsidRPr="006409B6">
        <w:rPr>
          <w:rFonts w:cs="Angsana New"/>
          <w:szCs w:val="22"/>
          <w:lang w:bidi="th-TH"/>
        </w:rPr>
        <w:t>8</w:t>
      </w:r>
      <w:r w:rsidRPr="006409B6">
        <w:rPr>
          <w:rFonts w:cs="Angsana New"/>
          <w:szCs w:val="22"/>
          <w:lang w:bidi="th-TH"/>
        </w:rPr>
        <w:t xml:space="preserve"> April 202</w:t>
      </w:r>
      <w:r w:rsidR="00F23482" w:rsidRPr="006409B6">
        <w:rPr>
          <w:rFonts w:cs="Angsana New"/>
          <w:szCs w:val="22"/>
          <w:lang w:bidi="th-TH"/>
        </w:rPr>
        <w:t>5</w:t>
      </w:r>
      <w:r w:rsidRPr="00686B22">
        <w:rPr>
          <w:rFonts w:cs="Angsana New"/>
          <w:szCs w:val="22"/>
          <w:lang w:bidi="th-TH"/>
        </w:rPr>
        <w:t>.</w:t>
      </w:r>
    </w:p>
    <w:p w14:paraId="3169AD08" w14:textId="77777777" w:rsidR="005D60FF" w:rsidRPr="00206CA1" w:rsidRDefault="005D60FF" w:rsidP="005D60FF">
      <w:pPr>
        <w:tabs>
          <w:tab w:val="left" w:pos="360"/>
        </w:tabs>
        <w:autoSpaceDE w:val="0"/>
        <w:autoSpaceDN w:val="0"/>
        <w:adjustRightInd w:val="0"/>
        <w:jc w:val="thaiDistribute"/>
        <w:rPr>
          <w:rFonts w:cs="Angsana New"/>
          <w:szCs w:val="22"/>
          <w:lang w:bidi="th-TH"/>
        </w:rPr>
      </w:pPr>
    </w:p>
    <w:p w14:paraId="3C65424A" w14:textId="251F8F4A" w:rsidR="00F50CF2" w:rsidRDefault="00F50CF2" w:rsidP="00573450">
      <w:pPr>
        <w:pStyle w:val="Heading1"/>
      </w:pPr>
    </w:p>
    <w:p w14:paraId="4A503C73" w14:textId="77777777" w:rsidR="00627958" w:rsidRDefault="00627958">
      <w:pPr>
        <w:pStyle w:val="index"/>
        <w:numPr>
          <w:ilvl w:val="0"/>
          <w:numId w:val="0"/>
        </w:numPr>
        <w:spacing w:after="0" w:line="230" w:lineRule="exact"/>
        <w:ind w:left="540"/>
        <w:outlineLvl w:val="0"/>
        <w:rPr>
          <w:szCs w:val="22"/>
        </w:rPr>
      </w:pPr>
    </w:p>
    <w:p w14:paraId="3EFE5ED4" w14:textId="77777777" w:rsidR="00680A6A" w:rsidRPr="00680A6A" w:rsidRDefault="00680A6A" w:rsidP="00680A6A"/>
    <w:p w14:paraId="7F19DE87" w14:textId="77777777" w:rsidR="00680A6A" w:rsidRPr="00680A6A" w:rsidRDefault="00680A6A" w:rsidP="00680A6A"/>
    <w:p w14:paraId="6815029B" w14:textId="77777777" w:rsidR="00680A6A" w:rsidRPr="00680A6A" w:rsidRDefault="00680A6A" w:rsidP="00680A6A"/>
    <w:p w14:paraId="0BB0F2E2" w14:textId="77777777" w:rsidR="00680A6A" w:rsidRPr="00680A6A" w:rsidRDefault="00680A6A" w:rsidP="00680A6A"/>
    <w:p w14:paraId="4619ECAF" w14:textId="77777777" w:rsidR="00680A6A" w:rsidRPr="00680A6A" w:rsidRDefault="00680A6A" w:rsidP="00680A6A"/>
    <w:p w14:paraId="066F0A6B" w14:textId="77777777" w:rsidR="00680A6A" w:rsidRPr="00680A6A" w:rsidRDefault="00680A6A" w:rsidP="00680A6A"/>
    <w:p w14:paraId="34262379" w14:textId="77777777" w:rsidR="00680A6A" w:rsidRDefault="00680A6A" w:rsidP="00680A6A">
      <w:pPr>
        <w:rPr>
          <w:szCs w:val="22"/>
        </w:rPr>
      </w:pPr>
    </w:p>
    <w:p w14:paraId="446E99AE" w14:textId="77777777" w:rsidR="00680A6A" w:rsidRPr="00A36905" w:rsidRDefault="00680A6A" w:rsidP="00680A6A">
      <w:pPr>
        <w:jc w:val="center"/>
        <w:rPr>
          <w:lang w:val="en-US"/>
        </w:rPr>
      </w:pPr>
    </w:p>
    <w:sectPr w:rsidR="00680A6A" w:rsidRPr="00A36905" w:rsidSect="00A36D8D">
      <w:headerReference w:type="default" r:id="rId34"/>
      <w:pgSz w:w="11909" w:h="16834" w:code="9"/>
      <w:pgMar w:top="691" w:right="929"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CFD0F5" w14:textId="77777777" w:rsidR="0060687C" w:rsidRDefault="0060687C">
      <w:r>
        <w:separator/>
      </w:r>
    </w:p>
  </w:endnote>
  <w:endnote w:type="continuationSeparator" w:id="0">
    <w:p w14:paraId="0FE7C295" w14:textId="77777777" w:rsidR="0060687C" w:rsidRDefault="0060687C">
      <w:r>
        <w:continuationSeparator/>
      </w:r>
    </w:p>
  </w:endnote>
  <w:endnote w:type="continuationNotice" w:id="1">
    <w:p w14:paraId="7E6C70BD" w14:textId="77777777" w:rsidR="0060687C" w:rsidRDefault="0060687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84985" w14:textId="77777777" w:rsidR="005273B2" w:rsidRPr="0086441B" w:rsidRDefault="005273B2">
    <w:pPr>
      <w:pStyle w:val="Footer"/>
      <w:jc w:val="center"/>
      <w:rPr>
        <w:sz w:val="22"/>
        <w:szCs w:val="22"/>
      </w:rPr>
    </w:pPr>
    <w:r w:rsidRPr="0086441B">
      <w:rPr>
        <w:sz w:val="22"/>
        <w:szCs w:val="22"/>
      </w:rPr>
      <w:fldChar w:fldCharType="begin"/>
    </w:r>
    <w:r w:rsidRPr="0086441B">
      <w:rPr>
        <w:sz w:val="22"/>
        <w:szCs w:val="22"/>
      </w:rPr>
      <w:instrText xml:space="preserve"> PAGE   \* MERGEFORMAT </w:instrText>
    </w:r>
    <w:r w:rsidRPr="0086441B">
      <w:rPr>
        <w:sz w:val="22"/>
        <w:szCs w:val="22"/>
      </w:rPr>
      <w:fldChar w:fldCharType="separate"/>
    </w:r>
    <w:r>
      <w:rPr>
        <w:noProof/>
        <w:sz w:val="22"/>
        <w:szCs w:val="22"/>
      </w:rPr>
      <w:t>1</w:t>
    </w:r>
    <w:r w:rsidRPr="00215F1F">
      <w:rPr>
        <w:noProof/>
        <w:sz w:val="22"/>
        <w:szCs w:val="22"/>
        <w:lang w:val="en-US"/>
      </w:rPr>
      <w:t>4</w:t>
    </w:r>
    <w:r w:rsidRPr="0086441B">
      <w:rPr>
        <w:noProof/>
        <w:sz w:val="22"/>
        <w:szCs w:val="22"/>
      </w:rP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05C4E" w14:textId="77777777" w:rsidR="00D204FA" w:rsidRPr="00807056" w:rsidRDefault="00D204FA" w:rsidP="00A000F3">
    <w:pPr>
      <w:pStyle w:val="Footer"/>
      <w:jc w:val="center"/>
      <w:rPr>
        <w:sz w:val="22"/>
        <w:szCs w:val="22"/>
        <w:lang w:val="en-US"/>
      </w:rPr>
    </w:pPr>
    <w:r w:rsidRPr="0089487D">
      <w:rPr>
        <w:sz w:val="22"/>
        <w:szCs w:val="22"/>
      </w:rPr>
      <w:fldChar w:fldCharType="begin"/>
    </w:r>
    <w:r w:rsidRPr="0089487D">
      <w:rPr>
        <w:sz w:val="22"/>
        <w:szCs w:val="22"/>
      </w:rPr>
      <w:instrText xml:space="preserve"> PAGE   \* MERGEFORMAT </w:instrText>
    </w:r>
    <w:r w:rsidRPr="0089487D">
      <w:rPr>
        <w:sz w:val="22"/>
        <w:szCs w:val="22"/>
      </w:rPr>
      <w:fldChar w:fldCharType="separate"/>
    </w:r>
    <w:r>
      <w:rPr>
        <w:noProof/>
        <w:sz w:val="22"/>
        <w:szCs w:val="22"/>
      </w:rPr>
      <w:t>5</w:t>
    </w:r>
    <w:r w:rsidRPr="00215F1F">
      <w:rPr>
        <w:noProof/>
        <w:sz w:val="22"/>
        <w:szCs w:val="22"/>
        <w:lang w:val="en-US"/>
      </w:rPr>
      <w:t>9</w:t>
    </w:r>
    <w:r w:rsidRPr="0089487D">
      <w:rPr>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0914CA" w14:textId="77777777" w:rsidR="00D204FA" w:rsidRPr="0086441B" w:rsidRDefault="00D204FA">
    <w:pPr>
      <w:pStyle w:val="Footer"/>
      <w:jc w:val="center"/>
      <w:rPr>
        <w:sz w:val="22"/>
        <w:szCs w:val="22"/>
      </w:rPr>
    </w:pPr>
    <w:r w:rsidRPr="0086441B">
      <w:rPr>
        <w:sz w:val="22"/>
        <w:szCs w:val="22"/>
      </w:rPr>
      <w:fldChar w:fldCharType="begin"/>
    </w:r>
    <w:r w:rsidRPr="0086441B">
      <w:rPr>
        <w:sz w:val="22"/>
        <w:szCs w:val="22"/>
      </w:rPr>
      <w:instrText xml:space="preserve"> PAGE   \* MERGEFORMAT </w:instrText>
    </w:r>
    <w:r w:rsidRPr="0086441B">
      <w:rPr>
        <w:sz w:val="22"/>
        <w:szCs w:val="22"/>
      </w:rPr>
      <w:fldChar w:fldCharType="separate"/>
    </w:r>
    <w:r>
      <w:rPr>
        <w:noProof/>
        <w:sz w:val="22"/>
        <w:szCs w:val="22"/>
      </w:rPr>
      <w:t>3</w:t>
    </w:r>
    <w:r w:rsidRPr="00215F1F">
      <w:rPr>
        <w:noProof/>
        <w:sz w:val="22"/>
        <w:szCs w:val="22"/>
        <w:lang w:val="en-US"/>
      </w:rPr>
      <w:t>8</w:t>
    </w:r>
    <w:r w:rsidRPr="0086441B">
      <w:rPr>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CFE5F" w14:textId="77777777" w:rsidR="00D204FA" w:rsidRPr="0086441B" w:rsidRDefault="00D204FA">
    <w:pPr>
      <w:pStyle w:val="Footer"/>
      <w:jc w:val="center"/>
      <w:rPr>
        <w:sz w:val="22"/>
        <w:szCs w:val="22"/>
      </w:rPr>
    </w:pPr>
    <w:r w:rsidRPr="0086441B">
      <w:rPr>
        <w:sz w:val="22"/>
        <w:szCs w:val="22"/>
      </w:rPr>
      <w:fldChar w:fldCharType="begin"/>
    </w:r>
    <w:r w:rsidRPr="0086441B">
      <w:rPr>
        <w:sz w:val="22"/>
        <w:szCs w:val="22"/>
      </w:rPr>
      <w:instrText xml:space="preserve"> PAGE   \* MERGEFORMAT </w:instrText>
    </w:r>
    <w:r w:rsidRPr="0086441B">
      <w:rPr>
        <w:sz w:val="22"/>
        <w:szCs w:val="22"/>
      </w:rPr>
      <w:fldChar w:fldCharType="separate"/>
    </w:r>
    <w:r>
      <w:rPr>
        <w:noProof/>
        <w:sz w:val="22"/>
        <w:szCs w:val="22"/>
      </w:rPr>
      <w:t>4</w:t>
    </w:r>
    <w:r w:rsidRPr="00215F1F">
      <w:rPr>
        <w:noProof/>
        <w:sz w:val="22"/>
        <w:szCs w:val="22"/>
        <w:lang w:val="en-US"/>
      </w:rPr>
      <w:t>0</w:t>
    </w:r>
    <w:r w:rsidRPr="0086441B">
      <w:rPr>
        <w:noProof/>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5FC196" w14:textId="39A326C3" w:rsidR="008807EB" w:rsidRPr="008807EB" w:rsidRDefault="008807EB">
    <w:pPr>
      <w:pStyle w:val="Footer"/>
      <w:jc w:val="center"/>
      <w:rPr>
        <w:sz w:val="22"/>
        <w:szCs w:val="22"/>
        <w:lang w:val="en-US"/>
      </w:rPr>
    </w:pPr>
    <w:r>
      <w:rPr>
        <w:sz w:val="22"/>
        <w:szCs w:val="22"/>
        <w:lang w:val="en-US"/>
      </w:rPr>
      <w:t>33</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070126" w14:textId="77777777" w:rsidR="00D204FA" w:rsidRDefault="00D204FA">
    <w:pPr>
      <w:pStyle w:val="Footer"/>
      <w:framePr w:wrap="around" w:vAnchor="text" w:hAnchor="margin" w:xAlign="right" w:y="1"/>
      <w:rPr>
        <w:rStyle w:val="PageNumber"/>
      </w:rPr>
    </w:pPr>
    <w:r>
      <w:rPr>
        <w:rStyle w:val="PageNumber"/>
        <w:lang w:val="en-US"/>
      </w:rPr>
      <w:fldChar w:fldCharType="begin"/>
    </w:r>
    <w:r>
      <w:rPr>
        <w:rStyle w:val="PageNumber"/>
      </w:rPr>
      <w:instrText xml:space="preserve">PAGE  </w:instrText>
    </w:r>
    <w:r>
      <w:rPr>
        <w:rStyle w:val="PageNumber"/>
        <w:lang w:val="en-US"/>
      </w:rPr>
      <w:fldChar w:fldCharType="end"/>
    </w:r>
  </w:p>
  <w:p w14:paraId="51C3E160" w14:textId="77777777" w:rsidR="00D204FA" w:rsidRDefault="00D204FA">
    <w:pPr>
      <w:pStyle w:val="Footer"/>
      <w:ind w:right="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D4E808" w14:textId="77777777" w:rsidR="00D204FA" w:rsidRPr="0086441B" w:rsidRDefault="00D204FA">
    <w:pPr>
      <w:pStyle w:val="Footer"/>
      <w:jc w:val="center"/>
      <w:rPr>
        <w:sz w:val="22"/>
        <w:szCs w:val="22"/>
      </w:rPr>
    </w:pPr>
    <w:r w:rsidRPr="0086441B">
      <w:rPr>
        <w:sz w:val="22"/>
        <w:szCs w:val="22"/>
      </w:rPr>
      <w:fldChar w:fldCharType="begin"/>
    </w:r>
    <w:r w:rsidRPr="0086441B">
      <w:rPr>
        <w:sz w:val="22"/>
        <w:szCs w:val="22"/>
      </w:rPr>
      <w:instrText xml:space="preserve"> PAGE   \* MERGEFORMAT </w:instrText>
    </w:r>
    <w:r w:rsidRPr="0086441B">
      <w:rPr>
        <w:sz w:val="22"/>
        <w:szCs w:val="22"/>
      </w:rPr>
      <w:fldChar w:fldCharType="separate"/>
    </w:r>
    <w:r>
      <w:rPr>
        <w:noProof/>
        <w:sz w:val="22"/>
        <w:szCs w:val="22"/>
      </w:rPr>
      <w:t>4</w:t>
    </w:r>
    <w:r w:rsidRPr="00215F1F">
      <w:rPr>
        <w:noProof/>
        <w:sz w:val="22"/>
        <w:szCs w:val="22"/>
        <w:lang w:val="en-US"/>
      </w:rPr>
      <w:t>0</w:t>
    </w:r>
    <w:r w:rsidRPr="0086441B">
      <w:rPr>
        <w:noProof/>
        <w:sz w:val="22"/>
        <w:szCs w:val="22"/>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5D29EF" w14:textId="77777777" w:rsidR="00A53475" w:rsidRPr="0086441B" w:rsidRDefault="00A53475">
    <w:pPr>
      <w:pStyle w:val="Footer"/>
      <w:jc w:val="center"/>
      <w:rPr>
        <w:sz w:val="22"/>
        <w:szCs w:val="22"/>
      </w:rPr>
    </w:pPr>
    <w:r w:rsidRPr="0086441B">
      <w:rPr>
        <w:sz w:val="22"/>
        <w:szCs w:val="22"/>
      </w:rPr>
      <w:fldChar w:fldCharType="begin"/>
    </w:r>
    <w:r w:rsidRPr="0086441B">
      <w:rPr>
        <w:sz w:val="22"/>
        <w:szCs w:val="22"/>
      </w:rPr>
      <w:instrText xml:space="preserve"> PAGE   \* MERGEFORMAT </w:instrText>
    </w:r>
    <w:r w:rsidRPr="0086441B">
      <w:rPr>
        <w:sz w:val="22"/>
        <w:szCs w:val="22"/>
      </w:rPr>
      <w:fldChar w:fldCharType="separate"/>
    </w:r>
    <w:r>
      <w:rPr>
        <w:noProof/>
        <w:sz w:val="22"/>
        <w:szCs w:val="22"/>
      </w:rPr>
      <w:t>4</w:t>
    </w:r>
    <w:r w:rsidRPr="00215F1F">
      <w:rPr>
        <w:noProof/>
        <w:sz w:val="22"/>
        <w:szCs w:val="22"/>
        <w:lang w:val="en-US"/>
      </w:rPr>
      <w:t>0</w:t>
    </w:r>
    <w:r w:rsidRPr="0086441B">
      <w:rPr>
        <w:noProof/>
        <w:sz w:val="22"/>
        <w:szCs w:val="22"/>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70161" w14:textId="77777777" w:rsidR="00D204FA" w:rsidRPr="0086441B" w:rsidRDefault="00D204FA">
    <w:pPr>
      <w:pStyle w:val="Footer"/>
      <w:jc w:val="center"/>
      <w:rPr>
        <w:sz w:val="22"/>
        <w:szCs w:val="22"/>
      </w:rPr>
    </w:pPr>
    <w:r w:rsidRPr="0086441B">
      <w:rPr>
        <w:sz w:val="22"/>
        <w:szCs w:val="22"/>
      </w:rPr>
      <w:fldChar w:fldCharType="begin"/>
    </w:r>
    <w:r w:rsidRPr="0086441B">
      <w:rPr>
        <w:sz w:val="22"/>
        <w:szCs w:val="22"/>
      </w:rPr>
      <w:instrText xml:space="preserve"> PAGE   \* MERGEFORMAT </w:instrText>
    </w:r>
    <w:r w:rsidRPr="0086441B">
      <w:rPr>
        <w:sz w:val="22"/>
        <w:szCs w:val="22"/>
      </w:rPr>
      <w:fldChar w:fldCharType="separate"/>
    </w:r>
    <w:r>
      <w:rPr>
        <w:noProof/>
        <w:sz w:val="22"/>
        <w:szCs w:val="22"/>
      </w:rPr>
      <w:t>5</w:t>
    </w:r>
    <w:r w:rsidRPr="00215F1F">
      <w:rPr>
        <w:noProof/>
        <w:sz w:val="22"/>
        <w:szCs w:val="22"/>
        <w:lang w:val="en-US"/>
      </w:rPr>
      <w:t>4</w:t>
    </w:r>
    <w:r w:rsidRPr="0086441B">
      <w:rPr>
        <w:noProof/>
        <w:sz w:val="22"/>
        <w:szCs w:val="22"/>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DEA281" w14:textId="77777777" w:rsidR="00D204FA" w:rsidRPr="0086441B" w:rsidRDefault="00D204FA">
    <w:pPr>
      <w:pStyle w:val="Footer"/>
      <w:jc w:val="center"/>
      <w:rPr>
        <w:sz w:val="22"/>
        <w:szCs w:val="22"/>
      </w:rPr>
    </w:pPr>
    <w:r w:rsidRPr="0086441B">
      <w:rPr>
        <w:sz w:val="22"/>
        <w:szCs w:val="22"/>
      </w:rPr>
      <w:fldChar w:fldCharType="begin"/>
    </w:r>
    <w:r w:rsidRPr="0086441B">
      <w:rPr>
        <w:sz w:val="22"/>
        <w:szCs w:val="22"/>
      </w:rPr>
      <w:instrText xml:space="preserve"> PAGE   \* MERGEFORMAT </w:instrText>
    </w:r>
    <w:r w:rsidRPr="0086441B">
      <w:rPr>
        <w:sz w:val="22"/>
        <w:szCs w:val="22"/>
      </w:rPr>
      <w:fldChar w:fldCharType="separate"/>
    </w:r>
    <w:r>
      <w:rPr>
        <w:noProof/>
        <w:sz w:val="22"/>
        <w:szCs w:val="22"/>
      </w:rPr>
      <w:t>5</w:t>
    </w:r>
    <w:r w:rsidRPr="00215F1F">
      <w:rPr>
        <w:noProof/>
        <w:sz w:val="22"/>
        <w:szCs w:val="22"/>
        <w:lang w:val="en-US"/>
      </w:rPr>
      <w:t>6</w:t>
    </w:r>
    <w:r w:rsidRPr="0086441B">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2EAB0C" w14:textId="77777777" w:rsidR="0060687C" w:rsidRDefault="0060687C">
      <w:r>
        <w:separator/>
      </w:r>
    </w:p>
  </w:footnote>
  <w:footnote w:type="continuationSeparator" w:id="0">
    <w:p w14:paraId="0C4A5A16" w14:textId="77777777" w:rsidR="0060687C" w:rsidRDefault="0060687C">
      <w:r>
        <w:continuationSeparator/>
      </w:r>
    </w:p>
  </w:footnote>
  <w:footnote w:type="continuationNotice" w:id="1">
    <w:p w14:paraId="7EB82FFD" w14:textId="77777777" w:rsidR="0060687C" w:rsidRDefault="0060687C">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DFC695" w14:textId="77777777" w:rsidR="00D204FA" w:rsidRDefault="00D204FA" w:rsidP="00C97B0D">
    <w:pPr>
      <w:pStyle w:val="acctmainheading"/>
      <w:tabs>
        <w:tab w:val="left" w:pos="7810"/>
      </w:tabs>
      <w:spacing w:after="0" w:line="240" w:lineRule="atLeast"/>
    </w:pPr>
    <w:r>
      <w:t xml:space="preserve">SPCG Public Company Limited </w:t>
    </w:r>
    <w:r w:rsidRPr="00036BC2">
      <w:t>and its Subsidiaries</w:t>
    </w:r>
  </w:p>
  <w:p w14:paraId="08D208DD" w14:textId="77777777" w:rsidR="00D204FA" w:rsidRPr="0067782B" w:rsidRDefault="00D204FA" w:rsidP="00C97B0D">
    <w:pPr>
      <w:pStyle w:val="acctmainheading"/>
      <w:spacing w:after="0" w:line="240" w:lineRule="atLeast"/>
      <w:rPr>
        <w:sz w:val="24"/>
        <w:szCs w:val="24"/>
      </w:rPr>
    </w:pPr>
    <w:r>
      <w:rPr>
        <w:sz w:val="24"/>
        <w:szCs w:val="24"/>
      </w:rPr>
      <w:t>Notes to the financial statements</w:t>
    </w:r>
  </w:p>
  <w:p w14:paraId="7CAACBBE" w14:textId="540AAA71" w:rsidR="00D204FA" w:rsidRDefault="00D204FA" w:rsidP="00C97B0D">
    <w:pPr>
      <w:pStyle w:val="acctmainheading"/>
      <w:spacing w:after="0" w:line="240" w:lineRule="atLeast"/>
      <w:rPr>
        <w:sz w:val="24"/>
        <w:szCs w:val="24"/>
      </w:rPr>
    </w:pPr>
    <w:r w:rsidRPr="0093722D">
      <w:rPr>
        <w:sz w:val="24"/>
        <w:szCs w:val="24"/>
      </w:rPr>
      <w:t>For th</w:t>
    </w:r>
    <w:r>
      <w:rPr>
        <w:sz w:val="24"/>
        <w:szCs w:val="24"/>
      </w:rPr>
      <w:t xml:space="preserve">e year ended </w:t>
    </w:r>
    <w:r w:rsidRPr="00215F1F">
      <w:rPr>
        <w:sz w:val="24"/>
        <w:szCs w:val="24"/>
        <w:lang w:val="en-US"/>
      </w:rPr>
      <w:t>31</w:t>
    </w:r>
    <w:r>
      <w:rPr>
        <w:sz w:val="24"/>
        <w:szCs w:val="24"/>
      </w:rPr>
      <w:t xml:space="preserve"> December </w:t>
    </w:r>
    <w:r w:rsidRPr="00215F1F">
      <w:rPr>
        <w:sz w:val="24"/>
        <w:szCs w:val="24"/>
        <w:lang w:val="en-US"/>
      </w:rPr>
      <w:t>202</w:t>
    </w:r>
    <w:r w:rsidR="00A47940">
      <w:rPr>
        <w:sz w:val="24"/>
        <w:szCs w:val="24"/>
        <w:lang w:val="en-US"/>
      </w:rPr>
      <w:t>4</w:t>
    </w:r>
  </w:p>
  <w:p w14:paraId="3F572079" w14:textId="77777777" w:rsidR="00D204FA" w:rsidRPr="00975EE7" w:rsidRDefault="00D204FA" w:rsidP="00AD04F2">
    <w:pPr>
      <w:pStyle w:val="Header"/>
      <w:spacing w:line="240" w:lineRule="atLeast"/>
      <w:jc w:val="left"/>
      <w:rPr>
        <w:b/>
        <w:bCs/>
        <w:i w:val="0"/>
        <w:iCs/>
        <w:sz w:val="24"/>
        <w:szCs w:val="24"/>
      </w:rPr>
    </w:pPr>
  </w:p>
  <w:p w14:paraId="0C85A3E4" w14:textId="77777777" w:rsidR="00D204FA" w:rsidRPr="00975EE7" w:rsidRDefault="00D204FA" w:rsidP="00E643CB">
    <w:pPr>
      <w:pStyle w:val="Header"/>
      <w:spacing w:line="240" w:lineRule="atLeast"/>
      <w:jc w:val="left"/>
      <w:rPr>
        <w:b/>
        <w:bCs/>
        <w:i w:val="0"/>
        <w:iCs/>
        <w:sz w:val="24"/>
        <w:szCs w:val="24"/>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B539CE" w14:textId="77777777" w:rsidR="00D204FA" w:rsidRDefault="00D204FA">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559BEB" w14:textId="77777777" w:rsidR="00D204FA" w:rsidRDefault="00D204FA" w:rsidP="006F69CC">
    <w:pPr>
      <w:pStyle w:val="acctmainheading"/>
      <w:tabs>
        <w:tab w:val="left" w:pos="7810"/>
      </w:tabs>
      <w:spacing w:after="0" w:line="240" w:lineRule="atLeast"/>
      <w:ind w:left="-180"/>
    </w:pPr>
    <w:r>
      <w:t xml:space="preserve">SPCG Public Company Limited </w:t>
    </w:r>
    <w:r w:rsidRPr="00036BC2">
      <w:t>and its Subsidiaries</w:t>
    </w:r>
  </w:p>
  <w:p w14:paraId="6D4B526C" w14:textId="77777777" w:rsidR="00D204FA" w:rsidRDefault="00D204FA" w:rsidP="006F69CC">
    <w:pPr>
      <w:pStyle w:val="acctmainheading"/>
      <w:spacing w:after="0" w:line="240" w:lineRule="atLeast"/>
      <w:ind w:left="-180"/>
      <w:rPr>
        <w:sz w:val="24"/>
        <w:szCs w:val="24"/>
      </w:rPr>
    </w:pPr>
    <w:r>
      <w:rPr>
        <w:sz w:val="24"/>
        <w:szCs w:val="24"/>
      </w:rPr>
      <w:t>Notes to the financial statements</w:t>
    </w:r>
  </w:p>
  <w:p w14:paraId="7DA5E115" w14:textId="31EAF749" w:rsidR="00D204FA" w:rsidRDefault="00D204FA" w:rsidP="006F69CC">
    <w:pPr>
      <w:pStyle w:val="acctmainheading"/>
      <w:spacing w:after="0" w:line="240" w:lineRule="atLeast"/>
      <w:ind w:left="-180"/>
      <w:rPr>
        <w:sz w:val="24"/>
        <w:szCs w:val="24"/>
      </w:rPr>
    </w:pPr>
    <w:r w:rsidRPr="0093722D">
      <w:rPr>
        <w:sz w:val="24"/>
        <w:szCs w:val="24"/>
      </w:rPr>
      <w:t>For th</w:t>
    </w:r>
    <w:r>
      <w:rPr>
        <w:sz w:val="24"/>
        <w:szCs w:val="24"/>
      </w:rPr>
      <w:t xml:space="preserve">e year ended </w:t>
    </w:r>
    <w:r w:rsidRPr="00215F1F">
      <w:rPr>
        <w:sz w:val="24"/>
        <w:szCs w:val="24"/>
        <w:lang w:val="en-US"/>
      </w:rPr>
      <w:t>31</w:t>
    </w:r>
    <w:r>
      <w:rPr>
        <w:sz w:val="24"/>
        <w:szCs w:val="24"/>
      </w:rPr>
      <w:t xml:space="preserve"> December </w:t>
    </w:r>
    <w:r w:rsidRPr="00215F1F">
      <w:rPr>
        <w:sz w:val="24"/>
        <w:szCs w:val="24"/>
        <w:lang w:val="en-US"/>
      </w:rPr>
      <w:t>202</w:t>
    </w:r>
    <w:r w:rsidR="0029486D">
      <w:rPr>
        <w:sz w:val="24"/>
        <w:szCs w:val="24"/>
        <w:lang w:val="en-US"/>
      </w:rPr>
      <w:t>4</w:t>
    </w:r>
  </w:p>
  <w:p w14:paraId="5FB8D98A" w14:textId="77777777" w:rsidR="00D204FA" w:rsidRPr="003868A0" w:rsidRDefault="00D204FA" w:rsidP="00E643CB">
    <w:pPr>
      <w:pStyle w:val="Header"/>
      <w:spacing w:line="240" w:lineRule="atLeast"/>
      <w:jc w:val="left"/>
      <w:rPr>
        <w:i w:val="0"/>
        <w:iCs/>
        <w:sz w:val="24"/>
        <w:szCs w:val="24"/>
      </w:rPr>
    </w:pPr>
  </w:p>
  <w:p w14:paraId="517E6729" w14:textId="77777777" w:rsidR="00D204FA" w:rsidRPr="00975EE7" w:rsidRDefault="00D204FA" w:rsidP="00E643CB">
    <w:pPr>
      <w:pStyle w:val="Header"/>
      <w:spacing w:line="240" w:lineRule="atLeast"/>
      <w:jc w:val="left"/>
      <w:rPr>
        <w:b/>
        <w:bCs/>
        <w:i w:val="0"/>
        <w:iCs/>
        <w:sz w:val="24"/>
        <w:szCs w:val="24"/>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FBAF1C" w14:textId="77777777" w:rsidR="00D204FA" w:rsidRDefault="00D204FA">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AA3BA9" w14:textId="4F7C860F" w:rsidR="00D204FA" w:rsidRDefault="00D204FA" w:rsidP="007B11C3">
    <w:pPr>
      <w:pStyle w:val="acctmainheading"/>
      <w:tabs>
        <w:tab w:val="left" w:pos="630"/>
        <w:tab w:val="left" w:pos="7810"/>
      </w:tabs>
      <w:spacing w:after="0" w:line="240" w:lineRule="atLeast"/>
      <w:ind w:left="360" w:hanging="360"/>
    </w:pPr>
    <w:r>
      <w:t xml:space="preserve">SPCG Public Company Limited </w:t>
    </w:r>
    <w:r w:rsidRPr="00036BC2">
      <w:t>and its Subsidiaries</w:t>
    </w:r>
  </w:p>
  <w:p w14:paraId="4FBFA9F2" w14:textId="77777777" w:rsidR="00D204FA" w:rsidRDefault="00D204FA" w:rsidP="007B11C3">
    <w:pPr>
      <w:pStyle w:val="acctmainheading"/>
      <w:tabs>
        <w:tab w:val="left" w:pos="360"/>
      </w:tabs>
      <w:spacing w:after="0" w:line="240" w:lineRule="atLeast"/>
      <w:ind w:left="360" w:hanging="360"/>
      <w:rPr>
        <w:sz w:val="24"/>
        <w:szCs w:val="24"/>
      </w:rPr>
    </w:pPr>
    <w:r>
      <w:rPr>
        <w:sz w:val="24"/>
        <w:szCs w:val="24"/>
      </w:rPr>
      <w:t>Notes to the financial statements</w:t>
    </w:r>
  </w:p>
  <w:p w14:paraId="06E783CE" w14:textId="28FA4B0B" w:rsidR="00D204FA" w:rsidRDefault="00D204FA" w:rsidP="007B11C3">
    <w:pPr>
      <w:pStyle w:val="acctmainheading"/>
      <w:spacing w:after="0" w:line="240" w:lineRule="atLeast"/>
      <w:rPr>
        <w:sz w:val="24"/>
        <w:szCs w:val="24"/>
      </w:rPr>
    </w:pPr>
    <w:r w:rsidRPr="0093722D">
      <w:rPr>
        <w:sz w:val="24"/>
        <w:szCs w:val="24"/>
      </w:rPr>
      <w:t>For th</w:t>
    </w:r>
    <w:r>
      <w:rPr>
        <w:sz w:val="24"/>
        <w:szCs w:val="24"/>
      </w:rPr>
      <w:t xml:space="preserve">e year ended </w:t>
    </w:r>
    <w:r w:rsidRPr="00215F1F">
      <w:rPr>
        <w:sz w:val="24"/>
        <w:szCs w:val="24"/>
        <w:lang w:val="en-US"/>
      </w:rPr>
      <w:t>31</w:t>
    </w:r>
    <w:r>
      <w:rPr>
        <w:sz w:val="24"/>
        <w:szCs w:val="24"/>
      </w:rPr>
      <w:t xml:space="preserve"> December </w:t>
    </w:r>
    <w:r w:rsidRPr="00215F1F">
      <w:rPr>
        <w:sz w:val="24"/>
        <w:szCs w:val="24"/>
        <w:lang w:val="en-US"/>
      </w:rPr>
      <w:t>202</w:t>
    </w:r>
    <w:r w:rsidR="003E435A">
      <w:rPr>
        <w:sz w:val="24"/>
        <w:szCs w:val="24"/>
        <w:lang w:val="en-US"/>
      </w:rPr>
      <w:t>4</w:t>
    </w:r>
  </w:p>
  <w:p w14:paraId="7AB835F9" w14:textId="77777777" w:rsidR="00D204FA" w:rsidRDefault="00D204FA" w:rsidP="00E643CB">
    <w:pPr>
      <w:pStyle w:val="Header"/>
      <w:spacing w:line="240" w:lineRule="atLeast"/>
      <w:jc w:val="left"/>
      <w:rPr>
        <w:b/>
        <w:bCs/>
        <w:i w:val="0"/>
        <w:iCs/>
        <w:sz w:val="24"/>
        <w:szCs w:val="24"/>
      </w:rPr>
    </w:pPr>
  </w:p>
  <w:p w14:paraId="07FB7DE2" w14:textId="77777777" w:rsidR="00D204FA" w:rsidRPr="00975EE7" w:rsidRDefault="00D204FA" w:rsidP="00E643CB">
    <w:pPr>
      <w:pStyle w:val="Header"/>
      <w:spacing w:line="240" w:lineRule="atLeast"/>
      <w:jc w:val="left"/>
      <w:rPr>
        <w:b/>
        <w:bCs/>
        <w:i w:val="0"/>
        <w:iCs/>
        <w:sz w:val="24"/>
        <w:szCs w:val="24"/>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2BE16C" w14:textId="77777777" w:rsidR="00DB64A5" w:rsidRDefault="00DB64A5" w:rsidP="00DB64A5">
    <w:pPr>
      <w:pStyle w:val="acctmainheading"/>
      <w:tabs>
        <w:tab w:val="left" w:pos="630"/>
        <w:tab w:val="left" w:pos="7810"/>
      </w:tabs>
      <w:spacing w:after="0" w:line="240" w:lineRule="atLeast"/>
      <w:ind w:left="360"/>
    </w:pPr>
    <w:r>
      <w:t xml:space="preserve">SPCG Public Company Limited </w:t>
    </w:r>
    <w:r w:rsidRPr="00036BC2">
      <w:t>and its Subsidiaries</w:t>
    </w:r>
  </w:p>
  <w:p w14:paraId="6973EBE9" w14:textId="77777777" w:rsidR="00DB64A5" w:rsidRDefault="00DB64A5" w:rsidP="00DB64A5">
    <w:pPr>
      <w:pStyle w:val="acctmainheading"/>
      <w:tabs>
        <w:tab w:val="left" w:pos="360"/>
      </w:tabs>
      <w:spacing w:after="0" w:line="240" w:lineRule="atLeast"/>
      <w:ind w:left="360"/>
      <w:rPr>
        <w:sz w:val="24"/>
        <w:szCs w:val="24"/>
      </w:rPr>
    </w:pPr>
    <w:r>
      <w:rPr>
        <w:sz w:val="24"/>
        <w:szCs w:val="24"/>
      </w:rPr>
      <w:t>Notes to the financial statements</w:t>
    </w:r>
  </w:p>
  <w:p w14:paraId="1F2E3744" w14:textId="35A8DA84" w:rsidR="00DB64A5" w:rsidRDefault="00DB64A5" w:rsidP="00DB64A5">
    <w:pPr>
      <w:pStyle w:val="acctmainheading"/>
      <w:spacing w:after="0" w:line="240" w:lineRule="atLeast"/>
      <w:ind w:firstLine="360"/>
      <w:rPr>
        <w:sz w:val="24"/>
        <w:szCs w:val="24"/>
      </w:rPr>
    </w:pPr>
    <w:r w:rsidRPr="0093722D">
      <w:rPr>
        <w:sz w:val="24"/>
        <w:szCs w:val="24"/>
      </w:rPr>
      <w:t>For th</w:t>
    </w:r>
    <w:r>
      <w:rPr>
        <w:sz w:val="24"/>
        <w:szCs w:val="24"/>
      </w:rPr>
      <w:t xml:space="preserve">e year ended </w:t>
    </w:r>
    <w:r w:rsidRPr="00215F1F">
      <w:rPr>
        <w:sz w:val="24"/>
        <w:szCs w:val="24"/>
        <w:lang w:val="en-US"/>
      </w:rPr>
      <w:t>31</w:t>
    </w:r>
    <w:r>
      <w:rPr>
        <w:sz w:val="24"/>
        <w:szCs w:val="24"/>
      </w:rPr>
      <w:t xml:space="preserve"> December </w:t>
    </w:r>
    <w:r w:rsidRPr="00215F1F">
      <w:rPr>
        <w:sz w:val="24"/>
        <w:szCs w:val="24"/>
        <w:lang w:val="en-US"/>
      </w:rPr>
      <w:t>202</w:t>
    </w:r>
    <w:r w:rsidR="00E52597">
      <w:rPr>
        <w:sz w:val="24"/>
        <w:szCs w:val="24"/>
        <w:lang w:val="en-US"/>
      </w:rPr>
      <w:t>4</w:t>
    </w:r>
  </w:p>
  <w:p w14:paraId="4B0AFB94" w14:textId="77777777" w:rsidR="00DB64A5" w:rsidRDefault="00DB64A5" w:rsidP="00E643CB">
    <w:pPr>
      <w:pStyle w:val="Header"/>
      <w:spacing w:line="240" w:lineRule="atLeast"/>
      <w:jc w:val="left"/>
      <w:rPr>
        <w:b/>
        <w:bCs/>
        <w:i w:val="0"/>
        <w:iCs/>
        <w:sz w:val="24"/>
        <w:szCs w:val="24"/>
      </w:rPr>
    </w:pPr>
  </w:p>
  <w:p w14:paraId="7F62285D" w14:textId="77777777" w:rsidR="00DB64A5" w:rsidRPr="00975EE7" w:rsidRDefault="00DB64A5" w:rsidP="00E643CB">
    <w:pPr>
      <w:pStyle w:val="Header"/>
      <w:spacing w:line="240" w:lineRule="atLeast"/>
      <w:jc w:val="left"/>
      <w:rPr>
        <w:b/>
        <w:bCs/>
        <w:i w:val="0"/>
        <w:iCs/>
        <w:sz w:val="24"/>
        <w:szCs w:val="24"/>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A7A564" w14:textId="77777777" w:rsidR="00BD5937" w:rsidRDefault="00BD5937" w:rsidP="00BD5937">
    <w:pPr>
      <w:pStyle w:val="acctmainheading"/>
      <w:tabs>
        <w:tab w:val="left" w:pos="630"/>
        <w:tab w:val="left" w:pos="7810"/>
      </w:tabs>
      <w:spacing w:after="0" w:line="240" w:lineRule="atLeast"/>
    </w:pPr>
    <w:r>
      <w:t xml:space="preserve">SPCG Public Company Limited </w:t>
    </w:r>
    <w:r w:rsidRPr="00036BC2">
      <w:t>and its Subsidiaries</w:t>
    </w:r>
  </w:p>
  <w:p w14:paraId="1B80E2E5" w14:textId="77777777" w:rsidR="00BD5937" w:rsidRDefault="00BD5937" w:rsidP="00BD5937">
    <w:pPr>
      <w:pStyle w:val="acctmainheading"/>
      <w:tabs>
        <w:tab w:val="left" w:pos="360"/>
      </w:tabs>
      <w:spacing w:after="0" w:line="240" w:lineRule="atLeast"/>
      <w:rPr>
        <w:sz w:val="24"/>
        <w:szCs w:val="24"/>
      </w:rPr>
    </w:pPr>
    <w:r>
      <w:rPr>
        <w:sz w:val="24"/>
        <w:szCs w:val="24"/>
      </w:rPr>
      <w:t>Notes to the financial statements</w:t>
    </w:r>
  </w:p>
  <w:p w14:paraId="3A8D1E71" w14:textId="28118013" w:rsidR="00BD5937" w:rsidRDefault="00BD5937" w:rsidP="00BD5937">
    <w:pPr>
      <w:pStyle w:val="acctmainheading"/>
      <w:spacing w:after="0" w:line="240" w:lineRule="atLeast"/>
      <w:rPr>
        <w:sz w:val="24"/>
        <w:szCs w:val="24"/>
      </w:rPr>
    </w:pPr>
    <w:r w:rsidRPr="0093722D">
      <w:rPr>
        <w:sz w:val="24"/>
        <w:szCs w:val="24"/>
      </w:rPr>
      <w:t>For th</w:t>
    </w:r>
    <w:r>
      <w:rPr>
        <w:sz w:val="24"/>
        <w:szCs w:val="24"/>
      </w:rPr>
      <w:t xml:space="preserve">e year ended </w:t>
    </w:r>
    <w:r w:rsidRPr="00215F1F">
      <w:rPr>
        <w:sz w:val="24"/>
        <w:szCs w:val="24"/>
        <w:lang w:val="en-US"/>
      </w:rPr>
      <w:t>31</w:t>
    </w:r>
    <w:r>
      <w:rPr>
        <w:sz w:val="24"/>
        <w:szCs w:val="24"/>
      </w:rPr>
      <w:t xml:space="preserve"> December </w:t>
    </w:r>
    <w:r w:rsidRPr="00215F1F">
      <w:rPr>
        <w:sz w:val="24"/>
        <w:szCs w:val="24"/>
        <w:lang w:val="en-US"/>
      </w:rPr>
      <w:t>202</w:t>
    </w:r>
    <w:r w:rsidR="00E52597">
      <w:rPr>
        <w:sz w:val="24"/>
        <w:szCs w:val="24"/>
        <w:lang w:val="en-US"/>
      </w:rPr>
      <w:t>4</w:t>
    </w:r>
  </w:p>
  <w:p w14:paraId="52D5B82E" w14:textId="77777777" w:rsidR="00BD5937" w:rsidRDefault="00BD5937" w:rsidP="00E643CB">
    <w:pPr>
      <w:pStyle w:val="Header"/>
      <w:spacing w:line="240" w:lineRule="atLeast"/>
      <w:jc w:val="left"/>
      <w:rPr>
        <w:b/>
        <w:bCs/>
        <w:i w:val="0"/>
        <w:iCs/>
        <w:sz w:val="24"/>
        <w:szCs w:val="24"/>
      </w:rPr>
    </w:pPr>
  </w:p>
  <w:p w14:paraId="6C07A276" w14:textId="77777777" w:rsidR="00BD5937" w:rsidRPr="00975EE7" w:rsidRDefault="00BD5937" w:rsidP="00E643CB">
    <w:pPr>
      <w:pStyle w:val="Header"/>
      <w:spacing w:line="240" w:lineRule="atLeast"/>
      <w:jc w:val="left"/>
      <w:rPr>
        <w:b/>
        <w:bCs/>
        <w:i w:val="0"/>
        <w:i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AA283E" w14:textId="77777777" w:rsidR="00D204FA" w:rsidRDefault="00D204FA" w:rsidP="00492D78">
    <w:pPr>
      <w:pStyle w:val="acctmainheading"/>
      <w:tabs>
        <w:tab w:val="left" w:pos="7810"/>
      </w:tabs>
      <w:spacing w:after="0" w:line="240" w:lineRule="atLeast"/>
    </w:pPr>
    <w:r>
      <w:t xml:space="preserve">SPCG Public Company Limited </w:t>
    </w:r>
    <w:r w:rsidRPr="00036BC2">
      <w:t>and its Subsidiaries</w:t>
    </w:r>
  </w:p>
  <w:p w14:paraId="53D67C8F" w14:textId="77777777" w:rsidR="00D204FA" w:rsidRPr="0067782B" w:rsidRDefault="00D204FA" w:rsidP="00492D78">
    <w:pPr>
      <w:pStyle w:val="acctmainheading"/>
      <w:spacing w:after="0" w:line="240" w:lineRule="atLeast"/>
      <w:rPr>
        <w:sz w:val="24"/>
        <w:szCs w:val="24"/>
      </w:rPr>
    </w:pPr>
    <w:r>
      <w:rPr>
        <w:sz w:val="24"/>
        <w:szCs w:val="24"/>
      </w:rPr>
      <w:t>Notes to the financial statements</w:t>
    </w:r>
  </w:p>
  <w:p w14:paraId="66754FF7" w14:textId="25E733A5" w:rsidR="00D204FA" w:rsidRDefault="00D204FA" w:rsidP="00492D78">
    <w:pPr>
      <w:pStyle w:val="acctmainheading"/>
      <w:spacing w:after="0" w:line="240" w:lineRule="atLeast"/>
      <w:ind w:left="-426" w:firstLine="426"/>
      <w:rPr>
        <w:sz w:val="24"/>
        <w:szCs w:val="24"/>
      </w:rPr>
    </w:pPr>
    <w:r w:rsidRPr="0093722D">
      <w:rPr>
        <w:sz w:val="24"/>
        <w:szCs w:val="24"/>
      </w:rPr>
      <w:t>For th</w:t>
    </w:r>
    <w:r>
      <w:rPr>
        <w:sz w:val="24"/>
        <w:szCs w:val="24"/>
      </w:rPr>
      <w:t xml:space="preserve">e year ended </w:t>
    </w:r>
    <w:r w:rsidRPr="00215F1F">
      <w:rPr>
        <w:sz w:val="24"/>
        <w:szCs w:val="24"/>
        <w:lang w:val="en-US"/>
      </w:rPr>
      <w:t>31</w:t>
    </w:r>
    <w:r>
      <w:rPr>
        <w:sz w:val="24"/>
        <w:szCs w:val="24"/>
      </w:rPr>
      <w:t xml:space="preserve"> December </w:t>
    </w:r>
    <w:r w:rsidRPr="00215F1F">
      <w:rPr>
        <w:sz w:val="24"/>
        <w:szCs w:val="24"/>
        <w:lang w:val="en-US"/>
      </w:rPr>
      <w:t>202</w:t>
    </w:r>
    <w:r w:rsidR="00A47940">
      <w:rPr>
        <w:sz w:val="24"/>
        <w:szCs w:val="24"/>
        <w:lang w:val="en-US"/>
      </w:rPr>
      <w:t>4</w:t>
    </w:r>
  </w:p>
  <w:p w14:paraId="3D89A4A7" w14:textId="77777777" w:rsidR="00D204FA" w:rsidRDefault="00D204FA" w:rsidP="00492D78">
    <w:pPr>
      <w:pStyle w:val="Header"/>
      <w:spacing w:line="240" w:lineRule="atLeast"/>
      <w:jc w:val="left"/>
      <w:rPr>
        <w:b/>
        <w:bCs/>
        <w:i w:val="0"/>
        <w:iCs/>
        <w:sz w:val="24"/>
        <w:szCs w:val="24"/>
      </w:rPr>
    </w:pPr>
  </w:p>
  <w:p w14:paraId="647E600D" w14:textId="77777777" w:rsidR="00D204FA" w:rsidRPr="00975EE7" w:rsidRDefault="00D204FA" w:rsidP="00492D78">
    <w:pPr>
      <w:pStyle w:val="Header"/>
      <w:spacing w:line="240" w:lineRule="atLeast"/>
      <w:jc w:val="left"/>
      <w:rPr>
        <w:b/>
        <w:bCs/>
        <w:i w:val="0"/>
        <w:i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DA0760" w14:textId="4577FE7E" w:rsidR="0006162B" w:rsidRDefault="0006162B" w:rsidP="00E06A54">
    <w:pPr>
      <w:pStyle w:val="acctmainheading"/>
      <w:tabs>
        <w:tab w:val="left" w:pos="7810"/>
      </w:tabs>
      <w:spacing w:after="0" w:line="240" w:lineRule="atLeast"/>
      <w:ind w:left="540"/>
    </w:pPr>
    <w:r>
      <w:t xml:space="preserve">SPCG Public Company Limited </w:t>
    </w:r>
    <w:r w:rsidRPr="00036BC2">
      <w:t>and its Subsidiaries</w:t>
    </w:r>
  </w:p>
  <w:p w14:paraId="4B59BE33" w14:textId="77777777" w:rsidR="0006162B" w:rsidRPr="0067782B" w:rsidRDefault="0006162B" w:rsidP="00E06A54">
    <w:pPr>
      <w:pStyle w:val="acctmainheading"/>
      <w:spacing w:after="0" w:line="240" w:lineRule="atLeast"/>
      <w:ind w:left="540"/>
      <w:rPr>
        <w:sz w:val="24"/>
        <w:szCs w:val="24"/>
      </w:rPr>
    </w:pPr>
    <w:r>
      <w:rPr>
        <w:sz w:val="24"/>
        <w:szCs w:val="24"/>
      </w:rPr>
      <w:t>Notes to the financial statements</w:t>
    </w:r>
  </w:p>
  <w:p w14:paraId="4CE27994" w14:textId="77777777" w:rsidR="0006162B" w:rsidRDefault="0006162B" w:rsidP="00E06A54">
    <w:pPr>
      <w:pStyle w:val="acctmainheading"/>
      <w:spacing w:after="0" w:line="240" w:lineRule="atLeast"/>
      <w:ind w:left="540"/>
      <w:rPr>
        <w:rFonts w:cstheme="minorBidi"/>
        <w:sz w:val="24"/>
        <w:szCs w:val="30"/>
        <w:lang w:val="en-US" w:bidi="th-TH"/>
      </w:rPr>
    </w:pPr>
    <w:r w:rsidRPr="0093722D">
      <w:rPr>
        <w:sz w:val="24"/>
        <w:szCs w:val="24"/>
      </w:rPr>
      <w:t>For th</w:t>
    </w:r>
    <w:r>
      <w:rPr>
        <w:sz w:val="24"/>
        <w:szCs w:val="24"/>
      </w:rPr>
      <w:t xml:space="preserve">e year ended </w:t>
    </w:r>
    <w:r w:rsidRPr="00215F1F">
      <w:rPr>
        <w:sz w:val="24"/>
        <w:szCs w:val="24"/>
        <w:lang w:val="en-US"/>
      </w:rPr>
      <w:t>31</w:t>
    </w:r>
    <w:r>
      <w:rPr>
        <w:sz w:val="24"/>
        <w:szCs w:val="24"/>
      </w:rPr>
      <w:t xml:space="preserve"> December </w:t>
    </w:r>
    <w:r w:rsidRPr="00215F1F">
      <w:rPr>
        <w:sz w:val="24"/>
        <w:szCs w:val="24"/>
        <w:lang w:val="en-US"/>
      </w:rPr>
      <w:t>202</w:t>
    </w:r>
    <w:r>
      <w:rPr>
        <w:sz w:val="24"/>
        <w:szCs w:val="24"/>
        <w:lang w:val="en-US"/>
      </w:rPr>
      <w:t>4</w:t>
    </w:r>
  </w:p>
  <w:p w14:paraId="64EF5C5B" w14:textId="77777777" w:rsidR="0006162B" w:rsidRPr="0006162B" w:rsidRDefault="0006162B" w:rsidP="0006162B">
    <w:pPr>
      <w:pStyle w:val="acctmainheading"/>
      <w:spacing w:after="0" w:line="240" w:lineRule="atLeast"/>
      <w:ind w:firstLine="450"/>
      <w:rPr>
        <w:rFonts w:cstheme="minorBidi"/>
        <w:sz w:val="24"/>
        <w:szCs w:val="30"/>
        <w:lang w:bidi="th-TH"/>
      </w:rPr>
    </w:pPr>
  </w:p>
  <w:p w14:paraId="7B2E5686" w14:textId="77777777" w:rsidR="00D204FA" w:rsidRPr="0006162B" w:rsidRDefault="00D204FA" w:rsidP="00403D07">
    <w:pPr>
      <w:pStyle w:val="Header"/>
      <w:jc w:val="left"/>
      <w:rPr>
        <w:b/>
        <w:bCs/>
        <w:i w:val="0"/>
        <w:iCs/>
        <w:sz w:val="24"/>
        <w:szCs w:val="24"/>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2410B" w14:textId="77777777" w:rsidR="008D3387" w:rsidRDefault="008D3387" w:rsidP="000A3710">
    <w:pPr>
      <w:pStyle w:val="acctmainheading"/>
      <w:tabs>
        <w:tab w:val="left" w:pos="7810"/>
      </w:tabs>
      <w:spacing w:after="0" w:line="240" w:lineRule="atLeast"/>
    </w:pPr>
    <w:r>
      <w:t xml:space="preserve">SPCG Public Company Limited </w:t>
    </w:r>
    <w:r w:rsidRPr="00036BC2">
      <w:t>and its Subsidiaries</w:t>
    </w:r>
  </w:p>
  <w:p w14:paraId="44D62288" w14:textId="77777777" w:rsidR="008D3387" w:rsidRPr="0067782B" w:rsidRDefault="008D3387" w:rsidP="000A3710">
    <w:pPr>
      <w:pStyle w:val="acctmainheading"/>
      <w:spacing w:after="0" w:line="240" w:lineRule="atLeast"/>
      <w:rPr>
        <w:sz w:val="24"/>
        <w:szCs w:val="24"/>
      </w:rPr>
    </w:pPr>
    <w:r>
      <w:rPr>
        <w:sz w:val="24"/>
        <w:szCs w:val="24"/>
      </w:rPr>
      <w:t>Notes to the financial statements</w:t>
    </w:r>
  </w:p>
  <w:p w14:paraId="65F78595" w14:textId="77777777" w:rsidR="008D3387" w:rsidRDefault="008D3387" w:rsidP="000A3710">
    <w:pPr>
      <w:pStyle w:val="acctmainheading"/>
      <w:spacing w:after="0" w:line="240" w:lineRule="atLeast"/>
      <w:rPr>
        <w:rFonts w:cstheme="minorBidi"/>
        <w:sz w:val="24"/>
        <w:szCs w:val="30"/>
        <w:lang w:val="en-US" w:bidi="th-TH"/>
      </w:rPr>
    </w:pPr>
    <w:r w:rsidRPr="0093722D">
      <w:rPr>
        <w:sz w:val="24"/>
        <w:szCs w:val="24"/>
      </w:rPr>
      <w:t>For th</w:t>
    </w:r>
    <w:r>
      <w:rPr>
        <w:sz w:val="24"/>
        <w:szCs w:val="24"/>
      </w:rPr>
      <w:t xml:space="preserve">e year ended </w:t>
    </w:r>
    <w:r w:rsidRPr="00215F1F">
      <w:rPr>
        <w:sz w:val="24"/>
        <w:szCs w:val="24"/>
        <w:lang w:val="en-US"/>
      </w:rPr>
      <w:t>31</w:t>
    </w:r>
    <w:r>
      <w:rPr>
        <w:sz w:val="24"/>
        <w:szCs w:val="24"/>
      </w:rPr>
      <w:t xml:space="preserve"> December </w:t>
    </w:r>
    <w:r w:rsidRPr="00215F1F">
      <w:rPr>
        <w:sz w:val="24"/>
        <w:szCs w:val="24"/>
        <w:lang w:val="en-US"/>
      </w:rPr>
      <w:t>202</w:t>
    </w:r>
    <w:r>
      <w:rPr>
        <w:sz w:val="24"/>
        <w:szCs w:val="24"/>
        <w:lang w:val="en-US"/>
      </w:rPr>
      <w:t>4</w:t>
    </w:r>
  </w:p>
  <w:p w14:paraId="63CC9E96" w14:textId="77777777" w:rsidR="008D3387" w:rsidRPr="0006162B" w:rsidRDefault="008D3387" w:rsidP="0006162B">
    <w:pPr>
      <w:pStyle w:val="acctmainheading"/>
      <w:spacing w:after="0" w:line="240" w:lineRule="atLeast"/>
      <w:ind w:firstLine="450"/>
      <w:rPr>
        <w:rFonts w:cstheme="minorBidi"/>
        <w:sz w:val="24"/>
        <w:szCs w:val="30"/>
        <w:lang w:bidi="th-TH"/>
      </w:rPr>
    </w:pPr>
  </w:p>
  <w:p w14:paraId="3BECCB31" w14:textId="77777777" w:rsidR="008D3387" w:rsidRPr="0006162B" w:rsidRDefault="008D3387" w:rsidP="00403D07">
    <w:pPr>
      <w:pStyle w:val="Header"/>
      <w:jc w:val="left"/>
      <w:rPr>
        <w:b/>
        <w:bCs/>
        <w:i w:val="0"/>
        <w:iCs/>
        <w:sz w:val="24"/>
        <w:szCs w:val="24"/>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AC0C8" w14:textId="77777777" w:rsidR="00D204FA" w:rsidRDefault="00D204FA">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D5857E" w14:textId="77777777" w:rsidR="00D204FA" w:rsidRDefault="00D204FA" w:rsidP="00BC4E8A">
    <w:pPr>
      <w:pStyle w:val="acctmainheading"/>
      <w:tabs>
        <w:tab w:val="left" w:pos="7810"/>
      </w:tabs>
      <w:spacing w:after="0" w:line="240" w:lineRule="atLeast"/>
    </w:pPr>
    <w:r>
      <w:t xml:space="preserve">SPCG Public Company Limited </w:t>
    </w:r>
    <w:r w:rsidRPr="00036BC2">
      <w:t>and its Subsidiaries</w:t>
    </w:r>
  </w:p>
  <w:p w14:paraId="026EF504" w14:textId="77777777" w:rsidR="00D204FA" w:rsidRPr="0067782B" w:rsidRDefault="00D204FA" w:rsidP="00BC4E8A">
    <w:pPr>
      <w:pStyle w:val="acctmainheading"/>
      <w:spacing w:after="0" w:line="240" w:lineRule="atLeast"/>
      <w:rPr>
        <w:sz w:val="24"/>
        <w:szCs w:val="24"/>
      </w:rPr>
    </w:pPr>
    <w:r>
      <w:rPr>
        <w:sz w:val="24"/>
        <w:szCs w:val="24"/>
      </w:rPr>
      <w:t>Notes to financial statements</w:t>
    </w:r>
  </w:p>
  <w:p w14:paraId="75BA3D71" w14:textId="4741A2E7" w:rsidR="00D204FA" w:rsidRDefault="00D204FA" w:rsidP="00BC4E8A">
    <w:pPr>
      <w:pStyle w:val="acctmainheading"/>
      <w:spacing w:after="0" w:line="240" w:lineRule="atLeast"/>
      <w:rPr>
        <w:sz w:val="24"/>
        <w:szCs w:val="24"/>
      </w:rPr>
    </w:pPr>
    <w:r>
      <w:rPr>
        <w:sz w:val="24"/>
        <w:szCs w:val="24"/>
      </w:rPr>
      <w:t xml:space="preserve">For the year ended </w:t>
    </w:r>
    <w:r w:rsidRPr="00215F1F">
      <w:rPr>
        <w:sz w:val="24"/>
        <w:szCs w:val="24"/>
        <w:lang w:val="en-US"/>
      </w:rPr>
      <w:t>31</w:t>
    </w:r>
    <w:r>
      <w:rPr>
        <w:sz w:val="24"/>
        <w:szCs w:val="24"/>
      </w:rPr>
      <w:t xml:space="preserve"> December </w:t>
    </w:r>
    <w:r w:rsidRPr="00215F1F">
      <w:rPr>
        <w:sz w:val="24"/>
        <w:szCs w:val="24"/>
        <w:lang w:val="en-US"/>
      </w:rPr>
      <w:t>202</w:t>
    </w:r>
    <w:r w:rsidR="003B1E75">
      <w:rPr>
        <w:sz w:val="24"/>
        <w:szCs w:val="24"/>
        <w:lang w:val="en-US"/>
      </w:rPr>
      <w:t>4</w:t>
    </w:r>
  </w:p>
  <w:p w14:paraId="04D41197" w14:textId="77777777" w:rsidR="00D204FA" w:rsidRPr="001F24CF" w:rsidRDefault="00D204FA" w:rsidP="00922089">
    <w:pPr>
      <w:pStyle w:val="Header"/>
      <w:spacing w:line="240" w:lineRule="exact"/>
      <w:jc w:val="left"/>
      <w:rPr>
        <w:b/>
        <w:bCs/>
      </w:rPr>
    </w:pPr>
  </w:p>
  <w:p w14:paraId="56B389DF" w14:textId="77777777" w:rsidR="00D204FA" w:rsidRPr="007B5108" w:rsidRDefault="00D204FA" w:rsidP="00922089">
    <w:pPr>
      <w:pStyle w:val="Header"/>
      <w:spacing w:line="240" w:lineRule="exact"/>
      <w:jc w:val="left"/>
      <w:rPr>
        <w:b/>
        <w:bCs/>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0E059E" w14:textId="77777777" w:rsidR="00D204FA" w:rsidRDefault="00D204FA">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199B1" w14:textId="77777777" w:rsidR="00A53475" w:rsidRDefault="00A53475" w:rsidP="00BC4E8A">
    <w:pPr>
      <w:pStyle w:val="acctmainheading"/>
      <w:tabs>
        <w:tab w:val="left" w:pos="7810"/>
      </w:tabs>
      <w:spacing w:after="0" w:line="240" w:lineRule="atLeast"/>
    </w:pPr>
    <w:r>
      <w:t xml:space="preserve">SPCG Public Company Limited </w:t>
    </w:r>
    <w:r w:rsidRPr="00036BC2">
      <w:t>and its Subsidiaries</w:t>
    </w:r>
  </w:p>
  <w:p w14:paraId="2441EDF3" w14:textId="77777777" w:rsidR="00A53475" w:rsidRPr="0067782B" w:rsidRDefault="00A53475" w:rsidP="00BC4E8A">
    <w:pPr>
      <w:pStyle w:val="acctmainheading"/>
      <w:spacing w:after="0" w:line="240" w:lineRule="atLeast"/>
      <w:rPr>
        <w:sz w:val="24"/>
        <w:szCs w:val="24"/>
      </w:rPr>
    </w:pPr>
    <w:r>
      <w:rPr>
        <w:sz w:val="24"/>
        <w:szCs w:val="24"/>
      </w:rPr>
      <w:t>Notes to financial statements</w:t>
    </w:r>
  </w:p>
  <w:p w14:paraId="1052442B" w14:textId="77777777" w:rsidR="00A53475" w:rsidRDefault="00A53475" w:rsidP="00BC4E8A">
    <w:pPr>
      <w:pStyle w:val="acctmainheading"/>
      <w:spacing w:after="0" w:line="240" w:lineRule="atLeast"/>
      <w:rPr>
        <w:sz w:val="24"/>
        <w:szCs w:val="24"/>
      </w:rPr>
    </w:pPr>
    <w:r>
      <w:rPr>
        <w:sz w:val="24"/>
        <w:szCs w:val="24"/>
      </w:rPr>
      <w:t xml:space="preserve">For the year ended </w:t>
    </w:r>
    <w:r w:rsidRPr="00215F1F">
      <w:rPr>
        <w:sz w:val="24"/>
        <w:szCs w:val="24"/>
        <w:lang w:val="en-US"/>
      </w:rPr>
      <w:t>31</w:t>
    </w:r>
    <w:r>
      <w:rPr>
        <w:sz w:val="24"/>
        <w:szCs w:val="24"/>
      </w:rPr>
      <w:t xml:space="preserve"> December </w:t>
    </w:r>
    <w:r w:rsidRPr="00215F1F">
      <w:rPr>
        <w:sz w:val="24"/>
        <w:szCs w:val="24"/>
        <w:lang w:val="en-US"/>
      </w:rPr>
      <w:t>202</w:t>
    </w:r>
    <w:r>
      <w:rPr>
        <w:sz w:val="24"/>
        <w:szCs w:val="24"/>
        <w:lang w:val="en-US"/>
      </w:rPr>
      <w:t>4</w:t>
    </w:r>
  </w:p>
  <w:p w14:paraId="3F0DE4A3" w14:textId="77777777" w:rsidR="00A53475" w:rsidRPr="001F24CF" w:rsidRDefault="00A53475" w:rsidP="00922089">
    <w:pPr>
      <w:pStyle w:val="Header"/>
      <w:spacing w:line="240" w:lineRule="exact"/>
      <w:jc w:val="left"/>
      <w:rPr>
        <w:b/>
        <w:bCs/>
      </w:rPr>
    </w:pPr>
  </w:p>
  <w:p w14:paraId="130911D7" w14:textId="77777777" w:rsidR="00A53475" w:rsidRPr="007B5108" w:rsidRDefault="00A53475" w:rsidP="00922089">
    <w:pPr>
      <w:pStyle w:val="Header"/>
      <w:spacing w:line="240" w:lineRule="exact"/>
      <w:jc w:val="left"/>
      <w:rPr>
        <w:b/>
        <w:bCs/>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565DA1" w14:textId="77777777" w:rsidR="00A53475" w:rsidRDefault="00A53475" w:rsidP="00BC4E8A">
    <w:pPr>
      <w:pStyle w:val="acctmainheading"/>
      <w:tabs>
        <w:tab w:val="left" w:pos="7810"/>
      </w:tabs>
      <w:spacing w:after="0" w:line="240" w:lineRule="atLeast"/>
    </w:pPr>
    <w:r>
      <w:t xml:space="preserve">SPCG Public Company Limited </w:t>
    </w:r>
    <w:r w:rsidRPr="00036BC2">
      <w:t>and its Subsidiaries</w:t>
    </w:r>
  </w:p>
  <w:p w14:paraId="6052D711" w14:textId="77777777" w:rsidR="00A53475" w:rsidRPr="0067782B" w:rsidRDefault="00A53475" w:rsidP="00BC4E8A">
    <w:pPr>
      <w:pStyle w:val="acctmainheading"/>
      <w:spacing w:after="0" w:line="240" w:lineRule="atLeast"/>
      <w:rPr>
        <w:sz w:val="24"/>
        <w:szCs w:val="24"/>
      </w:rPr>
    </w:pPr>
    <w:r>
      <w:rPr>
        <w:sz w:val="24"/>
        <w:szCs w:val="24"/>
      </w:rPr>
      <w:t>Notes to financial statements</w:t>
    </w:r>
  </w:p>
  <w:p w14:paraId="65119625" w14:textId="77777777" w:rsidR="00A53475" w:rsidRDefault="00A53475" w:rsidP="00BC4E8A">
    <w:pPr>
      <w:pStyle w:val="acctmainheading"/>
      <w:spacing w:after="0" w:line="240" w:lineRule="atLeast"/>
      <w:rPr>
        <w:sz w:val="24"/>
        <w:szCs w:val="24"/>
      </w:rPr>
    </w:pPr>
    <w:r>
      <w:rPr>
        <w:sz w:val="24"/>
        <w:szCs w:val="24"/>
      </w:rPr>
      <w:t xml:space="preserve">For the year ended </w:t>
    </w:r>
    <w:r w:rsidRPr="00215F1F">
      <w:rPr>
        <w:sz w:val="24"/>
        <w:szCs w:val="24"/>
        <w:lang w:val="en-US"/>
      </w:rPr>
      <w:t>31</w:t>
    </w:r>
    <w:r>
      <w:rPr>
        <w:sz w:val="24"/>
        <w:szCs w:val="24"/>
      </w:rPr>
      <w:t xml:space="preserve"> December </w:t>
    </w:r>
    <w:r w:rsidRPr="00215F1F">
      <w:rPr>
        <w:sz w:val="24"/>
        <w:szCs w:val="24"/>
        <w:lang w:val="en-US"/>
      </w:rPr>
      <w:t>202</w:t>
    </w:r>
    <w:r>
      <w:rPr>
        <w:sz w:val="24"/>
        <w:szCs w:val="24"/>
        <w:lang w:val="en-US"/>
      </w:rPr>
      <w:t>4</w:t>
    </w:r>
  </w:p>
  <w:p w14:paraId="6EB9E3A7" w14:textId="77777777" w:rsidR="00A53475" w:rsidRPr="001F24CF" w:rsidRDefault="00A53475" w:rsidP="00922089">
    <w:pPr>
      <w:pStyle w:val="Header"/>
      <w:spacing w:line="240" w:lineRule="exact"/>
      <w:jc w:val="left"/>
      <w:rPr>
        <w:b/>
        <w:bCs/>
      </w:rPr>
    </w:pPr>
  </w:p>
  <w:p w14:paraId="6C5F722E" w14:textId="77777777" w:rsidR="00A53475" w:rsidRPr="007B5108" w:rsidRDefault="00A53475" w:rsidP="00922089">
    <w:pPr>
      <w:pStyle w:val="Header"/>
      <w:spacing w:line="240" w:lineRule="exact"/>
      <w:jc w:val="left"/>
      <w:rPr>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E297D24"/>
    <w:multiLevelType w:val="singleLevel"/>
    <w:tmpl w:val="F028BE74"/>
    <w:lvl w:ilvl="0">
      <w:start w:val="1"/>
      <w:numFmt w:val="decimal"/>
      <w:pStyle w:val="index"/>
      <w:lvlText w:val="%1"/>
      <w:lvlJc w:val="left"/>
      <w:pPr>
        <w:tabs>
          <w:tab w:val="num" w:pos="1844"/>
        </w:tabs>
        <w:ind w:left="1844" w:hanging="567"/>
      </w:pPr>
      <w:rPr>
        <w:rFonts w:hint="default"/>
        <w:color w:val="auto"/>
        <w:sz w:val="22"/>
        <w:szCs w:val="22"/>
      </w:rPr>
    </w:lvl>
  </w:abstractNum>
  <w:abstractNum w:abstractNumId="3" w15:restartNumberingAfterBreak="0">
    <w:nsid w:val="1D3531AE"/>
    <w:multiLevelType w:val="hybridMultilevel"/>
    <w:tmpl w:val="E08280F2"/>
    <w:lvl w:ilvl="0" w:tplc="254C3850">
      <w:start w:val="2"/>
      <w:numFmt w:val="bullet"/>
      <w:lvlText w:val="-"/>
      <w:lvlJc w:val="left"/>
      <w:pPr>
        <w:ind w:left="1350" w:hanging="360"/>
      </w:pPr>
      <w:rPr>
        <w:rFonts w:ascii="Times New Roman" w:eastAsiaTheme="minorHAnsi" w:hAnsi="Times New Roman" w:cs="Times New Roman" w:hint="default"/>
        <w:b/>
        <w:bCs/>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15:restartNumberingAfterBreak="0">
    <w:nsid w:val="1E834113"/>
    <w:multiLevelType w:val="hybridMultilevel"/>
    <w:tmpl w:val="34E46EAC"/>
    <w:lvl w:ilvl="0" w:tplc="39225BBE">
      <w:start w:val="1"/>
      <w:numFmt w:val="bullet"/>
      <w:pStyle w:val="ListBullet2"/>
      <w:lvlText w:val="-"/>
      <w:lvlJc w:val="left"/>
      <w:pPr>
        <w:tabs>
          <w:tab w:val="num" w:pos="700"/>
        </w:tabs>
        <w:ind w:left="680" w:hanging="340"/>
      </w:pPr>
      <w:rPr>
        <w:rFonts w:ascii="Times New Roman" w:hAnsi="Times New Roman" w:cs="Times New Roman" w:hint="default"/>
      </w:rPr>
    </w:lvl>
    <w:lvl w:ilvl="1" w:tplc="F3E0A294" w:tentative="1">
      <w:start w:val="1"/>
      <w:numFmt w:val="bullet"/>
      <w:lvlText w:val="o"/>
      <w:lvlJc w:val="left"/>
      <w:pPr>
        <w:tabs>
          <w:tab w:val="num" w:pos="1440"/>
        </w:tabs>
        <w:ind w:left="1440" w:hanging="360"/>
      </w:pPr>
      <w:rPr>
        <w:rFonts w:ascii="Courier New" w:hAnsi="Courier New" w:hint="default"/>
      </w:rPr>
    </w:lvl>
    <w:lvl w:ilvl="2" w:tplc="8F10CF9C" w:tentative="1">
      <w:start w:val="1"/>
      <w:numFmt w:val="bullet"/>
      <w:lvlText w:val=""/>
      <w:lvlJc w:val="left"/>
      <w:pPr>
        <w:tabs>
          <w:tab w:val="num" w:pos="2160"/>
        </w:tabs>
        <w:ind w:left="2160" w:hanging="360"/>
      </w:pPr>
      <w:rPr>
        <w:rFonts w:ascii="Wingdings" w:hAnsi="Wingdings" w:hint="default"/>
      </w:rPr>
    </w:lvl>
    <w:lvl w:ilvl="3" w:tplc="2116A9C8" w:tentative="1">
      <w:start w:val="1"/>
      <w:numFmt w:val="bullet"/>
      <w:lvlText w:val=""/>
      <w:lvlJc w:val="left"/>
      <w:pPr>
        <w:tabs>
          <w:tab w:val="num" w:pos="2880"/>
        </w:tabs>
        <w:ind w:left="2880" w:hanging="360"/>
      </w:pPr>
      <w:rPr>
        <w:rFonts w:ascii="Symbol" w:hAnsi="Symbol" w:hint="default"/>
      </w:rPr>
    </w:lvl>
    <w:lvl w:ilvl="4" w:tplc="DB029BA6" w:tentative="1">
      <w:start w:val="1"/>
      <w:numFmt w:val="bullet"/>
      <w:lvlText w:val="o"/>
      <w:lvlJc w:val="left"/>
      <w:pPr>
        <w:tabs>
          <w:tab w:val="num" w:pos="3600"/>
        </w:tabs>
        <w:ind w:left="3600" w:hanging="360"/>
      </w:pPr>
      <w:rPr>
        <w:rFonts w:ascii="Courier New" w:hAnsi="Courier New" w:hint="default"/>
      </w:rPr>
    </w:lvl>
    <w:lvl w:ilvl="5" w:tplc="C052BF2E" w:tentative="1">
      <w:start w:val="1"/>
      <w:numFmt w:val="bullet"/>
      <w:lvlText w:val=""/>
      <w:lvlJc w:val="left"/>
      <w:pPr>
        <w:tabs>
          <w:tab w:val="num" w:pos="4320"/>
        </w:tabs>
        <w:ind w:left="4320" w:hanging="360"/>
      </w:pPr>
      <w:rPr>
        <w:rFonts w:ascii="Wingdings" w:hAnsi="Wingdings" w:hint="default"/>
      </w:rPr>
    </w:lvl>
    <w:lvl w:ilvl="6" w:tplc="BE64B680" w:tentative="1">
      <w:start w:val="1"/>
      <w:numFmt w:val="bullet"/>
      <w:lvlText w:val=""/>
      <w:lvlJc w:val="left"/>
      <w:pPr>
        <w:tabs>
          <w:tab w:val="num" w:pos="5040"/>
        </w:tabs>
        <w:ind w:left="5040" w:hanging="360"/>
      </w:pPr>
      <w:rPr>
        <w:rFonts w:ascii="Symbol" w:hAnsi="Symbol" w:hint="default"/>
      </w:rPr>
    </w:lvl>
    <w:lvl w:ilvl="7" w:tplc="CB702E04" w:tentative="1">
      <w:start w:val="1"/>
      <w:numFmt w:val="bullet"/>
      <w:lvlText w:val="o"/>
      <w:lvlJc w:val="left"/>
      <w:pPr>
        <w:tabs>
          <w:tab w:val="num" w:pos="5760"/>
        </w:tabs>
        <w:ind w:left="5760" w:hanging="360"/>
      </w:pPr>
      <w:rPr>
        <w:rFonts w:ascii="Courier New" w:hAnsi="Courier New" w:hint="default"/>
      </w:rPr>
    </w:lvl>
    <w:lvl w:ilvl="8" w:tplc="B62E9680"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C8458C"/>
    <w:multiLevelType w:val="hybridMultilevel"/>
    <w:tmpl w:val="AC92D8A8"/>
    <w:lvl w:ilvl="0" w:tplc="39D4CD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7"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8" w15:restartNumberingAfterBreak="0">
    <w:nsid w:val="50BD2F06"/>
    <w:multiLevelType w:val="hybridMultilevel"/>
    <w:tmpl w:val="837236FE"/>
    <w:lvl w:ilvl="0" w:tplc="0930E61C">
      <w:start w:val="2"/>
      <w:numFmt w:val="bullet"/>
      <w:lvlText w:val="-"/>
      <w:lvlJc w:val="left"/>
      <w:pPr>
        <w:ind w:left="643" w:hanging="360"/>
      </w:pPr>
      <w:rPr>
        <w:rFonts w:ascii="Times New Roman" w:eastAsiaTheme="minorHAnsi" w:hAnsi="Times New Roman" w:cs="Times New Roman"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9" w15:restartNumberingAfterBreak="0">
    <w:nsid w:val="56605C2D"/>
    <w:multiLevelType w:val="hybridMultilevel"/>
    <w:tmpl w:val="5DFAD06A"/>
    <w:lvl w:ilvl="0" w:tplc="1A766812">
      <w:start w:val="1"/>
      <w:numFmt w:val="lowerLetter"/>
      <w:lvlText w:val="(%1)"/>
      <w:lvlJc w:val="left"/>
      <w:pPr>
        <w:ind w:left="126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E1A5B85"/>
    <w:multiLevelType w:val="hybridMultilevel"/>
    <w:tmpl w:val="EB1C137E"/>
    <w:lvl w:ilvl="0" w:tplc="2AFEA9CC">
      <w:start w:val="2"/>
      <w:numFmt w:val="bullet"/>
      <w:lvlText w:val="-"/>
      <w:lvlJc w:val="left"/>
      <w:pPr>
        <w:ind w:left="1380" w:hanging="360"/>
      </w:pPr>
      <w:rPr>
        <w:rFonts w:ascii="Times New Roman" w:eastAsiaTheme="minorHAnsi" w:hAnsi="Times New Roman" w:cs="Times New Roman" w:hint="default"/>
        <w:b/>
        <w:bCs/>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1" w15:restartNumberingAfterBreak="0">
    <w:nsid w:val="6E366587"/>
    <w:multiLevelType w:val="hybridMultilevel"/>
    <w:tmpl w:val="5584116A"/>
    <w:lvl w:ilvl="0" w:tplc="7542F414">
      <w:start w:val="30"/>
      <w:numFmt w:val="bullet"/>
      <w:lvlText w:val="-"/>
      <w:lvlJc w:val="left"/>
      <w:pPr>
        <w:ind w:left="900" w:hanging="360"/>
      </w:pPr>
      <w:rPr>
        <w:rFonts w:ascii="Times New Roman" w:eastAsia="Times New Roman"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15:restartNumberingAfterBreak="0">
    <w:nsid w:val="71620602"/>
    <w:multiLevelType w:val="hybridMultilevel"/>
    <w:tmpl w:val="04FC8384"/>
    <w:lvl w:ilvl="0" w:tplc="9EE8B03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5" w15:restartNumberingAfterBreak="0">
    <w:nsid w:val="76643ED2"/>
    <w:multiLevelType w:val="hybridMultilevel"/>
    <w:tmpl w:val="DFAEB140"/>
    <w:lvl w:ilvl="0" w:tplc="986CE3BA">
      <w:start w:val="1"/>
      <w:numFmt w:val="lowerLetter"/>
      <w:lvlText w:val="(%1)"/>
      <w:lvlJc w:val="left"/>
      <w:pPr>
        <w:ind w:left="900" w:hanging="360"/>
      </w:pPr>
      <w:rPr>
        <w:rFonts w:hint="default"/>
        <w:b/>
        <w:bCs/>
        <w:i/>
        <w:iCs/>
        <w:sz w:val="22"/>
        <w:szCs w:val="22"/>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76C65C30"/>
    <w:multiLevelType w:val="hybridMultilevel"/>
    <w:tmpl w:val="20304DDE"/>
    <w:lvl w:ilvl="0" w:tplc="09B2625E">
      <w:start w:val="1"/>
      <w:numFmt w:val="bullet"/>
      <w:pStyle w:val="BodyTextbullet"/>
      <w:lvlText w:val=""/>
      <w:lvlJc w:val="left"/>
      <w:pPr>
        <w:tabs>
          <w:tab w:val="num" w:pos="1440"/>
        </w:tabs>
        <w:ind w:left="1440" w:hanging="360"/>
      </w:pPr>
      <w:rPr>
        <w:rFonts w:ascii="Symbol" w:hAnsi="Symbol" w:hint="default"/>
        <w:color w:val="auto"/>
        <w:sz w:val="22"/>
      </w:rPr>
    </w:lvl>
    <w:lvl w:ilvl="1" w:tplc="228236C8">
      <w:start w:val="1"/>
      <w:numFmt w:val="bullet"/>
      <w:lvlText w:val="o"/>
      <w:lvlJc w:val="left"/>
      <w:pPr>
        <w:tabs>
          <w:tab w:val="num" w:pos="2520"/>
        </w:tabs>
        <w:ind w:left="2520" w:hanging="360"/>
      </w:pPr>
      <w:rPr>
        <w:rFonts w:ascii="Courier New" w:hAnsi="Courier New" w:hint="default"/>
      </w:rPr>
    </w:lvl>
    <w:lvl w:ilvl="2" w:tplc="FF4468FA" w:tentative="1">
      <w:start w:val="1"/>
      <w:numFmt w:val="bullet"/>
      <w:lvlText w:val=""/>
      <w:lvlJc w:val="left"/>
      <w:pPr>
        <w:tabs>
          <w:tab w:val="num" w:pos="3240"/>
        </w:tabs>
        <w:ind w:left="3240" w:hanging="360"/>
      </w:pPr>
      <w:rPr>
        <w:rFonts w:ascii="Wingdings" w:hAnsi="Wingdings" w:hint="default"/>
      </w:rPr>
    </w:lvl>
    <w:lvl w:ilvl="3" w:tplc="D7A80988" w:tentative="1">
      <w:start w:val="1"/>
      <w:numFmt w:val="bullet"/>
      <w:lvlText w:val=""/>
      <w:lvlJc w:val="left"/>
      <w:pPr>
        <w:tabs>
          <w:tab w:val="num" w:pos="3960"/>
        </w:tabs>
        <w:ind w:left="3960" w:hanging="360"/>
      </w:pPr>
      <w:rPr>
        <w:rFonts w:ascii="Symbol" w:hAnsi="Symbol" w:hint="default"/>
      </w:rPr>
    </w:lvl>
    <w:lvl w:ilvl="4" w:tplc="F7368B62" w:tentative="1">
      <w:start w:val="1"/>
      <w:numFmt w:val="bullet"/>
      <w:lvlText w:val="o"/>
      <w:lvlJc w:val="left"/>
      <w:pPr>
        <w:tabs>
          <w:tab w:val="num" w:pos="4680"/>
        </w:tabs>
        <w:ind w:left="4680" w:hanging="360"/>
      </w:pPr>
      <w:rPr>
        <w:rFonts w:ascii="Courier New" w:hAnsi="Courier New" w:hint="default"/>
      </w:rPr>
    </w:lvl>
    <w:lvl w:ilvl="5" w:tplc="9C0C0C30" w:tentative="1">
      <w:start w:val="1"/>
      <w:numFmt w:val="bullet"/>
      <w:lvlText w:val=""/>
      <w:lvlJc w:val="left"/>
      <w:pPr>
        <w:tabs>
          <w:tab w:val="num" w:pos="5400"/>
        </w:tabs>
        <w:ind w:left="5400" w:hanging="360"/>
      </w:pPr>
      <w:rPr>
        <w:rFonts w:ascii="Wingdings" w:hAnsi="Wingdings" w:hint="default"/>
      </w:rPr>
    </w:lvl>
    <w:lvl w:ilvl="6" w:tplc="EE002076" w:tentative="1">
      <w:start w:val="1"/>
      <w:numFmt w:val="bullet"/>
      <w:lvlText w:val=""/>
      <w:lvlJc w:val="left"/>
      <w:pPr>
        <w:tabs>
          <w:tab w:val="num" w:pos="6120"/>
        </w:tabs>
        <w:ind w:left="6120" w:hanging="360"/>
      </w:pPr>
      <w:rPr>
        <w:rFonts w:ascii="Symbol" w:hAnsi="Symbol" w:hint="default"/>
      </w:rPr>
    </w:lvl>
    <w:lvl w:ilvl="7" w:tplc="CEAAEDDC" w:tentative="1">
      <w:start w:val="1"/>
      <w:numFmt w:val="bullet"/>
      <w:lvlText w:val="o"/>
      <w:lvlJc w:val="left"/>
      <w:pPr>
        <w:tabs>
          <w:tab w:val="num" w:pos="6840"/>
        </w:tabs>
        <w:ind w:left="6840" w:hanging="360"/>
      </w:pPr>
      <w:rPr>
        <w:rFonts w:ascii="Courier New" w:hAnsi="Courier New" w:hint="default"/>
      </w:rPr>
    </w:lvl>
    <w:lvl w:ilvl="8" w:tplc="B6FC52AE" w:tentative="1">
      <w:start w:val="1"/>
      <w:numFmt w:val="bullet"/>
      <w:lvlText w:val=""/>
      <w:lvlJc w:val="left"/>
      <w:pPr>
        <w:tabs>
          <w:tab w:val="num" w:pos="7560"/>
        </w:tabs>
        <w:ind w:left="7560" w:hanging="360"/>
      </w:pPr>
      <w:rPr>
        <w:rFonts w:ascii="Wingdings" w:hAnsi="Wingdings" w:hint="default"/>
      </w:rPr>
    </w:lvl>
  </w:abstractNum>
  <w:num w:numId="1" w16cid:durableId="650450297">
    <w:abstractNumId w:val="1"/>
  </w:num>
  <w:num w:numId="2" w16cid:durableId="454375594">
    <w:abstractNumId w:val="0"/>
  </w:num>
  <w:num w:numId="3" w16cid:durableId="1669823677">
    <w:abstractNumId w:val="6"/>
  </w:num>
  <w:num w:numId="4" w16cid:durableId="1580944687">
    <w:abstractNumId w:val="2"/>
  </w:num>
  <w:num w:numId="5" w16cid:durableId="104734810">
    <w:abstractNumId w:val="14"/>
  </w:num>
  <w:num w:numId="6" w16cid:durableId="681510678">
    <w:abstractNumId w:val="4"/>
  </w:num>
  <w:num w:numId="7" w16cid:durableId="484443170">
    <w:abstractNumId w:val="16"/>
  </w:num>
  <w:num w:numId="8" w16cid:durableId="1588419140">
    <w:abstractNumId w:val="13"/>
  </w:num>
  <w:num w:numId="9" w16cid:durableId="1165558817">
    <w:abstractNumId w:val="7"/>
  </w:num>
  <w:num w:numId="10" w16cid:durableId="359627930">
    <w:abstractNumId w:val="11"/>
  </w:num>
  <w:num w:numId="11" w16cid:durableId="1279801523">
    <w:abstractNumId w:val="2"/>
    <w:lvlOverride w:ilvl="0">
      <w:startOverride w:val="1"/>
    </w:lvlOverride>
  </w:num>
  <w:num w:numId="12" w16cid:durableId="1583291082">
    <w:abstractNumId w:val="5"/>
  </w:num>
  <w:num w:numId="13" w16cid:durableId="465975401">
    <w:abstractNumId w:val="10"/>
  </w:num>
  <w:num w:numId="14" w16cid:durableId="1369599774">
    <w:abstractNumId w:val="9"/>
  </w:num>
  <w:num w:numId="15" w16cid:durableId="1724602716">
    <w:abstractNumId w:val="8"/>
  </w:num>
  <w:num w:numId="16" w16cid:durableId="1804883941">
    <w:abstractNumId w:val="3"/>
  </w:num>
  <w:num w:numId="17" w16cid:durableId="414084561">
    <w:abstractNumId w:val="12"/>
  </w:num>
  <w:num w:numId="18" w16cid:durableId="1283921930">
    <w:abstractNumId w:val="13"/>
  </w:num>
  <w:num w:numId="19" w16cid:durableId="707608271">
    <w:abstractNumId w:val="13"/>
  </w:num>
  <w:num w:numId="20" w16cid:durableId="722102825">
    <w:abstractNumId w:val="15"/>
  </w:num>
  <w:num w:numId="21" w16cid:durableId="13457139">
    <w:abstractNumId w:val="13"/>
  </w:num>
  <w:num w:numId="22" w16cid:durableId="458452810">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208"/>
    <w:rsid w:val="000002A2"/>
    <w:rsid w:val="000003F5"/>
    <w:rsid w:val="00000478"/>
    <w:rsid w:val="0000082C"/>
    <w:rsid w:val="00000B59"/>
    <w:rsid w:val="00000B7B"/>
    <w:rsid w:val="00000E39"/>
    <w:rsid w:val="00000EB5"/>
    <w:rsid w:val="00001166"/>
    <w:rsid w:val="000019F8"/>
    <w:rsid w:val="000019FF"/>
    <w:rsid w:val="00001D9F"/>
    <w:rsid w:val="00001E41"/>
    <w:rsid w:val="000027B2"/>
    <w:rsid w:val="00002DEA"/>
    <w:rsid w:val="00002F6C"/>
    <w:rsid w:val="00003217"/>
    <w:rsid w:val="00003338"/>
    <w:rsid w:val="0000337E"/>
    <w:rsid w:val="0000363F"/>
    <w:rsid w:val="000039DE"/>
    <w:rsid w:val="00003A9B"/>
    <w:rsid w:val="00003AEA"/>
    <w:rsid w:val="00003BE9"/>
    <w:rsid w:val="00003E24"/>
    <w:rsid w:val="00004187"/>
    <w:rsid w:val="00004199"/>
    <w:rsid w:val="0000421D"/>
    <w:rsid w:val="0000433C"/>
    <w:rsid w:val="00004430"/>
    <w:rsid w:val="000044E1"/>
    <w:rsid w:val="000044E6"/>
    <w:rsid w:val="000045F5"/>
    <w:rsid w:val="0000472B"/>
    <w:rsid w:val="00004ECB"/>
    <w:rsid w:val="00005486"/>
    <w:rsid w:val="00005732"/>
    <w:rsid w:val="000058DB"/>
    <w:rsid w:val="00005A06"/>
    <w:rsid w:val="00005AC7"/>
    <w:rsid w:val="00005BBE"/>
    <w:rsid w:val="00005F6E"/>
    <w:rsid w:val="0000603C"/>
    <w:rsid w:val="00006042"/>
    <w:rsid w:val="00006300"/>
    <w:rsid w:val="00006443"/>
    <w:rsid w:val="000068EA"/>
    <w:rsid w:val="000069F5"/>
    <w:rsid w:val="00006A55"/>
    <w:rsid w:val="00006AFE"/>
    <w:rsid w:val="00006D39"/>
    <w:rsid w:val="00006E33"/>
    <w:rsid w:val="00006E8C"/>
    <w:rsid w:val="00006F51"/>
    <w:rsid w:val="00006FDE"/>
    <w:rsid w:val="0000753C"/>
    <w:rsid w:val="0000782A"/>
    <w:rsid w:val="0000790F"/>
    <w:rsid w:val="00007922"/>
    <w:rsid w:val="0000798F"/>
    <w:rsid w:val="00007D24"/>
    <w:rsid w:val="00010057"/>
    <w:rsid w:val="0001038B"/>
    <w:rsid w:val="000105EE"/>
    <w:rsid w:val="0001076C"/>
    <w:rsid w:val="00010A03"/>
    <w:rsid w:val="00010BD2"/>
    <w:rsid w:val="00010E07"/>
    <w:rsid w:val="00010E15"/>
    <w:rsid w:val="00010ED0"/>
    <w:rsid w:val="00011176"/>
    <w:rsid w:val="0001134F"/>
    <w:rsid w:val="0001135B"/>
    <w:rsid w:val="00011887"/>
    <w:rsid w:val="0001193F"/>
    <w:rsid w:val="000119A0"/>
    <w:rsid w:val="00011B12"/>
    <w:rsid w:val="00011CCC"/>
    <w:rsid w:val="00011E48"/>
    <w:rsid w:val="000122EC"/>
    <w:rsid w:val="0001260E"/>
    <w:rsid w:val="000127BD"/>
    <w:rsid w:val="000129E2"/>
    <w:rsid w:val="0001312A"/>
    <w:rsid w:val="00013214"/>
    <w:rsid w:val="000137C4"/>
    <w:rsid w:val="0001381E"/>
    <w:rsid w:val="00013906"/>
    <w:rsid w:val="00013BB6"/>
    <w:rsid w:val="00013C3C"/>
    <w:rsid w:val="00013D39"/>
    <w:rsid w:val="000142E8"/>
    <w:rsid w:val="0001490E"/>
    <w:rsid w:val="0001491A"/>
    <w:rsid w:val="0001499B"/>
    <w:rsid w:val="00014B31"/>
    <w:rsid w:val="00014D5A"/>
    <w:rsid w:val="00014E45"/>
    <w:rsid w:val="0001509E"/>
    <w:rsid w:val="0001523B"/>
    <w:rsid w:val="00015349"/>
    <w:rsid w:val="00015579"/>
    <w:rsid w:val="000155F9"/>
    <w:rsid w:val="00015758"/>
    <w:rsid w:val="00015930"/>
    <w:rsid w:val="00015945"/>
    <w:rsid w:val="00015C5E"/>
    <w:rsid w:val="00015ECA"/>
    <w:rsid w:val="00015FF7"/>
    <w:rsid w:val="00016197"/>
    <w:rsid w:val="00016257"/>
    <w:rsid w:val="000166A6"/>
    <w:rsid w:val="00016846"/>
    <w:rsid w:val="00016A4C"/>
    <w:rsid w:val="00016AC7"/>
    <w:rsid w:val="00016D40"/>
    <w:rsid w:val="00016E23"/>
    <w:rsid w:val="00016F59"/>
    <w:rsid w:val="00017267"/>
    <w:rsid w:val="000174BD"/>
    <w:rsid w:val="000177FF"/>
    <w:rsid w:val="000178CF"/>
    <w:rsid w:val="000179AA"/>
    <w:rsid w:val="00017DF1"/>
    <w:rsid w:val="0002066E"/>
    <w:rsid w:val="00020703"/>
    <w:rsid w:val="00020739"/>
    <w:rsid w:val="0002095D"/>
    <w:rsid w:val="000209D4"/>
    <w:rsid w:val="00020A44"/>
    <w:rsid w:val="00020BC3"/>
    <w:rsid w:val="00020C4D"/>
    <w:rsid w:val="00020DC4"/>
    <w:rsid w:val="00020EB4"/>
    <w:rsid w:val="00020FE8"/>
    <w:rsid w:val="000210B5"/>
    <w:rsid w:val="0002113A"/>
    <w:rsid w:val="000211B4"/>
    <w:rsid w:val="000216F8"/>
    <w:rsid w:val="00021912"/>
    <w:rsid w:val="00021A66"/>
    <w:rsid w:val="00021B50"/>
    <w:rsid w:val="00021E89"/>
    <w:rsid w:val="000220DE"/>
    <w:rsid w:val="0002223C"/>
    <w:rsid w:val="000222FF"/>
    <w:rsid w:val="00022538"/>
    <w:rsid w:val="00022612"/>
    <w:rsid w:val="0002264F"/>
    <w:rsid w:val="00022901"/>
    <w:rsid w:val="000229B1"/>
    <w:rsid w:val="000229EC"/>
    <w:rsid w:val="00022B75"/>
    <w:rsid w:val="00022B99"/>
    <w:rsid w:val="00022BA9"/>
    <w:rsid w:val="00022CFD"/>
    <w:rsid w:val="00022F6C"/>
    <w:rsid w:val="00023088"/>
    <w:rsid w:val="0002310B"/>
    <w:rsid w:val="0002312A"/>
    <w:rsid w:val="000231D0"/>
    <w:rsid w:val="000231F0"/>
    <w:rsid w:val="000233DF"/>
    <w:rsid w:val="000234D4"/>
    <w:rsid w:val="000234F3"/>
    <w:rsid w:val="00023681"/>
    <w:rsid w:val="00023684"/>
    <w:rsid w:val="00023944"/>
    <w:rsid w:val="000239D7"/>
    <w:rsid w:val="00023B4D"/>
    <w:rsid w:val="00023C4A"/>
    <w:rsid w:val="00024002"/>
    <w:rsid w:val="00024234"/>
    <w:rsid w:val="00024348"/>
    <w:rsid w:val="000243F0"/>
    <w:rsid w:val="000248E9"/>
    <w:rsid w:val="00024A0E"/>
    <w:rsid w:val="00024C6E"/>
    <w:rsid w:val="00024ECC"/>
    <w:rsid w:val="000250F6"/>
    <w:rsid w:val="0002557E"/>
    <w:rsid w:val="000255CC"/>
    <w:rsid w:val="0002583F"/>
    <w:rsid w:val="00025996"/>
    <w:rsid w:val="00025A4F"/>
    <w:rsid w:val="00025CDC"/>
    <w:rsid w:val="00025E86"/>
    <w:rsid w:val="000266DE"/>
    <w:rsid w:val="000267A9"/>
    <w:rsid w:val="00026B5F"/>
    <w:rsid w:val="00026F1A"/>
    <w:rsid w:val="0002710C"/>
    <w:rsid w:val="0002722B"/>
    <w:rsid w:val="0002761D"/>
    <w:rsid w:val="000276D8"/>
    <w:rsid w:val="0002790E"/>
    <w:rsid w:val="00027B2C"/>
    <w:rsid w:val="00027CEB"/>
    <w:rsid w:val="0003030B"/>
    <w:rsid w:val="000304A3"/>
    <w:rsid w:val="0003088C"/>
    <w:rsid w:val="0003095C"/>
    <w:rsid w:val="00030BAA"/>
    <w:rsid w:val="00030C40"/>
    <w:rsid w:val="00030F66"/>
    <w:rsid w:val="00031000"/>
    <w:rsid w:val="000310FE"/>
    <w:rsid w:val="000312B6"/>
    <w:rsid w:val="000312D7"/>
    <w:rsid w:val="000317A4"/>
    <w:rsid w:val="00031D22"/>
    <w:rsid w:val="00031FA0"/>
    <w:rsid w:val="0003204F"/>
    <w:rsid w:val="00032079"/>
    <w:rsid w:val="0003292D"/>
    <w:rsid w:val="000329D5"/>
    <w:rsid w:val="00032B85"/>
    <w:rsid w:val="00032C93"/>
    <w:rsid w:val="0003313B"/>
    <w:rsid w:val="0003324E"/>
    <w:rsid w:val="0003340F"/>
    <w:rsid w:val="000337C3"/>
    <w:rsid w:val="00033AA3"/>
    <w:rsid w:val="00033ABE"/>
    <w:rsid w:val="00033AE2"/>
    <w:rsid w:val="00033BD0"/>
    <w:rsid w:val="00033E90"/>
    <w:rsid w:val="000340CC"/>
    <w:rsid w:val="00034212"/>
    <w:rsid w:val="0003447A"/>
    <w:rsid w:val="00034491"/>
    <w:rsid w:val="00034556"/>
    <w:rsid w:val="0003469A"/>
    <w:rsid w:val="00035240"/>
    <w:rsid w:val="0003558E"/>
    <w:rsid w:val="0003569B"/>
    <w:rsid w:val="00035B51"/>
    <w:rsid w:val="00035B7E"/>
    <w:rsid w:val="00035CBE"/>
    <w:rsid w:val="00035D50"/>
    <w:rsid w:val="00035FB0"/>
    <w:rsid w:val="00035FEB"/>
    <w:rsid w:val="0003611B"/>
    <w:rsid w:val="00036379"/>
    <w:rsid w:val="00036893"/>
    <w:rsid w:val="00036BC2"/>
    <w:rsid w:val="00036FF8"/>
    <w:rsid w:val="00037058"/>
    <w:rsid w:val="00037149"/>
    <w:rsid w:val="00037327"/>
    <w:rsid w:val="00037516"/>
    <w:rsid w:val="000376C4"/>
    <w:rsid w:val="00037CFB"/>
    <w:rsid w:val="00040005"/>
    <w:rsid w:val="00040216"/>
    <w:rsid w:val="000403AB"/>
    <w:rsid w:val="000404A7"/>
    <w:rsid w:val="000404E6"/>
    <w:rsid w:val="00040532"/>
    <w:rsid w:val="00040540"/>
    <w:rsid w:val="0004061E"/>
    <w:rsid w:val="00040761"/>
    <w:rsid w:val="000407B3"/>
    <w:rsid w:val="0004084B"/>
    <w:rsid w:val="000409EE"/>
    <w:rsid w:val="00040FC4"/>
    <w:rsid w:val="00041163"/>
    <w:rsid w:val="00041166"/>
    <w:rsid w:val="000413DD"/>
    <w:rsid w:val="000416EB"/>
    <w:rsid w:val="000417CC"/>
    <w:rsid w:val="000418B0"/>
    <w:rsid w:val="0004225F"/>
    <w:rsid w:val="000426BE"/>
    <w:rsid w:val="000429AB"/>
    <w:rsid w:val="000429AC"/>
    <w:rsid w:val="000429D9"/>
    <w:rsid w:val="0004305D"/>
    <w:rsid w:val="000433AC"/>
    <w:rsid w:val="000436BD"/>
    <w:rsid w:val="00043AC3"/>
    <w:rsid w:val="00043EEF"/>
    <w:rsid w:val="00043F79"/>
    <w:rsid w:val="0004423C"/>
    <w:rsid w:val="00044340"/>
    <w:rsid w:val="000443BE"/>
    <w:rsid w:val="000444CD"/>
    <w:rsid w:val="000445E6"/>
    <w:rsid w:val="0004478D"/>
    <w:rsid w:val="00044945"/>
    <w:rsid w:val="00044A7D"/>
    <w:rsid w:val="00044CBE"/>
    <w:rsid w:val="00044CC5"/>
    <w:rsid w:val="00044F73"/>
    <w:rsid w:val="00045088"/>
    <w:rsid w:val="000450E7"/>
    <w:rsid w:val="00045790"/>
    <w:rsid w:val="00045853"/>
    <w:rsid w:val="00045C91"/>
    <w:rsid w:val="00045EEB"/>
    <w:rsid w:val="00045F14"/>
    <w:rsid w:val="00045F96"/>
    <w:rsid w:val="00046087"/>
    <w:rsid w:val="00046162"/>
    <w:rsid w:val="0004622A"/>
    <w:rsid w:val="000463BF"/>
    <w:rsid w:val="00046845"/>
    <w:rsid w:val="000468AE"/>
    <w:rsid w:val="00046AB9"/>
    <w:rsid w:val="000470B9"/>
    <w:rsid w:val="000470E9"/>
    <w:rsid w:val="000471AE"/>
    <w:rsid w:val="00047465"/>
    <w:rsid w:val="00047488"/>
    <w:rsid w:val="00047C99"/>
    <w:rsid w:val="00050394"/>
    <w:rsid w:val="000505B3"/>
    <w:rsid w:val="000508FB"/>
    <w:rsid w:val="00050D18"/>
    <w:rsid w:val="00050D9E"/>
    <w:rsid w:val="00050E22"/>
    <w:rsid w:val="00050F1C"/>
    <w:rsid w:val="00051149"/>
    <w:rsid w:val="000512EE"/>
    <w:rsid w:val="0005134B"/>
    <w:rsid w:val="0005144F"/>
    <w:rsid w:val="00051531"/>
    <w:rsid w:val="0005160D"/>
    <w:rsid w:val="00051895"/>
    <w:rsid w:val="000518F7"/>
    <w:rsid w:val="00051C85"/>
    <w:rsid w:val="00051E0F"/>
    <w:rsid w:val="000520F7"/>
    <w:rsid w:val="000523F9"/>
    <w:rsid w:val="000524AC"/>
    <w:rsid w:val="000525D2"/>
    <w:rsid w:val="00052C85"/>
    <w:rsid w:val="000530C0"/>
    <w:rsid w:val="000531F5"/>
    <w:rsid w:val="000537F9"/>
    <w:rsid w:val="00053CEF"/>
    <w:rsid w:val="00053D09"/>
    <w:rsid w:val="0005450A"/>
    <w:rsid w:val="00054706"/>
    <w:rsid w:val="00054977"/>
    <w:rsid w:val="00054AD4"/>
    <w:rsid w:val="00054B5D"/>
    <w:rsid w:val="00054CFF"/>
    <w:rsid w:val="00054ED3"/>
    <w:rsid w:val="00055048"/>
    <w:rsid w:val="00055277"/>
    <w:rsid w:val="0005563F"/>
    <w:rsid w:val="00055954"/>
    <w:rsid w:val="00055E10"/>
    <w:rsid w:val="0005630B"/>
    <w:rsid w:val="00056405"/>
    <w:rsid w:val="00056412"/>
    <w:rsid w:val="00056475"/>
    <w:rsid w:val="000567EA"/>
    <w:rsid w:val="000567FA"/>
    <w:rsid w:val="000568F7"/>
    <w:rsid w:val="00056AF2"/>
    <w:rsid w:val="00056C08"/>
    <w:rsid w:val="00056F34"/>
    <w:rsid w:val="0005705F"/>
    <w:rsid w:val="0005733E"/>
    <w:rsid w:val="0005758A"/>
    <w:rsid w:val="000576D6"/>
    <w:rsid w:val="0005782F"/>
    <w:rsid w:val="0005793F"/>
    <w:rsid w:val="00057A0D"/>
    <w:rsid w:val="00057A56"/>
    <w:rsid w:val="00057C82"/>
    <w:rsid w:val="00057DEC"/>
    <w:rsid w:val="000600BD"/>
    <w:rsid w:val="00060187"/>
    <w:rsid w:val="00060410"/>
    <w:rsid w:val="000604DE"/>
    <w:rsid w:val="000606A1"/>
    <w:rsid w:val="000607E8"/>
    <w:rsid w:val="0006124E"/>
    <w:rsid w:val="00061430"/>
    <w:rsid w:val="000614F9"/>
    <w:rsid w:val="00061629"/>
    <w:rsid w:val="0006162B"/>
    <w:rsid w:val="0006199A"/>
    <w:rsid w:val="00061A03"/>
    <w:rsid w:val="00061B29"/>
    <w:rsid w:val="00061EE7"/>
    <w:rsid w:val="00061FB1"/>
    <w:rsid w:val="00062456"/>
    <w:rsid w:val="00062572"/>
    <w:rsid w:val="000627A2"/>
    <w:rsid w:val="000627A3"/>
    <w:rsid w:val="00062992"/>
    <w:rsid w:val="00062C75"/>
    <w:rsid w:val="00062F12"/>
    <w:rsid w:val="00063359"/>
    <w:rsid w:val="0006393D"/>
    <w:rsid w:val="00063ADC"/>
    <w:rsid w:val="00063C70"/>
    <w:rsid w:val="00063CD3"/>
    <w:rsid w:val="00063F39"/>
    <w:rsid w:val="000643A9"/>
    <w:rsid w:val="000646D9"/>
    <w:rsid w:val="00064934"/>
    <w:rsid w:val="0006498F"/>
    <w:rsid w:val="00064A11"/>
    <w:rsid w:val="00064DB8"/>
    <w:rsid w:val="00064F57"/>
    <w:rsid w:val="00064FD7"/>
    <w:rsid w:val="0006563F"/>
    <w:rsid w:val="0006568B"/>
    <w:rsid w:val="00065F82"/>
    <w:rsid w:val="000662F3"/>
    <w:rsid w:val="00066791"/>
    <w:rsid w:val="000667CD"/>
    <w:rsid w:val="0006681D"/>
    <w:rsid w:val="00066A31"/>
    <w:rsid w:val="00066CC2"/>
    <w:rsid w:val="000673B5"/>
    <w:rsid w:val="00067848"/>
    <w:rsid w:val="00067A03"/>
    <w:rsid w:val="00067AE1"/>
    <w:rsid w:val="00067C61"/>
    <w:rsid w:val="0007008F"/>
    <w:rsid w:val="0007051A"/>
    <w:rsid w:val="0007055C"/>
    <w:rsid w:val="00070C90"/>
    <w:rsid w:val="00070ED9"/>
    <w:rsid w:val="00070F16"/>
    <w:rsid w:val="0007111A"/>
    <w:rsid w:val="00071372"/>
    <w:rsid w:val="00071692"/>
    <w:rsid w:val="00071933"/>
    <w:rsid w:val="00071CAA"/>
    <w:rsid w:val="00071CD2"/>
    <w:rsid w:val="000722BB"/>
    <w:rsid w:val="00072533"/>
    <w:rsid w:val="000725A3"/>
    <w:rsid w:val="000726AE"/>
    <w:rsid w:val="00072945"/>
    <w:rsid w:val="00072A90"/>
    <w:rsid w:val="00072CE3"/>
    <w:rsid w:val="00072CF0"/>
    <w:rsid w:val="0007306F"/>
    <w:rsid w:val="0007322E"/>
    <w:rsid w:val="0007337F"/>
    <w:rsid w:val="000734C3"/>
    <w:rsid w:val="00073551"/>
    <w:rsid w:val="000738FD"/>
    <w:rsid w:val="000739D9"/>
    <w:rsid w:val="00073C17"/>
    <w:rsid w:val="00073D9E"/>
    <w:rsid w:val="00073F26"/>
    <w:rsid w:val="0007409E"/>
    <w:rsid w:val="00074279"/>
    <w:rsid w:val="000742B8"/>
    <w:rsid w:val="00074466"/>
    <w:rsid w:val="0007459D"/>
    <w:rsid w:val="000747E3"/>
    <w:rsid w:val="0007481A"/>
    <w:rsid w:val="00074B31"/>
    <w:rsid w:val="00074BCA"/>
    <w:rsid w:val="00074D79"/>
    <w:rsid w:val="00074DFE"/>
    <w:rsid w:val="0007561A"/>
    <w:rsid w:val="00075694"/>
    <w:rsid w:val="000759E0"/>
    <w:rsid w:val="00075B37"/>
    <w:rsid w:val="00075C91"/>
    <w:rsid w:val="00075CED"/>
    <w:rsid w:val="00075EE1"/>
    <w:rsid w:val="000763B7"/>
    <w:rsid w:val="000764E8"/>
    <w:rsid w:val="000765E2"/>
    <w:rsid w:val="00076722"/>
    <w:rsid w:val="000773F1"/>
    <w:rsid w:val="0007750C"/>
    <w:rsid w:val="00077567"/>
    <w:rsid w:val="0007779B"/>
    <w:rsid w:val="00077942"/>
    <w:rsid w:val="00077EA8"/>
    <w:rsid w:val="00077EF9"/>
    <w:rsid w:val="0008017D"/>
    <w:rsid w:val="0008026C"/>
    <w:rsid w:val="00080408"/>
    <w:rsid w:val="00080412"/>
    <w:rsid w:val="000807F6"/>
    <w:rsid w:val="00080B67"/>
    <w:rsid w:val="00080B9D"/>
    <w:rsid w:val="00080D09"/>
    <w:rsid w:val="00080D15"/>
    <w:rsid w:val="00080E20"/>
    <w:rsid w:val="00080EB5"/>
    <w:rsid w:val="0008146E"/>
    <w:rsid w:val="0008150C"/>
    <w:rsid w:val="00081648"/>
    <w:rsid w:val="00081653"/>
    <w:rsid w:val="000819C6"/>
    <w:rsid w:val="000819DA"/>
    <w:rsid w:val="00081A17"/>
    <w:rsid w:val="00081ACB"/>
    <w:rsid w:val="00081BAB"/>
    <w:rsid w:val="000825E8"/>
    <w:rsid w:val="00082796"/>
    <w:rsid w:val="000827C7"/>
    <w:rsid w:val="000828C6"/>
    <w:rsid w:val="00082CE7"/>
    <w:rsid w:val="000830E3"/>
    <w:rsid w:val="000831E0"/>
    <w:rsid w:val="00083419"/>
    <w:rsid w:val="0008371F"/>
    <w:rsid w:val="0008374F"/>
    <w:rsid w:val="00083CC6"/>
    <w:rsid w:val="00083CE0"/>
    <w:rsid w:val="00083D9F"/>
    <w:rsid w:val="00083DE6"/>
    <w:rsid w:val="00083EF9"/>
    <w:rsid w:val="00083F26"/>
    <w:rsid w:val="00084238"/>
    <w:rsid w:val="00084661"/>
    <w:rsid w:val="00084A9A"/>
    <w:rsid w:val="00084B19"/>
    <w:rsid w:val="00084B95"/>
    <w:rsid w:val="00084BD1"/>
    <w:rsid w:val="00084D75"/>
    <w:rsid w:val="000852EA"/>
    <w:rsid w:val="0008536B"/>
    <w:rsid w:val="000853EC"/>
    <w:rsid w:val="00085438"/>
    <w:rsid w:val="00085469"/>
    <w:rsid w:val="00085540"/>
    <w:rsid w:val="00085D6C"/>
    <w:rsid w:val="00085E6E"/>
    <w:rsid w:val="00086544"/>
    <w:rsid w:val="000868F6"/>
    <w:rsid w:val="00086909"/>
    <w:rsid w:val="000869B5"/>
    <w:rsid w:val="00086A35"/>
    <w:rsid w:val="00086BA0"/>
    <w:rsid w:val="00086C45"/>
    <w:rsid w:val="00087153"/>
    <w:rsid w:val="0008718B"/>
    <w:rsid w:val="000874BC"/>
    <w:rsid w:val="00087560"/>
    <w:rsid w:val="00087628"/>
    <w:rsid w:val="00087691"/>
    <w:rsid w:val="00087764"/>
    <w:rsid w:val="000879E2"/>
    <w:rsid w:val="00087A89"/>
    <w:rsid w:val="00087C5A"/>
    <w:rsid w:val="00087F59"/>
    <w:rsid w:val="00090064"/>
    <w:rsid w:val="0009007F"/>
    <w:rsid w:val="000901FA"/>
    <w:rsid w:val="0009024C"/>
    <w:rsid w:val="00090404"/>
    <w:rsid w:val="0009064C"/>
    <w:rsid w:val="00090879"/>
    <w:rsid w:val="00090D0B"/>
    <w:rsid w:val="00090F99"/>
    <w:rsid w:val="00091244"/>
    <w:rsid w:val="0009130D"/>
    <w:rsid w:val="00091377"/>
    <w:rsid w:val="00091438"/>
    <w:rsid w:val="000917F6"/>
    <w:rsid w:val="000917FD"/>
    <w:rsid w:val="00091839"/>
    <w:rsid w:val="00091996"/>
    <w:rsid w:val="00091BDF"/>
    <w:rsid w:val="00091CC9"/>
    <w:rsid w:val="00091D49"/>
    <w:rsid w:val="00091D57"/>
    <w:rsid w:val="00091D93"/>
    <w:rsid w:val="00091F23"/>
    <w:rsid w:val="00091F5D"/>
    <w:rsid w:val="00092332"/>
    <w:rsid w:val="00092665"/>
    <w:rsid w:val="000927E4"/>
    <w:rsid w:val="0009280D"/>
    <w:rsid w:val="00092855"/>
    <w:rsid w:val="00092C5B"/>
    <w:rsid w:val="00092E32"/>
    <w:rsid w:val="00093035"/>
    <w:rsid w:val="000930EA"/>
    <w:rsid w:val="0009321A"/>
    <w:rsid w:val="000934F2"/>
    <w:rsid w:val="0009352C"/>
    <w:rsid w:val="0009354F"/>
    <w:rsid w:val="000935F4"/>
    <w:rsid w:val="00093A2D"/>
    <w:rsid w:val="00093A86"/>
    <w:rsid w:val="00093BC5"/>
    <w:rsid w:val="00093D2F"/>
    <w:rsid w:val="00093D40"/>
    <w:rsid w:val="00093E1D"/>
    <w:rsid w:val="00094496"/>
    <w:rsid w:val="000945F7"/>
    <w:rsid w:val="000946AC"/>
    <w:rsid w:val="00094932"/>
    <w:rsid w:val="00094BB3"/>
    <w:rsid w:val="00094C07"/>
    <w:rsid w:val="00094C4E"/>
    <w:rsid w:val="00094D00"/>
    <w:rsid w:val="00095124"/>
    <w:rsid w:val="0009529B"/>
    <w:rsid w:val="00095450"/>
    <w:rsid w:val="00095645"/>
    <w:rsid w:val="00095832"/>
    <w:rsid w:val="000958BB"/>
    <w:rsid w:val="0009598E"/>
    <w:rsid w:val="00095AAD"/>
    <w:rsid w:val="00095AEE"/>
    <w:rsid w:val="00095CA8"/>
    <w:rsid w:val="00095CCC"/>
    <w:rsid w:val="00095F95"/>
    <w:rsid w:val="00096103"/>
    <w:rsid w:val="00096180"/>
    <w:rsid w:val="000961B1"/>
    <w:rsid w:val="00096285"/>
    <w:rsid w:val="00096304"/>
    <w:rsid w:val="000964D0"/>
    <w:rsid w:val="000965D9"/>
    <w:rsid w:val="00096774"/>
    <w:rsid w:val="000967C5"/>
    <w:rsid w:val="0009690B"/>
    <w:rsid w:val="00096D25"/>
    <w:rsid w:val="00096DBE"/>
    <w:rsid w:val="00096FA5"/>
    <w:rsid w:val="00097004"/>
    <w:rsid w:val="000970EC"/>
    <w:rsid w:val="000972C5"/>
    <w:rsid w:val="000975E4"/>
    <w:rsid w:val="000977C8"/>
    <w:rsid w:val="00097D3B"/>
    <w:rsid w:val="00097E9D"/>
    <w:rsid w:val="000A04D6"/>
    <w:rsid w:val="000A0750"/>
    <w:rsid w:val="000A0AE1"/>
    <w:rsid w:val="000A0D2A"/>
    <w:rsid w:val="000A0E2C"/>
    <w:rsid w:val="000A0E3B"/>
    <w:rsid w:val="000A0EF2"/>
    <w:rsid w:val="000A1028"/>
    <w:rsid w:val="000A11D3"/>
    <w:rsid w:val="000A1424"/>
    <w:rsid w:val="000A1608"/>
    <w:rsid w:val="000A16D9"/>
    <w:rsid w:val="000A1731"/>
    <w:rsid w:val="000A18EE"/>
    <w:rsid w:val="000A1A35"/>
    <w:rsid w:val="000A209D"/>
    <w:rsid w:val="000A2170"/>
    <w:rsid w:val="000A244B"/>
    <w:rsid w:val="000A2752"/>
    <w:rsid w:val="000A2800"/>
    <w:rsid w:val="000A28E2"/>
    <w:rsid w:val="000A28E9"/>
    <w:rsid w:val="000A2A46"/>
    <w:rsid w:val="000A2CA0"/>
    <w:rsid w:val="000A2E28"/>
    <w:rsid w:val="000A2E70"/>
    <w:rsid w:val="000A33AC"/>
    <w:rsid w:val="000A356C"/>
    <w:rsid w:val="000A3710"/>
    <w:rsid w:val="000A3874"/>
    <w:rsid w:val="000A390C"/>
    <w:rsid w:val="000A3B32"/>
    <w:rsid w:val="000A3B58"/>
    <w:rsid w:val="000A3B7C"/>
    <w:rsid w:val="000A3E2C"/>
    <w:rsid w:val="000A406C"/>
    <w:rsid w:val="000A4199"/>
    <w:rsid w:val="000A44DC"/>
    <w:rsid w:val="000A475C"/>
    <w:rsid w:val="000A4AA1"/>
    <w:rsid w:val="000A4D7C"/>
    <w:rsid w:val="000A4DEE"/>
    <w:rsid w:val="000A4E30"/>
    <w:rsid w:val="000A4EE3"/>
    <w:rsid w:val="000A5076"/>
    <w:rsid w:val="000A5205"/>
    <w:rsid w:val="000A5289"/>
    <w:rsid w:val="000A52D5"/>
    <w:rsid w:val="000A5443"/>
    <w:rsid w:val="000A5551"/>
    <w:rsid w:val="000A584F"/>
    <w:rsid w:val="000A59AE"/>
    <w:rsid w:val="000A5D7C"/>
    <w:rsid w:val="000A5E05"/>
    <w:rsid w:val="000A5F57"/>
    <w:rsid w:val="000A5FE1"/>
    <w:rsid w:val="000A6039"/>
    <w:rsid w:val="000A60E5"/>
    <w:rsid w:val="000A60EA"/>
    <w:rsid w:val="000A64F9"/>
    <w:rsid w:val="000A67D2"/>
    <w:rsid w:val="000A6DEC"/>
    <w:rsid w:val="000A6E57"/>
    <w:rsid w:val="000A6EAA"/>
    <w:rsid w:val="000A71BC"/>
    <w:rsid w:val="000A7646"/>
    <w:rsid w:val="000A7661"/>
    <w:rsid w:val="000A78F9"/>
    <w:rsid w:val="000A7C33"/>
    <w:rsid w:val="000A7E29"/>
    <w:rsid w:val="000A7EA6"/>
    <w:rsid w:val="000B0066"/>
    <w:rsid w:val="000B013E"/>
    <w:rsid w:val="000B013F"/>
    <w:rsid w:val="000B0632"/>
    <w:rsid w:val="000B0B54"/>
    <w:rsid w:val="000B0CBB"/>
    <w:rsid w:val="000B1113"/>
    <w:rsid w:val="000B1142"/>
    <w:rsid w:val="000B11AE"/>
    <w:rsid w:val="000B1359"/>
    <w:rsid w:val="000B15A1"/>
    <w:rsid w:val="000B15DC"/>
    <w:rsid w:val="000B16B7"/>
    <w:rsid w:val="000B1AE0"/>
    <w:rsid w:val="000B205D"/>
    <w:rsid w:val="000B22E6"/>
    <w:rsid w:val="000B2306"/>
    <w:rsid w:val="000B2543"/>
    <w:rsid w:val="000B266B"/>
    <w:rsid w:val="000B286D"/>
    <w:rsid w:val="000B2BEE"/>
    <w:rsid w:val="000B2C84"/>
    <w:rsid w:val="000B2E6D"/>
    <w:rsid w:val="000B2FC3"/>
    <w:rsid w:val="000B309B"/>
    <w:rsid w:val="000B32CE"/>
    <w:rsid w:val="000B33D7"/>
    <w:rsid w:val="000B34D0"/>
    <w:rsid w:val="000B35DE"/>
    <w:rsid w:val="000B36D8"/>
    <w:rsid w:val="000B4394"/>
    <w:rsid w:val="000B43E6"/>
    <w:rsid w:val="000B4407"/>
    <w:rsid w:val="000B4617"/>
    <w:rsid w:val="000B47E8"/>
    <w:rsid w:val="000B4B4A"/>
    <w:rsid w:val="000B4EA6"/>
    <w:rsid w:val="000B55C2"/>
    <w:rsid w:val="000B5AF2"/>
    <w:rsid w:val="000B5B87"/>
    <w:rsid w:val="000B5BCD"/>
    <w:rsid w:val="000B5E44"/>
    <w:rsid w:val="000B609F"/>
    <w:rsid w:val="000B6106"/>
    <w:rsid w:val="000B651F"/>
    <w:rsid w:val="000B673F"/>
    <w:rsid w:val="000B679D"/>
    <w:rsid w:val="000B6C18"/>
    <w:rsid w:val="000B6C60"/>
    <w:rsid w:val="000B6D0E"/>
    <w:rsid w:val="000B6F47"/>
    <w:rsid w:val="000B738F"/>
    <w:rsid w:val="000B752C"/>
    <w:rsid w:val="000B774F"/>
    <w:rsid w:val="000B78C0"/>
    <w:rsid w:val="000B799D"/>
    <w:rsid w:val="000B7DD6"/>
    <w:rsid w:val="000C007E"/>
    <w:rsid w:val="000C0271"/>
    <w:rsid w:val="000C035B"/>
    <w:rsid w:val="000C0384"/>
    <w:rsid w:val="000C06EA"/>
    <w:rsid w:val="000C07FC"/>
    <w:rsid w:val="000C0968"/>
    <w:rsid w:val="000C09D7"/>
    <w:rsid w:val="000C09FE"/>
    <w:rsid w:val="000C0A12"/>
    <w:rsid w:val="000C0BE6"/>
    <w:rsid w:val="000C0CAE"/>
    <w:rsid w:val="000C0D34"/>
    <w:rsid w:val="000C1149"/>
    <w:rsid w:val="000C1497"/>
    <w:rsid w:val="000C176C"/>
    <w:rsid w:val="000C19A1"/>
    <w:rsid w:val="000C1AB3"/>
    <w:rsid w:val="000C1B73"/>
    <w:rsid w:val="000C22CB"/>
    <w:rsid w:val="000C234E"/>
    <w:rsid w:val="000C23E1"/>
    <w:rsid w:val="000C2599"/>
    <w:rsid w:val="000C292C"/>
    <w:rsid w:val="000C297F"/>
    <w:rsid w:val="000C2BE6"/>
    <w:rsid w:val="000C32F6"/>
    <w:rsid w:val="000C35DF"/>
    <w:rsid w:val="000C39C0"/>
    <w:rsid w:val="000C3B8F"/>
    <w:rsid w:val="000C4020"/>
    <w:rsid w:val="000C40E5"/>
    <w:rsid w:val="000C41F5"/>
    <w:rsid w:val="000C420A"/>
    <w:rsid w:val="000C449D"/>
    <w:rsid w:val="000C4603"/>
    <w:rsid w:val="000C49F7"/>
    <w:rsid w:val="000C4DE3"/>
    <w:rsid w:val="000C5102"/>
    <w:rsid w:val="000C5230"/>
    <w:rsid w:val="000C52B7"/>
    <w:rsid w:val="000C52DC"/>
    <w:rsid w:val="000C5349"/>
    <w:rsid w:val="000C584E"/>
    <w:rsid w:val="000C5EBE"/>
    <w:rsid w:val="000C5EC1"/>
    <w:rsid w:val="000C5F6D"/>
    <w:rsid w:val="000C6335"/>
    <w:rsid w:val="000C6920"/>
    <w:rsid w:val="000C69A7"/>
    <w:rsid w:val="000C6C61"/>
    <w:rsid w:val="000C6FAB"/>
    <w:rsid w:val="000C7280"/>
    <w:rsid w:val="000C74A8"/>
    <w:rsid w:val="000C753C"/>
    <w:rsid w:val="000C75CC"/>
    <w:rsid w:val="000C7961"/>
    <w:rsid w:val="000C7BE8"/>
    <w:rsid w:val="000C7CCD"/>
    <w:rsid w:val="000C7DDF"/>
    <w:rsid w:val="000D00ED"/>
    <w:rsid w:val="000D01AD"/>
    <w:rsid w:val="000D0563"/>
    <w:rsid w:val="000D06EA"/>
    <w:rsid w:val="000D0985"/>
    <w:rsid w:val="000D09F5"/>
    <w:rsid w:val="000D0FA1"/>
    <w:rsid w:val="000D162C"/>
    <w:rsid w:val="000D164E"/>
    <w:rsid w:val="000D17D4"/>
    <w:rsid w:val="000D1BB4"/>
    <w:rsid w:val="000D1E2B"/>
    <w:rsid w:val="000D1F76"/>
    <w:rsid w:val="000D2141"/>
    <w:rsid w:val="000D21B0"/>
    <w:rsid w:val="000D22B5"/>
    <w:rsid w:val="000D265C"/>
    <w:rsid w:val="000D2747"/>
    <w:rsid w:val="000D2C83"/>
    <w:rsid w:val="000D2F56"/>
    <w:rsid w:val="000D332B"/>
    <w:rsid w:val="000D3383"/>
    <w:rsid w:val="000D33FD"/>
    <w:rsid w:val="000D35F1"/>
    <w:rsid w:val="000D396E"/>
    <w:rsid w:val="000D39BE"/>
    <w:rsid w:val="000D3A34"/>
    <w:rsid w:val="000D4525"/>
    <w:rsid w:val="000D4EBE"/>
    <w:rsid w:val="000D4FBD"/>
    <w:rsid w:val="000D5032"/>
    <w:rsid w:val="000D510A"/>
    <w:rsid w:val="000D5483"/>
    <w:rsid w:val="000D553A"/>
    <w:rsid w:val="000D5713"/>
    <w:rsid w:val="000D588F"/>
    <w:rsid w:val="000D58E8"/>
    <w:rsid w:val="000D59CA"/>
    <w:rsid w:val="000D5AC8"/>
    <w:rsid w:val="000D5E20"/>
    <w:rsid w:val="000D5F44"/>
    <w:rsid w:val="000D63CF"/>
    <w:rsid w:val="000D6496"/>
    <w:rsid w:val="000D66CD"/>
    <w:rsid w:val="000D67AD"/>
    <w:rsid w:val="000D698B"/>
    <w:rsid w:val="000D6A2B"/>
    <w:rsid w:val="000D6D85"/>
    <w:rsid w:val="000D7421"/>
    <w:rsid w:val="000D74F0"/>
    <w:rsid w:val="000D759C"/>
    <w:rsid w:val="000D7699"/>
    <w:rsid w:val="000D76ED"/>
    <w:rsid w:val="000D77A3"/>
    <w:rsid w:val="000D7BE1"/>
    <w:rsid w:val="000D7CDF"/>
    <w:rsid w:val="000D7E2A"/>
    <w:rsid w:val="000E0248"/>
    <w:rsid w:val="000E0295"/>
    <w:rsid w:val="000E0547"/>
    <w:rsid w:val="000E0660"/>
    <w:rsid w:val="000E0719"/>
    <w:rsid w:val="000E0887"/>
    <w:rsid w:val="000E0975"/>
    <w:rsid w:val="000E0ACF"/>
    <w:rsid w:val="000E0D07"/>
    <w:rsid w:val="000E0F28"/>
    <w:rsid w:val="000E1551"/>
    <w:rsid w:val="000E163C"/>
    <w:rsid w:val="000E16F6"/>
    <w:rsid w:val="000E17DD"/>
    <w:rsid w:val="000E1B20"/>
    <w:rsid w:val="000E1B7B"/>
    <w:rsid w:val="000E1CFC"/>
    <w:rsid w:val="000E2140"/>
    <w:rsid w:val="000E249F"/>
    <w:rsid w:val="000E2876"/>
    <w:rsid w:val="000E2A02"/>
    <w:rsid w:val="000E2A0B"/>
    <w:rsid w:val="000E2B24"/>
    <w:rsid w:val="000E2B78"/>
    <w:rsid w:val="000E2C93"/>
    <w:rsid w:val="000E2E8F"/>
    <w:rsid w:val="000E30E3"/>
    <w:rsid w:val="000E31C9"/>
    <w:rsid w:val="000E3232"/>
    <w:rsid w:val="000E36AC"/>
    <w:rsid w:val="000E36CD"/>
    <w:rsid w:val="000E37C3"/>
    <w:rsid w:val="000E3874"/>
    <w:rsid w:val="000E3983"/>
    <w:rsid w:val="000E3D9D"/>
    <w:rsid w:val="000E40A5"/>
    <w:rsid w:val="000E40C6"/>
    <w:rsid w:val="000E40F7"/>
    <w:rsid w:val="000E4505"/>
    <w:rsid w:val="000E474D"/>
    <w:rsid w:val="000E4923"/>
    <w:rsid w:val="000E49FA"/>
    <w:rsid w:val="000E4B25"/>
    <w:rsid w:val="000E4C65"/>
    <w:rsid w:val="000E525D"/>
    <w:rsid w:val="000E546C"/>
    <w:rsid w:val="000E5578"/>
    <w:rsid w:val="000E5737"/>
    <w:rsid w:val="000E5A63"/>
    <w:rsid w:val="000E5B4C"/>
    <w:rsid w:val="000E5B5E"/>
    <w:rsid w:val="000E5CB3"/>
    <w:rsid w:val="000E5F31"/>
    <w:rsid w:val="000E60F1"/>
    <w:rsid w:val="000E61E0"/>
    <w:rsid w:val="000E626E"/>
    <w:rsid w:val="000E668B"/>
    <w:rsid w:val="000E6691"/>
    <w:rsid w:val="000E6699"/>
    <w:rsid w:val="000E6BB6"/>
    <w:rsid w:val="000E6D9B"/>
    <w:rsid w:val="000E7060"/>
    <w:rsid w:val="000E71AE"/>
    <w:rsid w:val="000E7247"/>
    <w:rsid w:val="000E76A0"/>
    <w:rsid w:val="000E77FC"/>
    <w:rsid w:val="000E783C"/>
    <w:rsid w:val="000E78FF"/>
    <w:rsid w:val="000E79B4"/>
    <w:rsid w:val="000E7A4D"/>
    <w:rsid w:val="000E7AB9"/>
    <w:rsid w:val="000E7B8D"/>
    <w:rsid w:val="000E7E24"/>
    <w:rsid w:val="000E7EDA"/>
    <w:rsid w:val="000F01F7"/>
    <w:rsid w:val="000F0282"/>
    <w:rsid w:val="000F03DE"/>
    <w:rsid w:val="000F05D0"/>
    <w:rsid w:val="000F07DF"/>
    <w:rsid w:val="000F0BB5"/>
    <w:rsid w:val="000F0F15"/>
    <w:rsid w:val="000F0FAD"/>
    <w:rsid w:val="000F10AE"/>
    <w:rsid w:val="000F12B4"/>
    <w:rsid w:val="000F131F"/>
    <w:rsid w:val="000F1407"/>
    <w:rsid w:val="000F1B64"/>
    <w:rsid w:val="000F1BD9"/>
    <w:rsid w:val="000F1FB8"/>
    <w:rsid w:val="000F2332"/>
    <w:rsid w:val="000F24B7"/>
    <w:rsid w:val="000F2588"/>
    <w:rsid w:val="000F2763"/>
    <w:rsid w:val="000F27AB"/>
    <w:rsid w:val="000F27B5"/>
    <w:rsid w:val="000F29DF"/>
    <w:rsid w:val="000F29FB"/>
    <w:rsid w:val="000F2E6A"/>
    <w:rsid w:val="000F32C1"/>
    <w:rsid w:val="000F34E8"/>
    <w:rsid w:val="000F3523"/>
    <w:rsid w:val="000F3C0C"/>
    <w:rsid w:val="000F3EE4"/>
    <w:rsid w:val="000F4312"/>
    <w:rsid w:val="000F44C0"/>
    <w:rsid w:val="000F46EC"/>
    <w:rsid w:val="000F4B5C"/>
    <w:rsid w:val="000F5372"/>
    <w:rsid w:val="000F58B2"/>
    <w:rsid w:val="000F5A08"/>
    <w:rsid w:val="000F5EA2"/>
    <w:rsid w:val="000F5EB0"/>
    <w:rsid w:val="000F66D5"/>
    <w:rsid w:val="000F66FD"/>
    <w:rsid w:val="000F6E8D"/>
    <w:rsid w:val="000F6E9F"/>
    <w:rsid w:val="000F709D"/>
    <w:rsid w:val="000F7189"/>
    <w:rsid w:val="000F71F5"/>
    <w:rsid w:val="000F7220"/>
    <w:rsid w:val="000F72A2"/>
    <w:rsid w:val="000F72BC"/>
    <w:rsid w:val="000F7335"/>
    <w:rsid w:val="000F76C8"/>
    <w:rsid w:val="000F7A41"/>
    <w:rsid w:val="000F7DC2"/>
    <w:rsid w:val="000F7E08"/>
    <w:rsid w:val="00100074"/>
    <w:rsid w:val="0010008C"/>
    <w:rsid w:val="0010017B"/>
    <w:rsid w:val="00100441"/>
    <w:rsid w:val="001004FF"/>
    <w:rsid w:val="0010051C"/>
    <w:rsid w:val="00100603"/>
    <w:rsid w:val="001006D5"/>
    <w:rsid w:val="001008CC"/>
    <w:rsid w:val="0010098A"/>
    <w:rsid w:val="00100AB4"/>
    <w:rsid w:val="00100B7E"/>
    <w:rsid w:val="00100C6B"/>
    <w:rsid w:val="00100E91"/>
    <w:rsid w:val="00100EA6"/>
    <w:rsid w:val="00100F78"/>
    <w:rsid w:val="00101393"/>
    <w:rsid w:val="00101B6E"/>
    <w:rsid w:val="00101E4A"/>
    <w:rsid w:val="00101E5B"/>
    <w:rsid w:val="00101EAC"/>
    <w:rsid w:val="00102062"/>
    <w:rsid w:val="00102340"/>
    <w:rsid w:val="0010258D"/>
    <w:rsid w:val="0010272F"/>
    <w:rsid w:val="0010273A"/>
    <w:rsid w:val="001028C7"/>
    <w:rsid w:val="00102A45"/>
    <w:rsid w:val="00102B64"/>
    <w:rsid w:val="00102CE1"/>
    <w:rsid w:val="00102E47"/>
    <w:rsid w:val="00102FB9"/>
    <w:rsid w:val="00103173"/>
    <w:rsid w:val="001031A7"/>
    <w:rsid w:val="001031B9"/>
    <w:rsid w:val="0010369D"/>
    <w:rsid w:val="001037F4"/>
    <w:rsid w:val="001038BF"/>
    <w:rsid w:val="00103908"/>
    <w:rsid w:val="00103A7F"/>
    <w:rsid w:val="00103C89"/>
    <w:rsid w:val="00104038"/>
    <w:rsid w:val="0010405A"/>
    <w:rsid w:val="001048A9"/>
    <w:rsid w:val="001049F8"/>
    <w:rsid w:val="00104D36"/>
    <w:rsid w:val="00104DAF"/>
    <w:rsid w:val="00105028"/>
    <w:rsid w:val="00105075"/>
    <w:rsid w:val="00105097"/>
    <w:rsid w:val="0010536C"/>
    <w:rsid w:val="00105480"/>
    <w:rsid w:val="0010556B"/>
    <w:rsid w:val="001056CC"/>
    <w:rsid w:val="001056E4"/>
    <w:rsid w:val="0010584A"/>
    <w:rsid w:val="00105C94"/>
    <w:rsid w:val="00105DB7"/>
    <w:rsid w:val="00105DC7"/>
    <w:rsid w:val="00105F42"/>
    <w:rsid w:val="001069AD"/>
    <w:rsid w:val="00106A2F"/>
    <w:rsid w:val="00106C20"/>
    <w:rsid w:val="00106C42"/>
    <w:rsid w:val="00106D05"/>
    <w:rsid w:val="00106E97"/>
    <w:rsid w:val="0010703C"/>
    <w:rsid w:val="001077AB"/>
    <w:rsid w:val="00107858"/>
    <w:rsid w:val="0010785F"/>
    <w:rsid w:val="00107940"/>
    <w:rsid w:val="00107A78"/>
    <w:rsid w:val="00107FD4"/>
    <w:rsid w:val="001100BC"/>
    <w:rsid w:val="00110124"/>
    <w:rsid w:val="00110136"/>
    <w:rsid w:val="00110366"/>
    <w:rsid w:val="00110A98"/>
    <w:rsid w:val="00110E00"/>
    <w:rsid w:val="0011154B"/>
    <w:rsid w:val="00111824"/>
    <w:rsid w:val="001119F5"/>
    <w:rsid w:val="00111B42"/>
    <w:rsid w:val="00111EB6"/>
    <w:rsid w:val="001127C2"/>
    <w:rsid w:val="00112B39"/>
    <w:rsid w:val="00112E5C"/>
    <w:rsid w:val="00112E6B"/>
    <w:rsid w:val="001130F2"/>
    <w:rsid w:val="0011356E"/>
    <w:rsid w:val="001137BF"/>
    <w:rsid w:val="00113972"/>
    <w:rsid w:val="00113BBF"/>
    <w:rsid w:val="00113D88"/>
    <w:rsid w:val="00113F66"/>
    <w:rsid w:val="00114113"/>
    <w:rsid w:val="0011419E"/>
    <w:rsid w:val="001144A7"/>
    <w:rsid w:val="00114546"/>
    <w:rsid w:val="00114889"/>
    <w:rsid w:val="0011499E"/>
    <w:rsid w:val="00114A3A"/>
    <w:rsid w:val="00115041"/>
    <w:rsid w:val="001151C5"/>
    <w:rsid w:val="00115219"/>
    <w:rsid w:val="00115AA7"/>
    <w:rsid w:val="00115C2B"/>
    <w:rsid w:val="00115DF9"/>
    <w:rsid w:val="00115DFA"/>
    <w:rsid w:val="00115E19"/>
    <w:rsid w:val="00115EAF"/>
    <w:rsid w:val="00116098"/>
    <w:rsid w:val="00116B6B"/>
    <w:rsid w:val="00116D53"/>
    <w:rsid w:val="00116E0C"/>
    <w:rsid w:val="00116E9A"/>
    <w:rsid w:val="00116ECD"/>
    <w:rsid w:val="0011730A"/>
    <w:rsid w:val="0011736A"/>
    <w:rsid w:val="001175B1"/>
    <w:rsid w:val="001179CA"/>
    <w:rsid w:val="00117A93"/>
    <w:rsid w:val="0012000D"/>
    <w:rsid w:val="00120344"/>
    <w:rsid w:val="00120514"/>
    <w:rsid w:val="0012054C"/>
    <w:rsid w:val="00120610"/>
    <w:rsid w:val="001209CB"/>
    <w:rsid w:val="001209F5"/>
    <w:rsid w:val="00120A9C"/>
    <w:rsid w:val="00120AA4"/>
    <w:rsid w:val="00120B58"/>
    <w:rsid w:val="00120FE2"/>
    <w:rsid w:val="0012149B"/>
    <w:rsid w:val="001214F1"/>
    <w:rsid w:val="001215A6"/>
    <w:rsid w:val="00121A1D"/>
    <w:rsid w:val="00121A98"/>
    <w:rsid w:val="00121C78"/>
    <w:rsid w:val="00121CFD"/>
    <w:rsid w:val="00121DFC"/>
    <w:rsid w:val="00121E46"/>
    <w:rsid w:val="00122314"/>
    <w:rsid w:val="00122410"/>
    <w:rsid w:val="0012257D"/>
    <w:rsid w:val="0012273B"/>
    <w:rsid w:val="0012283C"/>
    <w:rsid w:val="001229B0"/>
    <w:rsid w:val="00122DEF"/>
    <w:rsid w:val="00122ECD"/>
    <w:rsid w:val="00122EDF"/>
    <w:rsid w:val="0012319D"/>
    <w:rsid w:val="00123225"/>
    <w:rsid w:val="00123463"/>
    <w:rsid w:val="0012348C"/>
    <w:rsid w:val="001236A9"/>
    <w:rsid w:val="001237D4"/>
    <w:rsid w:val="00123958"/>
    <w:rsid w:val="00123B78"/>
    <w:rsid w:val="00123C05"/>
    <w:rsid w:val="00123C09"/>
    <w:rsid w:val="00123E4B"/>
    <w:rsid w:val="0012407D"/>
    <w:rsid w:val="001240C0"/>
    <w:rsid w:val="001245E3"/>
    <w:rsid w:val="001246BE"/>
    <w:rsid w:val="001246ED"/>
    <w:rsid w:val="001247AF"/>
    <w:rsid w:val="00124849"/>
    <w:rsid w:val="0012496E"/>
    <w:rsid w:val="00124993"/>
    <w:rsid w:val="00124A77"/>
    <w:rsid w:val="00124AE5"/>
    <w:rsid w:val="00124E20"/>
    <w:rsid w:val="00124E3B"/>
    <w:rsid w:val="00125049"/>
    <w:rsid w:val="001250BD"/>
    <w:rsid w:val="001252DC"/>
    <w:rsid w:val="0012549F"/>
    <w:rsid w:val="001256F7"/>
    <w:rsid w:val="001257C6"/>
    <w:rsid w:val="00125942"/>
    <w:rsid w:val="00125A34"/>
    <w:rsid w:val="00125ED2"/>
    <w:rsid w:val="0012617D"/>
    <w:rsid w:val="00126856"/>
    <w:rsid w:val="001269B8"/>
    <w:rsid w:val="0012721E"/>
    <w:rsid w:val="0012734F"/>
    <w:rsid w:val="001274C1"/>
    <w:rsid w:val="001275BE"/>
    <w:rsid w:val="0012770B"/>
    <w:rsid w:val="0012776A"/>
    <w:rsid w:val="001278DD"/>
    <w:rsid w:val="00127A83"/>
    <w:rsid w:val="00127B10"/>
    <w:rsid w:val="00127B55"/>
    <w:rsid w:val="00127F43"/>
    <w:rsid w:val="00130049"/>
    <w:rsid w:val="00130143"/>
    <w:rsid w:val="001304B2"/>
    <w:rsid w:val="00130655"/>
    <w:rsid w:val="0013083A"/>
    <w:rsid w:val="00130925"/>
    <w:rsid w:val="00130B0B"/>
    <w:rsid w:val="00130E35"/>
    <w:rsid w:val="00130EA2"/>
    <w:rsid w:val="001310CC"/>
    <w:rsid w:val="00131253"/>
    <w:rsid w:val="00131328"/>
    <w:rsid w:val="00131468"/>
    <w:rsid w:val="00131C81"/>
    <w:rsid w:val="00131CCF"/>
    <w:rsid w:val="00131D56"/>
    <w:rsid w:val="00131FA8"/>
    <w:rsid w:val="00132179"/>
    <w:rsid w:val="0013223E"/>
    <w:rsid w:val="0013236E"/>
    <w:rsid w:val="00132476"/>
    <w:rsid w:val="0013252A"/>
    <w:rsid w:val="001325A9"/>
    <w:rsid w:val="00132896"/>
    <w:rsid w:val="00132C12"/>
    <w:rsid w:val="0013300B"/>
    <w:rsid w:val="001331CC"/>
    <w:rsid w:val="001333C0"/>
    <w:rsid w:val="0013345F"/>
    <w:rsid w:val="00133761"/>
    <w:rsid w:val="001337EA"/>
    <w:rsid w:val="001339C4"/>
    <w:rsid w:val="00133C07"/>
    <w:rsid w:val="00133C93"/>
    <w:rsid w:val="00133DDE"/>
    <w:rsid w:val="00133F0E"/>
    <w:rsid w:val="00133F49"/>
    <w:rsid w:val="0013409D"/>
    <w:rsid w:val="00134190"/>
    <w:rsid w:val="001341DC"/>
    <w:rsid w:val="00134289"/>
    <w:rsid w:val="0013438B"/>
    <w:rsid w:val="001346F9"/>
    <w:rsid w:val="001348B2"/>
    <w:rsid w:val="00134A52"/>
    <w:rsid w:val="00134B23"/>
    <w:rsid w:val="00134EAC"/>
    <w:rsid w:val="00134F23"/>
    <w:rsid w:val="001352AC"/>
    <w:rsid w:val="001355C9"/>
    <w:rsid w:val="00135702"/>
    <w:rsid w:val="00135714"/>
    <w:rsid w:val="0013580A"/>
    <w:rsid w:val="00135902"/>
    <w:rsid w:val="00135946"/>
    <w:rsid w:val="00135A54"/>
    <w:rsid w:val="00135DCE"/>
    <w:rsid w:val="00135E97"/>
    <w:rsid w:val="0013620D"/>
    <w:rsid w:val="00136263"/>
    <w:rsid w:val="00136360"/>
    <w:rsid w:val="0013646C"/>
    <w:rsid w:val="00136734"/>
    <w:rsid w:val="0013714C"/>
    <w:rsid w:val="001373DB"/>
    <w:rsid w:val="00137660"/>
    <w:rsid w:val="001376B2"/>
    <w:rsid w:val="00137883"/>
    <w:rsid w:val="0013796D"/>
    <w:rsid w:val="00137AB5"/>
    <w:rsid w:val="00137F09"/>
    <w:rsid w:val="0014023D"/>
    <w:rsid w:val="00140390"/>
    <w:rsid w:val="001407FC"/>
    <w:rsid w:val="00140822"/>
    <w:rsid w:val="00140AC1"/>
    <w:rsid w:val="00140B77"/>
    <w:rsid w:val="00141258"/>
    <w:rsid w:val="0014151B"/>
    <w:rsid w:val="00141D00"/>
    <w:rsid w:val="00141FF9"/>
    <w:rsid w:val="0014240A"/>
    <w:rsid w:val="0014243F"/>
    <w:rsid w:val="00142911"/>
    <w:rsid w:val="00142BA0"/>
    <w:rsid w:val="00142BC8"/>
    <w:rsid w:val="00142C35"/>
    <w:rsid w:val="00142D95"/>
    <w:rsid w:val="00142EAE"/>
    <w:rsid w:val="00143009"/>
    <w:rsid w:val="00143051"/>
    <w:rsid w:val="001431BA"/>
    <w:rsid w:val="00143368"/>
    <w:rsid w:val="00143520"/>
    <w:rsid w:val="001436D3"/>
    <w:rsid w:val="001438C1"/>
    <w:rsid w:val="00143C24"/>
    <w:rsid w:val="00143CB9"/>
    <w:rsid w:val="00143F7E"/>
    <w:rsid w:val="00143F96"/>
    <w:rsid w:val="00143F98"/>
    <w:rsid w:val="0014431E"/>
    <w:rsid w:val="0014442A"/>
    <w:rsid w:val="0014460F"/>
    <w:rsid w:val="0014464E"/>
    <w:rsid w:val="001447F4"/>
    <w:rsid w:val="00144928"/>
    <w:rsid w:val="00144FBB"/>
    <w:rsid w:val="00145269"/>
    <w:rsid w:val="001452D8"/>
    <w:rsid w:val="00145787"/>
    <w:rsid w:val="001457AE"/>
    <w:rsid w:val="00145E53"/>
    <w:rsid w:val="00145FD7"/>
    <w:rsid w:val="001461EB"/>
    <w:rsid w:val="001462CE"/>
    <w:rsid w:val="0014631C"/>
    <w:rsid w:val="00146564"/>
    <w:rsid w:val="001466A1"/>
    <w:rsid w:val="001466D4"/>
    <w:rsid w:val="00146F6F"/>
    <w:rsid w:val="001470D3"/>
    <w:rsid w:val="00147101"/>
    <w:rsid w:val="001471EB"/>
    <w:rsid w:val="00147314"/>
    <w:rsid w:val="001474B6"/>
    <w:rsid w:val="001474E0"/>
    <w:rsid w:val="00147B6F"/>
    <w:rsid w:val="0015011B"/>
    <w:rsid w:val="00150456"/>
    <w:rsid w:val="00150627"/>
    <w:rsid w:val="001506A1"/>
    <w:rsid w:val="001509E1"/>
    <w:rsid w:val="00150B64"/>
    <w:rsid w:val="00150D72"/>
    <w:rsid w:val="00150E77"/>
    <w:rsid w:val="00150ECD"/>
    <w:rsid w:val="0015100E"/>
    <w:rsid w:val="001511BD"/>
    <w:rsid w:val="0015120D"/>
    <w:rsid w:val="00151A90"/>
    <w:rsid w:val="00151ADB"/>
    <w:rsid w:val="00151B9F"/>
    <w:rsid w:val="00151D7A"/>
    <w:rsid w:val="00151E3B"/>
    <w:rsid w:val="00152372"/>
    <w:rsid w:val="00152461"/>
    <w:rsid w:val="0015248A"/>
    <w:rsid w:val="00152674"/>
    <w:rsid w:val="0015270E"/>
    <w:rsid w:val="001527FD"/>
    <w:rsid w:val="00152A61"/>
    <w:rsid w:val="00152A69"/>
    <w:rsid w:val="00152B25"/>
    <w:rsid w:val="00152C49"/>
    <w:rsid w:val="00152D32"/>
    <w:rsid w:val="00152D72"/>
    <w:rsid w:val="00152F69"/>
    <w:rsid w:val="00152FE4"/>
    <w:rsid w:val="001530BE"/>
    <w:rsid w:val="00153214"/>
    <w:rsid w:val="00153252"/>
    <w:rsid w:val="00153439"/>
    <w:rsid w:val="00153449"/>
    <w:rsid w:val="001536BC"/>
    <w:rsid w:val="00153D87"/>
    <w:rsid w:val="00153EC3"/>
    <w:rsid w:val="00153ED1"/>
    <w:rsid w:val="00153F45"/>
    <w:rsid w:val="001540A2"/>
    <w:rsid w:val="001543E1"/>
    <w:rsid w:val="001546D4"/>
    <w:rsid w:val="001549A5"/>
    <w:rsid w:val="00154BE5"/>
    <w:rsid w:val="00154D66"/>
    <w:rsid w:val="00154FA2"/>
    <w:rsid w:val="00155155"/>
    <w:rsid w:val="00155188"/>
    <w:rsid w:val="001551E7"/>
    <w:rsid w:val="001552C3"/>
    <w:rsid w:val="00155303"/>
    <w:rsid w:val="00155699"/>
    <w:rsid w:val="00155742"/>
    <w:rsid w:val="00155BAC"/>
    <w:rsid w:val="00155BEA"/>
    <w:rsid w:val="00155EB6"/>
    <w:rsid w:val="00155F8A"/>
    <w:rsid w:val="00156285"/>
    <w:rsid w:val="00156308"/>
    <w:rsid w:val="00156495"/>
    <w:rsid w:val="001568A5"/>
    <w:rsid w:val="0015690B"/>
    <w:rsid w:val="00156983"/>
    <w:rsid w:val="001569EF"/>
    <w:rsid w:val="00156A02"/>
    <w:rsid w:val="00156AE1"/>
    <w:rsid w:val="00156C7E"/>
    <w:rsid w:val="00156E12"/>
    <w:rsid w:val="00156F36"/>
    <w:rsid w:val="001570B0"/>
    <w:rsid w:val="00157222"/>
    <w:rsid w:val="00157251"/>
    <w:rsid w:val="00157377"/>
    <w:rsid w:val="00157534"/>
    <w:rsid w:val="001579C1"/>
    <w:rsid w:val="00157F65"/>
    <w:rsid w:val="00160179"/>
    <w:rsid w:val="0016049C"/>
    <w:rsid w:val="00160815"/>
    <w:rsid w:val="00160B45"/>
    <w:rsid w:val="00161002"/>
    <w:rsid w:val="001610B8"/>
    <w:rsid w:val="00161319"/>
    <w:rsid w:val="00161369"/>
    <w:rsid w:val="0016154D"/>
    <w:rsid w:val="001616BE"/>
    <w:rsid w:val="0016178E"/>
    <w:rsid w:val="001619A2"/>
    <w:rsid w:val="00161A27"/>
    <w:rsid w:val="00162228"/>
    <w:rsid w:val="00162257"/>
    <w:rsid w:val="00162724"/>
    <w:rsid w:val="00162AAD"/>
    <w:rsid w:val="0016336B"/>
    <w:rsid w:val="0016396F"/>
    <w:rsid w:val="001639A1"/>
    <w:rsid w:val="001639B3"/>
    <w:rsid w:val="00164067"/>
    <w:rsid w:val="001640FD"/>
    <w:rsid w:val="00164258"/>
    <w:rsid w:val="00164685"/>
    <w:rsid w:val="00164BA2"/>
    <w:rsid w:val="00164C70"/>
    <w:rsid w:val="00164D6E"/>
    <w:rsid w:val="00164F12"/>
    <w:rsid w:val="00164F7C"/>
    <w:rsid w:val="00164FBD"/>
    <w:rsid w:val="001650C1"/>
    <w:rsid w:val="0016538C"/>
    <w:rsid w:val="00165629"/>
    <w:rsid w:val="001656B8"/>
    <w:rsid w:val="001656CD"/>
    <w:rsid w:val="00165711"/>
    <w:rsid w:val="00165767"/>
    <w:rsid w:val="00165787"/>
    <w:rsid w:val="001657E0"/>
    <w:rsid w:val="0016589B"/>
    <w:rsid w:val="001658AE"/>
    <w:rsid w:val="00165B6F"/>
    <w:rsid w:val="00165E1A"/>
    <w:rsid w:val="00165E7C"/>
    <w:rsid w:val="00165FEE"/>
    <w:rsid w:val="00166108"/>
    <w:rsid w:val="0016689C"/>
    <w:rsid w:val="00166BC5"/>
    <w:rsid w:val="00166D06"/>
    <w:rsid w:val="00167282"/>
    <w:rsid w:val="001675E1"/>
    <w:rsid w:val="0016761D"/>
    <w:rsid w:val="00167AC1"/>
    <w:rsid w:val="00167BEE"/>
    <w:rsid w:val="00167E32"/>
    <w:rsid w:val="00170015"/>
    <w:rsid w:val="001700B5"/>
    <w:rsid w:val="00170253"/>
    <w:rsid w:val="00170A5F"/>
    <w:rsid w:val="00170D2F"/>
    <w:rsid w:val="00170F19"/>
    <w:rsid w:val="00170FC0"/>
    <w:rsid w:val="0017103D"/>
    <w:rsid w:val="00171269"/>
    <w:rsid w:val="001715D0"/>
    <w:rsid w:val="00171748"/>
    <w:rsid w:val="00171B53"/>
    <w:rsid w:val="00171BE4"/>
    <w:rsid w:val="00171D6E"/>
    <w:rsid w:val="00171E16"/>
    <w:rsid w:val="00171F20"/>
    <w:rsid w:val="001721C7"/>
    <w:rsid w:val="0017244B"/>
    <w:rsid w:val="0017283E"/>
    <w:rsid w:val="00172919"/>
    <w:rsid w:val="00172E9F"/>
    <w:rsid w:val="001734B4"/>
    <w:rsid w:val="0017354F"/>
    <w:rsid w:val="00173591"/>
    <w:rsid w:val="00173871"/>
    <w:rsid w:val="001739F6"/>
    <w:rsid w:val="00173A1A"/>
    <w:rsid w:val="00173B7B"/>
    <w:rsid w:val="00173B9E"/>
    <w:rsid w:val="00173D24"/>
    <w:rsid w:val="00173D80"/>
    <w:rsid w:val="00173E48"/>
    <w:rsid w:val="00174230"/>
    <w:rsid w:val="001745DD"/>
    <w:rsid w:val="00174829"/>
    <w:rsid w:val="00174932"/>
    <w:rsid w:val="00174A3C"/>
    <w:rsid w:val="00174D27"/>
    <w:rsid w:val="00175351"/>
    <w:rsid w:val="00175560"/>
    <w:rsid w:val="0017565E"/>
    <w:rsid w:val="00175BB8"/>
    <w:rsid w:val="00175BDC"/>
    <w:rsid w:val="00175D28"/>
    <w:rsid w:val="00175ECB"/>
    <w:rsid w:val="00175F57"/>
    <w:rsid w:val="001765EB"/>
    <w:rsid w:val="0017663E"/>
    <w:rsid w:val="00176722"/>
    <w:rsid w:val="00176C77"/>
    <w:rsid w:val="00176FDC"/>
    <w:rsid w:val="00177151"/>
    <w:rsid w:val="0017724C"/>
    <w:rsid w:val="001774B0"/>
    <w:rsid w:val="00177833"/>
    <w:rsid w:val="001778F6"/>
    <w:rsid w:val="00177BBA"/>
    <w:rsid w:val="00177C76"/>
    <w:rsid w:val="00177DF7"/>
    <w:rsid w:val="00177F9A"/>
    <w:rsid w:val="00180029"/>
    <w:rsid w:val="001800FE"/>
    <w:rsid w:val="00180232"/>
    <w:rsid w:val="001804E2"/>
    <w:rsid w:val="00180D44"/>
    <w:rsid w:val="00180DF6"/>
    <w:rsid w:val="00181029"/>
    <w:rsid w:val="0018123B"/>
    <w:rsid w:val="00181698"/>
    <w:rsid w:val="001819C2"/>
    <w:rsid w:val="00181F45"/>
    <w:rsid w:val="001823BF"/>
    <w:rsid w:val="0018247C"/>
    <w:rsid w:val="001824C8"/>
    <w:rsid w:val="0018253F"/>
    <w:rsid w:val="001826F6"/>
    <w:rsid w:val="00182890"/>
    <w:rsid w:val="00182AAB"/>
    <w:rsid w:val="00182C89"/>
    <w:rsid w:val="00182D11"/>
    <w:rsid w:val="00183003"/>
    <w:rsid w:val="00183054"/>
    <w:rsid w:val="0018333A"/>
    <w:rsid w:val="00183390"/>
    <w:rsid w:val="001833AD"/>
    <w:rsid w:val="001835B5"/>
    <w:rsid w:val="00183A60"/>
    <w:rsid w:val="00183B39"/>
    <w:rsid w:val="0018400F"/>
    <w:rsid w:val="001841B7"/>
    <w:rsid w:val="00184515"/>
    <w:rsid w:val="00184539"/>
    <w:rsid w:val="00184776"/>
    <w:rsid w:val="001849BD"/>
    <w:rsid w:val="00184CEE"/>
    <w:rsid w:val="00184D24"/>
    <w:rsid w:val="00184E19"/>
    <w:rsid w:val="00184FF6"/>
    <w:rsid w:val="00185004"/>
    <w:rsid w:val="00185551"/>
    <w:rsid w:val="0018558F"/>
    <w:rsid w:val="00185708"/>
    <w:rsid w:val="001858B2"/>
    <w:rsid w:val="001858F5"/>
    <w:rsid w:val="0018597A"/>
    <w:rsid w:val="00185A00"/>
    <w:rsid w:val="00185D53"/>
    <w:rsid w:val="00185F79"/>
    <w:rsid w:val="00186241"/>
    <w:rsid w:val="001862AF"/>
    <w:rsid w:val="001866DA"/>
    <w:rsid w:val="001867B7"/>
    <w:rsid w:val="001867F0"/>
    <w:rsid w:val="0018680F"/>
    <w:rsid w:val="00186B9B"/>
    <w:rsid w:val="00186DC5"/>
    <w:rsid w:val="00186F1C"/>
    <w:rsid w:val="0018725F"/>
    <w:rsid w:val="001872FE"/>
    <w:rsid w:val="00187697"/>
    <w:rsid w:val="00187765"/>
    <w:rsid w:val="00187B7D"/>
    <w:rsid w:val="00187EA3"/>
    <w:rsid w:val="00190044"/>
    <w:rsid w:val="001902FE"/>
    <w:rsid w:val="001907FC"/>
    <w:rsid w:val="00190833"/>
    <w:rsid w:val="00190B2D"/>
    <w:rsid w:val="00190C5F"/>
    <w:rsid w:val="00190EF9"/>
    <w:rsid w:val="00190FAA"/>
    <w:rsid w:val="001910CE"/>
    <w:rsid w:val="00191123"/>
    <w:rsid w:val="001917EA"/>
    <w:rsid w:val="0019188F"/>
    <w:rsid w:val="00191EF2"/>
    <w:rsid w:val="001920C1"/>
    <w:rsid w:val="00192109"/>
    <w:rsid w:val="001926D2"/>
    <w:rsid w:val="001926EE"/>
    <w:rsid w:val="001928F1"/>
    <w:rsid w:val="001929B3"/>
    <w:rsid w:val="00192B54"/>
    <w:rsid w:val="0019311F"/>
    <w:rsid w:val="001932A9"/>
    <w:rsid w:val="0019337A"/>
    <w:rsid w:val="00193543"/>
    <w:rsid w:val="001935B2"/>
    <w:rsid w:val="00193827"/>
    <w:rsid w:val="001938B0"/>
    <w:rsid w:val="001938C3"/>
    <w:rsid w:val="001939DB"/>
    <w:rsid w:val="00193A45"/>
    <w:rsid w:val="00193B02"/>
    <w:rsid w:val="00193C8B"/>
    <w:rsid w:val="00193EE6"/>
    <w:rsid w:val="001941E0"/>
    <w:rsid w:val="0019498E"/>
    <w:rsid w:val="00195173"/>
    <w:rsid w:val="0019546F"/>
    <w:rsid w:val="00195736"/>
    <w:rsid w:val="0019583E"/>
    <w:rsid w:val="00195866"/>
    <w:rsid w:val="0019591C"/>
    <w:rsid w:val="00195F5E"/>
    <w:rsid w:val="001960B2"/>
    <w:rsid w:val="001963E2"/>
    <w:rsid w:val="00196A9A"/>
    <w:rsid w:val="001971B8"/>
    <w:rsid w:val="00197349"/>
    <w:rsid w:val="00197479"/>
    <w:rsid w:val="001974B2"/>
    <w:rsid w:val="0019754E"/>
    <w:rsid w:val="00197590"/>
    <w:rsid w:val="001975FF"/>
    <w:rsid w:val="00197687"/>
    <w:rsid w:val="0019770C"/>
    <w:rsid w:val="00197895"/>
    <w:rsid w:val="00197958"/>
    <w:rsid w:val="00197A04"/>
    <w:rsid w:val="00197AB3"/>
    <w:rsid w:val="00197E25"/>
    <w:rsid w:val="001A00FC"/>
    <w:rsid w:val="001A0160"/>
    <w:rsid w:val="001A025A"/>
    <w:rsid w:val="001A0766"/>
    <w:rsid w:val="001A0C87"/>
    <w:rsid w:val="001A0CC3"/>
    <w:rsid w:val="001A1735"/>
    <w:rsid w:val="001A1AA7"/>
    <w:rsid w:val="001A1D4B"/>
    <w:rsid w:val="001A1E04"/>
    <w:rsid w:val="001A20D7"/>
    <w:rsid w:val="001A20F2"/>
    <w:rsid w:val="001A22DD"/>
    <w:rsid w:val="001A2310"/>
    <w:rsid w:val="001A2565"/>
    <w:rsid w:val="001A279C"/>
    <w:rsid w:val="001A2BA9"/>
    <w:rsid w:val="001A3328"/>
    <w:rsid w:val="001A35EB"/>
    <w:rsid w:val="001A389B"/>
    <w:rsid w:val="001A3A17"/>
    <w:rsid w:val="001A3A8B"/>
    <w:rsid w:val="001A3BD3"/>
    <w:rsid w:val="001A3CFC"/>
    <w:rsid w:val="001A3E46"/>
    <w:rsid w:val="001A3FE2"/>
    <w:rsid w:val="001A409E"/>
    <w:rsid w:val="001A40EB"/>
    <w:rsid w:val="001A415C"/>
    <w:rsid w:val="001A42BA"/>
    <w:rsid w:val="001A43C8"/>
    <w:rsid w:val="001A47AC"/>
    <w:rsid w:val="001A48A3"/>
    <w:rsid w:val="001A5151"/>
    <w:rsid w:val="001A5337"/>
    <w:rsid w:val="001A5536"/>
    <w:rsid w:val="001A562D"/>
    <w:rsid w:val="001A5700"/>
    <w:rsid w:val="001A571D"/>
    <w:rsid w:val="001A58AA"/>
    <w:rsid w:val="001A5C39"/>
    <w:rsid w:val="001A5C9F"/>
    <w:rsid w:val="001A61CA"/>
    <w:rsid w:val="001A64D1"/>
    <w:rsid w:val="001A6614"/>
    <w:rsid w:val="001A6DAF"/>
    <w:rsid w:val="001A6E40"/>
    <w:rsid w:val="001A72B0"/>
    <w:rsid w:val="001A76A1"/>
    <w:rsid w:val="001A76A8"/>
    <w:rsid w:val="001A76E7"/>
    <w:rsid w:val="001A77CA"/>
    <w:rsid w:val="001A783C"/>
    <w:rsid w:val="001A7938"/>
    <w:rsid w:val="001A7C02"/>
    <w:rsid w:val="001A7C3E"/>
    <w:rsid w:val="001A7C83"/>
    <w:rsid w:val="001A7FDA"/>
    <w:rsid w:val="001B0052"/>
    <w:rsid w:val="001B016A"/>
    <w:rsid w:val="001B02D7"/>
    <w:rsid w:val="001B0318"/>
    <w:rsid w:val="001B03A0"/>
    <w:rsid w:val="001B0CB6"/>
    <w:rsid w:val="001B0CCB"/>
    <w:rsid w:val="001B0D6A"/>
    <w:rsid w:val="001B0DB6"/>
    <w:rsid w:val="001B0E40"/>
    <w:rsid w:val="001B0F4F"/>
    <w:rsid w:val="001B1487"/>
    <w:rsid w:val="001B1517"/>
    <w:rsid w:val="001B17A2"/>
    <w:rsid w:val="001B1BBF"/>
    <w:rsid w:val="001B1CE7"/>
    <w:rsid w:val="001B21C6"/>
    <w:rsid w:val="001B2406"/>
    <w:rsid w:val="001B2517"/>
    <w:rsid w:val="001B2A7F"/>
    <w:rsid w:val="001B2E29"/>
    <w:rsid w:val="001B2F40"/>
    <w:rsid w:val="001B2FB4"/>
    <w:rsid w:val="001B309F"/>
    <w:rsid w:val="001B31C1"/>
    <w:rsid w:val="001B31C3"/>
    <w:rsid w:val="001B343E"/>
    <w:rsid w:val="001B35AE"/>
    <w:rsid w:val="001B3729"/>
    <w:rsid w:val="001B37C0"/>
    <w:rsid w:val="001B3DBA"/>
    <w:rsid w:val="001B410B"/>
    <w:rsid w:val="001B4266"/>
    <w:rsid w:val="001B4428"/>
    <w:rsid w:val="001B458E"/>
    <w:rsid w:val="001B4C12"/>
    <w:rsid w:val="001B4F35"/>
    <w:rsid w:val="001B4F8E"/>
    <w:rsid w:val="001B5115"/>
    <w:rsid w:val="001B56F9"/>
    <w:rsid w:val="001B5FE6"/>
    <w:rsid w:val="001B63EC"/>
    <w:rsid w:val="001B64A4"/>
    <w:rsid w:val="001B68C0"/>
    <w:rsid w:val="001B6A90"/>
    <w:rsid w:val="001B6E53"/>
    <w:rsid w:val="001B7168"/>
    <w:rsid w:val="001B7298"/>
    <w:rsid w:val="001B7561"/>
    <w:rsid w:val="001B7B59"/>
    <w:rsid w:val="001B7B72"/>
    <w:rsid w:val="001B7F7F"/>
    <w:rsid w:val="001C0077"/>
    <w:rsid w:val="001C0255"/>
    <w:rsid w:val="001C0574"/>
    <w:rsid w:val="001C07B0"/>
    <w:rsid w:val="001C0BB0"/>
    <w:rsid w:val="001C0DEC"/>
    <w:rsid w:val="001C0E33"/>
    <w:rsid w:val="001C108C"/>
    <w:rsid w:val="001C12D4"/>
    <w:rsid w:val="001C134F"/>
    <w:rsid w:val="001C1415"/>
    <w:rsid w:val="001C1694"/>
    <w:rsid w:val="001C19C2"/>
    <w:rsid w:val="001C1A63"/>
    <w:rsid w:val="001C1B73"/>
    <w:rsid w:val="001C1C1D"/>
    <w:rsid w:val="001C1C90"/>
    <w:rsid w:val="001C234D"/>
    <w:rsid w:val="001C2468"/>
    <w:rsid w:val="001C2637"/>
    <w:rsid w:val="001C2A03"/>
    <w:rsid w:val="001C2C57"/>
    <w:rsid w:val="001C325F"/>
    <w:rsid w:val="001C36E0"/>
    <w:rsid w:val="001C376A"/>
    <w:rsid w:val="001C389E"/>
    <w:rsid w:val="001C394B"/>
    <w:rsid w:val="001C3B6A"/>
    <w:rsid w:val="001C3DAF"/>
    <w:rsid w:val="001C401A"/>
    <w:rsid w:val="001C4080"/>
    <w:rsid w:val="001C4210"/>
    <w:rsid w:val="001C4657"/>
    <w:rsid w:val="001C4A64"/>
    <w:rsid w:val="001C4B46"/>
    <w:rsid w:val="001C4ED8"/>
    <w:rsid w:val="001C4F86"/>
    <w:rsid w:val="001C507B"/>
    <w:rsid w:val="001C555E"/>
    <w:rsid w:val="001C57ED"/>
    <w:rsid w:val="001C57F9"/>
    <w:rsid w:val="001C584A"/>
    <w:rsid w:val="001C5BD5"/>
    <w:rsid w:val="001C5CC2"/>
    <w:rsid w:val="001C5D71"/>
    <w:rsid w:val="001C5D96"/>
    <w:rsid w:val="001C6060"/>
    <w:rsid w:val="001C6119"/>
    <w:rsid w:val="001C6251"/>
    <w:rsid w:val="001C63A9"/>
    <w:rsid w:val="001C64E6"/>
    <w:rsid w:val="001C669A"/>
    <w:rsid w:val="001C6758"/>
    <w:rsid w:val="001C67D8"/>
    <w:rsid w:val="001C68C8"/>
    <w:rsid w:val="001C6B82"/>
    <w:rsid w:val="001C70CF"/>
    <w:rsid w:val="001C7104"/>
    <w:rsid w:val="001C7298"/>
    <w:rsid w:val="001C73BC"/>
    <w:rsid w:val="001C78A7"/>
    <w:rsid w:val="001C7926"/>
    <w:rsid w:val="001C7D44"/>
    <w:rsid w:val="001C7E5C"/>
    <w:rsid w:val="001D0071"/>
    <w:rsid w:val="001D0072"/>
    <w:rsid w:val="001D02A2"/>
    <w:rsid w:val="001D055E"/>
    <w:rsid w:val="001D0AE9"/>
    <w:rsid w:val="001D11D3"/>
    <w:rsid w:val="001D1625"/>
    <w:rsid w:val="001D16DE"/>
    <w:rsid w:val="001D16FF"/>
    <w:rsid w:val="001D18A0"/>
    <w:rsid w:val="001D18DD"/>
    <w:rsid w:val="001D1957"/>
    <w:rsid w:val="001D19C7"/>
    <w:rsid w:val="001D1A0A"/>
    <w:rsid w:val="001D1D01"/>
    <w:rsid w:val="001D1D53"/>
    <w:rsid w:val="001D1D6A"/>
    <w:rsid w:val="001D2399"/>
    <w:rsid w:val="001D2564"/>
    <w:rsid w:val="001D2668"/>
    <w:rsid w:val="001D2948"/>
    <w:rsid w:val="001D2DFA"/>
    <w:rsid w:val="001D2E70"/>
    <w:rsid w:val="001D2F0C"/>
    <w:rsid w:val="001D36CE"/>
    <w:rsid w:val="001D3782"/>
    <w:rsid w:val="001D3908"/>
    <w:rsid w:val="001D3943"/>
    <w:rsid w:val="001D3DE9"/>
    <w:rsid w:val="001D3FC7"/>
    <w:rsid w:val="001D403C"/>
    <w:rsid w:val="001D407D"/>
    <w:rsid w:val="001D438E"/>
    <w:rsid w:val="001D4569"/>
    <w:rsid w:val="001D473F"/>
    <w:rsid w:val="001D4746"/>
    <w:rsid w:val="001D48A0"/>
    <w:rsid w:val="001D495B"/>
    <w:rsid w:val="001D4A8E"/>
    <w:rsid w:val="001D4C1E"/>
    <w:rsid w:val="001D4D81"/>
    <w:rsid w:val="001D4E39"/>
    <w:rsid w:val="001D5050"/>
    <w:rsid w:val="001D50EE"/>
    <w:rsid w:val="001D51A7"/>
    <w:rsid w:val="001D51E7"/>
    <w:rsid w:val="001D51EB"/>
    <w:rsid w:val="001D5753"/>
    <w:rsid w:val="001D5786"/>
    <w:rsid w:val="001D58D2"/>
    <w:rsid w:val="001D5A6B"/>
    <w:rsid w:val="001D5EF1"/>
    <w:rsid w:val="001D5F5C"/>
    <w:rsid w:val="001D609B"/>
    <w:rsid w:val="001D60BD"/>
    <w:rsid w:val="001D6127"/>
    <w:rsid w:val="001D6199"/>
    <w:rsid w:val="001D6749"/>
    <w:rsid w:val="001D6792"/>
    <w:rsid w:val="001D6859"/>
    <w:rsid w:val="001D68E9"/>
    <w:rsid w:val="001D6B62"/>
    <w:rsid w:val="001D6D6E"/>
    <w:rsid w:val="001D6DD1"/>
    <w:rsid w:val="001D6E8F"/>
    <w:rsid w:val="001D70D4"/>
    <w:rsid w:val="001D7150"/>
    <w:rsid w:val="001D7216"/>
    <w:rsid w:val="001D747E"/>
    <w:rsid w:val="001D7702"/>
    <w:rsid w:val="001D780B"/>
    <w:rsid w:val="001D7841"/>
    <w:rsid w:val="001D785E"/>
    <w:rsid w:val="001D787C"/>
    <w:rsid w:val="001D7E26"/>
    <w:rsid w:val="001D7EEF"/>
    <w:rsid w:val="001D7FE4"/>
    <w:rsid w:val="001E026D"/>
    <w:rsid w:val="001E0405"/>
    <w:rsid w:val="001E051A"/>
    <w:rsid w:val="001E1082"/>
    <w:rsid w:val="001E12F9"/>
    <w:rsid w:val="001E1375"/>
    <w:rsid w:val="001E1564"/>
    <w:rsid w:val="001E1596"/>
    <w:rsid w:val="001E1829"/>
    <w:rsid w:val="001E1B9A"/>
    <w:rsid w:val="001E1D8C"/>
    <w:rsid w:val="001E2351"/>
    <w:rsid w:val="001E2408"/>
    <w:rsid w:val="001E243E"/>
    <w:rsid w:val="001E2673"/>
    <w:rsid w:val="001E2787"/>
    <w:rsid w:val="001E28A9"/>
    <w:rsid w:val="001E29FE"/>
    <w:rsid w:val="001E2AB3"/>
    <w:rsid w:val="001E2D23"/>
    <w:rsid w:val="001E2FCD"/>
    <w:rsid w:val="001E300A"/>
    <w:rsid w:val="001E3027"/>
    <w:rsid w:val="001E33C7"/>
    <w:rsid w:val="001E39AC"/>
    <w:rsid w:val="001E3F68"/>
    <w:rsid w:val="001E40B7"/>
    <w:rsid w:val="001E454D"/>
    <w:rsid w:val="001E4A29"/>
    <w:rsid w:val="001E4BAD"/>
    <w:rsid w:val="001E4C6A"/>
    <w:rsid w:val="001E4CDE"/>
    <w:rsid w:val="001E4DE3"/>
    <w:rsid w:val="001E5127"/>
    <w:rsid w:val="001E5203"/>
    <w:rsid w:val="001E533E"/>
    <w:rsid w:val="001E5574"/>
    <w:rsid w:val="001E583A"/>
    <w:rsid w:val="001E595D"/>
    <w:rsid w:val="001E5A10"/>
    <w:rsid w:val="001E5AAE"/>
    <w:rsid w:val="001E5CFE"/>
    <w:rsid w:val="001E5EFC"/>
    <w:rsid w:val="001E5F6C"/>
    <w:rsid w:val="001E613E"/>
    <w:rsid w:val="001E67FE"/>
    <w:rsid w:val="001E68D6"/>
    <w:rsid w:val="001E6AE1"/>
    <w:rsid w:val="001E6B02"/>
    <w:rsid w:val="001E6C22"/>
    <w:rsid w:val="001E6C6A"/>
    <w:rsid w:val="001E7282"/>
    <w:rsid w:val="001E7A21"/>
    <w:rsid w:val="001E7B26"/>
    <w:rsid w:val="001E7C6A"/>
    <w:rsid w:val="001E7C7C"/>
    <w:rsid w:val="001E7C99"/>
    <w:rsid w:val="001E7DAE"/>
    <w:rsid w:val="001F01F1"/>
    <w:rsid w:val="001F029F"/>
    <w:rsid w:val="001F0337"/>
    <w:rsid w:val="001F0558"/>
    <w:rsid w:val="001F05E8"/>
    <w:rsid w:val="001F0611"/>
    <w:rsid w:val="001F0926"/>
    <w:rsid w:val="001F0BBE"/>
    <w:rsid w:val="001F0CE9"/>
    <w:rsid w:val="001F0D0A"/>
    <w:rsid w:val="001F1021"/>
    <w:rsid w:val="001F1241"/>
    <w:rsid w:val="001F14EF"/>
    <w:rsid w:val="001F16D5"/>
    <w:rsid w:val="001F180C"/>
    <w:rsid w:val="001F1859"/>
    <w:rsid w:val="001F1943"/>
    <w:rsid w:val="001F1B94"/>
    <w:rsid w:val="001F1BAB"/>
    <w:rsid w:val="001F22A3"/>
    <w:rsid w:val="001F22E9"/>
    <w:rsid w:val="001F23AB"/>
    <w:rsid w:val="001F24CF"/>
    <w:rsid w:val="001F27B6"/>
    <w:rsid w:val="001F2BBA"/>
    <w:rsid w:val="001F2D6F"/>
    <w:rsid w:val="001F2E81"/>
    <w:rsid w:val="001F2FBE"/>
    <w:rsid w:val="001F309D"/>
    <w:rsid w:val="001F31E2"/>
    <w:rsid w:val="001F3765"/>
    <w:rsid w:val="001F3854"/>
    <w:rsid w:val="001F3A1B"/>
    <w:rsid w:val="001F3B07"/>
    <w:rsid w:val="001F3E59"/>
    <w:rsid w:val="001F41F3"/>
    <w:rsid w:val="001F4269"/>
    <w:rsid w:val="001F4282"/>
    <w:rsid w:val="001F4406"/>
    <w:rsid w:val="001F4809"/>
    <w:rsid w:val="001F4A9E"/>
    <w:rsid w:val="001F4D79"/>
    <w:rsid w:val="001F4F12"/>
    <w:rsid w:val="001F4FB8"/>
    <w:rsid w:val="001F5639"/>
    <w:rsid w:val="001F5BBB"/>
    <w:rsid w:val="001F5BC9"/>
    <w:rsid w:val="001F5CB3"/>
    <w:rsid w:val="001F607A"/>
    <w:rsid w:val="001F615D"/>
    <w:rsid w:val="001F6235"/>
    <w:rsid w:val="001F629E"/>
    <w:rsid w:val="001F6321"/>
    <w:rsid w:val="001F63FE"/>
    <w:rsid w:val="001F6402"/>
    <w:rsid w:val="001F65AB"/>
    <w:rsid w:val="001F6805"/>
    <w:rsid w:val="001F6829"/>
    <w:rsid w:val="001F6A22"/>
    <w:rsid w:val="001F6BA9"/>
    <w:rsid w:val="001F6D65"/>
    <w:rsid w:val="001F6EA1"/>
    <w:rsid w:val="001F6FF0"/>
    <w:rsid w:val="001F7016"/>
    <w:rsid w:val="001F7021"/>
    <w:rsid w:val="001F7226"/>
    <w:rsid w:val="001F72CD"/>
    <w:rsid w:val="001F746D"/>
    <w:rsid w:val="001F7781"/>
    <w:rsid w:val="001F7830"/>
    <w:rsid w:val="001F7840"/>
    <w:rsid w:val="001F7A3B"/>
    <w:rsid w:val="001F7B1A"/>
    <w:rsid w:val="00200055"/>
    <w:rsid w:val="00200132"/>
    <w:rsid w:val="00200352"/>
    <w:rsid w:val="002006A4"/>
    <w:rsid w:val="0020071F"/>
    <w:rsid w:val="0020091C"/>
    <w:rsid w:val="00200A00"/>
    <w:rsid w:val="00200BFA"/>
    <w:rsid w:val="00200C43"/>
    <w:rsid w:val="00200E7F"/>
    <w:rsid w:val="002010A9"/>
    <w:rsid w:val="002010CC"/>
    <w:rsid w:val="002010DB"/>
    <w:rsid w:val="0020111E"/>
    <w:rsid w:val="0020124A"/>
    <w:rsid w:val="0020124E"/>
    <w:rsid w:val="002012E2"/>
    <w:rsid w:val="002012FD"/>
    <w:rsid w:val="0020135F"/>
    <w:rsid w:val="00201385"/>
    <w:rsid w:val="00201453"/>
    <w:rsid w:val="002016D9"/>
    <w:rsid w:val="00201DF3"/>
    <w:rsid w:val="00201EBD"/>
    <w:rsid w:val="0020208B"/>
    <w:rsid w:val="00202112"/>
    <w:rsid w:val="002023BB"/>
    <w:rsid w:val="00202708"/>
    <w:rsid w:val="0020277F"/>
    <w:rsid w:val="002028F3"/>
    <w:rsid w:val="00202F69"/>
    <w:rsid w:val="00203048"/>
    <w:rsid w:val="00203505"/>
    <w:rsid w:val="002035B7"/>
    <w:rsid w:val="0020368E"/>
    <w:rsid w:val="00203B1A"/>
    <w:rsid w:val="00203B9E"/>
    <w:rsid w:val="00203C82"/>
    <w:rsid w:val="0020403C"/>
    <w:rsid w:val="00204110"/>
    <w:rsid w:val="00204205"/>
    <w:rsid w:val="00204461"/>
    <w:rsid w:val="00204910"/>
    <w:rsid w:val="002049EA"/>
    <w:rsid w:val="00204BC1"/>
    <w:rsid w:val="00204BDD"/>
    <w:rsid w:val="00204E9A"/>
    <w:rsid w:val="002052A4"/>
    <w:rsid w:val="00205460"/>
    <w:rsid w:val="002054C6"/>
    <w:rsid w:val="0020592E"/>
    <w:rsid w:val="002059A6"/>
    <w:rsid w:val="00205EDD"/>
    <w:rsid w:val="00205EEE"/>
    <w:rsid w:val="00205FFE"/>
    <w:rsid w:val="002061BB"/>
    <w:rsid w:val="0020673F"/>
    <w:rsid w:val="0020695A"/>
    <w:rsid w:val="00206C9B"/>
    <w:rsid w:val="00206CA1"/>
    <w:rsid w:val="002070C0"/>
    <w:rsid w:val="002072CB"/>
    <w:rsid w:val="00207375"/>
    <w:rsid w:val="00207531"/>
    <w:rsid w:val="00207641"/>
    <w:rsid w:val="00207922"/>
    <w:rsid w:val="00207985"/>
    <w:rsid w:val="00207B45"/>
    <w:rsid w:val="00207B5E"/>
    <w:rsid w:val="00207BA6"/>
    <w:rsid w:val="00207D4A"/>
    <w:rsid w:val="00210015"/>
    <w:rsid w:val="00210629"/>
    <w:rsid w:val="00210774"/>
    <w:rsid w:val="002107C5"/>
    <w:rsid w:val="00210BC8"/>
    <w:rsid w:val="00210E31"/>
    <w:rsid w:val="00210E57"/>
    <w:rsid w:val="0021100C"/>
    <w:rsid w:val="0021124F"/>
    <w:rsid w:val="00211465"/>
    <w:rsid w:val="00211589"/>
    <w:rsid w:val="00211648"/>
    <w:rsid w:val="002118D4"/>
    <w:rsid w:val="00211A91"/>
    <w:rsid w:val="00211B8A"/>
    <w:rsid w:val="00211BCA"/>
    <w:rsid w:val="00211D57"/>
    <w:rsid w:val="00211F52"/>
    <w:rsid w:val="002123BC"/>
    <w:rsid w:val="002123EB"/>
    <w:rsid w:val="0021318E"/>
    <w:rsid w:val="002132E8"/>
    <w:rsid w:val="002134D3"/>
    <w:rsid w:val="00213A9C"/>
    <w:rsid w:val="00213AE9"/>
    <w:rsid w:val="00213BEB"/>
    <w:rsid w:val="00213CD6"/>
    <w:rsid w:val="00213DF0"/>
    <w:rsid w:val="00213E2B"/>
    <w:rsid w:val="00213EC8"/>
    <w:rsid w:val="0021410B"/>
    <w:rsid w:val="00214293"/>
    <w:rsid w:val="0021456D"/>
    <w:rsid w:val="002146B8"/>
    <w:rsid w:val="0021484F"/>
    <w:rsid w:val="00214905"/>
    <w:rsid w:val="00214914"/>
    <w:rsid w:val="00214A2A"/>
    <w:rsid w:val="00214A38"/>
    <w:rsid w:val="00214A7D"/>
    <w:rsid w:val="00214BFE"/>
    <w:rsid w:val="00214D72"/>
    <w:rsid w:val="00215253"/>
    <w:rsid w:val="0021532D"/>
    <w:rsid w:val="0021537A"/>
    <w:rsid w:val="002156E1"/>
    <w:rsid w:val="00215788"/>
    <w:rsid w:val="00215790"/>
    <w:rsid w:val="0021594F"/>
    <w:rsid w:val="00215953"/>
    <w:rsid w:val="00215B46"/>
    <w:rsid w:val="00215C5E"/>
    <w:rsid w:val="00215D0E"/>
    <w:rsid w:val="00215F1F"/>
    <w:rsid w:val="00215FC1"/>
    <w:rsid w:val="002164BD"/>
    <w:rsid w:val="00216627"/>
    <w:rsid w:val="002169E1"/>
    <w:rsid w:val="00216C6B"/>
    <w:rsid w:val="002172FE"/>
    <w:rsid w:val="00217409"/>
    <w:rsid w:val="00217531"/>
    <w:rsid w:val="00217905"/>
    <w:rsid w:val="00217C0B"/>
    <w:rsid w:val="00217D72"/>
    <w:rsid w:val="00220034"/>
    <w:rsid w:val="00220129"/>
    <w:rsid w:val="00220721"/>
    <w:rsid w:val="00220812"/>
    <w:rsid w:val="00220996"/>
    <w:rsid w:val="00220B84"/>
    <w:rsid w:val="002212DE"/>
    <w:rsid w:val="002215BF"/>
    <w:rsid w:val="002215D3"/>
    <w:rsid w:val="00221637"/>
    <w:rsid w:val="002219E3"/>
    <w:rsid w:val="00221B7B"/>
    <w:rsid w:val="00221BA6"/>
    <w:rsid w:val="00221E46"/>
    <w:rsid w:val="00222077"/>
    <w:rsid w:val="002221CF"/>
    <w:rsid w:val="0022225F"/>
    <w:rsid w:val="002222A8"/>
    <w:rsid w:val="00222480"/>
    <w:rsid w:val="002227FB"/>
    <w:rsid w:val="00222CCF"/>
    <w:rsid w:val="00222D9E"/>
    <w:rsid w:val="00222E9E"/>
    <w:rsid w:val="0022336E"/>
    <w:rsid w:val="00223422"/>
    <w:rsid w:val="002237D0"/>
    <w:rsid w:val="00223A95"/>
    <w:rsid w:val="00223BF4"/>
    <w:rsid w:val="00223C22"/>
    <w:rsid w:val="00223CC3"/>
    <w:rsid w:val="00223E8B"/>
    <w:rsid w:val="002241B3"/>
    <w:rsid w:val="002243E8"/>
    <w:rsid w:val="002244F5"/>
    <w:rsid w:val="00224773"/>
    <w:rsid w:val="00224B03"/>
    <w:rsid w:val="00224FE2"/>
    <w:rsid w:val="00225013"/>
    <w:rsid w:val="002250C1"/>
    <w:rsid w:val="002256F9"/>
    <w:rsid w:val="00225916"/>
    <w:rsid w:val="00225ABC"/>
    <w:rsid w:val="00225C21"/>
    <w:rsid w:val="00225DA6"/>
    <w:rsid w:val="00225F62"/>
    <w:rsid w:val="00225FCE"/>
    <w:rsid w:val="002260BC"/>
    <w:rsid w:val="002267FE"/>
    <w:rsid w:val="00226930"/>
    <w:rsid w:val="002275FC"/>
    <w:rsid w:val="002277D5"/>
    <w:rsid w:val="0022788D"/>
    <w:rsid w:val="00227933"/>
    <w:rsid w:val="00227A16"/>
    <w:rsid w:val="00227B61"/>
    <w:rsid w:val="00227C9D"/>
    <w:rsid w:val="00227D72"/>
    <w:rsid w:val="00227E57"/>
    <w:rsid w:val="00230042"/>
    <w:rsid w:val="002302E4"/>
    <w:rsid w:val="002304EC"/>
    <w:rsid w:val="0023067E"/>
    <w:rsid w:val="00230776"/>
    <w:rsid w:val="00230D3A"/>
    <w:rsid w:val="002312BB"/>
    <w:rsid w:val="00231422"/>
    <w:rsid w:val="002318D4"/>
    <w:rsid w:val="00231924"/>
    <w:rsid w:val="00231933"/>
    <w:rsid w:val="00231B85"/>
    <w:rsid w:val="00231BEC"/>
    <w:rsid w:val="00231C77"/>
    <w:rsid w:val="00231D0F"/>
    <w:rsid w:val="00231EC8"/>
    <w:rsid w:val="0023220E"/>
    <w:rsid w:val="00232636"/>
    <w:rsid w:val="0023263B"/>
    <w:rsid w:val="00232A2B"/>
    <w:rsid w:val="00232CE4"/>
    <w:rsid w:val="00233003"/>
    <w:rsid w:val="00233197"/>
    <w:rsid w:val="00233FCD"/>
    <w:rsid w:val="00234085"/>
    <w:rsid w:val="0023410A"/>
    <w:rsid w:val="002342E9"/>
    <w:rsid w:val="002343CB"/>
    <w:rsid w:val="002345FC"/>
    <w:rsid w:val="00234806"/>
    <w:rsid w:val="0023499B"/>
    <w:rsid w:val="00234BB0"/>
    <w:rsid w:val="00234EEC"/>
    <w:rsid w:val="00235245"/>
    <w:rsid w:val="002352CC"/>
    <w:rsid w:val="00235335"/>
    <w:rsid w:val="002356BC"/>
    <w:rsid w:val="00235A47"/>
    <w:rsid w:val="00236060"/>
    <w:rsid w:val="0023618D"/>
    <w:rsid w:val="00236594"/>
    <w:rsid w:val="0023666B"/>
    <w:rsid w:val="00236808"/>
    <w:rsid w:val="00237086"/>
    <w:rsid w:val="002371EE"/>
    <w:rsid w:val="002377EA"/>
    <w:rsid w:val="00237878"/>
    <w:rsid w:val="00237A55"/>
    <w:rsid w:val="00237CEC"/>
    <w:rsid w:val="00237DE8"/>
    <w:rsid w:val="00237FC7"/>
    <w:rsid w:val="0024039C"/>
    <w:rsid w:val="0024078B"/>
    <w:rsid w:val="002407A9"/>
    <w:rsid w:val="00240A78"/>
    <w:rsid w:val="00240B44"/>
    <w:rsid w:val="00240BD1"/>
    <w:rsid w:val="00240CE9"/>
    <w:rsid w:val="00240D37"/>
    <w:rsid w:val="00240E4C"/>
    <w:rsid w:val="00240E85"/>
    <w:rsid w:val="00240F6E"/>
    <w:rsid w:val="00241180"/>
    <w:rsid w:val="00241345"/>
    <w:rsid w:val="0024160C"/>
    <w:rsid w:val="002416E7"/>
    <w:rsid w:val="00241818"/>
    <w:rsid w:val="00241918"/>
    <w:rsid w:val="00242026"/>
    <w:rsid w:val="002420C0"/>
    <w:rsid w:val="0024211F"/>
    <w:rsid w:val="00242427"/>
    <w:rsid w:val="00242687"/>
    <w:rsid w:val="00242701"/>
    <w:rsid w:val="0024270C"/>
    <w:rsid w:val="00242ABC"/>
    <w:rsid w:val="00242C48"/>
    <w:rsid w:val="00242E33"/>
    <w:rsid w:val="00242EFD"/>
    <w:rsid w:val="00243043"/>
    <w:rsid w:val="0024324D"/>
    <w:rsid w:val="002434CD"/>
    <w:rsid w:val="0024362B"/>
    <w:rsid w:val="0024363C"/>
    <w:rsid w:val="00243A3F"/>
    <w:rsid w:val="00243C7C"/>
    <w:rsid w:val="00243D46"/>
    <w:rsid w:val="00243D4A"/>
    <w:rsid w:val="00243E95"/>
    <w:rsid w:val="0024429F"/>
    <w:rsid w:val="0024438E"/>
    <w:rsid w:val="0024447D"/>
    <w:rsid w:val="002447F4"/>
    <w:rsid w:val="00244CC1"/>
    <w:rsid w:val="002451BD"/>
    <w:rsid w:val="00245288"/>
    <w:rsid w:val="0024537F"/>
    <w:rsid w:val="00245698"/>
    <w:rsid w:val="00245701"/>
    <w:rsid w:val="002457A9"/>
    <w:rsid w:val="00245E09"/>
    <w:rsid w:val="00245FDB"/>
    <w:rsid w:val="00246174"/>
    <w:rsid w:val="00246356"/>
    <w:rsid w:val="002467BC"/>
    <w:rsid w:val="0024692C"/>
    <w:rsid w:val="002469B9"/>
    <w:rsid w:val="00246A55"/>
    <w:rsid w:val="00246B1F"/>
    <w:rsid w:val="00246C80"/>
    <w:rsid w:val="00246D65"/>
    <w:rsid w:val="00246F5E"/>
    <w:rsid w:val="002471D9"/>
    <w:rsid w:val="00247565"/>
    <w:rsid w:val="00247C16"/>
    <w:rsid w:val="00247DEC"/>
    <w:rsid w:val="00247E21"/>
    <w:rsid w:val="002502EA"/>
    <w:rsid w:val="00250439"/>
    <w:rsid w:val="002506AD"/>
    <w:rsid w:val="0025077B"/>
    <w:rsid w:val="0025087D"/>
    <w:rsid w:val="002508B5"/>
    <w:rsid w:val="00250956"/>
    <w:rsid w:val="00250989"/>
    <w:rsid w:val="002509AA"/>
    <w:rsid w:val="00250B56"/>
    <w:rsid w:val="00250CC8"/>
    <w:rsid w:val="00250CE9"/>
    <w:rsid w:val="00250FD6"/>
    <w:rsid w:val="002511B5"/>
    <w:rsid w:val="00251224"/>
    <w:rsid w:val="002513DA"/>
    <w:rsid w:val="00251605"/>
    <w:rsid w:val="0025163B"/>
    <w:rsid w:val="002516DC"/>
    <w:rsid w:val="002518FE"/>
    <w:rsid w:val="00251B47"/>
    <w:rsid w:val="00251C4A"/>
    <w:rsid w:val="00251E35"/>
    <w:rsid w:val="00252114"/>
    <w:rsid w:val="0025235F"/>
    <w:rsid w:val="0025241C"/>
    <w:rsid w:val="002525C1"/>
    <w:rsid w:val="002526F7"/>
    <w:rsid w:val="0025292B"/>
    <w:rsid w:val="00252A55"/>
    <w:rsid w:val="00252ADB"/>
    <w:rsid w:val="00252B7B"/>
    <w:rsid w:val="00252BB0"/>
    <w:rsid w:val="00252C5B"/>
    <w:rsid w:val="00252F5D"/>
    <w:rsid w:val="002531D2"/>
    <w:rsid w:val="00253A01"/>
    <w:rsid w:val="00253B6F"/>
    <w:rsid w:val="00253E0C"/>
    <w:rsid w:val="00253ECC"/>
    <w:rsid w:val="00254106"/>
    <w:rsid w:val="0025455D"/>
    <w:rsid w:val="00254B0B"/>
    <w:rsid w:val="00254EE6"/>
    <w:rsid w:val="00255210"/>
    <w:rsid w:val="0025522D"/>
    <w:rsid w:val="0025529B"/>
    <w:rsid w:val="00255433"/>
    <w:rsid w:val="00255529"/>
    <w:rsid w:val="00255984"/>
    <w:rsid w:val="002559E3"/>
    <w:rsid w:val="00255A7B"/>
    <w:rsid w:val="00255AC8"/>
    <w:rsid w:val="00255C8A"/>
    <w:rsid w:val="00256641"/>
    <w:rsid w:val="00256644"/>
    <w:rsid w:val="0025691C"/>
    <w:rsid w:val="00256AB5"/>
    <w:rsid w:val="00256BA0"/>
    <w:rsid w:val="00256D1F"/>
    <w:rsid w:val="00256D2B"/>
    <w:rsid w:val="00256E14"/>
    <w:rsid w:val="00257221"/>
    <w:rsid w:val="00257305"/>
    <w:rsid w:val="002575CE"/>
    <w:rsid w:val="00257722"/>
    <w:rsid w:val="00257973"/>
    <w:rsid w:val="00257CCF"/>
    <w:rsid w:val="00257D87"/>
    <w:rsid w:val="00257DD6"/>
    <w:rsid w:val="00260101"/>
    <w:rsid w:val="002602D3"/>
    <w:rsid w:val="002607A3"/>
    <w:rsid w:val="002608DD"/>
    <w:rsid w:val="00260954"/>
    <w:rsid w:val="00260AB6"/>
    <w:rsid w:val="00260B4D"/>
    <w:rsid w:val="00260C78"/>
    <w:rsid w:val="00260CF2"/>
    <w:rsid w:val="00260D5D"/>
    <w:rsid w:val="00260D9A"/>
    <w:rsid w:val="00260F19"/>
    <w:rsid w:val="00260F7B"/>
    <w:rsid w:val="00260FE8"/>
    <w:rsid w:val="00261116"/>
    <w:rsid w:val="0026125B"/>
    <w:rsid w:val="0026128D"/>
    <w:rsid w:val="0026134F"/>
    <w:rsid w:val="002614A0"/>
    <w:rsid w:val="002614DD"/>
    <w:rsid w:val="0026173B"/>
    <w:rsid w:val="00261A58"/>
    <w:rsid w:val="00261B2A"/>
    <w:rsid w:val="00261E5E"/>
    <w:rsid w:val="00262107"/>
    <w:rsid w:val="0026243C"/>
    <w:rsid w:val="00262805"/>
    <w:rsid w:val="00262824"/>
    <w:rsid w:val="002628E7"/>
    <w:rsid w:val="00262914"/>
    <w:rsid w:val="0026291A"/>
    <w:rsid w:val="00262C2B"/>
    <w:rsid w:val="00262C7D"/>
    <w:rsid w:val="00262E70"/>
    <w:rsid w:val="00263168"/>
    <w:rsid w:val="00263312"/>
    <w:rsid w:val="002633B5"/>
    <w:rsid w:val="002633CE"/>
    <w:rsid w:val="0026344E"/>
    <w:rsid w:val="00263A87"/>
    <w:rsid w:val="00263B72"/>
    <w:rsid w:val="00263E83"/>
    <w:rsid w:val="00263F74"/>
    <w:rsid w:val="0026413B"/>
    <w:rsid w:val="00264380"/>
    <w:rsid w:val="00264660"/>
    <w:rsid w:val="002647A2"/>
    <w:rsid w:val="002649EA"/>
    <w:rsid w:val="00264B44"/>
    <w:rsid w:val="00264BD9"/>
    <w:rsid w:val="0026520B"/>
    <w:rsid w:val="0026530F"/>
    <w:rsid w:val="00265386"/>
    <w:rsid w:val="002653FD"/>
    <w:rsid w:val="00265468"/>
    <w:rsid w:val="00265676"/>
    <w:rsid w:val="00265746"/>
    <w:rsid w:val="002658C1"/>
    <w:rsid w:val="0026595C"/>
    <w:rsid w:val="00265A4E"/>
    <w:rsid w:val="00265A69"/>
    <w:rsid w:val="00265A81"/>
    <w:rsid w:val="00265C8C"/>
    <w:rsid w:val="00265E42"/>
    <w:rsid w:val="00265F64"/>
    <w:rsid w:val="002662D6"/>
    <w:rsid w:val="0026631A"/>
    <w:rsid w:val="00266865"/>
    <w:rsid w:val="00266B3A"/>
    <w:rsid w:val="00266D2F"/>
    <w:rsid w:val="00266D8B"/>
    <w:rsid w:val="00266F84"/>
    <w:rsid w:val="002671C2"/>
    <w:rsid w:val="002671CF"/>
    <w:rsid w:val="002675AD"/>
    <w:rsid w:val="002676DA"/>
    <w:rsid w:val="002679CF"/>
    <w:rsid w:val="00267AB9"/>
    <w:rsid w:val="00267BAE"/>
    <w:rsid w:val="00267BBA"/>
    <w:rsid w:val="00267E00"/>
    <w:rsid w:val="00267ED2"/>
    <w:rsid w:val="00267FE4"/>
    <w:rsid w:val="00267FF4"/>
    <w:rsid w:val="002700D2"/>
    <w:rsid w:val="0027013D"/>
    <w:rsid w:val="00270868"/>
    <w:rsid w:val="00270A69"/>
    <w:rsid w:val="00270AEA"/>
    <w:rsid w:val="00270CE5"/>
    <w:rsid w:val="00270E29"/>
    <w:rsid w:val="00270FF1"/>
    <w:rsid w:val="002711B1"/>
    <w:rsid w:val="0027174F"/>
    <w:rsid w:val="002719DB"/>
    <w:rsid w:val="00271A39"/>
    <w:rsid w:val="00271BAE"/>
    <w:rsid w:val="00271F4D"/>
    <w:rsid w:val="0027202D"/>
    <w:rsid w:val="00272917"/>
    <w:rsid w:val="00272D92"/>
    <w:rsid w:val="00272DA7"/>
    <w:rsid w:val="00272E77"/>
    <w:rsid w:val="00272EC7"/>
    <w:rsid w:val="0027332D"/>
    <w:rsid w:val="002735E3"/>
    <w:rsid w:val="00273675"/>
    <w:rsid w:val="002736A1"/>
    <w:rsid w:val="002738AC"/>
    <w:rsid w:val="00273C76"/>
    <w:rsid w:val="00273D17"/>
    <w:rsid w:val="00273D2D"/>
    <w:rsid w:val="00273E8C"/>
    <w:rsid w:val="0027401F"/>
    <w:rsid w:val="002741A5"/>
    <w:rsid w:val="002741F4"/>
    <w:rsid w:val="0027423C"/>
    <w:rsid w:val="002742BD"/>
    <w:rsid w:val="0027476A"/>
    <w:rsid w:val="00274786"/>
    <w:rsid w:val="002748C9"/>
    <w:rsid w:val="002748D2"/>
    <w:rsid w:val="00274910"/>
    <w:rsid w:val="00274918"/>
    <w:rsid w:val="0027498A"/>
    <w:rsid w:val="00274C7C"/>
    <w:rsid w:val="00274D23"/>
    <w:rsid w:val="00274EC5"/>
    <w:rsid w:val="00274F79"/>
    <w:rsid w:val="002751BF"/>
    <w:rsid w:val="00275239"/>
    <w:rsid w:val="00275407"/>
    <w:rsid w:val="0027579C"/>
    <w:rsid w:val="00275906"/>
    <w:rsid w:val="00275B9E"/>
    <w:rsid w:val="00275BD9"/>
    <w:rsid w:val="00275BFF"/>
    <w:rsid w:val="00275D53"/>
    <w:rsid w:val="00275D7A"/>
    <w:rsid w:val="00275DF2"/>
    <w:rsid w:val="00275E31"/>
    <w:rsid w:val="00275F8F"/>
    <w:rsid w:val="00276019"/>
    <w:rsid w:val="00276156"/>
    <w:rsid w:val="002763AB"/>
    <w:rsid w:val="002763CE"/>
    <w:rsid w:val="0027658E"/>
    <w:rsid w:val="00276623"/>
    <w:rsid w:val="002769B9"/>
    <w:rsid w:val="00276DA5"/>
    <w:rsid w:val="00276E1A"/>
    <w:rsid w:val="00276E81"/>
    <w:rsid w:val="00277322"/>
    <w:rsid w:val="00277402"/>
    <w:rsid w:val="00277423"/>
    <w:rsid w:val="0027745D"/>
    <w:rsid w:val="00277531"/>
    <w:rsid w:val="00277555"/>
    <w:rsid w:val="00277A8A"/>
    <w:rsid w:val="00277C17"/>
    <w:rsid w:val="00277DA0"/>
    <w:rsid w:val="00277F8A"/>
    <w:rsid w:val="00280103"/>
    <w:rsid w:val="00280121"/>
    <w:rsid w:val="00280278"/>
    <w:rsid w:val="0028075B"/>
    <w:rsid w:val="00280AEF"/>
    <w:rsid w:val="00280BA2"/>
    <w:rsid w:val="00280BE2"/>
    <w:rsid w:val="00280BFC"/>
    <w:rsid w:val="00280D20"/>
    <w:rsid w:val="00280D8C"/>
    <w:rsid w:val="00281031"/>
    <w:rsid w:val="00281149"/>
    <w:rsid w:val="002811FF"/>
    <w:rsid w:val="00281847"/>
    <w:rsid w:val="0028184D"/>
    <w:rsid w:val="002818CC"/>
    <w:rsid w:val="00281933"/>
    <w:rsid w:val="00281ACC"/>
    <w:rsid w:val="00281B7E"/>
    <w:rsid w:val="00282252"/>
    <w:rsid w:val="00282698"/>
    <w:rsid w:val="002826D6"/>
    <w:rsid w:val="00282898"/>
    <w:rsid w:val="00282D4A"/>
    <w:rsid w:val="00282D75"/>
    <w:rsid w:val="00282D7B"/>
    <w:rsid w:val="00282E59"/>
    <w:rsid w:val="0028313A"/>
    <w:rsid w:val="00283160"/>
    <w:rsid w:val="002831EC"/>
    <w:rsid w:val="002832AA"/>
    <w:rsid w:val="002832F1"/>
    <w:rsid w:val="00283375"/>
    <w:rsid w:val="00283668"/>
    <w:rsid w:val="00283743"/>
    <w:rsid w:val="00283D54"/>
    <w:rsid w:val="00283FDA"/>
    <w:rsid w:val="00283FDF"/>
    <w:rsid w:val="0028412F"/>
    <w:rsid w:val="002842DC"/>
    <w:rsid w:val="002843BD"/>
    <w:rsid w:val="00284412"/>
    <w:rsid w:val="00284557"/>
    <w:rsid w:val="00284663"/>
    <w:rsid w:val="00284794"/>
    <w:rsid w:val="002848E7"/>
    <w:rsid w:val="00284F6B"/>
    <w:rsid w:val="002852E6"/>
    <w:rsid w:val="00285440"/>
    <w:rsid w:val="002854D6"/>
    <w:rsid w:val="00285852"/>
    <w:rsid w:val="002858C0"/>
    <w:rsid w:val="00285B5F"/>
    <w:rsid w:val="00285F62"/>
    <w:rsid w:val="0028609D"/>
    <w:rsid w:val="00286189"/>
    <w:rsid w:val="002864BF"/>
    <w:rsid w:val="00286AE5"/>
    <w:rsid w:val="00286BB8"/>
    <w:rsid w:val="00287195"/>
    <w:rsid w:val="002877C1"/>
    <w:rsid w:val="002878DE"/>
    <w:rsid w:val="002878F2"/>
    <w:rsid w:val="0028793E"/>
    <w:rsid w:val="00287995"/>
    <w:rsid w:val="00287C2D"/>
    <w:rsid w:val="00287E01"/>
    <w:rsid w:val="0029034E"/>
    <w:rsid w:val="002908FA"/>
    <w:rsid w:val="00290963"/>
    <w:rsid w:val="00290BB1"/>
    <w:rsid w:val="00291531"/>
    <w:rsid w:val="0029177D"/>
    <w:rsid w:val="002918BA"/>
    <w:rsid w:val="00291A57"/>
    <w:rsid w:val="002921F1"/>
    <w:rsid w:val="00292315"/>
    <w:rsid w:val="002927B7"/>
    <w:rsid w:val="0029298E"/>
    <w:rsid w:val="00292E3A"/>
    <w:rsid w:val="00293207"/>
    <w:rsid w:val="00293511"/>
    <w:rsid w:val="00293590"/>
    <w:rsid w:val="002935A2"/>
    <w:rsid w:val="0029373D"/>
    <w:rsid w:val="00293824"/>
    <w:rsid w:val="002938FF"/>
    <w:rsid w:val="00293AE6"/>
    <w:rsid w:val="00293B2B"/>
    <w:rsid w:val="00293F2E"/>
    <w:rsid w:val="0029453C"/>
    <w:rsid w:val="00294701"/>
    <w:rsid w:val="0029486D"/>
    <w:rsid w:val="00294C3F"/>
    <w:rsid w:val="00294C5F"/>
    <w:rsid w:val="00294DC6"/>
    <w:rsid w:val="00294F10"/>
    <w:rsid w:val="00294FD1"/>
    <w:rsid w:val="0029502F"/>
    <w:rsid w:val="00295242"/>
    <w:rsid w:val="0029525A"/>
    <w:rsid w:val="0029546C"/>
    <w:rsid w:val="00295620"/>
    <w:rsid w:val="0029568A"/>
    <w:rsid w:val="002957CB"/>
    <w:rsid w:val="00295A30"/>
    <w:rsid w:val="00295BC3"/>
    <w:rsid w:val="00295D80"/>
    <w:rsid w:val="00295E84"/>
    <w:rsid w:val="002965F1"/>
    <w:rsid w:val="00296848"/>
    <w:rsid w:val="0029691A"/>
    <w:rsid w:val="00296964"/>
    <w:rsid w:val="00296D44"/>
    <w:rsid w:val="00296E52"/>
    <w:rsid w:val="00296EC8"/>
    <w:rsid w:val="00297033"/>
    <w:rsid w:val="002979A6"/>
    <w:rsid w:val="00297AD3"/>
    <w:rsid w:val="00297CD6"/>
    <w:rsid w:val="00297E3B"/>
    <w:rsid w:val="00297EF0"/>
    <w:rsid w:val="00297F3F"/>
    <w:rsid w:val="002A000E"/>
    <w:rsid w:val="002A0097"/>
    <w:rsid w:val="002A0182"/>
    <w:rsid w:val="002A03D9"/>
    <w:rsid w:val="002A05F0"/>
    <w:rsid w:val="002A0634"/>
    <w:rsid w:val="002A069A"/>
    <w:rsid w:val="002A0D09"/>
    <w:rsid w:val="002A0DE6"/>
    <w:rsid w:val="002A0EC9"/>
    <w:rsid w:val="002A0F06"/>
    <w:rsid w:val="002A10EA"/>
    <w:rsid w:val="002A1109"/>
    <w:rsid w:val="002A1307"/>
    <w:rsid w:val="002A13B0"/>
    <w:rsid w:val="002A1793"/>
    <w:rsid w:val="002A1905"/>
    <w:rsid w:val="002A1B0A"/>
    <w:rsid w:val="002A1CAA"/>
    <w:rsid w:val="002A1E77"/>
    <w:rsid w:val="002A23F7"/>
    <w:rsid w:val="002A241F"/>
    <w:rsid w:val="002A260F"/>
    <w:rsid w:val="002A298F"/>
    <w:rsid w:val="002A2A27"/>
    <w:rsid w:val="002A30D0"/>
    <w:rsid w:val="002A342D"/>
    <w:rsid w:val="002A3C4F"/>
    <w:rsid w:val="002A3D5E"/>
    <w:rsid w:val="002A3DFB"/>
    <w:rsid w:val="002A4058"/>
    <w:rsid w:val="002A4094"/>
    <w:rsid w:val="002A40FF"/>
    <w:rsid w:val="002A4695"/>
    <w:rsid w:val="002A4747"/>
    <w:rsid w:val="002A4766"/>
    <w:rsid w:val="002A48E2"/>
    <w:rsid w:val="002A4B4A"/>
    <w:rsid w:val="002A4B7B"/>
    <w:rsid w:val="002A51FE"/>
    <w:rsid w:val="002A5620"/>
    <w:rsid w:val="002A562F"/>
    <w:rsid w:val="002A58E2"/>
    <w:rsid w:val="002A5ACA"/>
    <w:rsid w:val="002A5B0E"/>
    <w:rsid w:val="002A5C61"/>
    <w:rsid w:val="002A5E20"/>
    <w:rsid w:val="002A5E6F"/>
    <w:rsid w:val="002A62F3"/>
    <w:rsid w:val="002A63D6"/>
    <w:rsid w:val="002A6455"/>
    <w:rsid w:val="002A69A5"/>
    <w:rsid w:val="002A6E28"/>
    <w:rsid w:val="002A6EC0"/>
    <w:rsid w:val="002A72D7"/>
    <w:rsid w:val="002A7495"/>
    <w:rsid w:val="002A76CF"/>
    <w:rsid w:val="002A7734"/>
    <w:rsid w:val="002A78E8"/>
    <w:rsid w:val="002A7BED"/>
    <w:rsid w:val="002A7C16"/>
    <w:rsid w:val="002A7DC7"/>
    <w:rsid w:val="002A7F41"/>
    <w:rsid w:val="002A7F48"/>
    <w:rsid w:val="002B01BA"/>
    <w:rsid w:val="002B03F1"/>
    <w:rsid w:val="002B0681"/>
    <w:rsid w:val="002B09CF"/>
    <w:rsid w:val="002B0A80"/>
    <w:rsid w:val="002B0B65"/>
    <w:rsid w:val="002B0C0C"/>
    <w:rsid w:val="002B0DE8"/>
    <w:rsid w:val="002B1003"/>
    <w:rsid w:val="002B10E1"/>
    <w:rsid w:val="002B142D"/>
    <w:rsid w:val="002B1EA2"/>
    <w:rsid w:val="002B1EA4"/>
    <w:rsid w:val="002B21CF"/>
    <w:rsid w:val="002B2958"/>
    <w:rsid w:val="002B30BD"/>
    <w:rsid w:val="002B318E"/>
    <w:rsid w:val="002B3B8B"/>
    <w:rsid w:val="002B3CA3"/>
    <w:rsid w:val="002B3F31"/>
    <w:rsid w:val="002B4060"/>
    <w:rsid w:val="002B4096"/>
    <w:rsid w:val="002B44A8"/>
    <w:rsid w:val="002B45AB"/>
    <w:rsid w:val="002B45B6"/>
    <w:rsid w:val="002B4873"/>
    <w:rsid w:val="002B497E"/>
    <w:rsid w:val="002B4DDB"/>
    <w:rsid w:val="002B4E89"/>
    <w:rsid w:val="002B4F82"/>
    <w:rsid w:val="002B510A"/>
    <w:rsid w:val="002B51BD"/>
    <w:rsid w:val="002B5351"/>
    <w:rsid w:val="002B5474"/>
    <w:rsid w:val="002B587D"/>
    <w:rsid w:val="002B5BF7"/>
    <w:rsid w:val="002B5E58"/>
    <w:rsid w:val="002B5EC3"/>
    <w:rsid w:val="002B5FA9"/>
    <w:rsid w:val="002B6622"/>
    <w:rsid w:val="002B6682"/>
    <w:rsid w:val="002B694B"/>
    <w:rsid w:val="002B6964"/>
    <w:rsid w:val="002B6C06"/>
    <w:rsid w:val="002B6C9C"/>
    <w:rsid w:val="002B6D2E"/>
    <w:rsid w:val="002B6E36"/>
    <w:rsid w:val="002B7178"/>
    <w:rsid w:val="002B7447"/>
    <w:rsid w:val="002B779B"/>
    <w:rsid w:val="002B77E6"/>
    <w:rsid w:val="002B7827"/>
    <w:rsid w:val="002B786D"/>
    <w:rsid w:val="002B7CE0"/>
    <w:rsid w:val="002B7FA9"/>
    <w:rsid w:val="002B7FF6"/>
    <w:rsid w:val="002C0101"/>
    <w:rsid w:val="002C0342"/>
    <w:rsid w:val="002C04E1"/>
    <w:rsid w:val="002C07E5"/>
    <w:rsid w:val="002C0A2C"/>
    <w:rsid w:val="002C0A36"/>
    <w:rsid w:val="002C0AFF"/>
    <w:rsid w:val="002C0D8D"/>
    <w:rsid w:val="002C0E0B"/>
    <w:rsid w:val="002C0E47"/>
    <w:rsid w:val="002C0FE2"/>
    <w:rsid w:val="002C11F1"/>
    <w:rsid w:val="002C13DC"/>
    <w:rsid w:val="002C1899"/>
    <w:rsid w:val="002C195E"/>
    <w:rsid w:val="002C1C3A"/>
    <w:rsid w:val="002C21AE"/>
    <w:rsid w:val="002C2272"/>
    <w:rsid w:val="002C22AF"/>
    <w:rsid w:val="002C2A13"/>
    <w:rsid w:val="002C2B0D"/>
    <w:rsid w:val="002C2B7E"/>
    <w:rsid w:val="002C2BC6"/>
    <w:rsid w:val="002C2CAB"/>
    <w:rsid w:val="002C3201"/>
    <w:rsid w:val="002C34F0"/>
    <w:rsid w:val="002C3B5D"/>
    <w:rsid w:val="002C3BF8"/>
    <w:rsid w:val="002C3E7E"/>
    <w:rsid w:val="002C3F27"/>
    <w:rsid w:val="002C41B2"/>
    <w:rsid w:val="002C41CD"/>
    <w:rsid w:val="002C428A"/>
    <w:rsid w:val="002C42B7"/>
    <w:rsid w:val="002C443A"/>
    <w:rsid w:val="002C464D"/>
    <w:rsid w:val="002C4651"/>
    <w:rsid w:val="002C46BD"/>
    <w:rsid w:val="002C4712"/>
    <w:rsid w:val="002C4781"/>
    <w:rsid w:val="002C4804"/>
    <w:rsid w:val="002C4D2C"/>
    <w:rsid w:val="002C4F6F"/>
    <w:rsid w:val="002C5257"/>
    <w:rsid w:val="002C52BB"/>
    <w:rsid w:val="002C53AB"/>
    <w:rsid w:val="002C5613"/>
    <w:rsid w:val="002C61E4"/>
    <w:rsid w:val="002C61FB"/>
    <w:rsid w:val="002C6252"/>
    <w:rsid w:val="002C62BC"/>
    <w:rsid w:val="002C658F"/>
    <w:rsid w:val="002C662F"/>
    <w:rsid w:val="002C6724"/>
    <w:rsid w:val="002C67A8"/>
    <w:rsid w:val="002C6F13"/>
    <w:rsid w:val="002C6F2A"/>
    <w:rsid w:val="002C7064"/>
    <w:rsid w:val="002C7749"/>
    <w:rsid w:val="002C7A0A"/>
    <w:rsid w:val="002C7BD3"/>
    <w:rsid w:val="002C7C95"/>
    <w:rsid w:val="002C7D58"/>
    <w:rsid w:val="002C7EC5"/>
    <w:rsid w:val="002C7FAB"/>
    <w:rsid w:val="002C7FC6"/>
    <w:rsid w:val="002D00FF"/>
    <w:rsid w:val="002D030A"/>
    <w:rsid w:val="002D04ED"/>
    <w:rsid w:val="002D0615"/>
    <w:rsid w:val="002D064B"/>
    <w:rsid w:val="002D0798"/>
    <w:rsid w:val="002D09DB"/>
    <w:rsid w:val="002D0BB5"/>
    <w:rsid w:val="002D0C53"/>
    <w:rsid w:val="002D0D68"/>
    <w:rsid w:val="002D0E2D"/>
    <w:rsid w:val="002D10AB"/>
    <w:rsid w:val="002D16AB"/>
    <w:rsid w:val="002D17C3"/>
    <w:rsid w:val="002D1825"/>
    <w:rsid w:val="002D1D6F"/>
    <w:rsid w:val="002D1F0E"/>
    <w:rsid w:val="002D203C"/>
    <w:rsid w:val="002D263F"/>
    <w:rsid w:val="002D281B"/>
    <w:rsid w:val="002D28A2"/>
    <w:rsid w:val="002D2B6A"/>
    <w:rsid w:val="002D2E48"/>
    <w:rsid w:val="002D2F5B"/>
    <w:rsid w:val="002D31F3"/>
    <w:rsid w:val="002D3240"/>
    <w:rsid w:val="002D35C3"/>
    <w:rsid w:val="002D35FE"/>
    <w:rsid w:val="002D36D8"/>
    <w:rsid w:val="002D3784"/>
    <w:rsid w:val="002D3844"/>
    <w:rsid w:val="002D3DBD"/>
    <w:rsid w:val="002D3E77"/>
    <w:rsid w:val="002D4136"/>
    <w:rsid w:val="002D41B7"/>
    <w:rsid w:val="002D41CB"/>
    <w:rsid w:val="002D4382"/>
    <w:rsid w:val="002D4615"/>
    <w:rsid w:val="002D475A"/>
    <w:rsid w:val="002D494C"/>
    <w:rsid w:val="002D4F9C"/>
    <w:rsid w:val="002D4FAC"/>
    <w:rsid w:val="002D5798"/>
    <w:rsid w:val="002D5982"/>
    <w:rsid w:val="002D5BEA"/>
    <w:rsid w:val="002D5D80"/>
    <w:rsid w:val="002D5F0B"/>
    <w:rsid w:val="002D60BD"/>
    <w:rsid w:val="002D6483"/>
    <w:rsid w:val="002D661E"/>
    <w:rsid w:val="002D6847"/>
    <w:rsid w:val="002D686B"/>
    <w:rsid w:val="002D6932"/>
    <w:rsid w:val="002D6FA9"/>
    <w:rsid w:val="002D7137"/>
    <w:rsid w:val="002D72DF"/>
    <w:rsid w:val="002D73A6"/>
    <w:rsid w:val="002D7456"/>
    <w:rsid w:val="002D758A"/>
    <w:rsid w:val="002D775D"/>
    <w:rsid w:val="002D786D"/>
    <w:rsid w:val="002D79F7"/>
    <w:rsid w:val="002D7C56"/>
    <w:rsid w:val="002D7CDB"/>
    <w:rsid w:val="002E0109"/>
    <w:rsid w:val="002E029E"/>
    <w:rsid w:val="002E0675"/>
    <w:rsid w:val="002E0789"/>
    <w:rsid w:val="002E0806"/>
    <w:rsid w:val="002E0832"/>
    <w:rsid w:val="002E097C"/>
    <w:rsid w:val="002E0B57"/>
    <w:rsid w:val="002E0BAC"/>
    <w:rsid w:val="002E0C14"/>
    <w:rsid w:val="002E0C48"/>
    <w:rsid w:val="002E0DD5"/>
    <w:rsid w:val="002E0F69"/>
    <w:rsid w:val="002E10C4"/>
    <w:rsid w:val="002E11E2"/>
    <w:rsid w:val="002E177E"/>
    <w:rsid w:val="002E1825"/>
    <w:rsid w:val="002E18F7"/>
    <w:rsid w:val="002E191C"/>
    <w:rsid w:val="002E19D8"/>
    <w:rsid w:val="002E1A06"/>
    <w:rsid w:val="002E1C2B"/>
    <w:rsid w:val="002E1D3D"/>
    <w:rsid w:val="002E1DBD"/>
    <w:rsid w:val="002E22C3"/>
    <w:rsid w:val="002E2466"/>
    <w:rsid w:val="002E28D3"/>
    <w:rsid w:val="002E29CD"/>
    <w:rsid w:val="002E2A7E"/>
    <w:rsid w:val="002E3004"/>
    <w:rsid w:val="002E3199"/>
    <w:rsid w:val="002E345A"/>
    <w:rsid w:val="002E361B"/>
    <w:rsid w:val="002E3BA2"/>
    <w:rsid w:val="002E3F01"/>
    <w:rsid w:val="002E3F62"/>
    <w:rsid w:val="002E4033"/>
    <w:rsid w:val="002E4111"/>
    <w:rsid w:val="002E4186"/>
    <w:rsid w:val="002E42B4"/>
    <w:rsid w:val="002E4302"/>
    <w:rsid w:val="002E4709"/>
    <w:rsid w:val="002E481A"/>
    <w:rsid w:val="002E49CF"/>
    <w:rsid w:val="002E4A20"/>
    <w:rsid w:val="002E4A48"/>
    <w:rsid w:val="002E4C5C"/>
    <w:rsid w:val="002E4FB6"/>
    <w:rsid w:val="002E50E2"/>
    <w:rsid w:val="002E520E"/>
    <w:rsid w:val="002E5376"/>
    <w:rsid w:val="002E54FE"/>
    <w:rsid w:val="002E5567"/>
    <w:rsid w:val="002E5BA5"/>
    <w:rsid w:val="002E5BEB"/>
    <w:rsid w:val="002E5F31"/>
    <w:rsid w:val="002E6195"/>
    <w:rsid w:val="002E6223"/>
    <w:rsid w:val="002E63C0"/>
    <w:rsid w:val="002E6548"/>
    <w:rsid w:val="002E6856"/>
    <w:rsid w:val="002E69EE"/>
    <w:rsid w:val="002E6A08"/>
    <w:rsid w:val="002E6A5D"/>
    <w:rsid w:val="002E6F67"/>
    <w:rsid w:val="002E6F8D"/>
    <w:rsid w:val="002E70B3"/>
    <w:rsid w:val="002E77D4"/>
    <w:rsid w:val="002E793A"/>
    <w:rsid w:val="002E7BD3"/>
    <w:rsid w:val="002E7CC8"/>
    <w:rsid w:val="002E7CD1"/>
    <w:rsid w:val="002E7D15"/>
    <w:rsid w:val="002E7E04"/>
    <w:rsid w:val="002E7F5A"/>
    <w:rsid w:val="002F004D"/>
    <w:rsid w:val="002F0273"/>
    <w:rsid w:val="002F0290"/>
    <w:rsid w:val="002F02D0"/>
    <w:rsid w:val="002F08B6"/>
    <w:rsid w:val="002F09CF"/>
    <w:rsid w:val="002F0BA1"/>
    <w:rsid w:val="002F0F67"/>
    <w:rsid w:val="002F101B"/>
    <w:rsid w:val="002F121C"/>
    <w:rsid w:val="002F1331"/>
    <w:rsid w:val="002F1379"/>
    <w:rsid w:val="002F1420"/>
    <w:rsid w:val="002F1621"/>
    <w:rsid w:val="002F1782"/>
    <w:rsid w:val="002F1833"/>
    <w:rsid w:val="002F1A25"/>
    <w:rsid w:val="002F2049"/>
    <w:rsid w:val="002F217D"/>
    <w:rsid w:val="002F21E3"/>
    <w:rsid w:val="002F226A"/>
    <w:rsid w:val="002F2748"/>
    <w:rsid w:val="002F298A"/>
    <w:rsid w:val="002F2F44"/>
    <w:rsid w:val="002F3087"/>
    <w:rsid w:val="002F3433"/>
    <w:rsid w:val="002F387D"/>
    <w:rsid w:val="002F3896"/>
    <w:rsid w:val="002F39DC"/>
    <w:rsid w:val="002F3B0A"/>
    <w:rsid w:val="002F439E"/>
    <w:rsid w:val="002F4CF3"/>
    <w:rsid w:val="002F4DC4"/>
    <w:rsid w:val="002F5577"/>
    <w:rsid w:val="002F55C8"/>
    <w:rsid w:val="002F59B3"/>
    <w:rsid w:val="002F5B7C"/>
    <w:rsid w:val="002F5BC9"/>
    <w:rsid w:val="002F5BDF"/>
    <w:rsid w:val="002F5EBD"/>
    <w:rsid w:val="002F60CB"/>
    <w:rsid w:val="002F67E3"/>
    <w:rsid w:val="002F67FD"/>
    <w:rsid w:val="002F69A6"/>
    <w:rsid w:val="002F6B9D"/>
    <w:rsid w:val="002F6DA5"/>
    <w:rsid w:val="002F7045"/>
    <w:rsid w:val="002F710E"/>
    <w:rsid w:val="002F79BC"/>
    <w:rsid w:val="002F7DDD"/>
    <w:rsid w:val="002F7EEE"/>
    <w:rsid w:val="002F7F86"/>
    <w:rsid w:val="0030004B"/>
    <w:rsid w:val="003002F0"/>
    <w:rsid w:val="00300573"/>
    <w:rsid w:val="00300726"/>
    <w:rsid w:val="00300745"/>
    <w:rsid w:val="00300AF8"/>
    <w:rsid w:val="00300EB1"/>
    <w:rsid w:val="00301529"/>
    <w:rsid w:val="00301953"/>
    <w:rsid w:val="00301AF5"/>
    <w:rsid w:val="00302084"/>
    <w:rsid w:val="0030227A"/>
    <w:rsid w:val="003023D8"/>
    <w:rsid w:val="00302507"/>
    <w:rsid w:val="00302673"/>
    <w:rsid w:val="00302912"/>
    <w:rsid w:val="00302ABA"/>
    <w:rsid w:val="00302AC8"/>
    <w:rsid w:val="00302D83"/>
    <w:rsid w:val="00302EA8"/>
    <w:rsid w:val="00302FCC"/>
    <w:rsid w:val="0030318A"/>
    <w:rsid w:val="003032F2"/>
    <w:rsid w:val="0030354D"/>
    <w:rsid w:val="00303651"/>
    <w:rsid w:val="00303751"/>
    <w:rsid w:val="00303955"/>
    <w:rsid w:val="00303A21"/>
    <w:rsid w:val="00303BF0"/>
    <w:rsid w:val="00303C03"/>
    <w:rsid w:val="00304199"/>
    <w:rsid w:val="00304238"/>
    <w:rsid w:val="00304278"/>
    <w:rsid w:val="0030429D"/>
    <w:rsid w:val="00304721"/>
    <w:rsid w:val="003047CC"/>
    <w:rsid w:val="00304854"/>
    <w:rsid w:val="00304A29"/>
    <w:rsid w:val="00304A46"/>
    <w:rsid w:val="00304B39"/>
    <w:rsid w:val="0030517E"/>
    <w:rsid w:val="0030518B"/>
    <w:rsid w:val="00305482"/>
    <w:rsid w:val="00305606"/>
    <w:rsid w:val="003057AB"/>
    <w:rsid w:val="00305D10"/>
    <w:rsid w:val="00305D74"/>
    <w:rsid w:val="00306194"/>
    <w:rsid w:val="00306215"/>
    <w:rsid w:val="003066FA"/>
    <w:rsid w:val="00307027"/>
    <w:rsid w:val="00307072"/>
    <w:rsid w:val="00307094"/>
    <w:rsid w:val="00307121"/>
    <w:rsid w:val="00307210"/>
    <w:rsid w:val="00307267"/>
    <w:rsid w:val="0030730F"/>
    <w:rsid w:val="00307538"/>
    <w:rsid w:val="00307573"/>
    <w:rsid w:val="0030782D"/>
    <w:rsid w:val="003078C1"/>
    <w:rsid w:val="00307A47"/>
    <w:rsid w:val="00307A6B"/>
    <w:rsid w:val="003100E4"/>
    <w:rsid w:val="003106D5"/>
    <w:rsid w:val="003108C7"/>
    <w:rsid w:val="0031118D"/>
    <w:rsid w:val="0031153D"/>
    <w:rsid w:val="0031195D"/>
    <w:rsid w:val="0031260E"/>
    <w:rsid w:val="0031263E"/>
    <w:rsid w:val="00312946"/>
    <w:rsid w:val="00312B26"/>
    <w:rsid w:val="00312BEE"/>
    <w:rsid w:val="0031335A"/>
    <w:rsid w:val="00313674"/>
    <w:rsid w:val="0031395A"/>
    <w:rsid w:val="00313A9A"/>
    <w:rsid w:val="00313C63"/>
    <w:rsid w:val="00313F82"/>
    <w:rsid w:val="00314046"/>
    <w:rsid w:val="0031419F"/>
    <w:rsid w:val="00314A4A"/>
    <w:rsid w:val="00314B5F"/>
    <w:rsid w:val="00314C22"/>
    <w:rsid w:val="00314C4B"/>
    <w:rsid w:val="00314CAE"/>
    <w:rsid w:val="00314CDD"/>
    <w:rsid w:val="00314D6D"/>
    <w:rsid w:val="00314EC3"/>
    <w:rsid w:val="00314F13"/>
    <w:rsid w:val="00314FD9"/>
    <w:rsid w:val="003153E9"/>
    <w:rsid w:val="003153F5"/>
    <w:rsid w:val="003156C1"/>
    <w:rsid w:val="00315771"/>
    <w:rsid w:val="0031599C"/>
    <w:rsid w:val="00315AA7"/>
    <w:rsid w:val="00315ABA"/>
    <w:rsid w:val="003160E6"/>
    <w:rsid w:val="00316173"/>
    <w:rsid w:val="00316177"/>
    <w:rsid w:val="00316AA3"/>
    <w:rsid w:val="00316B9C"/>
    <w:rsid w:val="00316F44"/>
    <w:rsid w:val="00317064"/>
    <w:rsid w:val="003170CB"/>
    <w:rsid w:val="003171D5"/>
    <w:rsid w:val="00317391"/>
    <w:rsid w:val="00317486"/>
    <w:rsid w:val="00317B85"/>
    <w:rsid w:val="00317D3B"/>
    <w:rsid w:val="0032011D"/>
    <w:rsid w:val="003208ED"/>
    <w:rsid w:val="00320903"/>
    <w:rsid w:val="00320BC8"/>
    <w:rsid w:val="00320D79"/>
    <w:rsid w:val="00320DB9"/>
    <w:rsid w:val="00321386"/>
    <w:rsid w:val="00321674"/>
    <w:rsid w:val="003219AB"/>
    <w:rsid w:val="00321E24"/>
    <w:rsid w:val="00321E63"/>
    <w:rsid w:val="00321E77"/>
    <w:rsid w:val="00321FAC"/>
    <w:rsid w:val="00322124"/>
    <w:rsid w:val="003221B2"/>
    <w:rsid w:val="003221EC"/>
    <w:rsid w:val="003223A1"/>
    <w:rsid w:val="0032246E"/>
    <w:rsid w:val="003224C8"/>
    <w:rsid w:val="003224F1"/>
    <w:rsid w:val="0032253A"/>
    <w:rsid w:val="003225F9"/>
    <w:rsid w:val="00322A1D"/>
    <w:rsid w:val="00322B1B"/>
    <w:rsid w:val="00322B5B"/>
    <w:rsid w:val="00322EA2"/>
    <w:rsid w:val="00323222"/>
    <w:rsid w:val="00323296"/>
    <w:rsid w:val="0032333F"/>
    <w:rsid w:val="0032360E"/>
    <w:rsid w:val="003237A1"/>
    <w:rsid w:val="003239CB"/>
    <w:rsid w:val="003239E5"/>
    <w:rsid w:val="00323F12"/>
    <w:rsid w:val="00323FEC"/>
    <w:rsid w:val="00324000"/>
    <w:rsid w:val="0032419D"/>
    <w:rsid w:val="003245C6"/>
    <w:rsid w:val="00324674"/>
    <w:rsid w:val="003246DC"/>
    <w:rsid w:val="0032479F"/>
    <w:rsid w:val="00324AAB"/>
    <w:rsid w:val="00324B02"/>
    <w:rsid w:val="00324EAA"/>
    <w:rsid w:val="00324F63"/>
    <w:rsid w:val="0032582D"/>
    <w:rsid w:val="00325CA4"/>
    <w:rsid w:val="00325F9D"/>
    <w:rsid w:val="00326068"/>
    <w:rsid w:val="00326070"/>
    <w:rsid w:val="003260D2"/>
    <w:rsid w:val="0032613A"/>
    <w:rsid w:val="0032620F"/>
    <w:rsid w:val="00326325"/>
    <w:rsid w:val="00326500"/>
    <w:rsid w:val="0032654B"/>
    <w:rsid w:val="00326564"/>
    <w:rsid w:val="0032664E"/>
    <w:rsid w:val="0032666D"/>
    <w:rsid w:val="00326A87"/>
    <w:rsid w:val="00326A98"/>
    <w:rsid w:val="00326BF6"/>
    <w:rsid w:val="00326DD4"/>
    <w:rsid w:val="00326FB2"/>
    <w:rsid w:val="0032708E"/>
    <w:rsid w:val="0032728A"/>
    <w:rsid w:val="003272A2"/>
    <w:rsid w:val="003272F2"/>
    <w:rsid w:val="003273C9"/>
    <w:rsid w:val="00327537"/>
    <w:rsid w:val="003277AC"/>
    <w:rsid w:val="00327853"/>
    <w:rsid w:val="00327896"/>
    <w:rsid w:val="0032797A"/>
    <w:rsid w:val="00330379"/>
    <w:rsid w:val="003303B6"/>
    <w:rsid w:val="00330491"/>
    <w:rsid w:val="003308D0"/>
    <w:rsid w:val="0033090D"/>
    <w:rsid w:val="003309A0"/>
    <w:rsid w:val="00330A52"/>
    <w:rsid w:val="00330AB9"/>
    <w:rsid w:val="00330BEB"/>
    <w:rsid w:val="00330DDC"/>
    <w:rsid w:val="00330F87"/>
    <w:rsid w:val="00330FE7"/>
    <w:rsid w:val="00330FFF"/>
    <w:rsid w:val="00331813"/>
    <w:rsid w:val="0033197A"/>
    <w:rsid w:val="00331C61"/>
    <w:rsid w:val="00331FA6"/>
    <w:rsid w:val="0033222D"/>
    <w:rsid w:val="00332767"/>
    <w:rsid w:val="00332A56"/>
    <w:rsid w:val="00332B4B"/>
    <w:rsid w:val="00332C34"/>
    <w:rsid w:val="00332CA0"/>
    <w:rsid w:val="00332E52"/>
    <w:rsid w:val="00333067"/>
    <w:rsid w:val="003330AD"/>
    <w:rsid w:val="00333F34"/>
    <w:rsid w:val="00333FCC"/>
    <w:rsid w:val="003340FC"/>
    <w:rsid w:val="003341F0"/>
    <w:rsid w:val="003344B6"/>
    <w:rsid w:val="003344E0"/>
    <w:rsid w:val="00334549"/>
    <w:rsid w:val="00334623"/>
    <w:rsid w:val="00334B5A"/>
    <w:rsid w:val="00334C74"/>
    <w:rsid w:val="00334CE1"/>
    <w:rsid w:val="00334DC5"/>
    <w:rsid w:val="00334DF6"/>
    <w:rsid w:val="00334E0B"/>
    <w:rsid w:val="0033504F"/>
    <w:rsid w:val="00335189"/>
    <w:rsid w:val="00335530"/>
    <w:rsid w:val="0033580A"/>
    <w:rsid w:val="00335925"/>
    <w:rsid w:val="00335E7C"/>
    <w:rsid w:val="00335EF0"/>
    <w:rsid w:val="0033618A"/>
    <w:rsid w:val="00336418"/>
    <w:rsid w:val="003366AB"/>
    <w:rsid w:val="00336802"/>
    <w:rsid w:val="0033688B"/>
    <w:rsid w:val="003369D4"/>
    <w:rsid w:val="00336AEC"/>
    <w:rsid w:val="00336DE0"/>
    <w:rsid w:val="00337659"/>
    <w:rsid w:val="0033770C"/>
    <w:rsid w:val="0033772E"/>
    <w:rsid w:val="00337A14"/>
    <w:rsid w:val="0034006D"/>
    <w:rsid w:val="00340114"/>
    <w:rsid w:val="0034036D"/>
    <w:rsid w:val="00340387"/>
    <w:rsid w:val="00340647"/>
    <w:rsid w:val="00340B0E"/>
    <w:rsid w:val="00340C85"/>
    <w:rsid w:val="00340E11"/>
    <w:rsid w:val="00341377"/>
    <w:rsid w:val="003415A5"/>
    <w:rsid w:val="003415D9"/>
    <w:rsid w:val="003416E3"/>
    <w:rsid w:val="00341D45"/>
    <w:rsid w:val="00341D4E"/>
    <w:rsid w:val="00341E15"/>
    <w:rsid w:val="00341F0D"/>
    <w:rsid w:val="003421DF"/>
    <w:rsid w:val="00342550"/>
    <w:rsid w:val="003426BF"/>
    <w:rsid w:val="003426FB"/>
    <w:rsid w:val="003429EB"/>
    <w:rsid w:val="00342D81"/>
    <w:rsid w:val="00342E49"/>
    <w:rsid w:val="00343019"/>
    <w:rsid w:val="0034301C"/>
    <w:rsid w:val="0034347C"/>
    <w:rsid w:val="0034390F"/>
    <w:rsid w:val="00343BC9"/>
    <w:rsid w:val="00343F55"/>
    <w:rsid w:val="003441BC"/>
    <w:rsid w:val="003443F4"/>
    <w:rsid w:val="00344474"/>
    <w:rsid w:val="0034458B"/>
    <w:rsid w:val="003445D5"/>
    <w:rsid w:val="003445F2"/>
    <w:rsid w:val="00344675"/>
    <w:rsid w:val="00344A67"/>
    <w:rsid w:val="00344B48"/>
    <w:rsid w:val="0034501A"/>
    <w:rsid w:val="0034514B"/>
    <w:rsid w:val="00345194"/>
    <w:rsid w:val="00345297"/>
    <w:rsid w:val="0034555F"/>
    <w:rsid w:val="0034561E"/>
    <w:rsid w:val="0034581D"/>
    <w:rsid w:val="003459F8"/>
    <w:rsid w:val="00345A4E"/>
    <w:rsid w:val="00345ADA"/>
    <w:rsid w:val="00345D0D"/>
    <w:rsid w:val="00345FAC"/>
    <w:rsid w:val="00345FFB"/>
    <w:rsid w:val="00346199"/>
    <w:rsid w:val="003463FC"/>
    <w:rsid w:val="00346B3D"/>
    <w:rsid w:val="00346DCD"/>
    <w:rsid w:val="003470C8"/>
    <w:rsid w:val="003473CF"/>
    <w:rsid w:val="0034745B"/>
    <w:rsid w:val="00347489"/>
    <w:rsid w:val="00347962"/>
    <w:rsid w:val="00347C97"/>
    <w:rsid w:val="00347E6E"/>
    <w:rsid w:val="00350156"/>
    <w:rsid w:val="0035028D"/>
    <w:rsid w:val="0035031F"/>
    <w:rsid w:val="00350525"/>
    <w:rsid w:val="0035059A"/>
    <w:rsid w:val="00350602"/>
    <w:rsid w:val="00350797"/>
    <w:rsid w:val="00350CB8"/>
    <w:rsid w:val="00351005"/>
    <w:rsid w:val="003511BB"/>
    <w:rsid w:val="003511E4"/>
    <w:rsid w:val="003511E6"/>
    <w:rsid w:val="003513A7"/>
    <w:rsid w:val="003515A0"/>
    <w:rsid w:val="003515A9"/>
    <w:rsid w:val="0035166E"/>
    <w:rsid w:val="003516C3"/>
    <w:rsid w:val="00351703"/>
    <w:rsid w:val="00351853"/>
    <w:rsid w:val="00351C9B"/>
    <w:rsid w:val="00351DA2"/>
    <w:rsid w:val="00351E18"/>
    <w:rsid w:val="00352028"/>
    <w:rsid w:val="00352042"/>
    <w:rsid w:val="003524A0"/>
    <w:rsid w:val="00352599"/>
    <w:rsid w:val="00352725"/>
    <w:rsid w:val="00352C56"/>
    <w:rsid w:val="003530DD"/>
    <w:rsid w:val="00353295"/>
    <w:rsid w:val="003533B2"/>
    <w:rsid w:val="003533E5"/>
    <w:rsid w:val="00353400"/>
    <w:rsid w:val="00353428"/>
    <w:rsid w:val="00353908"/>
    <w:rsid w:val="00353A17"/>
    <w:rsid w:val="00353A22"/>
    <w:rsid w:val="00353CFE"/>
    <w:rsid w:val="00353F86"/>
    <w:rsid w:val="003543C3"/>
    <w:rsid w:val="00354418"/>
    <w:rsid w:val="003549DA"/>
    <w:rsid w:val="00354BAA"/>
    <w:rsid w:val="00354D29"/>
    <w:rsid w:val="00354EFE"/>
    <w:rsid w:val="00355237"/>
    <w:rsid w:val="00355247"/>
    <w:rsid w:val="00355685"/>
    <w:rsid w:val="003557CD"/>
    <w:rsid w:val="00355966"/>
    <w:rsid w:val="00355A10"/>
    <w:rsid w:val="00355B1B"/>
    <w:rsid w:val="00355FD9"/>
    <w:rsid w:val="00356107"/>
    <w:rsid w:val="00356BBF"/>
    <w:rsid w:val="00356E4A"/>
    <w:rsid w:val="00356E4C"/>
    <w:rsid w:val="00356EE6"/>
    <w:rsid w:val="00356F23"/>
    <w:rsid w:val="00356F35"/>
    <w:rsid w:val="00356FD0"/>
    <w:rsid w:val="003572F9"/>
    <w:rsid w:val="0035761E"/>
    <w:rsid w:val="00357670"/>
    <w:rsid w:val="00357948"/>
    <w:rsid w:val="00357DC6"/>
    <w:rsid w:val="00357F76"/>
    <w:rsid w:val="00357F90"/>
    <w:rsid w:val="003603AA"/>
    <w:rsid w:val="00360512"/>
    <w:rsid w:val="003607DB"/>
    <w:rsid w:val="003609E2"/>
    <w:rsid w:val="00360AC1"/>
    <w:rsid w:val="00360AD2"/>
    <w:rsid w:val="00360CCB"/>
    <w:rsid w:val="00360DCB"/>
    <w:rsid w:val="00361076"/>
    <w:rsid w:val="003611B6"/>
    <w:rsid w:val="003611C1"/>
    <w:rsid w:val="00361C10"/>
    <w:rsid w:val="0036202A"/>
    <w:rsid w:val="0036276D"/>
    <w:rsid w:val="003627C0"/>
    <w:rsid w:val="0036293C"/>
    <w:rsid w:val="00362A1F"/>
    <w:rsid w:val="00362C67"/>
    <w:rsid w:val="00362C8C"/>
    <w:rsid w:val="00362EC9"/>
    <w:rsid w:val="00363254"/>
    <w:rsid w:val="003635CB"/>
    <w:rsid w:val="00363645"/>
    <w:rsid w:val="00363959"/>
    <w:rsid w:val="00363A56"/>
    <w:rsid w:val="00363BC9"/>
    <w:rsid w:val="00363EC3"/>
    <w:rsid w:val="00363FC9"/>
    <w:rsid w:val="003640E8"/>
    <w:rsid w:val="00364174"/>
    <w:rsid w:val="003641E9"/>
    <w:rsid w:val="003644AA"/>
    <w:rsid w:val="0036458E"/>
    <w:rsid w:val="003648C0"/>
    <w:rsid w:val="003648EA"/>
    <w:rsid w:val="003648F4"/>
    <w:rsid w:val="0036498B"/>
    <w:rsid w:val="00364CD3"/>
    <w:rsid w:val="00364E21"/>
    <w:rsid w:val="00364E2E"/>
    <w:rsid w:val="00364F89"/>
    <w:rsid w:val="00364FFB"/>
    <w:rsid w:val="003654EE"/>
    <w:rsid w:val="00365550"/>
    <w:rsid w:val="00365642"/>
    <w:rsid w:val="00365A01"/>
    <w:rsid w:val="00365AE3"/>
    <w:rsid w:val="00365BE0"/>
    <w:rsid w:val="00365DAB"/>
    <w:rsid w:val="00365E4F"/>
    <w:rsid w:val="00365FD9"/>
    <w:rsid w:val="00366083"/>
    <w:rsid w:val="00366092"/>
    <w:rsid w:val="003662B3"/>
    <w:rsid w:val="0036670F"/>
    <w:rsid w:val="0036690E"/>
    <w:rsid w:val="00366997"/>
    <w:rsid w:val="00366B3B"/>
    <w:rsid w:val="00366BA3"/>
    <w:rsid w:val="00366E79"/>
    <w:rsid w:val="003675E4"/>
    <w:rsid w:val="0036795D"/>
    <w:rsid w:val="00367A61"/>
    <w:rsid w:val="00367E24"/>
    <w:rsid w:val="0037007D"/>
    <w:rsid w:val="00370231"/>
    <w:rsid w:val="003705CE"/>
    <w:rsid w:val="003709B9"/>
    <w:rsid w:val="00370C1C"/>
    <w:rsid w:val="00370C2C"/>
    <w:rsid w:val="00370D52"/>
    <w:rsid w:val="003711CA"/>
    <w:rsid w:val="003715EF"/>
    <w:rsid w:val="00371941"/>
    <w:rsid w:val="00371C67"/>
    <w:rsid w:val="00371CB7"/>
    <w:rsid w:val="00371DBA"/>
    <w:rsid w:val="00371E07"/>
    <w:rsid w:val="003721FA"/>
    <w:rsid w:val="003721FE"/>
    <w:rsid w:val="0037229C"/>
    <w:rsid w:val="00372568"/>
    <w:rsid w:val="003725CB"/>
    <w:rsid w:val="00372727"/>
    <w:rsid w:val="003728CC"/>
    <w:rsid w:val="00372927"/>
    <w:rsid w:val="00372B32"/>
    <w:rsid w:val="00372BB5"/>
    <w:rsid w:val="00372BEB"/>
    <w:rsid w:val="00372D2C"/>
    <w:rsid w:val="00372DBE"/>
    <w:rsid w:val="00372E3E"/>
    <w:rsid w:val="00372E55"/>
    <w:rsid w:val="003731B1"/>
    <w:rsid w:val="00373342"/>
    <w:rsid w:val="00373655"/>
    <w:rsid w:val="0037378C"/>
    <w:rsid w:val="003738F8"/>
    <w:rsid w:val="00373B0C"/>
    <w:rsid w:val="00373C60"/>
    <w:rsid w:val="00373DF7"/>
    <w:rsid w:val="00374302"/>
    <w:rsid w:val="003745E4"/>
    <w:rsid w:val="00374642"/>
    <w:rsid w:val="00374691"/>
    <w:rsid w:val="00374733"/>
    <w:rsid w:val="003747DF"/>
    <w:rsid w:val="00374CDE"/>
    <w:rsid w:val="00374F6B"/>
    <w:rsid w:val="00374FDC"/>
    <w:rsid w:val="00375008"/>
    <w:rsid w:val="0037503B"/>
    <w:rsid w:val="0037509F"/>
    <w:rsid w:val="003750D9"/>
    <w:rsid w:val="003750FE"/>
    <w:rsid w:val="0037522A"/>
    <w:rsid w:val="00375325"/>
    <w:rsid w:val="003755B9"/>
    <w:rsid w:val="00375627"/>
    <w:rsid w:val="00375793"/>
    <w:rsid w:val="003757E6"/>
    <w:rsid w:val="00375861"/>
    <w:rsid w:val="00375A56"/>
    <w:rsid w:val="00375C70"/>
    <w:rsid w:val="00375C76"/>
    <w:rsid w:val="00375F78"/>
    <w:rsid w:val="00376172"/>
    <w:rsid w:val="0037646B"/>
    <w:rsid w:val="003765BC"/>
    <w:rsid w:val="0037660E"/>
    <w:rsid w:val="00376B47"/>
    <w:rsid w:val="00376CAF"/>
    <w:rsid w:val="00376E32"/>
    <w:rsid w:val="0037705A"/>
    <w:rsid w:val="00377332"/>
    <w:rsid w:val="0037734B"/>
    <w:rsid w:val="00377504"/>
    <w:rsid w:val="0037756D"/>
    <w:rsid w:val="00377662"/>
    <w:rsid w:val="0037771C"/>
    <w:rsid w:val="00377760"/>
    <w:rsid w:val="00377795"/>
    <w:rsid w:val="00377843"/>
    <w:rsid w:val="003778C1"/>
    <w:rsid w:val="00377942"/>
    <w:rsid w:val="00377A6E"/>
    <w:rsid w:val="00377D2A"/>
    <w:rsid w:val="00380062"/>
    <w:rsid w:val="0038018C"/>
    <w:rsid w:val="00380312"/>
    <w:rsid w:val="003804BD"/>
    <w:rsid w:val="00380518"/>
    <w:rsid w:val="00380942"/>
    <w:rsid w:val="00380A0E"/>
    <w:rsid w:val="0038127E"/>
    <w:rsid w:val="00381419"/>
    <w:rsid w:val="0038153E"/>
    <w:rsid w:val="00381802"/>
    <w:rsid w:val="00381BEB"/>
    <w:rsid w:val="00381D05"/>
    <w:rsid w:val="00381EE1"/>
    <w:rsid w:val="00381F3F"/>
    <w:rsid w:val="00381F99"/>
    <w:rsid w:val="0038206E"/>
    <w:rsid w:val="00382096"/>
    <w:rsid w:val="00382132"/>
    <w:rsid w:val="0038225E"/>
    <w:rsid w:val="0038236F"/>
    <w:rsid w:val="00382509"/>
    <w:rsid w:val="00382715"/>
    <w:rsid w:val="00382B94"/>
    <w:rsid w:val="00382C19"/>
    <w:rsid w:val="00382C68"/>
    <w:rsid w:val="00383021"/>
    <w:rsid w:val="00383212"/>
    <w:rsid w:val="0038321E"/>
    <w:rsid w:val="00383423"/>
    <w:rsid w:val="003836A1"/>
    <w:rsid w:val="00383878"/>
    <w:rsid w:val="003838E8"/>
    <w:rsid w:val="00383AE4"/>
    <w:rsid w:val="00383F51"/>
    <w:rsid w:val="00383F6A"/>
    <w:rsid w:val="003844F8"/>
    <w:rsid w:val="003846FD"/>
    <w:rsid w:val="0038489D"/>
    <w:rsid w:val="00384B90"/>
    <w:rsid w:val="00384E34"/>
    <w:rsid w:val="0038589F"/>
    <w:rsid w:val="003859DC"/>
    <w:rsid w:val="00385E9B"/>
    <w:rsid w:val="00386045"/>
    <w:rsid w:val="00386415"/>
    <w:rsid w:val="003865BA"/>
    <w:rsid w:val="00386709"/>
    <w:rsid w:val="003868A0"/>
    <w:rsid w:val="003868D1"/>
    <w:rsid w:val="00386C09"/>
    <w:rsid w:val="00386CF2"/>
    <w:rsid w:val="00386D78"/>
    <w:rsid w:val="003870AC"/>
    <w:rsid w:val="003871B5"/>
    <w:rsid w:val="0038771B"/>
    <w:rsid w:val="00387914"/>
    <w:rsid w:val="00387A40"/>
    <w:rsid w:val="00387A96"/>
    <w:rsid w:val="00387AA7"/>
    <w:rsid w:val="00387F9A"/>
    <w:rsid w:val="0039072C"/>
    <w:rsid w:val="00390811"/>
    <w:rsid w:val="00390830"/>
    <w:rsid w:val="003909DF"/>
    <w:rsid w:val="003911F7"/>
    <w:rsid w:val="003912D8"/>
    <w:rsid w:val="00391635"/>
    <w:rsid w:val="00391792"/>
    <w:rsid w:val="003917F1"/>
    <w:rsid w:val="00391D57"/>
    <w:rsid w:val="00391E6A"/>
    <w:rsid w:val="00391EC2"/>
    <w:rsid w:val="00391F88"/>
    <w:rsid w:val="00391FF5"/>
    <w:rsid w:val="00392017"/>
    <w:rsid w:val="00392143"/>
    <w:rsid w:val="00392218"/>
    <w:rsid w:val="003922E6"/>
    <w:rsid w:val="003923E9"/>
    <w:rsid w:val="00392956"/>
    <w:rsid w:val="003929E9"/>
    <w:rsid w:val="00392BFC"/>
    <w:rsid w:val="00392C0F"/>
    <w:rsid w:val="00392CA5"/>
    <w:rsid w:val="0039306D"/>
    <w:rsid w:val="0039318F"/>
    <w:rsid w:val="003933ED"/>
    <w:rsid w:val="00393699"/>
    <w:rsid w:val="003936F4"/>
    <w:rsid w:val="003938E5"/>
    <w:rsid w:val="0039396E"/>
    <w:rsid w:val="00393B0E"/>
    <w:rsid w:val="00393CF8"/>
    <w:rsid w:val="00393D32"/>
    <w:rsid w:val="00393D59"/>
    <w:rsid w:val="00393F83"/>
    <w:rsid w:val="00393FB1"/>
    <w:rsid w:val="003943BA"/>
    <w:rsid w:val="00394410"/>
    <w:rsid w:val="00394B3C"/>
    <w:rsid w:val="00394B79"/>
    <w:rsid w:val="00394B96"/>
    <w:rsid w:val="00394C06"/>
    <w:rsid w:val="00394D18"/>
    <w:rsid w:val="00395076"/>
    <w:rsid w:val="003950A2"/>
    <w:rsid w:val="003950A8"/>
    <w:rsid w:val="00395225"/>
    <w:rsid w:val="0039524B"/>
    <w:rsid w:val="00395558"/>
    <w:rsid w:val="00395927"/>
    <w:rsid w:val="00395BE1"/>
    <w:rsid w:val="00395C2F"/>
    <w:rsid w:val="00395EAD"/>
    <w:rsid w:val="00395FD1"/>
    <w:rsid w:val="003960C2"/>
    <w:rsid w:val="00396368"/>
    <w:rsid w:val="003963A1"/>
    <w:rsid w:val="00396B80"/>
    <w:rsid w:val="00396D62"/>
    <w:rsid w:val="00396EA5"/>
    <w:rsid w:val="00397421"/>
    <w:rsid w:val="003976DC"/>
    <w:rsid w:val="003978A2"/>
    <w:rsid w:val="003978D5"/>
    <w:rsid w:val="00397A75"/>
    <w:rsid w:val="003A01CF"/>
    <w:rsid w:val="003A02A7"/>
    <w:rsid w:val="003A0749"/>
    <w:rsid w:val="003A0F1B"/>
    <w:rsid w:val="003A11A0"/>
    <w:rsid w:val="003A11A9"/>
    <w:rsid w:val="003A12AE"/>
    <w:rsid w:val="003A1438"/>
    <w:rsid w:val="003A14FC"/>
    <w:rsid w:val="003A1743"/>
    <w:rsid w:val="003A1EA9"/>
    <w:rsid w:val="003A2246"/>
    <w:rsid w:val="003A2488"/>
    <w:rsid w:val="003A26D5"/>
    <w:rsid w:val="003A28BE"/>
    <w:rsid w:val="003A2B2E"/>
    <w:rsid w:val="003A2E46"/>
    <w:rsid w:val="003A3013"/>
    <w:rsid w:val="003A35F2"/>
    <w:rsid w:val="003A3A3A"/>
    <w:rsid w:val="003A3E5D"/>
    <w:rsid w:val="003A3EEF"/>
    <w:rsid w:val="003A40B4"/>
    <w:rsid w:val="003A423A"/>
    <w:rsid w:val="003A425A"/>
    <w:rsid w:val="003A42BF"/>
    <w:rsid w:val="003A4453"/>
    <w:rsid w:val="003A446C"/>
    <w:rsid w:val="003A48B0"/>
    <w:rsid w:val="003A4959"/>
    <w:rsid w:val="003A4A3D"/>
    <w:rsid w:val="003A4BF1"/>
    <w:rsid w:val="003A4D0B"/>
    <w:rsid w:val="003A4DC4"/>
    <w:rsid w:val="003A4DD2"/>
    <w:rsid w:val="003A4F3F"/>
    <w:rsid w:val="003A4FED"/>
    <w:rsid w:val="003A5049"/>
    <w:rsid w:val="003A55BD"/>
    <w:rsid w:val="003A5625"/>
    <w:rsid w:val="003A5673"/>
    <w:rsid w:val="003A5B54"/>
    <w:rsid w:val="003A5E17"/>
    <w:rsid w:val="003A5E99"/>
    <w:rsid w:val="003A5F21"/>
    <w:rsid w:val="003A611A"/>
    <w:rsid w:val="003A6512"/>
    <w:rsid w:val="003A682D"/>
    <w:rsid w:val="003A6CD7"/>
    <w:rsid w:val="003A70C9"/>
    <w:rsid w:val="003A73CA"/>
    <w:rsid w:val="003A7544"/>
    <w:rsid w:val="003A783C"/>
    <w:rsid w:val="003A7933"/>
    <w:rsid w:val="003A7967"/>
    <w:rsid w:val="003A7CB6"/>
    <w:rsid w:val="003A7CC0"/>
    <w:rsid w:val="003A7D28"/>
    <w:rsid w:val="003B0338"/>
    <w:rsid w:val="003B0562"/>
    <w:rsid w:val="003B08EE"/>
    <w:rsid w:val="003B0D0D"/>
    <w:rsid w:val="003B0EC5"/>
    <w:rsid w:val="003B0EDD"/>
    <w:rsid w:val="003B0F4B"/>
    <w:rsid w:val="003B10ED"/>
    <w:rsid w:val="003B1391"/>
    <w:rsid w:val="003B1589"/>
    <w:rsid w:val="003B1DED"/>
    <w:rsid w:val="003B1E75"/>
    <w:rsid w:val="003B2005"/>
    <w:rsid w:val="003B2311"/>
    <w:rsid w:val="003B2787"/>
    <w:rsid w:val="003B28B8"/>
    <w:rsid w:val="003B298D"/>
    <w:rsid w:val="003B2A72"/>
    <w:rsid w:val="003B2D7D"/>
    <w:rsid w:val="003B2FD5"/>
    <w:rsid w:val="003B2FF8"/>
    <w:rsid w:val="003B308B"/>
    <w:rsid w:val="003B336D"/>
    <w:rsid w:val="003B3388"/>
    <w:rsid w:val="003B3582"/>
    <w:rsid w:val="003B38E3"/>
    <w:rsid w:val="003B3B24"/>
    <w:rsid w:val="003B3CA7"/>
    <w:rsid w:val="003B3D75"/>
    <w:rsid w:val="003B414E"/>
    <w:rsid w:val="003B46B0"/>
    <w:rsid w:val="003B4912"/>
    <w:rsid w:val="003B498C"/>
    <w:rsid w:val="003B4C34"/>
    <w:rsid w:val="003B4D1E"/>
    <w:rsid w:val="003B4DA7"/>
    <w:rsid w:val="003B4FDC"/>
    <w:rsid w:val="003B5061"/>
    <w:rsid w:val="003B5309"/>
    <w:rsid w:val="003B57F9"/>
    <w:rsid w:val="003B5892"/>
    <w:rsid w:val="003B59C1"/>
    <w:rsid w:val="003B62C4"/>
    <w:rsid w:val="003B646A"/>
    <w:rsid w:val="003B69E9"/>
    <w:rsid w:val="003B6CD5"/>
    <w:rsid w:val="003B6E0D"/>
    <w:rsid w:val="003B7205"/>
    <w:rsid w:val="003B7396"/>
    <w:rsid w:val="003B767E"/>
    <w:rsid w:val="003B79BA"/>
    <w:rsid w:val="003B79E1"/>
    <w:rsid w:val="003B7A3B"/>
    <w:rsid w:val="003B7B79"/>
    <w:rsid w:val="003B7BBB"/>
    <w:rsid w:val="003B7D32"/>
    <w:rsid w:val="003B7E1B"/>
    <w:rsid w:val="003B7EEE"/>
    <w:rsid w:val="003C0033"/>
    <w:rsid w:val="003C0341"/>
    <w:rsid w:val="003C0635"/>
    <w:rsid w:val="003C068F"/>
    <w:rsid w:val="003C07C9"/>
    <w:rsid w:val="003C0A5A"/>
    <w:rsid w:val="003C0D76"/>
    <w:rsid w:val="003C150A"/>
    <w:rsid w:val="003C16E4"/>
    <w:rsid w:val="003C1983"/>
    <w:rsid w:val="003C1C18"/>
    <w:rsid w:val="003C1DD2"/>
    <w:rsid w:val="003C1DE4"/>
    <w:rsid w:val="003C213A"/>
    <w:rsid w:val="003C278E"/>
    <w:rsid w:val="003C2808"/>
    <w:rsid w:val="003C2F52"/>
    <w:rsid w:val="003C31D4"/>
    <w:rsid w:val="003C3244"/>
    <w:rsid w:val="003C33D3"/>
    <w:rsid w:val="003C34C0"/>
    <w:rsid w:val="003C3792"/>
    <w:rsid w:val="003C3843"/>
    <w:rsid w:val="003C412C"/>
    <w:rsid w:val="003C4181"/>
    <w:rsid w:val="003C41C6"/>
    <w:rsid w:val="003C428B"/>
    <w:rsid w:val="003C463C"/>
    <w:rsid w:val="003C4691"/>
    <w:rsid w:val="003C470C"/>
    <w:rsid w:val="003C485E"/>
    <w:rsid w:val="003C4B23"/>
    <w:rsid w:val="003C50D9"/>
    <w:rsid w:val="003C539C"/>
    <w:rsid w:val="003C54F5"/>
    <w:rsid w:val="003C5940"/>
    <w:rsid w:val="003C5D40"/>
    <w:rsid w:val="003C5E77"/>
    <w:rsid w:val="003C6218"/>
    <w:rsid w:val="003C6234"/>
    <w:rsid w:val="003C6660"/>
    <w:rsid w:val="003C66AA"/>
    <w:rsid w:val="003C6747"/>
    <w:rsid w:val="003C6A26"/>
    <w:rsid w:val="003C6B3B"/>
    <w:rsid w:val="003C7147"/>
    <w:rsid w:val="003C728E"/>
    <w:rsid w:val="003C7295"/>
    <w:rsid w:val="003C7371"/>
    <w:rsid w:val="003C740E"/>
    <w:rsid w:val="003C7808"/>
    <w:rsid w:val="003C784E"/>
    <w:rsid w:val="003C7ADC"/>
    <w:rsid w:val="003C7C95"/>
    <w:rsid w:val="003C7FB4"/>
    <w:rsid w:val="003D01A9"/>
    <w:rsid w:val="003D01CF"/>
    <w:rsid w:val="003D0389"/>
    <w:rsid w:val="003D07BB"/>
    <w:rsid w:val="003D0B83"/>
    <w:rsid w:val="003D0EA6"/>
    <w:rsid w:val="003D0F14"/>
    <w:rsid w:val="003D0F36"/>
    <w:rsid w:val="003D1018"/>
    <w:rsid w:val="003D12B9"/>
    <w:rsid w:val="003D13B3"/>
    <w:rsid w:val="003D14F4"/>
    <w:rsid w:val="003D1662"/>
    <w:rsid w:val="003D17C3"/>
    <w:rsid w:val="003D1829"/>
    <w:rsid w:val="003D1A6C"/>
    <w:rsid w:val="003D1B3A"/>
    <w:rsid w:val="003D1DB4"/>
    <w:rsid w:val="003D1E22"/>
    <w:rsid w:val="003D1F23"/>
    <w:rsid w:val="003D225F"/>
    <w:rsid w:val="003D23DC"/>
    <w:rsid w:val="003D2561"/>
    <w:rsid w:val="003D2838"/>
    <w:rsid w:val="003D28AA"/>
    <w:rsid w:val="003D29DE"/>
    <w:rsid w:val="003D2EB3"/>
    <w:rsid w:val="003D30C6"/>
    <w:rsid w:val="003D30D3"/>
    <w:rsid w:val="003D35C2"/>
    <w:rsid w:val="003D3880"/>
    <w:rsid w:val="003D3F92"/>
    <w:rsid w:val="003D3FAE"/>
    <w:rsid w:val="003D40A8"/>
    <w:rsid w:val="003D4230"/>
    <w:rsid w:val="003D42BD"/>
    <w:rsid w:val="003D4313"/>
    <w:rsid w:val="003D47FA"/>
    <w:rsid w:val="003D4B3E"/>
    <w:rsid w:val="003D4C0C"/>
    <w:rsid w:val="003D5293"/>
    <w:rsid w:val="003D54A9"/>
    <w:rsid w:val="003D5543"/>
    <w:rsid w:val="003D5750"/>
    <w:rsid w:val="003D5829"/>
    <w:rsid w:val="003D5D01"/>
    <w:rsid w:val="003D5EB1"/>
    <w:rsid w:val="003D628A"/>
    <w:rsid w:val="003D639D"/>
    <w:rsid w:val="003D64AD"/>
    <w:rsid w:val="003D6D18"/>
    <w:rsid w:val="003D6D27"/>
    <w:rsid w:val="003D6EDF"/>
    <w:rsid w:val="003D6F7B"/>
    <w:rsid w:val="003D6FEC"/>
    <w:rsid w:val="003D706E"/>
    <w:rsid w:val="003D71C2"/>
    <w:rsid w:val="003D732C"/>
    <w:rsid w:val="003D73A5"/>
    <w:rsid w:val="003D787D"/>
    <w:rsid w:val="003D79EB"/>
    <w:rsid w:val="003D7A19"/>
    <w:rsid w:val="003D7B53"/>
    <w:rsid w:val="003D7BC5"/>
    <w:rsid w:val="003D7E8E"/>
    <w:rsid w:val="003E0009"/>
    <w:rsid w:val="003E00A4"/>
    <w:rsid w:val="003E01D7"/>
    <w:rsid w:val="003E0496"/>
    <w:rsid w:val="003E05EE"/>
    <w:rsid w:val="003E06D7"/>
    <w:rsid w:val="003E07CD"/>
    <w:rsid w:val="003E09ED"/>
    <w:rsid w:val="003E0A0E"/>
    <w:rsid w:val="003E0B09"/>
    <w:rsid w:val="003E0B43"/>
    <w:rsid w:val="003E0F79"/>
    <w:rsid w:val="003E1063"/>
    <w:rsid w:val="003E1609"/>
    <w:rsid w:val="003E1681"/>
    <w:rsid w:val="003E1764"/>
    <w:rsid w:val="003E1A14"/>
    <w:rsid w:val="003E1AD9"/>
    <w:rsid w:val="003E1E2F"/>
    <w:rsid w:val="003E1ECE"/>
    <w:rsid w:val="003E2409"/>
    <w:rsid w:val="003E270E"/>
    <w:rsid w:val="003E283B"/>
    <w:rsid w:val="003E2B3B"/>
    <w:rsid w:val="003E2B47"/>
    <w:rsid w:val="003E2C36"/>
    <w:rsid w:val="003E2CC5"/>
    <w:rsid w:val="003E2DB2"/>
    <w:rsid w:val="003E2DFF"/>
    <w:rsid w:val="003E3195"/>
    <w:rsid w:val="003E32AE"/>
    <w:rsid w:val="003E3423"/>
    <w:rsid w:val="003E35A4"/>
    <w:rsid w:val="003E35DE"/>
    <w:rsid w:val="003E3773"/>
    <w:rsid w:val="003E3BA1"/>
    <w:rsid w:val="003E3DF0"/>
    <w:rsid w:val="003E3FCA"/>
    <w:rsid w:val="003E435A"/>
    <w:rsid w:val="003E46DF"/>
    <w:rsid w:val="003E4734"/>
    <w:rsid w:val="003E497D"/>
    <w:rsid w:val="003E4A39"/>
    <w:rsid w:val="003E4A52"/>
    <w:rsid w:val="003E4ADB"/>
    <w:rsid w:val="003E4CD2"/>
    <w:rsid w:val="003E4E89"/>
    <w:rsid w:val="003E5181"/>
    <w:rsid w:val="003E562B"/>
    <w:rsid w:val="003E5631"/>
    <w:rsid w:val="003E5A98"/>
    <w:rsid w:val="003E5AB6"/>
    <w:rsid w:val="003E5BA8"/>
    <w:rsid w:val="003E5D1A"/>
    <w:rsid w:val="003E5D8D"/>
    <w:rsid w:val="003E6C57"/>
    <w:rsid w:val="003E6CB8"/>
    <w:rsid w:val="003E6D67"/>
    <w:rsid w:val="003E6E43"/>
    <w:rsid w:val="003E7389"/>
    <w:rsid w:val="003E73AB"/>
    <w:rsid w:val="003E741A"/>
    <w:rsid w:val="003E7542"/>
    <w:rsid w:val="003E75A4"/>
    <w:rsid w:val="003E7681"/>
    <w:rsid w:val="003E790D"/>
    <w:rsid w:val="003E792F"/>
    <w:rsid w:val="003E7BED"/>
    <w:rsid w:val="003E7D0B"/>
    <w:rsid w:val="003E7E5B"/>
    <w:rsid w:val="003E7EE8"/>
    <w:rsid w:val="003E7EF8"/>
    <w:rsid w:val="003E7FB9"/>
    <w:rsid w:val="003F00E0"/>
    <w:rsid w:val="003F0212"/>
    <w:rsid w:val="003F0275"/>
    <w:rsid w:val="003F02B7"/>
    <w:rsid w:val="003F04B3"/>
    <w:rsid w:val="003F08FA"/>
    <w:rsid w:val="003F0C3A"/>
    <w:rsid w:val="003F0D55"/>
    <w:rsid w:val="003F0DD7"/>
    <w:rsid w:val="003F12DA"/>
    <w:rsid w:val="003F14EA"/>
    <w:rsid w:val="003F1806"/>
    <w:rsid w:val="003F1828"/>
    <w:rsid w:val="003F188C"/>
    <w:rsid w:val="003F18C5"/>
    <w:rsid w:val="003F1BB1"/>
    <w:rsid w:val="003F1D4F"/>
    <w:rsid w:val="003F1DD7"/>
    <w:rsid w:val="003F217E"/>
    <w:rsid w:val="003F259E"/>
    <w:rsid w:val="003F26F0"/>
    <w:rsid w:val="003F27A5"/>
    <w:rsid w:val="003F2D02"/>
    <w:rsid w:val="003F2E61"/>
    <w:rsid w:val="003F2EAA"/>
    <w:rsid w:val="003F2EF7"/>
    <w:rsid w:val="003F373A"/>
    <w:rsid w:val="003F3AEE"/>
    <w:rsid w:val="003F3EBE"/>
    <w:rsid w:val="003F480D"/>
    <w:rsid w:val="003F4838"/>
    <w:rsid w:val="003F4AB6"/>
    <w:rsid w:val="003F4B3E"/>
    <w:rsid w:val="003F4C8C"/>
    <w:rsid w:val="003F4FC4"/>
    <w:rsid w:val="003F52A3"/>
    <w:rsid w:val="003F5606"/>
    <w:rsid w:val="003F56E6"/>
    <w:rsid w:val="003F5BB7"/>
    <w:rsid w:val="003F5C58"/>
    <w:rsid w:val="003F5C91"/>
    <w:rsid w:val="003F5D0C"/>
    <w:rsid w:val="003F5D41"/>
    <w:rsid w:val="003F5EED"/>
    <w:rsid w:val="003F621A"/>
    <w:rsid w:val="003F6352"/>
    <w:rsid w:val="003F6462"/>
    <w:rsid w:val="003F648F"/>
    <w:rsid w:val="003F68A3"/>
    <w:rsid w:val="003F6BF3"/>
    <w:rsid w:val="003F6F43"/>
    <w:rsid w:val="003F70A4"/>
    <w:rsid w:val="003F718E"/>
    <w:rsid w:val="003F7384"/>
    <w:rsid w:val="003F74E0"/>
    <w:rsid w:val="003F75CC"/>
    <w:rsid w:val="003F7800"/>
    <w:rsid w:val="003F7A2F"/>
    <w:rsid w:val="003F7A99"/>
    <w:rsid w:val="003F7C84"/>
    <w:rsid w:val="003F7F64"/>
    <w:rsid w:val="003F7FDD"/>
    <w:rsid w:val="0040026B"/>
    <w:rsid w:val="00400640"/>
    <w:rsid w:val="00400AAB"/>
    <w:rsid w:val="00400D0B"/>
    <w:rsid w:val="00401119"/>
    <w:rsid w:val="00401453"/>
    <w:rsid w:val="0040196D"/>
    <w:rsid w:val="004019F2"/>
    <w:rsid w:val="00401A02"/>
    <w:rsid w:val="00402678"/>
    <w:rsid w:val="004027DE"/>
    <w:rsid w:val="00402A24"/>
    <w:rsid w:val="00402CBD"/>
    <w:rsid w:val="00402D31"/>
    <w:rsid w:val="00402F41"/>
    <w:rsid w:val="004030E1"/>
    <w:rsid w:val="004032D5"/>
    <w:rsid w:val="004032DA"/>
    <w:rsid w:val="0040334F"/>
    <w:rsid w:val="004034C2"/>
    <w:rsid w:val="00403AC1"/>
    <w:rsid w:val="00403ADC"/>
    <w:rsid w:val="00403B87"/>
    <w:rsid w:val="00403C7B"/>
    <w:rsid w:val="00403D07"/>
    <w:rsid w:val="00404010"/>
    <w:rsid w:val="00404415"/>
    <w:rsid w:val="004046CE"/>
    <w:rsid w:val="0040470C"/>
    <w:rsid w:val="004047B0"/>
    <w:rsid w:val="00404837"/>
    <w:rsid w:val="00404DB2"/>
    <w:rsid w:val="00404E4B"/>
    <w:rsid w:val="0040527C"/>
    <w:rsid w:val="00405289"/>
    <w:rsid w:val="00405470"/>
    <w:rsid w:val="0040559D"/>
    <w:rsid w:val="004055B4"/>
    <w:rsid w:val="004056D4"/>
    <w:rsid w:val="004058AB"/>
    <w:rsid w:val="00405A1A"/>
    <w:rsid w:val="00405C87"/>
    <w:rsid w:val="00405CBD"/>
    <w:rsid w:val="00405D15"/>
    <w:rsid w:val="00405D50"/>
    <w:rsid w:val="00405DBE"/>
    <w:rsid w:val="00405DF7"/>
    <w:rsid w:val="00405F89"/>
    <w:rsid w:val="004062DA"/>
    <w:rsid w:val="0040636A"/>
    <w:rsid w:val="004064FA"/>
    <w:rsid w:val="004070CE"/>
    <w:rsid w:val="004070FD"/>
    <w:rsid w:val="00407887"/>
    <w:rsid w:val="004078D1"/>
    <w:rsid w:val="00407C79"/>
    <w:rsid w:val="00407D44"/>
    <w:rsid w:val="004100B2"/>
    <w:rsid w:val="0041018A"/>
    <w:rsid w:val="00410615"/>
    <w:rsid w:val="00410705"/>
    <w:rsid w:val="00410805"/>
    <w:rsid w:val="00410890"/>
    <w:rsid w:val="004109EA"/>
    <w:rsid w:val="00410B45"/>
    <w:rsid w:val="00410B5D"/>
    <w:rsid w:val="00410E66"/>
    <w:rsid w:val="00411304"/>
    <w:rsid w:val="00411334"/>
    <w:rsid w:val="00411511"/>
    <w:rsid w:val="004115CD"/>
    <w:rsid w:val="00411767"/>
    <w:rsid w:val="00411895"/>
    <w:rsid w:val="00411D4A"/>
    <w:rsid w:val="00412024"/>
    <w:rsid w:val="00412311"/>
    <w:rsid w:val="004124FB"/>
    <w:rsid w:val="00412C46"/>
    <w:rsid w:val="00412DCA"/>
    <w:rsid w:val="00412FE6"/>
    <w:rsid w:val="00413EB3"/>
    <w:rsid w:val="00413F43"/>
    <w:rsid w:val="0041427B"/>
    <w:rsid w:val="004145D0"/>
    <w:rsid w:val="00414644"/>
    <w:rsid w:val="00414649"/>
    <w:rsid w:val="00415094"/>
    <w:rsid w:val="004150AA"/>
    <w:rsid w:val="00415AD1"/>
    <w:rsid w:val="00415D2E"/>
    <w:rsid w:val="00415D82"/>
    <w:rsid w:val="00416024"/>
    <w:rsid w:val="0041612B"/>
    <w:rsid w:val="00416205"/>
    <w:rsid w:val="00416425"/>
    <w:rsid w:val="00416510"/>
    <w:rsid w:val="004165C7"/>
    <w:rsid w:val="00416623"/>
    <w:rsid w:val="00416844"/>
    <w:rsid w:val="00416927"/>
    <w:rsid w:val="00416A2F"/>
    <w:rsid w:val="00416A63"/>
    <w:rsid w:val="00416A7A"/>
    <w:rsid w:val="00416BCD"/>
    <w:rsid w:val="00416DA7"/>
    <w:rsid w:val="004171A3"/>
    <w:rsid w:val="004171C7"/>
    <w:rsid w:val="004171ED"/>
    <w:rsid w:val="0041723F"/>
    <w:rsid w:val="00417324"/>
    <w:rsid w:val="00417416"/>
    <w:rsid w:val="00417514"/>
    <w:rsid w:val="0041789C"/>
    <w:rsid w:val="00417A4C"/>
    <w:rsid w:val="00417B0D"/>
    <w:rsid w:val="00417B2A"/>
    <w:rsid w:val="00417B75"/>
    <w:rsid w:val="00417D6E"/>
    <w:rsid w:val="00420226"/>
    <w:rsid w:val="004202A3"/>
    <w:rsid w:val="0042032D"/>
    <w:rsid w:val="004203EB"/>
    <w:rsid w:val="00420422"/>
    <w:rsid w:val="004207CB"/>
    <w:rsid w:val="004209BB"/>
    <w:rsid w:val="00420BB2"/>
    <w:rsid w:val="00420E63"/>
    <w:rsid w:val="00420ED4"/>
    <w:rsid w:val="004211DD"/>
    <w:rsid w:val="0042131F"/>
    <w:rsid w:val="00421385"/>
    <w:rsid w:val="004213E5"/>
    <w:rsid w:val="00421402"/>
    <w:rsid w:val="0042144F"/>
    <w:rsid w:val="00421664"/>
    <w:rsid w:val="00421737"/>
    <w:rsid w:val="00421767"/>
    <w:rsid w:val="00421945"/>
    <w:rsid w:val="00421C9A"/>
    <w:rsid w:val="0042201D"/>
    <w:rsid w:val="00422272"/>
    <w:rsid w:val="0042254A"/>
    <w:rsid w:val="00422919"/>
    <w:rsid w:val="00423002"/>
    <w:rsid w:val="00423279"/>
    <w:rsid w:val="004232A6"/>
    <w:rsid w:val="0042341D"/>
    <w:rsid w:val="00423431"/>
    <w:rsid w:val="0042346D"/>
    <w:rsid w:val="0042352A"/>
    <w:rsid w:val="00423755"/>
    <w:rsid w:val="00423917"/>
    <w:rsid w:val="00423959"/>
    <w:rsid w:val="00423FCF"/>
    <w:rsid w:val="00424013"/>
    <w:rsid w:val="004243AD"/>
    <w:rsid w:val="0042462E"/>
    <w:rsid w:val="00424840"/>
    <w:rsid w:val="004248A6"/>
    <w:rsid w:val="00424A72"/>
    <w:rsid w:val="00424AEE"/>
    <w:rsid w:val="00424C96"/>
    <w:rsid w:val="00424DD1"/>
    <w:rsid w:val="00424E39"/>
    <w:rsid w:val="00424EAD"/>
    <w:rsid w:val="00425241"/>
    <w:rsid w:val="0042537C"/>
    <w:rsid w:val="004253D1"/>
    <w:rsid w:val="0042550E"/>
    <w:rsid w:val="00425631"/>
    <w:rsid w:val="00425AAB"/>
    <w:rsid w:val="00425B2D"/>
    <w:rsid w:val="00425EE1"/>
    <w:rsid w:val="00425F46"/>
    <w:rsid w:val="00425FA5"/>
    <w:rsid w:val="00425FA9"/>
    <w:rsid w:val="00426053"/>
    <w:rsid w:val="004264A7"/>
    <w:rsid w:val="004264C4"/>
    <w:rsid w:val="00426A53"/>
    <w:rsid w:val="00426FD6"/>
    <w:rsid w:val="00427236"/>
    <w:rsid w:val="0042777B"/>
    <w:rsid w:val="00427864"/>
    <w:rsid w:val="00427951"/>
    <w:rsid w:val="00427C1E"/>
    <w:rsid w:val="00427C7E"/>
    <w:rsid w:val="00427F92"/>
    <w:rsid w:val="00427FF7"/>
    <w:rsid w:val="0043026A"/>
    <w:rsid w:val="004302A1"/>
    <w:rsid w:val="004302A2"/>
    <w:rsid w:val="00430441"/>
    <w:rsid w:val="0043056F"/>
    <w:rsid w:val="0043085C"/>
    <w:rsid w:val="00430B35"/>
    <w:rsid w:val="00430C7C"/>
    <w:rsid w:val="00430CAD"/>
    <w:rsid w:val="00430EC0"/>
    <w:rsid w:val="004310E3"/>
    <w:rsid w:val="0043138B"/>
    <w:rsid w:val="004314D0"/>
    <w:rsid w:val="00431B7E"/>
    <w:rsid w:val="00431C49"/>
    <w:rsid w:val="00431E75"/>
    <w:rsid w:val="00431FAE"/>
    <w:rsid w:val="00431FB5"/>
    <w:rsid w:val="0043206C"/>
    <w:rsid w:val="00432086"/>
    <w:rsid w:val="00432210"/>
    <w:rsid w:val="004323BB"/>
    <w:rsid w:val="00432633"/>
    <w:rsid w:val="0043272B"/>
    <w:rsid w:val="00432FB0"/>
    <w:rsid w:val="00433164"/>
    <w:rsid w:val="0043329F"/>
    <w:rsid w:val="00433356"/>
    <w:rsid w:val="004334AB"/>
    <w:rsid w:val="0043384A"/>
    <w:rsid w:val="00433AA7"/>
    <w:rsid w:val="00433CE7"/>
    <w:rsid w:val="00433ECC"/>
    <w:rsid w:val="00434219"/>
    <w:rsid w:val="0043436A"/>
    <w:rsid w:val="00434455"/>
    <w:rsid w:val="00434818"/>
    <w:rsid w:val="00434839"/>
    <w:rsid w:val="00434A4F"/>
    <w:rsid w:val="00434CDE"/>
    <w:rsid w:val="00434E99"/>
    <w:rsid w:val="00435052"/>
    <w:rsid w:val="00435139"/>
    <w:rsid w:val="00435270"/>
    <w:rsid w:val="00435499"/>
    <w:rsid w:val="00435501"/>
    <w:rsid w:val="00435678"/>
    <w:rsid w:val="004359B0"/>
    <w:rsid w:val="00435E05"/>
    <w:rsid w:val="00435F22"/>
    <w:rsid w:val="004360CE"/>
    <w:rsid w:val="004360EC"/>
    <w:rsid w:val="004361DB"/>
    <w:rsid w:val="004363BB"/>
    <w:rsid w:val="00436625"/>
    <w:rsid w:val="0043673D"/>
    <w:rsid w:val="00436A4B"/>
    <w:rsid w:val="00436A61"/>
    <w:rsid w:val="00436ACF"/>
    <w:rsid w:val="00436B77"/>
    <w:rsid w:val="00436BCA"/>
    <w:rsid w:val="00436FBB"/>
    <w:rsid w:val="00437238"/>
    <w:rsid w:val="00437260"/>
    <w:rsid w:val="00437377"/>
    <w:rsid w:val="0043777E"/>
    <w:rsid w:val="004377AA"/>
    <w:rsid w:val="0043784A"/>
    <w:rsid w:val="00440307"/>
    <w:rsid w:val="004405E4"/>
    <w:rsid w:val="00440BB7"/>
    <w:rsid w:val="00440BBD"/>
    <w:rsid w:val="00440BEE"/>
    <w:rsid w:val="00440C76"/>
    <w:rsid w:val="00440F41"/>
    <w:rsid w:val="00440F6B"/>
    <w:rsid w:val="00440F7B"/>
    <w:rsid w:val="004413BC"/>
    <w:rsid w:val="00441689"/>
    <w:rsid w:val="004416CE"/>
    <w:rsid w:val="004416E7"/>
    <w:rsid w:val="00441863"/>
    <w:rsid w:val="00441A21"/>
    <w:rsid w:val="00441BAB"/>
    <w:rsid w:val="00441F81"/>
    <w:rsid w:val="00441FD4"/>
    <w:rsid w:val="00442303"/>
    <w:rsid w:val="004425D2"/>
    <w:rsid w:val="004425E3"/>
    <w:rsid w:val="00442692"/>
    <w:rsid w:val="0044284E"/>
    <w:rsid w:val="00442BB3"/>
    <w:rsid w:val="00442F06"/>
    <w:rsid w:val="0044302E"/>
    <w:rsid w:val="00443070"/>
    <w:rsid w:val="004432AD"/>
    <w:rsid w:val="00443429"/>
    <w:rsid w:val="0044359C"/>
    <w:rsid w:val="00443910"/>
    <w:rsid w:val="00443AAA"/>
    <w:rsid w:val="00443EBC"/>
    <w:rsid w:val="0044433D"/>
    <w:rsid w:val="00444367"/>
    <w:rsid w:val="00444525"/>
    <w:rsid w:val="00444553"/>
    <w:rsid w:val="004445C6"/>
    <w:rsid w:val="004446EC"/>
    <w:rsid w:val="00444EE2"/>
    <w:rsid w:val="00445049"/>
    <w:rsid w:val="0044571B"/>
    <w:rsid w:val="004458CE"/>
    <w:rsid w:val="00445EE0"/>
    <w:rsid w:val="00445F44"/>
    <w:rsid w:val="00446008"/>
    <w:rsid w:val="004460CD"/>
    <w:rsid w:val="004462FF"/>
    <w:rsid w:val="004463EA"/>
    <w:rsid w:val="00446523"/>
    <w:rsid w:val="0044694E"/>
    <w:rsid w:val="00446AAD"/>
    <w:rsid w:val="00446B2A"/>
    <w:rsid w:val="00446B80"/>
    <w:rsid w:val="00446CB2"/>
    <w:rsid w:val="00446D70"/>
    <w:rsid w:val="00446F08"/>
    <w:rsid w:val="0044723E"/>
    <w:rsid w:val="00447621"/>
    <w:rsid w:val="004476F6"/>
    <w:rsid w:val="0044795E"/>
    <w:rsid w:val="00447C65"/>
    <w:rsid w:val="00447E08"/>
    <w:rsid w:val="00447FD7"/>
    <w:rsid w:val="004505B8"/>
    <w:rsid w:val="004506A3"/>
    <w:rsid w:val="00450C5D"/>
    <w:rsid w:val="00450F1A"/>
    <w:rsid w:val="00450F21"/>
    <w:rsid w:val="00450FED"/>
    <w:rsid w:val="00451080"/>
    <w:rsid w:val="00451A7A"/>
    <w:rsid w:val="00451BE0"/>
    <w:rsid w:val="00451C41"/>
    <w:rsid w:val="00451E7F"/>
    <w:rsid w:val="00452241"/>
    <w:rsid w:val="0045232C"/>
    <w:rsid w:val="0045286F"/>
    <w:rsid w:val="00453253"/>
    <w:rsid w:val="004532A7"/>
    <w:rsid w:val="004532C7"/>
    <w:rsid w:val="004532DC"/>
    <w:rsid w:val="00453410"/>
    <w:rsid w:val="0045368E"/>
    <w:rsid w:val="004536A1"/>
    <w:rsid w:val="004536B5"/>
    <w:rsid w:val="0045412F"/>
    <w:rsid w:val="0045437B"/>
    <w:rsid w:val="0045438A"/>
    <w:rsid w:val="00454476"/>
    <w:rsid w:val="004544C9"/>
    <w:rsid w:val="00454524"/>
    <w:rsid w:val="00454681"/>
    <w:rsid w:val="00454D1D"/>
    <w:rsid w:val="004550A2"/>
    <w:rsid w:val="00455502"/>
    <w:rsid w:val="004555E3"/>
    <w:rsid w:val="004557C1"/>
    <w:rsid w:val="0045587C"/>
    <w:rsid w:val="00455C59"/>
    <w:rsid w:val="0045602D"/>
    <w:rsid w:val="004561EB"/>
    <w:rsid w:val="00456689"/>
    <w:rsid w:val="0045668E"/>
    <w:rsid w:val="004566DF"/>
    <w:rsid w:val="00456855"/>
    <w:rsid w:val="004569E2"/>
    <w:rsid w:val="00457091"/>
    <w:rsid w:val="00457098"/>
    <w:rsid w:val="004577AF"/>
    <w:rsid w:val="00457A06"/>
    <w:rsid w:val="004603E4"/>
    <w:rsid w:val="00460482"/>
    <w:rsid w:val="00460CB5"/>
    <w:rsid w:val="00460DD7"/>
    <w:rsid w:val="00460F05"/>
    <w:rsid w:val="00461148"/>
    <w:rsid w:val="004611E5"/>
    <w:rsid w:val="004612AA"/>
    <w:rsid w:val="0046135D"/>
    <w:rsid w:val="004614E9"/>
    <w:rsid w:val="004615B2"/>
    <w:rsid w:val="00461B36"/>
    <w:rsid w:val="00461C06"/>
    <w:rsid w:val="00461F9F"/>
    <w:rsid w:val="004620B6"/>
    <w:rsid w:val="004625D6"/>
    <w:rsid w:val="00462932"/>
    <w:rsid w:val="00462967"/>
    <w:rsid w:val="00462982"/>
    <w:rsid w:val="00462A81"/>
    <w:rsid w:val="00462D48"/>
    <w:rsid w:val="0046325A"/>
    <w:rsid w:val="00463461"/>
    <w:rsid w:val="004635D6"/>
    <w:rsid w:val="004637E1"/>
    <w:rsid w:val="00463A88"/>
    <w:rsid w:val="00463D77"/>
    <w:rsid w:val="004641B1"/>
    <w:rsid w:val="00464598"/>
    <w:rsid w:val="00464683"/>
    <w:rsid w:val="004646B8"/>
    <w:rsid w:val="00464760"/>
    <w:rsid w:val="00464797"/>
    <w:rsid w:val="0046483D"/>
    <w:rsid w:val="00464A6F"/>
    <w:rsid w:val="00464CA4"/>
    <w:rsid w:val="00464E12"/>
    <w:rsid w:val="00464EAD"/>
    <w:rsid w:val="00464F29"/>
    <w:rsid w:val="0046521E"/>
    <w:rsid w:val="0046521F"/>
    <w:rsid w:val="00465631"/>
    <w:rsid w:val="004656B1"/>
    <w:rsid w:val="004659D6"/>
    <w:rsid w:val="004659DB"/>
    <w:rsid w:val="00465A4F"/>
    <w:rsid w:val="00465AAF"/>
    <w:rsid w:val="00465AC7"/>
    <w:rsid w:val="00465B90"/>
    <w:rsid w:val="00465E67"/>
    <w:rsid w:val="004660A2"/>
    <w:rsid w:val="0046635A"/>
    <w:rsid w:val="004663BE"/>
    <w:rsid w:val="004667D2"/>
    <w:rsid w:val="0046696A"/>
    <w:rsid w:val="00467DED"/>
    <w:rsid w:val="00470107"/>
    <w:rsid w:val="00470281"/>
    <w:rsid w:val="00470851"/>
    <w:rsid w:val="0047091D"/>
    <w:rsid w:val="00470BEC"/>
    <w:rsid w:val="00471B7A"/>
    <w:rsid w:val="00471BEB"/>
    <w:rsid w:val="00471C67"/>
    <w:rsid w:val="00471D2D"/>
    <w:rsid w:val="00471D47"/>
    <w:rsid w:val="00471E4B"/>
    <w:rsid w:val="0047200A"/>
    <w:rsid w:val="0047216C"/>
    <w:rsid w:val="00472292"/>
    <w:rsid w:val="00472567"/>
    <w:rsid w:val="004726CE"/>
    <w:rsid w:val="004727C9"/>
    <w:rsid w:val="004727F4"/>
    <w:rsid w:val="0047283D"/>
    <w:rsid w:val="00472AD0"/>
    <w:rsid w:val="00472F01"/>
    <w:rsid w:val="00473091"/>
    <w:rsid w:val="0047333A"/>
    <w:rsid w:val="004736D8"/>
    <w:rsid w:val="004739C8"/>
    <w:rsid w:val="00473BB9"/>
    <w:rsid w:val="00473DD2"/>
    <w:rsid w:val="00474744"/>
    <w:rsid w:val="004747AC"/>
    <w:rsid w:val="004750B3"/>
    <w:rsid w:val="004752B8"/>
    <w:rsid w:val="004753C6"/>
    <w:rsid w:val="004754FC"/>
    <w:rsid w:val="004757A5"/>
    <w:rsid w:val="004757AD"/>
    <w:rsid w:val="00475ADE"/>
    <w:rsid w:val="00476095"/>
    <w:rsid w:val="00476104"/>
    <w:rsid w:val="004762E5"/>
    <w:rsid w:val="004763D4"/>
    <w:rsid w:val="00476790"/>
    <w:rsid w:val="0047684D"/>
    <w:rsid w:val="004769E3"/>
    <w:rsid w:val="00476A37"/>
    <w:rsid w:val="00476A7B"/>
    <w:rsid w:val="00476B5E"/>
    <w:rsid w:val="00476CEC"/>
    <w:rsid w:val="00476ED5"/>
    <w:rsid w:val="004770C1"/>
    <w:rsid w:val="004773F6"/>
    <w:rsid w:val="00477543"/>
    <w:rsid w:val="00477762"/>
    <w:rsid w:val="00477A48"/>
    <w:rsid w:val="00477D22"/>
    <w:rsid w:val="00477D73"/>
    <w:rsid w:val="00477D87"/>
    <w:rsid w:val="00477F74"/>
    <w:rsid w:val="00480381"/>
    <w:rsid w:val="0048040A"/>
    <w:rsid w:val="004804EF"/>
    <w:rsid w:val="0048058F"/>
    <w:rsid w:val="00480604"/>
    <w:rsid w:val="00480704"/>
    <w:rsid w:val="0048083E"/>
    <w:rsid w:val="004809BA"/>
    <w:rsid w:val="004809ED"/>
    <w:rsid w:val="00481034"/>
    <w:rsid w:val="004814EB"/>
    <w:rsid w:val="004815F0"/>
    <w:rsid w:val="00481930"/>
    <w:rsid w:val="004819BD"/>
    <w:rsid w:val="00481B13"/>
    <w:rsid w:val="004822B2"/>
    <w:rsid w:val="004823BD"/>
    <w:rsid w:val="0048272C"/>
    <w:rsid w:val="00482752"/>
    <w:rsid w:val="00482808"/>
    <w:rsid w:val="00482E15"/>
    <w:rsid w:val="00483050"/>
    <w:rsid w:val="00483237"/>
    <w:rsid w:val="0048334F"/>
    <w:rsid w:val="004833F9"/>
    <w:rsid w:val="0048356A"/>
    <w:rsid w:val="0048386A"/>
    <w:rsid w:val="004838BC"/>
    <w:rsid w:val="0048393C"/>
    <w:rsid w:val="00483C94"/>
    <w:rsid w:val="00483DB2"/>
    <w:rsid w:val="00484129"/>
    <w:rsid w:val="00484400"/>
    <w:rsid w:val="00484597"/>
    <w:rsid w:val="004845EB"/>
    <w:rsid w:val="004847A6"/>
    <w:rsid w:val="004847AF"/>
    <w:rsid w:val="004848AE"/>
    <w:rsid w:val="00484AC6"/>
    <w:rsid w:val="00484D35"/>
    <w:rsid w:val="00484E8E"/>
    <w:rsid w:val="00484F5E"/>
    <w:rsid w:val="0048540D"/>
    <w:rsid w:val="004855D1"/>
    <w:rsid w:val="00485641"/>
    <w:rsid w:val="0048583B"/>
    <w:rsid w:val="00485928"/>
    <w:rsid w:val="00485E6B"/>
    <w:rsid w:val="00486218"/>
    <w:rsid w:val="0048623E"/>
    <w:rsid w:val="004864AA"/>
    <w:rsid w:val="004869B5"/>
    <w:rsid w:val="00486AD8"/>
    <w:rsid w:val="00486F08"/>
    <w:rsid w:val="00486F2A"/>
    <w:rsid w:val="00487028"/>
    <w:rsid w:val="00487309"/>
    <w:rsid w:val="004876F2"/>
    <w:rsid w:val="004878FF"/>
    <w:rsid w:val="00487E30"/>
    <w:rsid w:val="00490077"/>
    <w:rsid w:val="0049028F"/>
    <w:rsid w:val="00490316"/>
    <w:rsid w:val="0049038E"/>
    <w:rsid w:val="004904AF"/>
    <w:rsid w:val="00490587"/>
    <w:rsid w:val="00490853"/>
    <w:rsid w:val="0049095A"/>
    <w:rsid w:val="004909A7"/>
    <w:rsid w:val="00490A16"/>
    <w:rsid w:val="00490A51"/>
    <w:rsid w:val="00490C27"/>
    <w:rsid w:val="00490CD7"/>
    <w:rsid w:val="00490ED2"/>
    <w:rsid w:val="004910A8"/>
    <w:rsid w:val="0049161D"/>
    <w:rsid w:val="00491A41"/>
    <w:rsid w:val="00491C6B"/>
    <w:rsid w:val="00491E19"/>
    <w:rsid w:val="00492253"/>
    <w:rsid w:val="0049231C"/>
    <w:rsid w:val="004924C1"/>
    <w:rsid w:val="004924CE"/>
    <w:rsid w:val="0049260E"/>
    <w:rsid w:val="004927A5"/>
    <w:rsid w:val="00492BC4"/>
    <w:rsid w:val="00492D77"/>
    <w:rsid w:val="00492D78"/>
    <w:rsid w:val="00493050"/>
    <w:rsid w:val="004930D7"/>
    <w:rsid w:val="0049335A"/>
    <w:rsid w:val="00493D78"/>
    <w:rsid w:val="004942B7"/>
    <w:rsid w:val="004942CD"/>
    <w:rsid w:val="00494387"/>
    <w:rsid w:val="004944F7"/>
    <w:rsid w:val="004945FE"/>
    <w:rsid w:val="0049461A"/>
    <w:rsid w:val="0049464E"/>
    <w:rsid w:val="004949A2"/>
    <w:rsid w:val="00494C80"/>
    <w:rsid w:val="00494FE3"/>
    <w:rsid w:val="004954C8"/>
    <w:rsid w:val="004957D8"/>
    <w:rsid w:val="004958AD"/>
    <w:rsid w:val="00495BD2"/>
    <w:rsid w:val="00495C1E"/>
    <w:rsid w:val="00495F2A"/>
    <w:rsid w:val="00496076"/>
    <w:rsid w:val="00496240"/>
    <w:rsid w:val="00496357"/>
    <w:rsid w:val="0049643B"/>
    <w:rsid w:val="00496445"/>
    <w:rsid w:val="00496549"/>
    <w:rsid w:val="004965BE"/>
    <w:rsid w:val="004966E2"/>
    <w:rsid w:val="00496A80"/>
    <w:rsid w:val="00496BB5"/>
    <w:rsid w:val="00496CF9"/>
    <w:rsid w:val="00496E5A"/>
    <w:rsid w:val="00496E62"/>
    <w:rsid w:val="00497681"/>
    <w:rsid w:val="00497773"/>
    <w:rsid w:val="00497DFA"/>
    <w:rsid w:val="00497EA9"/>
    <w:rsid w:val="00497FCE"/>
    <w:rsid w:val="004A00D9"/>
    <w:rsid w:val="004A0118"/>
    <w:rsid w:val="004A02F3"/>
    <w:rsid w:val="004A03A9"/>
    <w:rsid w:val="004A046A"/>
    <w:rsid w:val="004A04EE"/>
    <w:rsid w:val="004A0703"/>
    <w:rsid w:val="004A0912"/>
    <w:rsid w:val="004A099F"/>
    <w:rsid w:val="004A0BA7"/>
    <w:rsid w:val="004A0DCA"/>
    <w:rsid w:val="004A0E30"/>
    <w:rsid w:val="004A0E45"/>
    <w:rsid w:val="004A0F8C"/>
    <w:rsid w:val="004A1137"/>
    <w:rsid w:val="004A1388"/>
    <w:rsid w:val="004A176B"/>
    <w:rsid w:val="004A1C89"/>
    <w:rsid w:val="004A1D55"/>
    <w:rsid w:val="004A1F30"/>
    <w:rsid w:val="004A1F68"/>
    <w:rsid w:val="004A23CA"/>
    <w:rsid w:val="004A26E3"/>
    <w:rsid w:val="004A26EC"/>
    <w:rsid w:val="004A2F25"/>
    <w:rsid w:val="004A2F95"/>
    <w:rsid w:val="004A33B1"/>
    <w:rsid w:val="004A3743"/>
    <w:rsid w:val="004A3758"/>
    <w:rsid w:val="004A37A1"/>
    <w:rsid w:val="004A394D"/>
    <w:rsid w:val="004A3B48"/>
    <w:rsid w:val="004A3FFE"/>
    <w:rsid w:val="004A40CA"/>
    <w:rsid w:val="004A41B3"/>
    <w:rsid w:val="004A444C"/>
    <w:rsid w:val="004A461A"/>
    <w:rsid w:val="004A4657"/>
    <w:rsid w:val="004A4774"/>
    <w:rsid w:val="004A4AD3"/>
    <w:rsid w:val="004A4B7B"/>
    <w:rsid w:val="004A4D55"/>
    <w:rsid w:val="004A4D9D"/>
    <w:rsid w:val="004A4EA3"/>
    <w:rsid w:val="004A501F"/>
    <w:rsid w:val="004A505E"/>
    <w:rsid w:val="004A51AB"/>
    <w:rsid w:val="004A527F"/>
    <w:rsid w:val="004A5609"/>
    <w:rsid w:val="004A56AA"/>
    <w:rsid w:val="004A5C90"/>
    <w:rsid w:val="004A5CAA"/>
    <w:rsid w:val="004A5D53"/>
    <w:rsid w:val="004A5E4D"/>
    <w:rsid w:val="004A5EB7"/>
    <w:rsid w:val="004A631D"/>
    <w:rsid w:val="004A633A"/>
    <w:rsid w:val="004A6637"/>
    <w:rsid w:val="004A67A2"/>
    <w:rsid w:val="004A693E"/>
    <w:rsid w:val="004A6A2C"/>
    <w:rsid w:val="004A6F03"/>
    <w:rsid w:val="004A72C4"/>
    <w:rsid w:val="004A73C4"/>
    <w:rsid w:val="004A757B"/>
    <w:rsid w:val="004A78F8"/>
    <w:rsid w:val="004A79B2"/>
    <w:rsid w:val="004A7AF4"/>
    <w:rsid w:val="004A7C04"/>
    <w:rsid w:val="004A7E89"/>
    <w:rsid w:val="004B0323"/>
    <w:rsid w:val="004B0685"/>
    <w:rsid w:val="004B07AE"/>
    <w:rsid w:val="004B0D64"/>
    <w:rsid w:val="004B0D96"/>
    <w:rsid w:val="004B0DF9"/>
    <w:rsid w:val="004B0F53"/>
    <w:rsid w:val="004B103D"/>
    <w:rsid w:val="004B1075"/>
    <w:rsid w:val="004B11C8"/>
    <w:rsid w:val="004B1219"/>
    <w:rsid w:val="004B127A"/>
    <w:rsid w:val="004B155B"/>
    <w:rsid w:val="004B1DE9"/>
    <w:rsid w:val="004B1E78"/>
    <w:rsid w:val="004B2452"/>
    <w:rsid w:val="004B2662"/>
    <w:rsid w:val="004B2686"/>
    <w:rsid w:val="004B2751"/>
    <w:rsid w:val="004B2767"/>
    <w:rsid w:val="004B2948"/>
    <w:rsid w:val="004B2B33"/>
    <w:rsid w:val="004B2C49"/>
    <w:rsid w:val="004B307F"/>
    <w:rsid w:val="004B3180"/>
    <w:rsid w:val="004B3275"/>
    <w:rsid w:val="004B35E7"/>
    <w:rsid w:val="004B35EC"/>
    <w:rsid w:val="004B38F2"/>
    <w:rsid w:val="004B3A13"/>
    <w:rsid w:val="004B3A31"/>
    <w:rsid w:val="004B3AB8"/>
    <w:rsid w:val="004B3B99"/>
    <w:rsid w:val="004B3FDD"/>
    <w:rsid w:val="004B400E"/>
    <w:rsid w:val="004B40E9"/>
    <w:rsid w:val="004B41F5"/>
    <w:rsid w:val="004B4337"/>
    <w:rsid w:val="004B4401"/>
    <w:rsid w:val="004B44C0"/>
    <w:rsid w:val="004B4950"/>
    <w:rsid w:val="004B49A4"/>
    <w:rsid w:val="004B4AFD"/>
    <w:rsid w:val="004B4D7F"/>
    <w:rsid w:val="004B5439"/>
    <w:rsid w:val="004B5532"/>
    <w:rsid w:val="004B564A"/>
    <w:rsid w:val="004B58B7"/>
    <w:rsid w:val="004B5B1D"/>
    <w:rsid w:val="004B5B99"/>
    <w:rsid w:val="004B63E8"/>
    <w:rsid w:val="004B6EF3"/>
    <w:rsid w:val="004B713B"/>
    <w:rsid w:val="004B7154"/>
    <w:rsid w:val="004B7839"/>
    <w:rsid w:val="004B791A"/>
    <w:rsid w:val="004B7C23"/>
    <w:rsid w:val="004B7CF0"/>
    <w:rsid w:val="004B7E8F"/>
    <w:rsid w:val="004C032D"/>
    <w:rsid w:val="004C0E13"/>
    <w:rsid w:val="004C1319"/>
    <w:rsid w:val="004C1326"/>
    <w:rsid w:val="004C1373"/>
    <w:rsid w:val="004C17C4"/>
    <w:rsid w:val="004C17DF"/>
    <w:rsid w:val="004C180A"/>
    <w:rsid w:val="004C180D"/>
    <w:rsid w:val="004C1A45"/>
    <w:rsid w:val="004C1C8A"/>
    <w:rsid w:val="004C1E00"/>
    <w:rsid w:val="004C1ECF"/>
    <w:rsid w:val="004C2072"/>
    <w:rsid w:val="004C2081"/>
    <w:rsid w:val="004C2120"/>
    <w:rsid w:val="004C30AC"/>
    <w:rsid w:val="004C31C1"/>
    <w:rsid w:val="004C33A5"/>
    <w:rsid w:val="004C34C5"/>
    <w:rsid w:val="004C36DD"/>
    <w:rsid w:val="004C36E6"/>
    <w:rsid w:val="004C3A47"/>
    <w:rsid w:val="004C3A96"/>
    <w:rsid w:val="004C3AEF"/>
    <w:rsid w:val="004C3E0C"/>
    <w:rsid w:val="004C41E6"/>
    <w:rsid w:val="004C426F"/>
    <w:rsid w:val="004C433F"/>
    <w:rsid w:val="004C44DD"/>
    <w:rsid w:val="004C45A2"/>
    <w:rsid w:val="004C4A5B"/>
    <w:rsid w:val="004C4B85"/>
    <w:rsid w:val="004C4BB2"/>
    <w:rsid w:val="004C4C87"/>
    <w:rsid w:val="004C4CCE"/>
    <w:rsid w:val="004C504C"/>
    <w:rsid w:val="004C5065"/>
    <w:rsid w:val="004C55E7"/>
    <w:rsid w:val="004C565B"/>
    <w:rsid w:val="004C5673"/>
    <w:rsid w:val="004C57A8"/>
    <w:rsid w:val="004C5AD8"/>
    <w:rsid w:val="004C5EE7"/>
    <w:rsid w:val="004C6072"/>
    <w:rsid w:val="004C613A"/>
    <w:rsid w:val="004C6414"/>
    <w:rsid w:val="004C65A9"/>
    <w:rsid w:val="004C6764"/>
    <w:rsid w:val="004C6D63"/>
    <w:rsid w:val="004C6F0F"/>
    <w:rsid w:val="004C7084"/>
    <w:rsid w:val="004C7CDB"/>
    <w:rsid w:val="004C7F07"/>
    <w:rsid w:val="004D01DA"/>
    <w:rsid w:val="004D0264"/>
    <w:rsid w:val="004D0859"/>
    <w:rsid w:val="004D089D"/>
    <w:rsid w:val="004D0ADE"/>
    <w:rsid w:val="004D0AF9"/>
    <w:rsid w:val="004D0BFA"/>
    <w:rsid w:val="004D0C35"/>
    <w:rsid w:val="004D0F47"/>
    <w:rsid w:val="004D13F9"/>
    <w:rsid w:val="004D153A"/>
    <w:rsid w:val="004D1569"/>
    <w:rsid w:val="004D1609"/>
    <w:rsid w:val="004D1629"/>
    <w:rsid w:val="004D1724"/>
    <w:rsid w:val="004D1B4B"/>
    <w:rsid w:val="004D1CA1"/>
    <w:rsid w:val="004D1CFF"/>
    <w:rsid w:val="004D1D30"/>
    <w:rsid w:val="004D1F51"/>
    <w:rsid w:val="004D2030"/>
    <w:rsid w:val="004D24F9"/>
    <w:rsid w:val="004D2631"/>
    <w:rsid w:val="004D2702"/>
    <w:rsid w:val="004D2A5C"/>
    <w:rsid w:val="004D2B8B"/>
    <w:rsid w:val="004D2E1F"/>
    <w:rsid w:val="004D340A"/>
    <w:rsid w:val="004D35A2"/>
    <w:rsid w:val="004D3875"/>
    <w:rsid w:val="004D3B57"/>
    <w:rsid w:val="004D3BD5"/>
    <w:rsid w:val="004D438A"/>
    <w:rsid w:val="004D43E9"/>
    <w:rsid w:val="004D4985"/>
    <w:rsid w:val="004D4A5F"/>
    <w:rsid w:val="004D4B76"/>
    <w:rsid w:val="004D4BCE"/>
    <w:rsid w:val="004D4CF0"/>
    <w:rsid w:val="004D4D10"/>
    <w:rsid w:val="004D4D27"/>
    <w:rsid w:val="004D5747"/>
    <w:rsid w:val="004D5B81"/>
    <w:rsid w:val="004D5D8F"/>
    <w:rsid w:val="004D5F90"/>
    <w:rsid w:val="004D6030"/>
    <w:rsid w:val="004D6631"/>
    <w:rsid w:val="004D6991"/>
    <w:rsid w:val="004D6D53"/>
    <w:rsid w:val="004D6E84"/>
    <w:rsid w:val="004D71B2"/>
    <w:rsid w:val="004D74EC"/>
    <w:rsid w:val="004D7757"/>
    <w:rsid w:val="004D776D"/>
    <w:rsid w:val="004D7887"/>
    <w:rsid w:val="004D7984"/>
    <w:rsid w:val="004D7BA7"/>
    <w:rsid w:val="004D7CE2"/>
    <w:rsid w:val="004D7D1C"/>
    <w:rsid w:val="004D7D55"/>
    <w:rsid w:val="004D7F77"/>
    <w:rsid w:val="004E0291"/>
    <w:rsid w:val="004E02A5"/>
    <w:rsid w:val="004E07BF"/>
    <w:rsid w:val="004E07EB"/>
    <w:rsid w:val="004E08E5"/>
    <w:rsid w:val="004E095D"/>
    <w:rsid w:val="004E0A61"/>
    <w:rsid w:val="004E0BE2"/>
    <w:rsid w:val="004E0C76"/>
    <w:rsid w:val="004E0D76"/>
    <w:rsid w:val="004E0E2B"/>
    <w:rsid w:val="004E0EAA"/>
    <w:rsid w:val="004E0F65"/>
    <w:rsid w:val="004E11D4"/>
    <w:rsid w:val="004E120D"/>
    <w:rsid w:val="004E168A"/>
    <w:rsid w:val="004E1712"/>
    <w:rsid w:val="004E19C2"/>
    <w:rsid w:val="004E1D49"/>
    <w:rsid w:val="004E1FD5"/>
    <w:rsid w:val="004E23B1"/>
    <w:rsid w:val="004E28B6"/>
    <w:rsid w:val="004E2C7B"/>
    <w:rsid w:val="004E2EA1"/>
    <w:rsid w:val="004E333D"/>
    <w:rsid w:val="004E358F"/>
    <w:rsid w:val="004E37FB"/>
    <w:rsid w:val="004E3B0C"/>
    <w:rsid w:val="004E41DE"/>
    <w:rsid w:val="004E452B"/>
    <w:rsid w:val="004E4740"/>
    <w:rsid w:val="004E47BC"/>
    <w:rsid w:val="004E4D56"/>
    <w:rsid w:val="004E4DA5"/>
    <w:rsid w:val="004E4F72"/>
    <w:rsid w:val="004E52F3"/>
    <w:rsid w:val="004E591A"/>
    <w:rsid w:val="004E5961"/>
    <w:rsid w:val="004E5C3E"/>
    <w:rsid w:val="004E5F93"/>
    <w:rsid w:val="004E607B"/>
    <w:rsid w:val="004E641F"/>
    <w:rsid w:val="004E67D3"/>
    <w:rsid w:val="004E687B"/>
    <w:rsid w:val="004E69C5"/>
    <w:rsid w:val="004E6A0E"/>
    <w:rsid w:val="004E6BBB"/>
    <w:rsid w:val="004E7582"/>
    <w:rsid w:val="004E7780"/>
    <w:rsid w:val="004E78CB"/>
    <w:rsid w:val="004E796A"/>
    <w:rsid w:val="004E7998"/>
    <w:rsid w:val="004E7BD7"/>
    <w:rsid w:val="004E7D0C"/>
    <w:rsid w:val="004E7D0F"/>
    <w:rsid w:val="004E7D68"/>
    <w:rsid w:val="004E7E28"/>
    <w:rsid w:val="004E7FA5"/>
    <w:rsid w:val="004F00E3"/>
    <w:rsid w:val="004F00F2"/>
    <w:rsid w:val="004F0102"/>
    <w:rsid w:val="004F0531"/>
    <w:rsid w:val="004F09CD"/>
    <w:rsid w:val="004F0A23"/>
    <w:rsid w:val="004F0F11"/>
    <w:rsid w:val="004F104B"/>
    <w:rsid w:val="004F113B"/>
    <w:rsid w:val="004F1160"/>
    <w:rsid w:val="004F1413"/>
    <w:rsid w:val="004F14EA"/>
    <w:rsid w:val="004F167F"/>
    <w:rsid w:val="004F16D2"/>
    <w:rsid w:val="004F1711"/>
    <w:rsid w:val="004F1AFC"/>
    <w:rsid w:val="004F1B6E"/>
    <w:rsid w:val="004F1D6F"/>
    <w:rsid w:val="004F1FAA"/>
    <w:rsid w:val="004F20E3"/>
    <w:rsid w:val="004F21CE"/>
    <w:rsid w:val="004F2619"/>
    <w:rsid w:val="004F28F3"/>
    <w:rsid w:val="004F2A51"/>
    <w:rsid w:val="004F2AE6"/>
    <w:rsid w:val="004F2B5B"/>
    <w:rsid w:val="004F2BDA"/>
    <w:rsid w:val="004F2CF2"/>
    <w:rsid w:val="004F3198"/>
    <w:rsid w:val="004F3343"/>
    <w:rsid w:val="004F34E0"/>
    <w:rsid w:val="004F3881"/>
    <w:rsid w:val="004F3A03"/>
    <w:rsid w:val="004F3B43"/>
    <w:rsid w:val="004F3DDB"/>
    <w:rsid w:val="004F4014"/>
    <w:rsid w:val="004F4022"/>
    <w:rsid w:val="004F42DA"/>
    <w:rsid w:val="004F430D"/>
    <w:rsid w:val="004F4434"/>
    <w:rsid w:val="004F472A"/>
    <w:rsid w:val="004F4772"/>
    <w:rsid w:val="004F493E"/>
    <w:rsid w:val="004F4B9A"/>
    <w:rsid w:val="004F4C6E"/>
    <w:rsid w:val="004F5022"/>
    <w:rsid w:val="004F510A"/>
    <w:rsid w:val="004F5572"/>
    <w:rsid w:val="004F55C1"/>
    <w:rsid w:val="004F5AE7"/>
    <w:rsid w:val="004F5D6E"/>
    <w:rsid w:val="004F5FF6"/>
    <w:rsid w:val="004F6082"/>
    <w:rsid w:val="004F61B0"/>
    <w:rsid w:val="004F6577"/>
    <w:rsid w:val="004F6685"/>
    <w:rsid w:val="004F66AA"/>
    <w:rsid w:val="004F68FD"/>
    <w:rsid w:val="004F69D8"/>
    <w:rsid w:val="004F6A53"/>
    <w:rsid w:val="004F6A9C"/>
    <w:rsid w:val="004F6E69"/>
    <w:rsid w:val="004F702B"/>
    <w:rsid w:val="004F7092"/>
    <w:rsid w:val="004F730F"/>
    <w:rsid w:val="004F7546"/>
    <w:rsid w:val="004F7610"/>
    <w:rsid w:val="004F7A4E"/>
    <w:rsid w:val="004F7C44"/>
    <w:rsid w:val="004F7CE6"/>
    <w:rsid w:val="00500407"/>
    <w:rsid w:val="005008CA"/>
    <w:rsid w:val="00500D60"/>
    <w:rsid w:val="005010E7"/>
    <w:rsid w:val="0050148E"/>
    <w:rsid w:val="0050151B"/>
    <w:rsid w:val="00501806"/>
    <w:rsid w:val="00501D20"/>
    <w:rsid w:val="00501F05"/>
    <w:rsid w:val="00502024"/>
    <w:rsid w:val="00502051"/>
    <w:rsid w:val="0050252C"/>
    <w:rsid w:val="00502664"/>
    <w:rsid w:val="00502704"/>
    <w:rsid w:val="005027D5"/>
    <w:rsid w:val="005027DC"/>
    <w:rsid w:val="00502B66"/>
    <w:rsid w:val="00502D51"/>
    <w:rsid w:val="00502F8E"/>
    <w:rsid w:val="0050352F"/>
    <w:rsid w:val="0050355F"/>
    <w:rsid w:val="00503821"/>
    <w:rsid w:val="00503B0C"/>
    <w:rsid w:val="00503E07"/>
    <w:rsid w:val="005040F3"/>
    <w:rsid w:val="005043B5"/>
    <w:rsid w:val="005045E4"/>
    <w:rsid w:val="00504715"/>
    <w:rsid w:val="005047DE"/>
    <w:rsid w:val="00504D99"/>
    <w:rsid w:val="00504E8B"/>
    <w:rsid w:val="00505444"/>
    <w:rsid w:val="005054A1"/>
    <w:rsid w:val="00505557"/>
    <w:rsid w:val="005056AA"/>
    <w:rsid w:val="00505738"/>
    <w:rsid w:val="005057F3"/>
    <w:rsid w:val="0050580E"/>
    <w:rsid w:val="00505CBB"/>
    <w:rsid w:val="005063C1"/>
    <w:rsid w:val="005066A2"/>
    <w:rsid w:val="00506726"/>
    <w:rsid w:val="00506793"/>
    <w:rsid w:val="00506DBD"/>
    <w:rsid w:val="00506DDC"/>
    <w:rsid w:val="005070C7"/>
    <w:rsid w:val="0050721B"/>
    <w:rsid w:val="005072D3"/>
    <w:rsid w:val="00507460"/>
    <w:rsid w:val="00507527"/>
    <w:rsid w:val="005077EA"/>
    <w:rsid w:val="00507F09"/>
    <w:rsid w:val="00510764"/>
    <w:rsid w:val="0051087E"/>
    <w:rsid w:val="005111D1"/>
    <w:rsid w:val="00511398"/>
    <w:rsid w:val="0051154B"/>
    <w:rsid w:val="00511832"/>
    <w:rsid w:val="00511836"/>
    <w:rsid w:val="00511CB3"/>
    <w:rsid w:val="00511DAB"/>
    <w:rsid w:val="00512060"/>
    <w:rsid w:val="005122D3"/>
    <w:rsid w:val="00512545"/>
    <w:rsid w:val="005125AD"/>
    <w:rsid w:val="00512646"/>
    <w:rsid w:val="005126A4"/>
    <w:rsid w:val="005126C4"/>
    <w:rsid w:val="00512827"/>
    <w:rsid w:val="0051288C"/>
    <w:rsid w:val="00512AFA"/>
    <w:rsid w:val="00512D18"/>
    <w:rsid w:val="00512E1C"/>
    <w:rsid w:val="00512E9D"/>
    <w:rsid w:val="005131C7"/>
    <w:rsid w:val="00513392"/>
    <w:rsid w:val="005133D8"/>
    <w:rsid w:val="005135B1"/>
    <w:rsid w:val="005136B3"/>
    <w:rsid w:val="0051399A"/>
    <w:rsid w:val="00513A32"/>
    <w:rsid w:val="00513C5D"/>
    <w:rsid w:val="00513C85"/>
    <w:rsid w:val="00513CE3"/>
    <w:rsid w:val="00513D5D"/>
    <w:rsid w:val="00513ED3"/>
    <w:rsid w:val="00514036"/>
    <w:rsid w:val="0051406D"/>
    <w:rsid w:val="005142C7"/>
    <w:rsid w:val="005144E9"/>
    <w:rsid w:val="00514A84"/>
    <w:rsid w:val="00514C50"/>
    <w:rsid w:val="00514CAB"/>
    <w:rsid w:val="00514E2E"/>
    <w:rsid w:val="00515210"/>
    <w:rsid w:val="00515329"/>
    <w:rsid w:val="00515878"/>
    <w:rsid w:val="00515A09"/>
    <w:rsid w:val="00515A6F"/>
    <w:rsid w:val="00515A71"/>
    <w:rsid w:val="00515ACD"/>
    <w:rsid w:val="00516167"/>
    <w:rsid w:val="005163D7"/>
    <w:rsid w:val="0051653F"/>
    <w:rsid w:val="005166A0"/>
    <w:rsid w:val="0051699F"/>
    <w:rsid w:val="005170CB"/>
    <w:rsid w:val="005174C8"/>
    <w:rsid w:val="00517694"/>
    <w:rsid w:val="00517A3C"/>
    <w:rsid w:val="00517B4A"/>
    <w:rsid w:val="00517D91"/>
    <w:rsid w:val="00517ED7"/>
    <w:rsid w:val="00520010"/>
    <w:rsid w:val="00520231"/>
    <w:rsid w:val="00520560"/>
    <w:rsid w:val="0052063D"/>
    <w:rsid w:val="005206FB"/>
    <w:rsid w:val="0052070B"/>
    <w:rsid w:val="0052096B"/>
    <w:rsid w:val="005209F4"/>
    <w:rsid w:val="00520A50"/>
    <w:rsid w:val="005214E2"/>
    <w:rsid w:val="0052169A"/>
    <w:rsid w:val="00521707"/>
    <w:rsid w:val="00521A33"/>
    <w:rsid w:val="0052204F"/>
    <w:rsid w:val="005222D4"/>
    <w:rsid w:val="005223AA"/>
    <w:rsid w:val="0052252B"/>
    <w:rsid w:val="005225E2"/>
    <w:rsid w:val="005225F8"/>
    <w:rsid w:val="00522F97"/>
    <w:rsid w:val="005233AF"/>
    <w:rsid w:val="005236AC"/>
    <w:rsid w:val="00523731"/>
    <w:rsid w:val="0052392E"/>
    <w:rsid w:val="00523AE0"/>
    <w:rsid w:val="00523BBD"/>
    <w:rsid w:val="00523D6F"/>
    <w:rsid w:val="00523E54"/>
    <w:rsid w:val="0052400E"/>
    <w:rsid w:val="005240F3"/>
    <w:rsid w:val="005240F6"/>
    <w:rsid w:val="005244F8"/>
    <w:rsid w:val="00524A08"/>
    <w:rsid w:val="00524A44"/>
    <w:rsid w:val="00524C8C"/>
    <w:rsid w:val="00525322"/>
    <w:rsid w:val="005256F4"/>
    <w:rsid w:val="00525CA2"/>
    <w:rsid w:val="005260A1"/>
    <w:rsid w:val="005260B1"/>
    <w:rsid w:val="005264DE"/>
    <w:rsid w:val="00526601"/>
    <w:rsid w:val="00526620"/>
    <w:rsid w:val="005268D6"/>
    <w:rsid w:val="005269A6"/>
    <w:rsid w:val="00526E9C"/>
    <w:rsid w:val="00526EB0"/>
    <w:rsid w:val="00526FE0"/>
    <w:rsid w:val="00527053"/>
    <w:rsid w:val="00527058"/>
    <w:rsid w:val="005273B2"/>
    <w:rsid w:val="005273DE"/>
    <w:rsid w:val="00527576"/>
    <w:rsid w:val="00527888"/>
    <w:rsid w:val="00527B3E"/>
    <w:rsid w:val="00527BBF"/>
    <w:rsid w:val="00527C8E"/>
    <w:rsid w:val="00527D31"/>
    <w:rsid w:val="00527EED"/>
    <w:rsid w:val="00527FED"/>
    <w:rsid w:val="00530191"/>
    <w:rsid w:val="00530527"/>
    <w:rsid w:val="0053073C"/>
    <w:rsid w:val="00530AB8"/>
    <w:rsid w:val="00530B8A"/>
    <w:rsid w:val="00530CB8"/>
    <w:rsid w:val="00530E2D"/>
    <w:rsid w:val="00530F77"/>
    <w:rsid w:val="0053154C"/>
    <w:rsid w:val="00531F2D"/>
    <w:rsid w:val="005320E2"/>
    <w:rsid w:val="00532365"/>
    <w:rsid w:val="005323DD"/>
    <w:rsid w:val="005324D5"/>
    <w:rsid w:val="005325BA"/>
    <w:rsid w:val="00532892"/>
    <w:rsid w:val="00532CF0"/>
    <w:rsid w:val="00532F0D"/>
    <w:rsid w:val="00533139"/>
    <w:rsid w:val="00533172"/>
    <w:rsid w:val="00533216"/>
    <w:rsid w:val="00533284"/>
    <w:rsid w:val="00533466"/>
    <w:rsid w:val="005334BF"/>
    <w:rsid w:val="0053359C"/>
    <w:rsid w:val="00533C94"/>
    <w:rsid w:val="00533D03"/>
    <w:rsid w:val="00534182"/>
    <w:rsid w:val="00534230"/>
    <w:rsid w:val="0053437B"/>
    <w:rsid w:val="005345D3"/>
    <w:rsid w:val="00534A35"/>
    <w:rsid w:val="0053501B"/>
    <w:rsid w:val="00535622"/>
    <w:rsid w:val="005356F4"/>
    <w:rsid w:val="00535700"/>
    <w:rsid w:val="00535B7A"/>
    <w:rsid w:val="00535BF6"/>
    <w:rsid w:val="00535F1E"/>
    <w:rsid w:val="00535F79"/>
    <w:rsid w:val="00536109"/>
    <w:rsid w:val="005362D8"/>
    <w:rsid w:val="00536439"/>
    <w:rsid w:val="00536585"/>
    <w:rsid w:val="00536641"/>
    <w:rsid w:val="00536862"/>
    <w:rsid w:val="005368C0"/>
    <w:rsid w:val="00537459"/>
    <w:rsid w:val="0053770B"/>
    <w:rsid w:val="0053770F"/>
    <w:rsid w:val="00537711"/>
    <w:rsid w:val="0053788B"/>
    <w:rsid w:val="00537A4C"/>
    <w:rsid w:val="00537AF4"/>
    <w:rsid w:val="00537C83"/>
    <w:rsid w:val="00537DD7"/>
    <w:rsid w:val="00537F63"/>
    <w:rsid w:val="0054005B"/>
    <w:rsid w:val="005402CA"/>
    <w:rsid w:val="005406E7"/>
    <w:rsid w:val="00540912"/>
    <w:rsid w:val="00540C8C"/>
    <w:rsid w:val="00540CF2"/>
    <w:rsid w:val="00540E6A"/>
    <w:rsid w:val="00540E7A"/>
    <w:rsid w:val="005411E5"/>
    <w:rsid w:val="0054131C"/>
    <w:rsid w:val="00541676"/>
    <w:rsid w:val="005419A7"/>
    <w:rsid w:val="00541D23"/>
    <w:rsid w:val="00541D7E"/>
    <w:rsid w:val="0054211D"/>
    <w:rsid w:val="005421F4"/>
    <w:rsid w:val="00542260"/>
    <w:rsid w:val="005422F0"/>
    <w:rsid w:val="00542868"/>
    <w:rsid w:val="005428B9"/>
    <w:rsid w:val="0054291C"/>
    <w:rsid w:val="00542B8E"/>
    <w:rsid w:val="00543171"/>
    <w:rsid w:val="0054325C"/>
    <w:rsid w:val="0054332A"/>
    <w:rsid w:val="005433F2"/>
    <w:rsid w:val="00543416"/>
    <w:rsid w:val="005435C6"/>
    <w:rsid w:val="005436CB"/>
    <w:rsid w:val="00543898"/>
    <w:rsid w:val="00543F3D"/>
    <w:rsid w:val="00544034"/>
    <w:rsid w:val="0054434A"/>
    <w:rsid w:val="005444A8"/>
    <w:rsid w:val="005448D8"/>
    <w:rsid w:val="00544C5B"/>
    <w:rsid w:val="00544E77"/>
    <w:rsid w:val="00545042"/>
    <w:rsid w:val="005452F5"/>
    <w:rsid w:val="00545426"/>
    <w:rsid w:val="00545673"/>
    <w:rsid w:val="005456B2"/>
    <w:rsid w:val="00545A5E"/>
    <w:rsid w:val="0054615B"/>
    <w:rsid w:val="005467E7"/>
    <w:rsid w:val="00546DE2"/>
    <w:rsid w:val="005471B4"/>
    <w:rsid w:val="00547219"/>
    <w:rsid w:val="0054769D"/>
    <w:rsid w:val="00547870"/>
    <w:rsid w:val="005478B9"/>
    <w:rsid w:val="00547A0E"/>
    <w:rsid w:val="00547CD4"/>
    <w:rsid w:val="00547CFB"/>
    <w:rsid w:val="00547DB3"/>
    <w:rsid w:val="00547DDE"/>
    <w:rsid w:val="0055001B"/>
    <w:rsid w:val="00550172"/>
    <w:rsid w:val="00550255"/>
    <w:rsid w:val="00550982"/>
    <w:rsid w:val="00550DAA"/>
    <w:rsid w:val="00551015"/>
    <w:rsid w:val="0055110A"/>
    <w:rsid w:val="00551393"/>
    <w:rsid w:val="00551456"/>
    <w:rsid w:val="005516E7"/>
    <w:rsid w:val="00551B93"/>
    <w:rsid w:val="005525E6"/>
    <w:rsid w:val="00552678"/>
    <w:rsid w:val="00552C59"/>
    <w:rsid w:val="00552F06"/>
    <w:rsid w:val="005530B3"/>
    <w:rsid w:val="00553287"/>
    <w:rsid w:val="00553385"/>
    <w:rsid w:val="00553478"/>
    <w:rsid w:val="00553565"/>
    <w:rsid w:val="00553AFB"/>
    <w:rsid w:val="00553B90"/>
    <w:rsid w:val="00554208"/>
    <w:rsid w:val="005543E1"/>
    <w:rsid w:val="00554565"/>
    <w:rsid w:val="00554A96"/>
    <w:rsid w:val="00554DF0"/>
    <w:rsid w:val="005553F5"/>
    <w:rsid w:val="00555579"/>
    <w:rsid w:val="005555B0"/>
    <w:rsid w:val="0055561B"/>
    <w:rsid w:val="0055568B"/>
    <w:rsid w:val="00555D31"/>
    <w:rsid w:val="00556023"/>
    <w:rsid w:val="0055610E"/>
    <w:rsid w:val="005561C0"/>
    <w:rsid w:val="00556C5B"/>
    <w:rsid w:val="00556C9F"/>
    <w:rsid w:val="00556F2C"/>
    <w:rsid w:val="0055734E"/>
    <w:rsid w:val="0055751C"/>
    <w:rsid w:val="00557645"/>
    <w:rsid w:val="005577E1"/>
    <w:rsid w:val="00557823"/>
    <w:rsid w:val="0055797C"/>
    <w:rsid w:val="00557A62"/>
    <w:rsid w:val="00557B25"/>
    <w:rsid w:val="00557B88"/>
    <w:rsid w:val="00557BB1"/>
    <w:rsid w:val="00557C0C"/>
    <w:rsid w:val="00557C67"/>
    <w:rsid w:val="00557F7D"/>
    <w:rsid w:val="00557F86"/>
    <w:rsid w:val="00560179"/>
    <w:rsid w:val="005606BA"/>
    <w:rsid w:val="005609C1"/>
    <w:rsid w:val="00560A80"/>
    <w:rsid w:val="00560E54"/>
    <w:rsid w:val="00560EBA"/>
    <w:rsid w:val="0056113C"/>
    <w:rsid w:val="005611A5"/>
    <w:rsid w:val="00561476"/>
    <w:rsid w:val="005614CB"/>
    <w:rsid w:val="00561B35"/>
    <w:rsid w:val="00561DBD"/>
    <w:rsid w:val="005620DF"/>
    <w:rsid w:val="00562121"/>
    <w:rsid w:val="00562240"/>
    <w:rsid w:val="005624B2"/>
    <w:rsid w:val="00562576"/>
    <w:rsid w:val="00562886"/>
    <w:rsid w:val="00562AA6"/>
    <w:rsid w:val="00562F46"/>
    <w:rsid w:val="00563215"/>
    <w:rsid w:val="00563243"/>
    <w:rsid w:val="00563353"/>
    <w:rsid w:val="0056342A"/>
    <w:rsid w:val="00563534"/>
    <w:rsid w:val="00563A2C"/>
    <w:rsid w:val="00563F44"/>
    <w:rsid w:val="00563FF8"/>
    <w:rsid w:val="0056437D"/>
    <w:rsid w:val="005643E8"/>
    <w:rsid w:val="0056444C"/>
    <w:rsid w:val="00564468"/>
    <w:rsid w:val="00564581"/>
    <w:rsid w:val="00564713"/>
    <w:rsid w:val="00564729"/>
    <w:rsid w:val="00564932"/>
    <w:rsid w:val="00564F2C"/>
    <w:rsid w:val="0056506B"/>
    <w:rsid w:val="005654FE"/>
    <w:rsid w:val="00565959"/>
    <w:rsid w:val="00565F61"/>
    <w:rsid w:val="0056639E"/>
    <w:rsid w:val="00566481"/>
    <w:rsid w:val="005664F4"/>
    <w:rsid w:val="0056670B"/>
    <w:rsid w:val="0056681B"/>
    <w:rsid w:val="00566CC4"/>
    <w:rsid w:val="00566E25"/>
    <w:rsid w:val="0056704C"/>
    <w:rsid w:val="00567077"/>
    <w:rsid w:val="005670AD"/>
    <w:rsid w:val="00567306"/>
    <w:rsid w:val="005674D1"/>
    <w:rsid w:val="0056792A"/>
    <w:rsid w:val="0056794A"/>
    <w:rsid w:val="00567DA3"/>
    <w:rsid w:val="0057008E"/>
    <w:rsid w:val="005701EF"/>
    <w:rsid w:val="005705AE"/>
    <w:rsid w:val="00570882"/>
    <w:rsid w:val="00570AE4"/>
    <w:rsid w:val="00570BC6"/>
    <w:rsid w:val="00570BCA"/>
    <w:rsid w:val="00570C11"/>
    <w:rsid w:val="00570D83"/>
    <w:rsid w:val="00570DA6"/>
    <w:rsid w:val="00570E79"/>
    <w:rsid w:val="00570EDF"/>
    <w:rsid w:val="0057124E"/>
    <w:rsid w:val="0057156F"/>
    <w:rsid w:val="0057189D"/>
    <w:rsid w:val="00571C6D"/>
    <w:rsid w:val="00572666"/>
    <w:rsid w:val="0057271E"/>
    <w:rsid w:val="00572733"/>
    <w:rsid w:val="0057299B"/>
    <w:rsid w:val="00572AB5"/>
    <w:rsid w:val="00572DD9"/>
    <w:rsid w:val="00573048"/>
    <w:rsid w:val="00573050"/>
    <w:rsid w:val="005730D1"/>
    <w:rsid w:val="00573450"/>
    <w:rsid w:val="0057354F"/>
    <w:rsid w:val="005737F9"/>
    <w:rsid w:val="00573B41"/>
    <w:rsid w:val="00573D80"/>
    <w:rsid w:val="00573DF6"/>
    <w:rsid w:val="00573E95"/>
    <w:rsid w:val="00573E96"/>
    <w:rsid w:val="00573F7B"/>
    <w:rsid w:val="0057405C"/>
    <w:rsid w:val="0057423F"/>
    <w:rsid w:val="00574470"/>
    <w:rsid w:val="0057463D"/>
    <w:rsid w:val="0057481F"/>
    <w:rsid w:val="005749C5"/>
    <w:rsid w:val="00574DA4"/>
    <w:rsid w:val="00574EC9"/>
    <w:rsid w:val="0057524D"/>
    <w:rsid w:val="00575394"/>
    <w:rsid w:val="00575666"/>
    <w:rsid w:val="005756E0"/>
    <w:rsid w:val="00575797"/>
    <w:rsid w:val="00575B96"/>
    <w:rsid w:val="00575C51"/>
    <w:rsid w:val="00575D56"/>
    <w:rsid w:val="00575EB7"/>
    <w:rsid w:val="00576028"/>
    <w:rsid w:val="0057631A"/>
    <w:rsid w:val="00576436"/>
    <w:rsid w:val="0057651F"/>
    <w:rsid w:val="0057696B"/>
    <w:rsid w:val="00576B76"/>
    <w:rsid w:val="0057711E"/>
    <w:rsid w:val="00577256"/>
    <w:rsid w:val="005774AB"/>
    <w:rsid w:val="005774FD"/>
    <w:rsid w:val="0057752C"/>
    <w:rsid w:val="00577818"/>
    <w:rsid w:val="005778AE"/>
    <w:rsid w:val="005779A0"/>
    <w:rsid w:val="00577AD4"/>
    <w:rsid w:val="00577C50"/>
    <w:rsid w:val="00577C62"/>
    <w:rsid w:val="00577D61"/>
    <w:rsid w:val="00577DA4"/>
    <w:rsid w:val="00577F11"/>
    <w:rsid w:val="00577F4D"/>
    <w:rsid w:val="00580519"/>
    <w:rsid w:val="00580A82"/>
    <w:rsid w:val="00580E17"/>
    <w:rsid w:val="00580E7A"/>
    <w:rsid w:val="0058118B"/>
    <w:rsid w:val="00581293"/>
    <w:rsid w:val="005816EA"/>
    <w:rsid w:val="00581EE8"/>
    <w:rsid w:val="0058216C"/>
    <w:rsid w:val="00582327"/>
    <w:rsid w:val="00582488"/>
    <w:rsid w:val="0058264A"/>
    <w:rsid w:val="00582792"/>
    <w:rsid w:val="005827D0"/>
    <w:rsid w:val="0058287C"/>
    <w:rsid w:val="00582D3E"/>
    <w:rsid w:val="00583467"/>
    <w:rsid w:val="005834B3"/>
    <w:rsid w:val="005838F3"/>
    <w:rsid w:val="00583E16"/>
    <w:rsid w:val="005840E9"/>
    <w:rsid w:val="0058410C"/>
    <w:rsid w:val="005844F1"/>
    <w:rsid w:val="0058458D"/>
    <w:rsid w:val="00584CDA"/>
    <w:rsid w:val="00584D4A"/>
    <w:rsid w:val="005850F5"/>
    <w:rsid w:val="0058545F"/>
    <w:rsid w:val="005854E3"/>
    <w:rsid w:val="00585709"/>
    <w:rsid w:val="005858B5"/>
    <w:rsid w:val="0058598E"/>
    <w:rsid w:val="00585DF5"/>
    <w:rsid w:val="00586132"/>
    <w:rsid w:val="00586226"/>
    <w:rsid w:val="00586434"/>
    <w:rsid w:val="00586459"/>
    <w:rsid w:val="0058649E"/>
    <w:rsid w:val="005864BB"/>
    <w:rsid w:val="00586544"/>
    <w:rsid w:val="005865B6"/>
    <w:rsid w:val="005867DA"/>
    <w:rsid w:val="00586CDB"/>
    <w:rsid w:val="00586DE8"/>
    <w:rsid w:val="005870C6"/>
    <w:rsid w:val="00587115"/>
    <w:rsid w:val="00587236"/>
    <w:rsid w:val="00587345"/>
    <w:rsid w:val="00587446"/>
    <w:rsid w:val="005878C6"/>
    <w:rsid w:val="005879BE"/>
    <w:rsid w:val="00587A43"/>
    <w:rsid w:val="00587A4D"/>
    <w:rsid w:val="00587B90"/>
    <w:rsid w:val="00587ED8"/>
    <w:rsid w:val="005900F4"/>
    <w:rsid w:val="005901BE"/>
    <w:rsid w:val="0059040E"/>
    <w:rsid w:val="0059062B"/>
    <w:rsid w:val="00590790"/>
    <w:rsid w:val="00590966"/>
    <w:rsid w:val="00590BE5"/>
    <w:rsid w:val="0059128B"/>
    <w:rsid w:val="00591588"/>
    <w:rsid w:val="005919B9"/>
    <w:rsid w:val="00591A74"/>
    <w:rsid w:val="00591DD7"/>
    <w:rsid w:val="0059244F"/>
    <w:rsid w:val="00592581"/>
    <w:rsid w:val="00592918"/>
    <w:rsid w:val="00592CE7"/>
    <w:rsid w:val="00592EB3"/>
    <w:rsid w:val="00593150"/>
    <w:rsid w:val="005936AD"/>
    <w:rsid w:val="005936E4"/>
    <w:rsid w:val="005937CA"/>
    <w:rsid w:val="00593814"/>
    <w:rsid w:val="0059396D"/>
    <w:rsid w:val="00593B09"/>
    <w:rsid w:val="00593C19"/>
    <w:rsid w:val="0059400F"/>
    <w:rsid w:val="00594062"/>
    <w:rsid w:val="00594645"/>
    <w:rsid w:val="00594A54"/>
    <w:rsid w:val="0059530E"/>
    <w:rsid w:val="00595394"/>
    <w:rsid w:val="005956EC"/>
    <w:rsid w:val="005958D5"/>
    <w:rsid w:val="00595BFD"/>
    <w:rsid w:val="00595C5F"/>
    <w:rsid w:val="00595CDB"/>
    <w:rsid w:val="00595DFF"/>
    <w:rsid w:val="00595F0D"/>
    <w:rsid w:val="00596016"/>
    <w:rsid w:val="0059671E"/>
    <w:rsid w:val="00596E0D"/>
    <w:rsid w:val="00597595"/>
    <w:rsid w:val="00597A45"/>
    <w:rsid w:val="00597A65"/>
    <w:rsid w:val="00597A69"/>
    <w:rsid w:val="00597AE9"/>
    <w:rsid w:val="00597DF1"/>
    <w:rsid w:val="005A02DF"/>
    <w:rsid w:val="005A04BD"/>
    <w:rsid w:val="005A0569"/>
    <w:rsid w:val="005A0D97"/>
    <w:rsid w:val="005A12DA"/>
    <w:rsid w:val="005A136E"/>
    <w:rsid w:val="005A13F8"/>
    <w:rsid w:val="005A14FF"/>
    <w:rsid w:val="005A15EC"/>
    <w:rsid w:val="005A1672"/>
    <w:rsid w:val="005A1842"/>
    <w:rsid w:val="005A1878"/>
    <w:rsid w:val="005A1B77"/>
    <w:rsid w:val="005A214D"/>
    <w:rsid w:val="005A230C"/>
    <w:rsid w:val="005A231D"/>
    <w:rsid w:val="005A2321"/>
    <w:rsid w:val="005A2375"/>
    <w:rsid w:val="005A2753"/>
    <w:rsid w:val="005A2862"/>
    <w:rsid w:val="005A28C8"/>
    <w:rsid w:val="005A28CB"/>
    <w:rsid w:val="005A2AA3"/>
    <w:rsid w:val="005A2E3A"/>
    <w:rsid w:val="005A306E"/>
    <w:rsid w:val="005A3078"/>
    <w:rsid w:val="005A380A"/>
    <w:rsid w:val="005A3C85"/>
    <w:rsid w:val="005A3F63"/>
    <w:rsid w:val="005A43E1"/>
    <w:rsid w:val="005A45E4"/>
    <w:rsid w:val="005A49C4"/>
    <w:rsid w:val="005A4B27"/>
    <w:rsid w:val="005A4C55"/>
    <w:rsid w:val="005A4CDA"/>
    <w:rsid w:val="005A4D75"/>
    <w:rsid w:val="005A4DBB"/>
    <w:rsid w:val="005A5A0F"/>
    <w:rsid w:val="005A5C9E"/>
    <w:rsid w:val="005A5D70"/>
    <w:rsid w:val="005A5EC6"/>
    <w:rsid w:val="005A5FBF"/>
    <w:rsid w:val="005A608A"/>
    <w:rsid w:val="005A6108"/>
    <w:rsid w:val="005A6260"/>
    <w:rsid w:val="005A6485"/>
    <w:rsid w:val="005A6700"/>
    <w:rsid w:val="005A6D5E"/>
    <w:rsid w:val="005A70F7"/>
    <w:rsid w:val="005A7205"/>
    <w:rsid w:val="005A78DE"/>
    <w:rsid w:val="005A7B50"/>
    <w:rsid w:val="005A7C0C"/>
    <w:rsid w:val="005A7C5A"/>
    <w:rsid w:val="005A7C7A"/>
    <w:rsid w:val="005A7E48"/>
    <w:rsid w:val="005A7E75"/>
    <w:rsid w:val="005A7FCE"/>
    <w:rsid w:val="005B0024"/>
    <w:rsid w:val="005B00EE"/>
    <w:rsid w:val="005B00FD"/>
    <w:rsid w:val="005B072B"/>
    <w:rsid w:val="005B0844"/>
    <w:rsid w:val="005B0A00"/>
    <w:rsid w:val="005B1220"/>
    <w:rsid w:val="005B1536"/>
    <w:rsid w:val="005B160C"/>
    <w:rsid w:val="005B186D"/>
    <w:rsid w:val="005B1886"/>
    <w:rsid w:val="005B19DE"/>
    <w:rsid w:val="005B1C37"/>
    <w:rsid w:val="005B1CE8"/>
    <w:rsid w:val="005B1D02"/>
    <w:rsid w:val="005B21DA"/>
    <w:rsid w:val="005B21F0"/>
    <w:rsid w:val="005B2614"/>
    <w:rsid w:val="005B2796"/>
    <w:rsid w:val="005B27E5"/>
    <w:rsid w:val="005B28DE"/>
    <w:rsid w:val="005B3143"/>
    <w:rsid w:val="005B31F3"/>
    <w:rsid w:val="005B3416"/>
    <w:rsid w:val="005B35FB"/>
    <w:rsid w:val="005B38D8"/>
    <w:rsid w:val="005B3A42"/>
    <w:rsid w:val="005B3B5C"/>
    <w:rsid w:val="005B3D3F"/>
    <w:rsid w:val="005B3D5F"/>
    <w:rsid w:val="005B3DC5"/>
    <w:rsid w:val="005B3EA0"/>
    <w:rsid w:val="005B407D"/>
    <w:rsid w:val="005B4189"/>
    <w:rsid w:val="005B42F3"/>
    <w:rsid w:val="005B43A8"/>
    <w:rsid w:val="005B4796"/>
    <w:rsid w:val="005B4883"/>
    <w:rsid w:val="005B4956"/>
    <w:rsid w:val="005B4A6C"/>
    <w:rsid w:val="005B4D38"/>
    <w:rsid w:val="005B4D82"/>
    <w:rsid w:val="005B4DEA"/>
    <w:rsid w:val="005B5300"/>
    <w:rsid w:val="005B5360"/>
    <w:rsid w:val="005B538C"/>
    <w:rsid w:val="005B53B5"/>
    <w:rsid w:val="005B58BC"/>
    <w:rsid w:val="005B59E0"/>
    <w:rsid w:val="005B5A5F"/>
    <w:rsid w:val="005B5A9E"/>
    <w:rsid w:val="005B5F28"/>
    <w:rsid w:val="005B6018"/>
    <w:rsid w:val="005B60EA"/>
    <w:rsid w:val="005B6103"/>
    <w:rsid w:val="005B6136"/>
    <w:rsid w:val="005B6386"/>
    <w:rsid w:val="005B6521"/>
    <w:rsid w:val="005B7355"/>
    <w:rsid w:val="005B747D"/>
    <w:rsid w:val="005B75AC"/>
    <w:rsid w:val="005B7635"/>
    <w:rsid w:val="005B7A5F"/>
    <w:rsid w:val="005B7AB2"/>
    <w:rsid w:val="005B7ABB"/>
    <w:rsid w:val="005B7CA1"/>
    <w:rsid w:val="005B7E0C"/>
    <w:rsid w:val="005C04EB"/>
    <w:rsid w:val="005C0592"/>
    <w:rsid w:val="005C0801"/>
    <w:rsid w:val="005C095F"/>
    <w:rsid w:val="005C09D0"/>
    <w:rsid w:val="005C0A51"/>
    <w:rsid w:val="005C0B49"/>
    <w:rsid w:val="005C0F67"/>
    <w:rsid w:val="005C14B3"/>
    <w:rsid w:val="005C18D8"/>
    <w:rsid w:val="005C1932"/>
    <w:rsid w:val="005C19B8"/>
    <w:rsid w:val="005C1ADB"/>
    <w:rsid w:val="005C1BD9"/>
    <w:rsid w:val="005C1C63"/>
    <w:rsid w:val="005C2050"/>
    <w:rsid w:val="005C21C4"/>
    <w:rsid w:val="005C2225"/>
    <w:rsid w:val="005C24DE"/>
    <w:rsid w:val="005C250C"/>
    <w:rsid w:val="005C2628"/>
    <w:rsid w:val="005C274C"/>
    <w:rsid w:val="005C2C54"/>
    <w:rsid w:val="005C2C86"/>
    <w:rsid w:val="005C2FEB"/>
    <w:rsid w:val="005C32B7"/>
    <w:rsid w:val="005C341B"/>
    <w:rsid w:val="005C3818"/>
    <w:rsid w:val="005C39CE"/>
    <w:rsid w:val="005C40B3"/>
    <w:rsid w:val="005C476B"/>
    <w:rsid w:val="005C4D84"/>
    <w:rsid w:val="005C53A9"/>
    <w:rsid w:val="005C53AD"/>
    <w:rsid w:val="005C54F4"/>
    <w:rsid w:val="005C5519"/>
    <w:rsid w:val="005C58B1"/>
    <w:rsid w:val="005C5937"/>
    <w:rsid w:val="005C5AA6"/>
    <w:rsid w:val="005C5EDB"/>
    <w:rsid w:val="005C6399"/>
    <w:rsid w:val="005C6684"/>
    <w:rsid w:val="005C6943"/>
    <w:rsid w:val="005C6CC8"/>
    <w:rsid w:val="005C6D13"/>
    <w:rsid w:val="005C6F6B"/>
    <w:rsid w:val="005C71F6"/>
    <w:rsid w:val="005C72D3"/>
    <w:rsid w:val="005C7739"/>
    <w:rsid w:val="005C7CEB"/>
    <w:rsid w:val="005C7D23"/>
    <w:rsid w:val="005D00A2"/>
    <w:rsid w:val="005D0374"/>
    <w:rsid w:val="005D0470"/>
    <w:rsid w:val="005D04A3"/>
    <w:rsid w:val="005D0801"/>
    <w:rsid w:val="005D0828"/>
    <w:rsid w:val="005D0861"/>
    <w:rsid w:val="005D0948"/>
    <w:rsid w:val="005D0D26"/>
    <w:rsid w:val="005D1339"/>
    <w:rsid w:val="005D175B"/>
    <w:rsid w:val="005D1C60"/>
    <w:rsid w:val="005D2644"/>
    <w:rsid w:val="005D27E1"/>
    <w:rsid w:val="005D2A34"/>
    <w:rsid w:val="005D2A4E"/>
    <w:rsid w:val="005D2FF5"/>
    <w:rsid w:val="005D3110"/>
    <w:rsid w:val="005D334E"/>
    <w:rsid w:val="005D3415"/>
    <w:rsid w:val="005D39DF"/>
    <w:rsid w:val="005D3A30"/>
    <w:rsid w:val="005D3AE5"/>
    <w:rsid w:val="005D3B16"/>
    <w:rsid w:val="005D3FC3"/>
    <w:rsid w:val="005D4002"/>
    <w:rsid w:val="005D44A6"/>
    <w:rsid w:val="005D44A7"/>
    <w:rsid w:val="005D44E5"/>
    <w:rsid w:val="005D4591"/>
    <w:rsid w:val="005D4A2C"/>
    <w:rsid w:val="005D4A89"/>
    <w:rsid w:val="005D51BB"/>
    <w:rsid w:val="005D556C"/>
    <w:rsid w:val="005D5680"/>
    <w:rsid w:val="005D5BCF"/>
    <w:rsid w:val="005D5D8A"/>
    <w:rsid w:val="005D5E3F"/>
    <w:rsid w:val="005D5E5B"/>
    <w:rsid w:val="005D5F3A"/>
    <w:rsid w:val="005D60FF"/>
    <w:rsid w:val="005D63B8"/>
    <w:rsid w:val="005D6523"/>
    <w:rsid w:val="005D68C7"/>
    <w:rsid w:val="005D6969"/>
    <w:rsid w:val="005D6B3F"/>
    <w:rsid w:val="005D6E95"/>
    <w:rsid w:val="005D702A"/>
    <w:rsid w:val="005D707B"/>
    <w:rsid w:val="005D70DB"/>
    <w:rsid w:val="005D752D"/>
    <w:rsid w:val="005D7975"/>
    <w:rsid w:val="005D79D0"/>
    <w:rsid w:val="005D7CAC"/>
    <w:rsid w:val="005D7EC0"/>
    <w:rsid w:val="005D7EC2"/>
    <w:rsid w:val="005E0345"/>
    <w:rsid w:val="005E074B"/>
    <w:rsid w:val="005E0862"/>
    <w:rsid w:val="005E08B3"/>
    <w:rsid w:val="005E09FF"/>
    <w:rsid w:val="005E0D22"/>
    <w:rsid w:val="005E0EF6"/>
    <w:rsid w:val="005E0F00"/>
    <w:rsid w:val="005E114F"/>
    <w:rsid w:val="005E1A69"/>
    <w:rsid w:val="005E1A6C"/>
    <w:rsid w:val="005E1ADD"/>
    <w:rsid w:val="005E1BDD"/>
    <w:rsid w:val="005E1E1B"/>
    <w:rsid w:val="005E20A6"/>
    <w:rsid w:val="005E20D5"/>
    <w:rsid w:val="005E20E3"/>
    <w:rsid w:val="005E21E4"/>
    <w:rsid w:val="005E2491"/>
    <w:rsid w:val="005E2628"/>
    <w:rsid w:val="005E2730"/>
    <w:rsid w:val="005E2A08"/>
    <w:rsid w:val="005E2AA9"/>
    <w:rsid w:val="005E2ADC"/>
    <w:rsid w:val="005E2AF8"/>
    <w:rsid w:val="005E2CE9"/>
    <w:rsid w:val="005E2FD1"/>
    <w:rsid w:val="005E34CE"/>
    <w:rsid w:val="005E3626"/>
    <w:rsid w:val="005E3695"/>
    <w:rsid w:val="005E38B2"/>
    <w:rsid w:val="005E3949"/>
    <w:rsid w:val="005E3E27"/>
    <w:rsid w:val="005E3E42"/>
    <w:rsid w:val="005E4047"/>
    <w:rsid w:val="005E405E"/>
    <w:rsid w:val="005E4067"/>
    <w:rsid w:val="005E40D7"/>
    <w:rsid w:val="005E40E5"/>
    <w:rsid w:val="005E419D"/>
    <w:rsid w:val="005E503B"/>
    <w:rsid w:val="005E5191"/>
    <w:rsid w:val="005E534F"/>
    <w:rsid w:val="005E59A7"/>
    <w:rsid w:val="005E5AB5"/>
    <w:rsid w:val="005E5B0E"/>
    <w:rsid w:val="005E6441"/>
    <w:rsid w:val="005E66E6"/>
    <w:rsid w:val="005E67EF"/>
    <w:rsid w:val="005E689D"/>
    <w:rsid w:val="005E68D9"/>
    <w:rsid w:val="005E698A"/>
    <w:rsid w:val="005E6C21"/>
    <w:rsid w:val="005E6F50"/>
    <w:rsid w:val="005E7429"/>
    <w:rsid w:val="005E76DB"/>
    <w:rsid w:val="005E7C9B"/>
    <w:rsid w:val="005E7D88"/>
    <w:rsid w:val="005E7DC8"/>
    <w:rsid w:val="005E7E40"/>
    <w:rsid w:val="005E7E83"/>
    <w:rsid w:val="005F047C"/>
    <w:rsid w:val="005F0485"/>
    <w:rsid w:val="005F07B4"/>
    <w:rsid w:val="005F0928"/>
    <w:rsid w:val="005F11D5"/>
    <w:rsid w:val="005F12F7"/>
    <w:rsid w:val="005F15A9"/>
    <w:rsid w:val="005F18D4"/>
    <w:rsid w:val="005F1B86"/>
    <w:rsid w:val="005F1C0A"/>
    <w:rsid w:val="005F1CAF"/>
    <w:rsid w:val="005F1E54"/>
    <w:rsid w:val="005F24D2"/>
    <w:rsid w:val="005F24F2"/>
    <w:rsid w:val="005F2574"/>
    <w:rsid w:val="005F27DF"/>
    <w:rsid w:val="005F2D23"/>
    <w:rsid w:val="005F2F7D"/>
    <w:rsid w:val="005F30F7"/>
    <w:rsid w:val="005F31A1"/>
    <w:rsid w:val="005F31BF"/>
    <w:rsid w:val="005F3279"/>
    <w:rsid w:val="005F341A"/>
    <w:rsid w:val="005F34D4"/>
    <w:rsid w:val="005F3722"/>
    <w:rsid w:val="005F3B35"/>
    <w:rsid w:val="005F3E70"/>
    <w:rsid w:val="005F3EB6"/>
    <w:rsid w:val="005F43D1"/>
    <w:rsid w:val="005F4660"/>
    <w:rsid w:val="005F4BA2"/>
    <w:rsid w:val="005F4C7A"/>
    <w:rsid w:val="005F4D5F"/>
    <w:rsid w:val="005F4DF1"/>
    <w:rsid w:val="005F527C"/>
    <w:rsid w:val="005F55FE"/>
    <w:rsid w:val="005F5790"/>
    <w:rsid w:val="005F5C67"/>
    <w:rsid w:val="005F5DF6"/>
    <w:rsid w:val="005F5EFE"/>
    <w:rsid w:val="005F602F"/>
    <w:rsid w:val="005F603F"/>
    <w:rsid w:val="005F6220"/>
    <w:rsid w:val="005F64F4"/>
    <w:rsid w:val="005F656F"/>
    <w:rsid w:val="005F65B3"/>
    <w:rsid w:val="005F6604"/>
    <w:rsid w:val="005F66E5"/>
    <w:rsid w:val="005F6A56"/>
    <w:rsid w:val="005F6C05"/>
    <w:rsid w:val="005F6EFA"/>
    <w:rsid w:val="005F708A"/>
    <w:rsid w:val="005F746F"/>
    <w:rsid w:val="005F75A1"/>
    <w:rsid w:val="005F7712"/>
    <w:rsid w:val="005F7891"/>
    <w:rsid w:val="005F7C67"/>
    <w:rsid w:val="005F7EF8"/>
    <w:rsid w:val="005F7FAA"/>
    <w:rsid w:val="006001BE"/>
    <w:rsid w:val="006004AF"/>
    <w:rsid w:val="00600699"/>
    <w:rsid w:val="006008C1"/>
    <w:rsid w:val="00600BF3"/>
    <w:rsid w:val="00600D92"/>
    <w:rsid w:val="00600DD6"/>
    <w:rsid w:val="00600DE1"/>
    <w:rsid w:val="00600FF1"/>
    <w:rsid w:val="00601267"/>
    <w:rsid w:val="00601432"/>
    <w:rsid w:val="00601552"/>
    <w:rsid w:val="00601559"/>
    <w:rsid w:val="00601629"/>
    <w:rsid w:val="006018A1"/>
    <w:rsid w:val="00601A51"/>
    <w:rsid w:val="00601A84"/>
    <w:rsid w:val="00601B66"/>
    <w:rsid w:val="00601BFE"/>
    <w:rsid w:val="00601DEF"/>
    <w:rsid w:val="00602092"/>
    <w:rsid w:val="006023AF"/>
    <w:rsid w:val="00602817"/>
    <w:rsid w:val="00602DDF"/>
    <w:rsid w:val="00602E26"/>
    <w:rsid w:val="00602F5D"/>
    <w:rsid w:val="006030AF"/>
    <w:rsid w:val="00603491"/>
    <w:rsid w:val="006035CB"/>
    <w:rsid w:val="00603616"/>
    <w:rsid w:val="00603AB4"/>
    <w:rsid w:val="00603ADB"/>
    <w:rsid w:val="00603B99"/>
    <w:rsid w:val="00603C91"/>
    <w:rsid w:val="00603CCB"/>
    <w:rsid w:val="00603F84"/>
    <w:rsid w:val="006041FF"/>
    <w:rsid w:val="00604476"/>
    <w:rsid w:val="00604A95"/>
    <w:rsid w:val="00604B30"/>
    <w:rsid w:val="00604D48"/>
    <w:rsid w:val="00604E22"/>
    <w:rsid w:val="00605384"/>
    <w:rsid w:val="00605568"/>
    <w:rsid w:val="00605609"/>
    <w:rsid w:val="0060578D"/>
    <w:rsid w:val="00605A1B"/>
    <w:rsid w:val="00605A73"/>
    <w:rsid w:val="00605D88"/>
    <w:rsid w:val="0060612A"/>
    <w:rsid w:val="00606415"/>
    <w:rsid w:val="006065F8"/>
    <w:rsid w:val="00606630"/>
    <w:rsid w:val="006066C3"/>
    <w:rsid w:val="006066DB"/>
    <w:rsid w:val="0060683F"/>
    <w:rsid w:val="0060687C"/>
    <w:rsid w:val="00606C78"/>
    <w:rsid w:val="00606E23"/>
    <w:rsid w:val="00606E3F"/>
    <w:rsid w:val="00606FB4"/>
    <w:rsid w:val="00606FBC"/>
    <w:rsid w:val="006072F9"/>
    <w:rsid w:val="00607635"/>
    <w:rsid w:val="00607C67"/>
    <w:rsid w:val="00607E47"/>
    <w:rsid w:val="00607F24"/>
    <w:rsid w:val="00610606"/>
    <w:rsid w:val="006109B7"/>
    <w:rsid w:val="00610D75"/>
    <w:rsid w:val="00610F98"/>
    <w:rsid w:val="006110A2"/>
    <w:rsid w:val="006112D1"/>
    <w:rsid w:val="006112D9"/>
    <w:rsid w:val="00611372"/>
    <w:rsid w:val="0061144A"/>
    <w:rsid w:val="00611726"/>
    <w:rsid w:val="00611808"/>
    <w:rsid w:val="0061187E"/>
    <w:rsid w:val="00611D69"/>
    <w:rsid w:val="00611F36"/>
    <w:rsid w:val="00611F7F"/>
    <w:rsid w:val="006120CF"/>
    <w:rsid w:val="00612118"/>
    <w:rsid w:val="0061213A"/>
    <w:rsid w:val="00612148"/>
    <w:rsid w:val="006123F6"/>
    <w:rsid w:val="00612467"/>
    <w:rsid w:val="0061246E"/>
    <w:rsid w:val="006124BD"/>
    <w:rsid w:val="0061255E"/>
    <w:rsid w:val="006125B6"/>
    <w:rsid w:val="0061284C"/>
    <w:rsid w:val="00612C52"/>
    <w:rsid w:val="00612D11"/>
    <w:rsid w:val="00612D1E"/>
    <w:rsid w:val="00612E54"/>
    <w:rsid w:val="00613217"/>
    <w:rsid w:val="006132F8"/>
    <w:rsid w:val="0061338E"/>
    <w:rsid w:val="00613434"/>
    <w:rsid w:val="0061348E"/>
    <w:rsid w:val="00613879"/>
    <w:rsid w:val="0061396A"/>
    <w:rsid w:val="00613A81"/>
    <w:rsid w:val="00613AA1"/>
    <w:rsid w:val="00613EB0"/>
    <w:rsid w:val="00613F15"/>
    <w:rsid w:val="006140A7"/>
    <w:rsid w:val="00614165"/>
    <w:rsid w:val="006141A6"/>
    <w:rsid w:val="00614847"/>
    <w:rsid w:val="00614997"/>
    <w:rsid w:val="006149DD"/>
    <w:rsid w:val="00614AFE"/>
    <w:rsid w:val="00614B47"/>
    <w:rsid w:val="00614CB2"/>
    <w:rsid w:val="00614F05"/>
    <w:rsid w:val="006151FF"/>
    <w:rsid w:val="00615388"/>
    <w:rsid w:val="006153DA"/>
    <w:rsid w:val="006154FD"/>
    <w:rsid w:val="00615683"/>
    <w:rsid w:val="0061585E"/>
    <w:rsid w:val="00615A38"/>
    <w:rsid w:val="00615F2E"/>
    <w:rsid w:val="00615F49"/>
    <w:rsid w:val="0061634E"/>
    <w:rsid w:val="00616459"/>
    <w:rsid w:val="0061665E"/>
    <w:rsid w:val="00616DFC"/>
    <w:rsid w:val="00616EB0"/>
    <w:rsid w:val="00616ED8"/>
    <w:rsid w:val="0061703F"/>
    <w:rsid w:val="00617238"/>
    <w:rsid w:val="00617293"/>
    <w:rsid w:val="0061733A"/>
    <w:rsid w:val="00617822"/>
    <w:rsid w:val="00617A12"/>
    <w:rsid w:val="00617AAC"/>
    <w:rsid w:val="00617B2E"/>
    <w:rsid w:val="00617F12"/>
    <w:rsid w:val="0062062A"/>
    <w:rsid w:val="006207AC"/>
    <w:rsid w:val="00620926"/>
    <w:rsid w:val="00620A0A"/>
    <w:rsid w:val="00620B33"/>
    <w:rsid w:val="00620C28"/>
    <w:rsid w:val="00620E69"/>
    <w:rsid w:val="00621160"/>
    <w:rsid w:val="006212D1"/>
    <w:rsid w:val="00621A43"/>
    <w:rsid w:val="00621E1C"/>
    <w:rsid w:val="006220D9"/>
    <w:rsid w:val="00622118"/>
    <w:rsid w:val="0062264D"/>
    <w:rsid w:val="0062279B"/>
    <w:rsid w:val="006228D1"/>
    <w:rsid w:val="00622BE8"/>
    <w:rsid w:val="00622E41"/>
    <w:rsid w:val="00622F2F"/>
    <w:rsid w:val="006233FB"/>
    <w:rsid w:val="0062341B"/>
    <w:rsid w:val="00623CCD"/>
    <w:rsid w:val="0062413D"/>
    <w:rsid w:val="0062418B"/>
    <w:rsid w:val="006242C6"/>
    <w:rsid w:val="006243D8"/>
    <w:rsid w:val="00624559"/>
    <w:rsid w:val="00624B80"/>
    <w:rsid w:val="00624DC5"/>
    <w:rsid w:val="00624F59"/>
    <w:rsid w:val="0062526B"/>
    <w:rsid w:val="0062566B"/>
    <w:rsid w:val="006258E4"/>
    <w:rsid w:val="006259A2"/>
    <w:rsid w:val="00625A40"/>
    <w:rsid w:val="00625A81"/>
    <w:rsid w:val="00625B0F"/>
    <w:rsid w:val="00625B60"/>
    <w:rsid w:val="00625C21"/>
    <w:rsid w:val="00625C3F"/>
    <w:rsid w:val="00625CAC"/>
    <w:rsid w:val="00625FFE"/>
    <w:rsid w:val="00626497"/>
    <w:rsid w:val="0062683B"/>
    <w:rsid w:val="00626AC5"/>
    <w:rsid w:val="00626E56"/>
    <w:rsid w:val="00626EA9"/>
    <w:rsid w:val="00626F07"/>
    <w:rsid w:val="00626F99"/>
    <w:rsid w:val="00627021"/>
    <w:rsid w:val="0062728A"/>
    <w:rsid w:val="006275FF"/>
    <w:rsid w:val="00627958"/>
    <w:rsid w:val="00627B3E"/>
    <w:rsid w:val="00627B4D"/>
    <w:rsid w:val="00627E40"/>
    <w:rsid w:val="00627F9E"/>
    <w:rsid w:val="00630442"/>
    <w:rsid w:val="00630508"/>
    <w:rsid w:val="00630667"/>
    <w:rsid w:val="00630892"/>
    <w:rsid w:val="00630DFD"/>
    <w:rsid w:val="00631203"/>
    <w:rsid w:val="00631228"/>
    <w:rsid w:val="00631300"/>
    <w:rsid w:val="006313B1"/>
    <w:rsid w:val="006314CC"/>
    <w:rsid w:val="00631573"/>
    <w:rsid w:val="006315B0"/>
    <w:rsid w:val="006315F6"/>
    <w:rsid w:val="0063170D"/>
    <w:rsid w:val="00631953"/>
    <w:rsid w:val="00631DE2"/>
    <w:rsid w:val="00631E42"/>
    <w:rsid w:val="00631E64"/>
    <w:rsid w:val="0063216D"/>
    <w:rsid w:val="00632278"/>
    <w:rsid w:val="0063240D"/>
    <w:rsid w:val="0063240F"/>
    <w:rsid w:val="00632666"/>
    <w:rsid w:val="0063292C"/>
    <w:rsid w:val="00632B4B"/>
    <w:rsid w:val="00632C56"/>
    <w:rsid w:val="0063331A"/>
    <w:rsid w:val="0063368D"/>
    <w:rsid w:val="0063391F"/>
    <w:rsid w:val="00633A4E"/>
    <w:rsid w:val="00633B52"/>
    <w:rsid w:val="00633C8E"/>
    <w:rsid w:val="006340A7"/>
    <w:rsid w:val="006340B7"/>
    <w:rsid w:val="00634180"/>
    <w:rsid w:val="006341C4"/>
    <w:rsid w:val="006343F6"/>
    <w:rsid w:val="00634474"/>
    <w:rsid w:val="00634638"/>
    <w:rsid w:val="0063494F"/>
    <w:rsid w:val="00634C76"/>
    <w:rsid w:val="00635247"/>
    <w:rsid w:val="006353A1"/>
    <w:rsid w:val="0063548A"/>
    <w:rsid w:val="00635629"/>
    <w:rsid w:val="006357EB"/>
    <w:rsid w:val="006359C6"/>
    <w:rsid w:val="00635B30"/>
    <w:rsid w:val="00635C7F"/>
    <w:rsid w:val="00635E49"/>
    <w:rsid w:val="006363BE"/>
    <w:rsid w:val="00636447"/>
    <w:rsid w:val="00636516"/>
    <w:rsid w:val="0063673E"/>
    <w:rsid w:val="00636A7D"/>
    <w:rsid w:val="00636AD3"/>
    <w:rsid w:val="00636AE7"/>
    <w:rsid w:val="00636BD7"/>
    <w:rsid w:val="00636D0A"/>
    <w:rsid w:val="00636F1C"/>
    <w:rsid w:val="00637021"/>
    <w:rsid w:val="00637120"/>
    <w:rsid w:val="00637286"/>
    <w:rsid w:val="006373B7"/>
    <w:rsid w:val="00637621"/>
    <w:rsid w:val="0063771F"/>
    <w:rsid w:val="00637889"/>
    <w:rsid w:val="00637CAB"/>
    <w:rsid w:val="00637E30"/>
    <w:rsid w:val="00637F12"/>
    <w:rsid w:val="00637F5B"/>
    <w:rsid w:val="00640180"/>
    <w:rsid w:val="00640213"/>
    <w:rsid w:val="00640293"/>
    <w:rsid w:val="006402B5"/>
    <w:rsid w:val="0064047E"/>
    <w:rsid w:val="006406BB"/>
    <w:rsid w:val="006409B6"/>
    <w:rsid w:val="00640A4F"/>
    <w:rsid w:val="00641277"/>
    <w:rsid w:val="00641425"/>
    <w:rsid w:val="00641737"/>
    <w:rsid w:val="0064185D"/>
    <w:rsid w:val="00641C51"/>
    <w:rsid w:val="00642066"/>
    <w:rsid w:val="006421CA"/>
    <w:rsid w:val="00642223"/>
    <w:rsid w:val="00642232"/>
    <w:rsid w:val="00642236"/>
    <w:rsid w:val="0064278B"/>
    <w:rsid w:val="006427DE"/>
    <w:rsid w:val="006427EB"/>
    <w:rsid w:val="00642871"/>
    <w:rsid w:val="0064298E"/>
    <w:rsid w:val="00642B11"/>
    <w:rsid w:val="00642FAE"/>
    <w:rsid w:val="00643079"/>
    <w:rsid w:val="00643316"/>
    <w:rsid w:val="006437FA"/>
    <w:rsid w:val="00643844"/>
    <w:rsid w:val="00644581"/>
    <w:rsid w:val="006446C0"/>
    <w:rsid w:val="00644F70"/>
    <w:rsid w:val="006450EE"/>
    <w:rsid w:val="006451B0"/>
    <w:rsid w:val="00645702"/>
    <w:rsid w:val="006457D5"/>
    <w:rsid w:val="00645B01"/>
    <w:rsid w:val="00645B30"/>
    <w:rsid w:val="00646079"/>
    <w:rsid w:val="006462DA"/>
    <w:rsid w:val="00646534"/>
    <w:rsid w:val="006465ED"/>
    <w:rsid w:val="00646614"/>
    <w:rsid w:val="0064662A"/>
    <w:rsid w:val="00646759"/>
    <w:rsid w:val="006468BE"/>
    <w:rsid w:val="0064694A"/>
    <w:rsid w:val="00646A24"/>
    <w:rsid w:val="00646FE7"/>
    <w:rsid w:val="006471EF"/>
    <w:rsid w:val="00647551"/>
    <w:rsid w:val="00647748"/>
    <w:rsid w:val="006478C0"/>
    <w:rsid w:val="00647B8E"/>
    <w:rsid w:val="00647CEF"/>
    <w:rsid w:val="00647EEC"/>
    <w:rsid w:val="006502E6"/>
    <w:rsid w:val="006505B8"/>
    <w:rsid w:val="0065079B"/>
    <w:rsid w:val="00650C34"/>
    <w:rsid w:val="00650F77"/>
    <w:rsid w:val="0065133A"/>
    <w:rsid w:val="006515FE"/>
    <w:rsid w:val="00651653"/>
    <w:rsid w:val="006516B4"/>
    <w:rsid w:val="0065182A"/>
    <w:rsid w:val="00651DDC"/>
    <w:rsid w:val="00651F64"/>
    <w:rsid w:val="006521B9"/>
    <w:rsid w:val="00652487"/>
    <w:rsid w:val="006531F2"/>
    <w:rsid w:val="006532A6"/>
    <w:rsid w:val="006534C7"/>
    <w:rsid w:val="0065361C"/>
    <w:rsid w:val="006538D7"/>
    <w:rsid w:val="006539CF"/>
    <w:rsid w:val="00653D32"/>
    <w:rsid w:val="006542DA"/>
    <w:rsid w:val="006542EC"/>
    <w:rsid w:val="00654427"/>
    <w:rsid w:val="006544A0"/>
    <w:rsid w:val="006545A8"/>
    <w:rsid w:val="006546E9"/>
    <w:rsid w:val="006546EF"/>
    <w:rsid w:val="00654791"/>
    <w:rsid w:val="0065479D"/>
    <w:rsid w:val="006547DB"/>
    <w:rsid w:val="00654987"/>
    <w:rsid w:val="00654B2E"/>
    <w:rsid w:val="00654E42"/>
    <w:rsid w:val="0065540C"/>
    <w:rsid w:val="00655452"/>
    <w:rsid w:val="006555A9"/>
    <w:rsid w:val="006556AE"/>
    <w:rsid w:val="00655847"/>
    <w:rsid w:val="00655B36"/>
    <w:rsid w:val="00655B6F"/>
    <w:rsid w:val="00655D57"/>
    <w:rsid w:val="00655DA5"/>
    <w:rsid w:val="00655DC4"/>
    <w:rsid w:val="00655F82"/>
    <w:rsid w:val="00655FF3"/>
    <w:rsid w:val="006562CC"/>
    <w:rsid w:val="00656427"/>
    <w:rsid w:val="00656450"/>
    <w:rsid w:val="00656596"/>
    <w:rsid w:val="00656810"/>
    <w:rsid w:val="00656898"/>
    <w:rsid w:val="00656B5B"/>
    <w:rsid w:val="00657014"/>
    <w:rsid w:val="00657064"/>
    <w:rsid w:val="006570DC"/>
    <w:rsid w:val="00657380"/>
    <w:rsid w:val="00657687"/>
    <w:rsid w:val="006577BD"/>
    <w:rsid w:val="00657B6F"/>
    <w:rsid w:val="00657DA1"/>
    <w:rsid w:val="0066020E"/>
    <w:rsid w:val="0066042B"/>
    <w:rsid w:val="00660483"/>
    <w:rsid w:val="006604BF"/>
    <w:rsid w:val="006609BA"/>
    <w:rsid w:val="00660C25"/>
    <w:rsid w:val="00660EC6"/>
    <w:rsid w:val="0066158E"/>
    <w:rsid w:val="00661875"/>
    <w:rsid w:val="0066187A"/>
    <w:rsid w:val="00661984"/>
    <w:rsid w:val="006619B2"/>
    <w:rsid w:val="00661B97"/>
    <w:rsid w:val="00661DBC"/>
    <w:rsid w:val="00661E82"/>
    <w:rsid w:val="00661F9C"/>
    <w:rsid w:val="0066205F"/>
    <w:rsid w:val="00662119"/>
    <w:rsid w:val="00662447"/>
    <w:rsid w:val="0066256D"/>
    <w:rsid w:val="006626DC"/>
    <w:rsid w:val="00662851"/>
    <w:rsid w:val="006629E9"/>
    <w:rsid w:val="00662C62"/>
    <w:rsid w:val="00662D11"/>
    <w:rsid w:val="00662D37"/>
    <w:rsid w:val="00662EAC"/>
    <w:rsid w:val="00662FC3"/>
    <w:rsid w:val="00663173"/>
    <w:rsid w:val="00663299"/>
    <w:rsid w:val="006632BF"/>
    <w:rsid w:val="006634FB"/>
    <w:rsid w:val="00663873"/>
    <w:rsid w:val="00663B17"/>
    <w:rsid w:val="00663DAE"/>
    <w:rsid w:val="006640DA"/>
    <w:rsid w:val="00664182"/>
    <w:rsid w:val="0066445F"/>
    <w:rsid w:val="00664A53"/>
    <w:rsid w:val="00664DDE"/>
    <w:rsid w:val="00664E4A"/>
    <w:rsid w:val="0066507A"/>
    <w:rsid w:val="006650B4"/>
    <w:rsid w:val="006650E9"/>
    <w:rsid w:val="006652BD"/>
    <w:rsid w:val="00665497"/>
    <w:rsid w:val="00665703"/>
    <w:rsid w:val="00665865"/>
    <w:rsid w:val="006658B0"/>
    <w:rsid w:val="00665F2B"/>
    <w:rsid w:val="006660CB"/>
    <w:rsid w:val="0066617D"/>
    <w:rsid w:val="00666600"/>
    <w:rsid w:val="00666A25"/>
    <w:rsid w:val="00666AE7"/>
    <w:rsid w:val="00666E77"/>
    <w:rsid w:val="006670AF"/>
    <w:rsid w:val="00667242"/>
    <w:rsid w:val="00667954"/>
    <w:rsid w:val="00667BB5"/>
    <w:rsid w:val="00670014"/>
    <w:rsid w:val="00670059"/>
    <w:rsid w:val="006700A3"/>
    <w:rsid w:val="00670572"/>
    <w:rsid w:val="00670B67"/>
    <w:rsid w:val="00670BDB"/>
    <w:rsid w:val="00670CCF"/>
    <w:rsid w:val="00670DAA"/>
    <w:rsid w:val="00670FD8"/>
    <w:rsid w:val="006711E3"/>
    <w:rsid w:val="0067142D"/>
    <w:rsid w:val="0067170D"/>
    <w:rsid w:val="00671839"/>
    <w:rsid w:val="006718C6"/>
    <w:rsid w:val="00671AA8"/>
    <w:rsid w:val="00671BD4"/>
    <w:rsid w:val="00671C57"/>
    <w:rsid w:val="00671C5D"/>
    <w:rsid w:val="00671EA0"/>
    <w:rsid w:val="00671EBE"/>
    <w:rsid w:val="006722A3"/>
    <w:rsid w:val="006724C1"/>
    <w:rsid w:val="006725F3"/>
    <w:rsid w:val="0067279B"/>
    <w:rsid w:val="00672DAB"/>
    <w:rsid w:val="00672DF8"/>
    <w:rsid w:val="00673138"/>
    <w:rsid w:val="00673169"/>
    <w:rsid w:val="00673464"/>
    <w:rsid w:val="00674004"/>
    <w:rsid w:val="0067401C"/>
    <w:rsid w:val="006742EA"/>
    <w:rsid w:val="00674411"/>
    <w:rsid w:val="006745C8"/>
    <w:rsid w:val="006746EB"/>
    <w:rsid w:val="006746FC"/>
    <w:rsid w:val="00674913"/>
    <w:rsid w:val="00674C52"/>
    <w:rsid w:val="00674D8C"/>
    <w:rsid w:val="00674ECB"/>
    <w:rsid w:val="006752D1"/>
    <w:rsid w:val="00675314"/>
    <w:rsid w:val="0067572C"/>
    <w:rsid w:val="0067578A"/>
    <w:rsid w:val="00675D30"/>
    <w:rsid w:val="00675EE3"/>
    <w:rsid w:val="00676003"/>
    <w:rsid w:val="006761BC"/>
    <w:rsid w:val="00676208"/>
    <w:rsid w:val="00676470"/>
    <w:rsid w:val="00676647"/>
    <w:rsid w:val="006767F0"/>
    <w:rsid w:val="00676ABC"/>
    <w:rsid w:val="00676B0A"/>
    <w:rsid w:val="00676CF5"/>
    <w:rsid w:val="00677265"/>
    <w:rsid w:val="0067731B"/>
    <w:rsid w:val="00677578"/>
    <w:rsid w:val="00677611"/>
    <w:rsid w:val="00677806"/>
    <w:rsid w:val="0067782B"/>
    <w:rsid w:val="00677893"/>
    <w:rsid w:val="006779BB"/>
    <w:rsid w:val="00677A7B"/>
    <w:rsid w:val="00677B37"/>
    <w:rsid w:val="00677E91"/>
    <w:rsid w:val="00680493"/>
    <w:rsid w:val="006804CF"/>
    <w:rsid w:val="006807F8"/>
    <w:rsid w:val="0068089E"/>
    <w:rsid w:val="00680953"/>
    <w:rsid w:val="006809ED"/>
    <w:rsid w:val="00680A6A"/>
    <w:rsid w:val="00680C3E"/>
    <w:rsid w:val="00680C4C"/>
    <w:rsid w:val="00680C7F"/>
    <w:rsid w:val="00680EE4"/>
    <w:rsid w:val="00680FBE"/>
    <w:rsid w:val="0068119E"/>
    <w:rsid w:val="0068126D"/>
    <w:rsid w:val="00681507"/>
    <w:rsid w:val="006819DD"/>
    <w:rsid w:val="00681A3B"/>
    <w:rsid w:val="00681B78"/>
    <w:rsid w:val="00681BF5"/>
    <w:rsid w:val="00681D33"/>
    <w:rsid w:val="00682058"/>
    <w:rsid w:val="00682354"/>
    <w:rsid w:val="00682837"/>
    <w:rsid w:val="00682866"/>
    <w:rsid w:val="00682961"/>
    <w:rsid w:val="00682EF3"/>
    <w:rsid w:val="00683272"/>
    <w:rsid w:val="0068396A"/>
    <w:rsid w:val="00683D8E"/>
    <w:rsid w:val="00683F0B"/>
    <w:rsid w:val="00684095"/>
    <w:rsid w:val="0068410E"/>
    <w:rsid w:val="0068428A"/>
    <w:rsid w:val="00684311"/>
    <w:rsid w:val="006844BA"/>
    <w:rsid w:val="006848F7"/>
    <w:rsid w:val="00684917"/>
    <w:rsid w:val="00684B56"/>
    <w:rsid w:val="00684EA4"/>
    <w:rsid w:val="0068519B"/>
    <w:rsid w:val="006851F1"/>
    <w:rsid w:val="006852E8"/>
    <w:rsid w:val="006853A5"/>
    <w:rsid w:val="00685458"/>
    <w:rsid w:val="00685471"/>
    <w:rsid w:val="00685984"/>
    <w:rsid w:val="00685B0D"/>
    <w:rsid w:val="00685E47"/>
    <w:rsid w:val="0068656C"/>
    <w:rsid w:val="006865C3"/>
    <w:rsid w:val="006867E8"/>
    <w:rsid w:val="006867FA"/>
    <w:rsid w:val="00686AB0"/>
    <w:rsid w:val="00686ABF"/>
    <w:rsid w:val="00686B17"/>
    <w:rsid w:val="00686B22"/>
    <w:rsid w:val="00686BCA"/>
    <w:rsid w:val="00686C05"/>
    <w:rsid w:val="006870AB"/>
    <w:rsid w:val="006870B6"/>
    <w:rsid w:val="0068728E"/>
    <w:rsid w:val="0068745F"/>
    <w:rsid w:val="0068748D"/>
    <w:rsid w:val="00687663"/>
    <w:rsid w:val="00687A47"/>
    <w:rsid w:val="00687B60"/>
    <w:rsid w:val="00687DDD"/>
    <w:rsid w:val="0069096D"/>
    <w:rsid w:val="006909D9"/>
    <w:rsid w:val="006913BA"/>
    <w:rsid w:val="006915E8"/>
    <w:rsid w:val="00691967"/>
    <w:rsid w:val="00691B7E"/>
    <w:rsid w:val="00691D95"/>
    <w:rsid w:val="0069224E"/>
    <w:rsid w:val="00692482"/>
    <w:rsid w:val="00692532"/>
    <w:rsid w:val="006925F4"/>
    <w:rsid w:val="0069278E"/>
    <w:rsid w:val="006928C7"/>
    <w:rsid w:val="00692A68"/>
    <w:rsid w:val="00692BE6"/>
    <w:rsid w:val="00692C93"/>
    <w:rsid w:val="00693110"/>
    <w:rsid w:val="0069312A"/>
    <w:rsid w:val="006932A2"/>
    <w:rsid w:val="00693361"/>
    <w:rsid w:val="006933D1"/>
    <w:rsid w:val="006936B6"/>
    <w:rsid w:val="00693ABB"/>
    <w:rsid w:val="00693E96"/>
    <w:rsid w:val="00693F67"/>
    <w:rsid w:val="006940C9"/>
    <w:rsid w:val="006941CB"/>
    <w:rsid w:val="00694200"/>
    <w:rsid w:val="006942F1"/>
    <w:rsid w:val="0069435E"/>
    <w:rsid w:val="00694426"/>
    <w:rsid w:val="00694529"/>
    <w:rsid w:val="0069467F"/>
    <w:rsid w:val="00694C7C"/>
    <w:rsid w:val="00694E97"/>
    <w:rsid w:val="006951B6"/>
    <w:rsid w:val="006952AD"/>
    <w:rsid w:val="0069547C"/>
    <w:rsid w:val="0069548D"/>
    <w:rsid w:val="00695ACA"/>
    <w:rsid w:val="00695AD1"/>
    <w:rsid w:val="00695B16"/>
    <w:rsid w:val="00695CA3"/>
    <w:rsid w:val="00695F1C"/>
    <w:rsid w:val="00695F92"/>
    <w:rsid w:val="00695FBA"/>
    <w:rsid w:val="00695FCD"/>
    <w:rsid w:val="00696222"/>
    <w:rsid w:val="006963E6"/>
    <w:rsid w:val="006966B4"/>
    <w:rsid w:val="00696BD4"/>
    <w:rsid w:val="00696BD5"/>
    <w:rsid w:val="00696C27"/>
    <w:rsid w:val="00696C47"/>
    <w:rsid w:val="00696D15"/>
    <w:rsid w:val="00696FC4"/>
    <w:rsid w:val="0069712A"/>
    <w:rsid w:val="00697273"/>
    <w:rsid w:val="00697350"/>
    <w:rsid w:val="006974E1"/>
    <w:rsid w:val="00697738"/>
    <w:rsid w:val="006977F4"/>
    <w:rsid w:val="00697915"/>
    <w:rsid w:val="00697BA8"/>
    <w:rsid w:val="00697F3E"/>
    <w:rsid w:val="00697FB6"/>
    <w:rsid w:val="006A014D"/>
    <w:rsid w:val="006A037F"/>
    <w:rsid w:val="006A0459"/>
    <w:rsid w:val="006A05A3"/>
    <w:rsid w:val="006A0612"/>
    <w:rsid w:val="006A0845"/>
    <w:rsid w:val="006A152D"/>
    <w:rsid w:val="006A15F1"/>
    <w:rsid w:val="006A162E"/>
    <w:rsid w:val="006A1793"/>
    <w:rsid w:val="006A181F"/>
    <w:rsid w:val="006A1AF0"/>
    <w:rsid w:val="006A1D57"/>
    <w:rsid w:val="006A1F1A"/>
    <w:rsid w:val="006A2149"/>
    <w:rsid w:val="006A24D4"/>
    <w:rsid w:val="006A276B"/>
    <w:rsid w:val="006A27D9"/>
    <w:rsid w:val="006A2903"/>
    <w:rsid w:val="006A292A"/>
    <w:rsid w:val="006A296B"/>
    <w:rsid w:val="006A3124"/>
    <w:rsid w:val="006A3338"/>
    <w:rsid w:val="006A3469"/>
    <w:rsid w:val="006A3670"/>
    <w:rsid w:val="006A3B50"/>
    <w:rsid w:val="006A3C7A"/>
    <w:rsid w:val="006A4039"/>
    <w:rsid w:val="006A441C"/>
    <w:rsid w:val="006A4626"/>
    <w:rsid w:val="006A49AB"/>
    <w:rsid w:val="006A4D12"/>
    <w:rsid w:val="006A4DB5"/>
    <w:rsid w:val="006A522F"/>
    <w:rsid w:val="006A53E1"/>
    <w:rsid w:val="006A5481"/>
    <w:rsid w:val="006A54C7"/>
    <w:rsid w:val="006A5908"/>
    <w:rsid w:val="006A5C96"/>
    <w:rsid w:val="006A6061"/>
    <w:rsid w:val="006A6294"/>
    <w:rsid w:val="006A63B0"/>
    <w:rsid w:val="006A6440"/>
    <w:rsid w:val="006A64A8"/>
    <w:rsid w:val="006A6739"/>
    <w:rsid w:val="006A67EF"/>
    <w:rsid w:val="006A688F"/>
    <w:rsid w:val="006A69DD"/>
    <w:rsid w:val="006A6CFF"/>
    <w:rsid w:val="006A6D83"/>
    <w:rsid w:val="006A6F7D"/>
    <w:rsid w:val="006A7470"/>
    <w:rsid w:val="006A751D"/>
    <w:rsid w:val="006A76D5"/>
    <w:rsid w:val="006A79CF"/>
    <w:rsid w:val="006A7ACD"/>
    <w:rsid w:val="006A7B91"/>
    <w:rsid w:val="006B00E2"/>
    <w:rsid w:val="006B046F"/>
    <w:rsid w:val="006B0589"/>
    <w:rsid w:val="006B05C5"/>
    <w:rsid w:val="006B07F0"/>
    <w:rsid w:val="006B0829"/>
    <w:rsid w:val="006B0936"/>
    <w:rsid w:val="006B0D31"/>
    <w:rsid w:val="006B1261"/>
    <w:rsid w:val="006B13C6"/>
    <w:rsid w:val="006B1953"/>
    <w:rsid w:val="006B1BBA"/>
    <w:rsid w:val="006B1BC5"/>
    <w:rsid w:val="006B1C2F"/>
    <w:rsid w:val="006B1DB2"/>
    <w:rsid w:val="006B2253"/>
    <w:rsid w:val="006B23A0"/>
    <w:rsid w:val="006B2527"/>
    <w:rsid w:val="006B25BB"/>
    <w:rsid w:val="006B281F"/>
    <w:rsid w:val="006B28E9"/>
    <w:rsid w:val="006B29ED"/>
    <w:rsid w:val="006B2C28"/>
    <w:rsid w:val="006B2D49"/>
    <w:rsid w:val="006B2D9C"/>
    <w:rsid w:val="006B2F82"/>
    <w:rsid w:val="006B30FD"/>
    <w:rsid w:val="006B384D"/>
    <w:rsid w:val="006B3A75"/>
    <w:rsid w:val="006B3B0C"/>
    <w:rsid w:val="006B3C3B"/>
    <w:rsid w:val="006B3E67"/>
    <w:rsid w:val="006B4053"/>
    <w:rsid w:val="006B406A"/>
    <w:rsid w:val="006B42D7"/>
    <w:rsid w:val="006B43D5"/>
    <w:rsid w:val="006B4482"/>
    <w:rsid w:val="006B46E9"/>
    <w:rsid w:val="006B4704"/>
    <w:rsid w:val="006B47A9"/>
    <w:rsid w:val="006B4945"/>
    <w:rsid w:val="006B49B8"/>
    <w:rsid w:val="006B49E5"/>
    <w:rsid w:val="006B4A96"/>
    <w:rsid w:val="006B4CAF"/>
    <w:rsid w:val="006B4D27"/>
    <w:rsid w:val="006B4D39"/>
    <w:rsid w:val="006B4FD6"/>
    <w:rsid w:val="006B5131"/>
    <w:rsid w:val="006B538B"/>
    <w:rsid w:val="006B5592"/>
    <w:rsid w:val="006B55AF"/>
    <w:rsid w:val="006B562A"/>
    <w:rsid w:val="006B5766"/>
    <w:rsid w:val="006B5A61"/>
    <w:rsid w:val="006B6144"/>
    <w:rsid w:val="006B6206"/>
    <w:rsid w:val="006B620A"/>
    <w:rsid w:val="006B666B"/>
    <w:rsid w:val="006B68B8"/>
    <w:rsid w:val="006B6A19"/>
    <w:rsid w:val="006B6B8C"/>
    <w:rsid w:val="006B6CFE"/>
    <w:rsid w:val="006B6DFC"/>
    <w:rsid w:val="006B6F16"/>
    <w:rsid w:val="006B734F"/>
    <w:rsid w:val="006B7364"/>
    <w:rsid w:val="006B7444"/>
    <w:rsid w:val="006B782C"/>
    <w:rsid w:val="006B7A39"/>
    <w:rsid w:val="006B7A82"/>
    <w:rsid w:val="006B7B89"/>
    <w:rsid w:val="006B7E04"/>
    <w:rsid w:val="006B7E93"/>
    <w:rsid w:val="006B7F15"/>
    <w:rsid w:val="006C0095"/>
    <w:rsid w:val="006C00B9"/>
    <w:rsid w:val="006C0169"/>
    <w:rsid w:val="006C050C"/>
    <w:rsid w:val="006C0738"/>
    <w:rsid w:val="006C0786"/>
    <w:rsid w:val="006C09A6"/>
    <w:rsid w:val="006C113D"/>
    <w:rsid w:val="006C12BB"/>
    <w:rsid w:val="006C1569"/>
    <w:rsid w:val="006C15F4"/>
    <w:rsid w:val="006C15FB"/>
    <w:rsid w:val="006C1664"/>
    <w:rsid w:val="006C1876"/>
    <w:rsid w:val="006C1984"/>
    <w:rsid w:val="006C1B66"/>
    <w:rsid w:val="006C1C91"/>
    <w:rsid w:val="006C1FFC"/>
    <w:rsid w:val="006C208D"/>
    <w:rsid w:val="006C211D"/>
    <w:rsid w:val="006C2233"/>
    <w:rsid w:val="006C25D9"/>
    <w:rsid w:val="006C2694"/>
    <w:rsid w:val="006C269A"/>
    <w:rsid w:val="006C27A1"/>
    <w:rsid w:val="006C28B2"/>
    <w:rsid w:val="006C29BB"/>
    <w:rsid w:val="006C2AFF"/>
    <w:rsid w:val="006C2B31"/>
    <w:rsid w:val="006C2E80"/>
    <w:rsid w:val="006C2F59"/>
    <w:rsid w:val="006C3049"/>
    <w:rsid w:val="006C3070"/>
    <w:rsid w:val="006C3128"/>
    <w:rsid w:val="006C314E"/>
    <w:rsid w:val="006C33E2"/>
    <w:rsid w:val="006C3963"/>
    <w:rsid w:val="006C3A7B"/>
    <w:rsid w:val="006C3DEA"/>
    <w:rsid w:val="006C3FAC"/>
    <w:rsid w:val="006C4108"/>
    <w:rsid w:val="006C4262"/>
    <w:rsid w:val="006C4411"/>
    <w:rsid w:val="006C455E"/>
    <w:rsid w:val="006C48FB"/>
    <w:rsid w:val="006C490D"/>
    <w:rsid w:val="006C492C"/>
    <w:rsid w:val="006C4A86"/>
    <w:rsid w:val="006C4F59"/>
    <w:rsid w:val="006C5256"/>
    <w:rsid w:val="006C5369"/>
    <w:rsid w:val="006C55FC"/>
    <w:rsid w:val="006C5847"/>
    <w:rsid w:val="006C594C"/>
    <w:rsid w:val="006C5990"/>
    <w:rsid w:val="006C5A67"/>
    <w:rsid w:val="006C5B44"/>
    <w:rsid w:val="006C5ECB"/>
    <w:rsid w:val="006C6244"/>
    <w:rsid w:val="006C6539"/>
    <w:rsid w:val="006C66B4"/>
    <w:rsid w:val="006C6CD1"/>
    <w:rsid w:val="006C6E5D"/>
    <w:rsid w:val="006C6EE5"/>
    <w:rsid w:val="006C6EE6"/>
    <w:rsid w:val="006C712D"/>
    <w:rsid w:val="006C7544"/>
    <w:rsid w:val="006C7BB4"/>
    <w:rsid w:val="006C7C2C"/>
    <w:rsid w:val="006C7D05"/>
    <w:rsid w:val="006C7DDD"/>
    <w:rsid w:val="006C7DE6"/>
    <w:rsid w:val="006C7E35"/>
    <w:rsid w:val="006D032A"/>
    <w:rsid w:val="006D0371"/>
    <w:rsid w:val="006D0684"/>
    <w:rsid w:val="006D07C9"/>
    <w:rsid w:val="006D088E"/>
    <w:rsid w:val="006D0C98"/>
    <w:rsid w:val="006D0D2A"/>
    <w:rsid w:val="006D0FF3"/>
    <w:rsid w:val="006D11B1"/>
    <w:rsid w:val="006D1325"/>
    <w:rsid w:val="006D13AA"/>
    <w:rsid w:val="006D15A8"/>
    <w:rsid w:val="006D1650"/>
    <w:rsid w:val="006D17DB"/>
    <w:rsid w:val="006D1A18"/>
    <w:rsid w:val="006D1AAD"/>
    <w:rsid w:val="006D1AB6"/>
    <w:rsid w:val="006D1B7A"/>
    <w:rsid w:val="006D1DEB"/>
    <w:rsid w:val="006D2192"/>
    <w:rsid w:val="006D2865"/>
    <w:rsid w:val="006D2D33"/>
    <w:rsid w:val="006D30D7"/>
    <w:rsid w:val="006D3116"/>
    <w:rsid w:val="006D3335"/>
    <w:rsid w:val="006D35B2"/>
    <w:rsid w:val="006D379A"/>
    <w:rsid w:val="006D3963"/>
    <w:rsid w:val="006D3E8D"/>
    <w:rsid w:val="006D3FB8"/>
    <w:rsid w:val="006D4306"/>
    <w:rsid w:val="006D4459"/>
    <w:rsid w:val="006D44DD"/>
    <w:rsid w:val="006D4571"/>
    <w:rsid w:val="006D47DE"/>
    <w:rsid w:val="006D4B82"/>
    <w:rsid w:val="006D4D51"/>
    <w:rsid w:val="006D4E06"/>
    <w:rsid w:val="006D4EC7"/>
    <w:rsid w:val="006D5121"/>
    <w:rsid w:val="006D51C5"/>
    <w:rsid w:val="006D53DE"/>
    <w:rsid w:val="006D5597"/>
    <w:rsid w:val="006D5B3C"/>
    <w:rsid w:val="006D62E6"/>
    <w:rsid w:val="006D65F7"/>
    <w:rsid w:val="006D6B11"/>
    <w:rsid w:val="006D6B6D"/>
    <w:rsid w:val="006D6B82"/>
    <w:rsid w:val="006D6E8E"/>
    <w:rsid w:val="006D6F8C"/>
    <w:rsid w:val="006D7051"/>
    <w:rsid w:val="006D7224"/>
    <w:rsid w:val="006D74FE"/>
    <w:rsid w:val="006D75B3"/>
    <w:rsid w:val="006D77CF"/>
    <w:rsid w:val="006D7AB3"/>
    <w:rsid w:val="006D7C86"/>
    <w:rsid w:val="006E0045"/>
    <w:rsid w:val="006E09E2"/>
    <w:rsid w:val="006E105B"/>
    <w:rsid w:val="006E10F1"/>
    <w:rsid w:val="006E12FA"/>
    <w:rsid w:val="006E1355"/>
    <w:rsid w:val="006E13F7"/>
    <w:rsid w:val="006E1937"/>
    <w:rsid w:val="006E1CA6"/>
    <w:rsid w:val="006E1ECD"/>
    <w:rsid w:val="006E2058"/>
    <w:rsid w:val="006E20D1"/>
    <w:rsid w:val="006E25F9"/>
    <w:rsid w:val="006E27BD"/>
    <w:rsid w:val="006E28DC"/>
    <w:rsid w:val="006E2934"/>
    <w:rsid w:val="006E2A47"/>
    <w:rsid w:val="006E2D44"/>
    <w:rsid w:val="006E2D91"/>
    <w:rsid w:val="006E3430"/>
    <w:rsid w:val="006E3739"/>
    <w:rsid w:val="006E3AB9"/>
    <w:rsid w:val="006E3AD9"/>
    <w:rsid w:val="006E3B85"/>
    <w:rsid w:val="006E3D20"/>
    <w:rsid w:val="006E413F"/>
    <w:rsid w:val="006E4643"/>
    <w:rsid w:val="006E488D"/>
    <w:rsid w:val="006E4938"/>
    <w:rsid w:val="006E4987"/>
    <w:rsid w:val="006E4B5D"/>
    <w:rsid w:val="006E4C9B"/>
    <w:rsid w:val="006E4CD8"/>
    <w:rsid w:val="006E5099"/>
    <w:rsid w:val="006E5194"/>
    <w:rsid w:val="006E547E"/>
    <w:rsid w:val="006E54A5"/>
    <w:rsid w:val="006E5527"/>
    <w:rsid w:val="006E55BC"/>
    <w:rsid w:val="006E5628"/>
    <w:rsid w:val="006E5667"/>
    <w:rsid w:val="006E56D1"/>
    <w:rsid w:val="006E5811"/>
    <w:rsid w:val="006E5935"/>
    <w:rsid w:val="006E5B92"/>
    <w:rsid w:val="006E5C2E"/>
    <w:rsid w:val="006E5E13"/>
    <w:rsid w:val="006E60A9"/>
    <w:rsid w:val="006E6840"/>
    <w:rsid w:val="006E6D35"/>
    <w:rsid w:val="006E6DCB"/>
    <w:rsid w:val="006E6EB4"/>
    <w:rsid w:val="006E7140"/>
    <w:rsid w:val="006E758A"/>
    <w:rsid w:val="006E7628"/>
    <w:rsid w:val="006E781B"/>
    <w:rsid w:val="006F033C"/>
    <w:rsid w:val="006F03B5"/>
    <w:rsid w:val="006F04EF"/>
    <w:rsid w:val="006F059F"/>
    <w:rsid w:val="006F073F"/>
    <w:rsid w:val="006F09ED"/>
    <w:rsid w:val="006F0ACA"/>
    <w:rsid w:val="006F1150"/>
    <w:rsid w:val="006F13A6"/>
    <w:rsid w:val="006F17F5"/>
    <w:rsid w:val="006F19B6"/>
    <w:rsid w:val="006F1B6A"/>
    <w:rsid w:val="006F1C67"/>
    <w:rsid w:val="006F1D15"/>
    <w:rsid w:val="006F1D9B"/>
    <w:rsid w:val="006F1DF7"/>
    <w:rsid w:val="006F2810"/>
    <w:rsid w:val="006F287A"/>
    <w:rsid w:val="006F2A69"/>
    <w:rsid w:val="006F2AD5"/>
    <w:rsid w:val="006F2AE1"/>
    <w:rsid w:val="006F2B48"/>
    <w:rsid w:val="006F2E2F"/>
    <w:rsid w:val="006F35E2"/>
    <w:rsid w:val="006F3691"/>
    <w:rsid w:val="006F37D8"/>
    <w:rsid w:val="006F383A"/>
    <w:rsid w:val="006F3F7F"/>
    <w:rsid w:val="006F3FE1"/>
    <w:rsid w:val="006F4010"/>
    <w:rsid w:val="006F407E"/>
    <w:rsid w:val="006F4339"/>
    <w:rsid w:val="006F4581"/>
    <w:rsid w:val="006F47BC"/>
    <w:rsid w:val="006F4AD6"/>
    <w:rsid w:val="006F4B71"/>
    <w:rsid w:val="006F529E"/>
    <w:rsid w:val="006F5554"/>
    <w:rsid w:val="006F55D8"/>
    <w:rsid w:val="006F56CF"/>
    <w:rsid w:val="006F5829"/>
    <w:rsid w:val="006F5923"/>
    <w:rsid w:val="006F5A5F"/>
    <w:rsid w:val="006F5C0E"/>
    <w:rsid w:val="006F5EE8"/>
    <w:rsid w:val="006F6047"/>
    <w:rsid w:val="006F6194"/>
    <w:rsid w:val="006F65C3"/>
    <w:rsid w:val="006F69C6"/>
    <w:rsid w:val="006F69CC"/>
    <w:rsid w:val="006F6B3F"/>
    <w:rsid w:val="006F6C15"/>
    <w:rsid w:val="006F71AF"/>
    <w:rsid w:val="006F7601"/>
    <w:rsid w:val="006F7B2F"/>
    <w:rsid w:val="006F7B89"/>
    <w:rsid w:val="006F7C71"/>
    <w:rsid w:val="00700044"/>
    <w:rsid w:val="00700150"/>
    <w:rsid w:val="00700315"/>
    <w:rsid w:val="00700663"/>
    <w:rsid w:val="007006ED"/>
    <w:rsid w:val="00700786"/>
    <w:rsid w:val="0070080F"/>
    <w:rsid w:val="00700ADF"/>
    <w:rsid w:val="00700AF6"/>
    <w:rsid w:val="00700BE9"/>
    <w:rsid w:val="00700D5A"/>
    <w:rsid w:val="00700EF3"/>
    <w:rsid w:val="00700F0A"/>
    <w:rsid w:val="00700FCC"/>
    <w:rsid w:val="00701053"/>
    <w:rsid w:val="0070137C"/>
    <w:rsid w:val="00701398"/>
    <w:rsid w:val="0070142A"/>
    <w:rsid w:val="007016BF"/>
    <w:rsid w:val="00701757"/>
    <w:rsid w:val="0070182F"/>
    <w:rsid w:val="00701838"/>
    <w:rsid w:val="00701FA4"/>
    <w:rsid w:val="00702238"/>
    <w:rsid w:val="007022BF"/>
    <w:rsid w:val="00702863"/>
    <w:rsid w:val="0070286E"/>
    <w:rsid w:val="00702891"/>
    <w:rsid w:val="00702C36"/>
    <w:rsid w:val="0070333F"/>
    <w:rsid w:val="0070351B"/>
    <w:rsid w:val="00703608"/>
    <w:rsid w:val="00703957"/>
    <w:rsid w:val="00703BAF"/>
    <w:rsid w:val="00703C30"/>
    <w:rsid w:val="00703E68"/>
    <w:rsid w:val="0070405C"/>
    <w:rsid w:val="0070409E"/>
    <w:rsid w:val="007040A9"/>
    <w:rsid w:val="007041E2"/>
    <w:rsid w:val="007045BE"/>
    <w:rsid w:val="007046C7"/>
    <w:rsid w:val="007048B4"/>
    <w:rsid w:val="00704A27"/>
    <w:rsid w:val="00704AA2"/>
    <w:rsid w:val="00704FF1"/>
    <w:rsid w:val="007052E3"/>
    <w:rsid w:val="007055D0"/>
    <w:rsid w:val="007056E1"/>
    <w:rsid w:val="007057EA"/>
    <w:rsid w:val="00705986"/>
    <w:rsid w:val="00705C97"/>
    <w:rsid w:val="00705DF8"/>
    <w:rsid w:val="00705FD5"/>
    <w:rsid w:val="00706014"/>
    <w:rsid w:val="00706039"/>
    <w:rsid w:val="00706116"/>
    <w:rsid w:val="00706229"/>
    <w:rsid w:val="0070625F"/>
    <w:rsid w:val="00706692"/>
    <w:rsid w:val="00706795"/>
    <w:rsid w:val="00706974"/>
    <w:rsid w:val="00706F80"/>
    <w:rsid w:val="00706FC6"/>
    <w:rsid w:val="0070707D"/>
    <w:rsid w:val="007071D9"/>
    <w:rsid w:val="00707681"/>
    <w:rsid w:val="0070770F"/>
    <w:rsid w:val="007079C2"/>
    <w:rsid w:val="00707AAD"/>
    <w:rsid w:val="00707E7F"/>
    <w:rsid w:val="007102DE"/>
    <w:rsid w:val="00710451"/>
    <w:rsid w:val="00710E34"/>
    <w:rsid w:val="007110B9"/>
    <w:rsid w:val="00711103"/>
    <w:rsid w:val="0071125E"/>
    <w:rsid w:val="007112E6"/>
    <w:rsid w:val="0071157C"/>
    <w:rsid w:val="007115BA"/>
    <w:rsid w:val="00711886"/>
    <w:rsid w:val="0071198B"/>
    <w:rsid w:val="00711A63"/>
    <w:rsid w:val="00711C68"/>
    <w:rsid w:val="00711D5A"/>
    <w:rsid w:val="00711D9E"/>
    <w:rsid w:val="00712051"/>
    <w:rsid w:val="007121C0"/>
    <w:rsid w:val="00712228"/>
    <w:rsid w:val="00712313"/>
    <w:rsid w:val="00712538"/>
    <w:rsid w:val="00712669"/>
    <w:rsid w:val="00712914"/>
    <w:rsid w:val="00712B53"/>
    <w:rsid w:val="00712E16"/>
    <w:rsid w:val="00712E6C"/>
    <w:rsid w:val="0071300E"/>
    <w:rsid w:val="0071301D"/>
    <w:rsid w:val="0071302E"/>
    <w:rsid w:val="007133BB"/>
    <w:rsid w:val="007134F1"/>
    <w:rsid w:val="007137ED"/>
    <w:rsid w:val="00713FFD"/>
    <w:rsid w:val="0071402A"/>
    <w:rsid w:val="00714508"/>
    <w:rsid w:val="00714BE7"/>
    <w:rsid w:val="00714CC6"/>
    <w:rsid w:val="00714D5F"/>
    <w:rsid w:val="00714E6D"/>
    <w:rsid w:val="00714E93"/>
    <w:rsid w:val="00714F93"/>
    <w:rsid w:val="0071515B"/>
    <w:rsid w:val="0071518A"/>
    <w:rsid w:val="007151B5"/>
    <w:rsid w:val="007158EB"/>
    <w:rsid w:val="00715B68"/>
    <w:rsid w:val="00715BD4"/>
    <w:rsid w:val="00715D13"/>
    <w:rsid w:val="0071621B"/>
    <w:rsid w:val="007162D6"/>
    <w:rsid w:val="00716A0A"/>
    <w:rsid w:val="00716B32"/>
    <w:rsid w:val="00716BC4"/>
    <w:rsid w:val="00717032"/>
    <w:rsid w:val="007170A7"/>
    <w:rsid w:val="00717175"/>
    <w:rsid w:val="00717299"/>
    <w:rsid w:val="0071738B"/>
    <w:rsid w:val="0071740F"/>
    <w:rsid w:val="0071777D"/>
    <w:rsid w:val="00717BC5"/>
    <w:rsid w:val="00717CF6"/>
    <w:rsid w:val="00717D41"/>
    <w:rsid w:val="00717DC6"/>
    <w:rsid w:val="00717EB7"/>
    <w:rsid w:val="0072018E"/>
    <w:rsid w:val="007204B9"/>
    <w:rsid w:val="00720671"/>
    <w:rsid w:val="007208D9"/>
    <w:rsid w:val="00720B15"/>
    <w:rsid w:val="00720D51"/>
    <w:rsid w:val="0072117C"/>
    <w:rsid w:val="007211C4"/>
    <w:rsid w:val="007213C2"/>
    <w:rsid w:val="00721976"/>
    <w:rsid w:val="00721D97"/>
    <w:rsid w:val="00721EB8"/>
    <w:rsid w:val="00721F4E"/>
    <w:rsid w:val="00721F58"/>
    <w:rsid w:val="00722228"/>
    <w:rsid w:val="00722631"/>
    <w:rsid w:val="007229DD"/>
    <w:rsid w:val="00722ADE"/>
    <w:rsid w:val="00722B69"/>
    <w:rsid w:val="00722E69"/>
    <w:rsid w:val="007231A5"/>
    <w:rsid w:val="0072322E"/>
    <w:rsid w:val="00723245"/>
    <w:rsid w:val="00723509"/>
    <w:rsid w:val="0072353C"/>
    <w:rsid w:val="00723B2D"/>
    <w:rsid w:val="00724123"/>
    <w:rsid w:val="00724151"/>
    <w:rsid w:val="0072417F"/>
    <w:rsid w:val="007241FC"/>
    <w:rsid w:val="0072440E"/>
    <w:rsid w:val="007244BE"/>
    <w:rsid w:val="0072450B"/>
    <w:rsid w:val="007245C7"/>
    <w:rsid w:val="00724647"/>
    <w:rsid w:val="00724B00"/>
    <w:rsid w:val="00724BB3"/>
    <w:rsid w:val="00724E70"/>
    <w:rsid w:val="00724F3A"/>
    <w:rsid w:val="00724FB2"/>
    <w:rsid w:val="00725093"/>
    <w:rsid w:val="0072533D"/>
    <w:rsid w:val="007253F5"/>
    <w:rsid w:val="007254F0"/>
    <w:rsid w:val="00725620"/>
    <w:rsid w:val="00725729"/>
    <w:rsid w:val="00725744"/>
    <w:rsid w:val="00725AD2"/>
    <w:rsid w:val="00725D0F"/>
    <w:rsid w:val="007261C4"/>
    <w:rsid w:val="00726280"/>
    <w:rsid w:val="007262F3"/>
    <w:rsid w:val="007263CB"/>
    <w:rsid w:val="00726607"/>
    <w:rsid w:val="00726666"/>
    <w:rsid w:val="00726898"/>
    <w:rsid w:val="00726947"/>
    <w:rsid w:val="00726ADE"/>
    <w:rsid w:val="00726C82"/>
    <w:rsid w:val="00726E6F"/>
    <w:rsid w:val="00726F0C"/>
    <w:rsid w:val="007270DF"/>
    <w:rsid w:val="00727101"/>
    <w:rsid w:val="0072764D"/>
    <w:rsid w:val="007279A5"/>
    <w:rsid w:val="00727CAB"/>
    <w:rsid w:val="00730040"/>
    <w:rsid w:val="007302C6"/>
    <w:rsid w:val="007305E7"/>
    <w:rsid w:val="007308FD"/>
    <w:rsid w:val="00730BB5"/>
    <w:rsid w:val="00730C67"/>
    <w:rsid w:val="00730DDE"/>
    <w:rsid w:val="00730F34"/>
    <w:rsid w:val="00730F4D"/>
    <w:rsid w:val="00730F75"/>
    <w:rsid w:val="00731317"/>
    <w:rsid w:val="0073138F"/>
    <w:rsid w:val="007314E5"/>
    <w:rsid w:val="00731828"/>
    <w:rsid w:val="00731AEA"/>
    <w:rsid w:val="00731BB0"/>
    <w:rsid w:val="007320AC"/>
    <w:rsid w:val="007324EC"/>
    <w:rsid w:val="00732590"/>
    <w:rsid w:val="007327B9"/>
    <w:rsid w:val="0073294C"/>
    <w:rsid w:val="00732950"/>
    <w:rsid w:val="00732A34"/>
    <w:rsid w:val="00732C3A"/>
    <w:rsid w:val="00732DE3"/>
    <w:rsid w:val="00732E0A"/>
    <w:rsid w:val="00732E4F"/>
    <w:rsid w:val="00732EBB"/>
    <w:rsid w:val="0073309D"/>
    <w:rsid w:val="0073319F"/>
    <w:rsid w:val="00733462"/>
    <w:rsid w:val="00733766"/>
    <w:rsid w:val="00733D5B"/>
    <w:rsid w:val="00733E32"/>
    <w:rsid w:val="007340B5"/>
    <w:rsid w:val="0073420C"/>
    <w:rsid w:val="00734377"/>
    <w:rsid w:val="007343E8"/>
    <w:rsid w:val="0073451E"/>
    <w:rsid w:val="00734627"/>
    <w:rsid w:val="007348AA"/>
    <w:rsid w:val="00734C06"/>
    <w:rsid w:val="00734E82"/>
    <w:rsid w:val="00734EF3"/>
    <w:rsid w:val="00734F23"/>
    <w:rsid w:val="00735374"/>
    <w:rsid w:val="007354E3"/>
    <w:rsid w:val="0073562C"/>
    <w:rsid w:val="0073576A"/>
    <w:rsid w:val="00735A21"/>
    <w:rsid w:val="00735C37"/>
    <w:rsid w:val="00736462"/>
    <w:rsid w:val="007364C1"/>
    <w:rsid w:val="007369D0"/>
    <w:rsid w:val="00737021"/>
    <w:rsid w:val="00737036"/>
    <w:rsid w:val="0073711A"/>
    <w:rsid w:val="007372CB"/>
    <w:rsid w:val="00737562"/>
    <w:rsid w:val="0073792A"/>
    <w:rsid w:val="007400AF"/>
    <w:rsid w:val="00740348"/>
    <w:rsid w:val="00740420"/>
    <w:rsid w:val="0074061C"/>
    <w:rsid w:val="00740711"/>
    <w:rsid w:val="007407BC"/>
    <w:rsid w:val="00740888"/>
    <w:rsid w:val="00740A76"/>
    <w:rsid w:val="00740C26"/>
    <w:rsid w:val="00740F74"/>
    <w:rsid w:val="00741132"/>
    <w:rsid w:val="007411EC"/>
    <w:rsid w:val="00741287"/>
    <w:rsid w:val="007415E7"/>
    <w:rsid w:val="007416AA"/>
    <w:rsid w:val="007418DA"/>
    <w:rsid w:val="00741ABB"/>
    <w:rsid w:val="00741C52"/>
    <w:rsid w:val="00742156"/>
    <w:rsid w:val="007421BB"/>
    <w:rsid w:val="0074227E"/>
    <w:rsid w:val="0074238F"/>
    <w:rsid w:val="0074239D"/>
    <w:rsid w:val="007425E0"/>
    <w:rsid w:val="00742690"/>
    <w:rsid w:val="007427FB"/>
    <w:rsid w:val="00742AD0"/>
    <w:rsid w:val="00742C39"/>
    <w:rsid w:val="00742CE5"/>
    <w:rsid w:val="00742F46"/>
    <w:rsid w:val="00743291"/>
    <w:rsid w:val="007432C7"/>
    <w:rsid w:val="00743373"/>
    <w:rsid w:val="00743464"/>
    <w:rsid w:val="007435A1"/>
    <w:rsid w:val="00743BF0"/>
    <w:rsid w:val="0074431B"/>
    <w:rsid w:val="0074451D"/>
    <w:rsid w:val="0074475F"/>
    <w:rsid w:val="007447FC"/>
    <w:rsid w:val="00744B5A"/>
    <w:rsid w:val="00744C8C"/>
    <w:rsid w:val="00744E8E"/>
    <w:rsid w:val="00744F87"/>
    <w:rsid w:val="00744FC4"/>
    <w:rsid w:val="00745602"/>
    <w:rsid w:val="0074586A"/>
    <w:rsid w:val="00745AA4"/>
    <w:rsid w:val="00745B70"/>
    <w:rsid w:val="007460E5"/>
    <w:rsid w:val="00746359"/>
    <w:rsid w:val="0074661B"/>
    <w:rsid w:val="007466C8"/>
    <w:rsid w:val="007466ED"/>
    <w:rsid w:val="00746761"/>
    <w:rsid w:val="007468CB"/>
    <w:rsid w:val="0074694E"/>
    <w:rsid w:val="00746CCA"/>
    <w:rsid w:val="00746CED"/>
    <w:rsid w:val="00746F6D"/>
    <w:rsid w:val="007473AE"/>
    <w:rsid w:val="00747702"/>
    <w:rsid w:val="00747881"/>
    <w:rsid w:val="00747960"/>
    <w:rsid w:val="0074797F"/>
    <w:rsid w:val="00747C0C"/>
    <w:rsid w:val="007500F4"/>
    <w:rsid w:val="007507C4"/>
    <w:rsid w:val="0075082A"/>
    <w:rsid w:val="00750AA3"/>
    <w:rsid w:val="00750CB5"/>
    <w:rsid w:val="00751183"/>
    <w:rsid w:val="0075170D"/>
    <w:rsid w:val="00751929"/>
    <w:rsid w:val="00751CB5"/>
    <w:rsid w:val="00751E46"/>
    <w:rsid w:val="0075207F"/>
    <w:rsid w:val="00752244"/>
    <w:rsid w:val="007522DB"/>
    <w:rsid w:val="00752691"/>
    <w:rsid w:val="00752BBA"/>
    <w:rsid w:val="00752C49"/>
    <w:rsid w:val="00753166"/>
    <w:rsid w:val="00753242"/>
    <w:rsid w:val="00753381"/>
    <w:rsid w:val="00753478"/>
    <w:rsid w:val="007535A6"/>
    <w:rsid w:val="00753661"/>
    <w:rsid w:val="0075384A"/>
    <w:rsid w:val="00753918"/>
    <w:rsid w:val="00753B2B"/>
    <w:rsid w:val="00753C4B"/>
    <w:rsid w:val="00754025"/>
    <w:rsid w:val="007546BF"/>
    <w:rsid w:val="00754886"/>
    <w:rsid w:val="00754A0C"/>
    <w:rsid w:val="00754AA6"/>
    <w:rsid w:val="00754D27"/>
    <w:rsid w:val="00754FD1"/>
    <w:rsid w:val="00755021"/>
    <w:rsid w:val="007550DB"/>
    <w:rsid w:val="007551F9"/>
    <w:rsid w:val="00755D05"/>
    <w:rsid w:val="00756709"/>
    <w:rsid w:val="007568E0"/>
    <w:rsid w:val="00756D14"/>
    <w:rsid w:val="00756D95"/>
    <w:rsid w:val="00757208"/>
    <w:rsid w:val="0075735B"/>
    <w:rsid w:val="00757574"/>
    <w:rsid w:val="00757704"/>
    <w:rsid w:val="00757763"/>
    <w:rsid w:val="007579C5"/>
    <w:rsid w:val="007600E4"/>
    <w:rsid w:val="007600EA"/>
    <w:rsid w:val="00760178"/>
    <w:rsid w:val="007602D4"/>
    <w:rsid w:val="00760343"/>
    <w:rsid w:val="007603B1"/>
    <w:rsid w:val="00760435"/>
    <w:rsid w:val="00760A4B"/>
    <w:rsid w:val="00760FE6"/>
    <w:rsid w:val="0076101F"/>
    <w:rsid w:val="00761044"/>
    <w:rsid w:val="00761791"/>
    <w:rsid w:val="007618C5"/>
    <w:rsid w:val="00761906"/>
    <w:rsid w:val="00761D49"/>
    <w:rsid w:val="00761F43"/>
    <w:rsid w:val="00762377"/>
    <w:rsid w:val="00762440"/>
    <w:rsid w:val="007625B8"/>
    <w:rsid w:val="0076297B"/>
    <w:rsid w:val="007629C4"/>
    <w:rsid w:val="00762B4E"/>
    <w:rsid w:val="0076302C"/>
    <w:rsid w:val="0076303E"/>
    <w:rsid w:val="007631AE"/>
    <w:rsid w:val="00763748"/>
    <w:rsid w:val="007637F0"/>
    <w:rsid w:val="00763F60"/>
    <w:rsid w:val="00764091"/>
    <w:rsid w:val="007643E9"/>
    <w:rsid w:val="007643FE"/>
    <w:rsid w:val="00764513"/>
    <w:rsid w:val="0076455A"/>
    <w:rsid w:val="00765546"/>
    <w:rsid w:val="007657FA"/>
    <w:rsid w:val="00765A1E"/>
    <w:rsid w:val="00765C09"/>
    <w:rsid w:val="00765C11"/>
    <w:rsid w:val="007660A0"/>
    <w:rsid w:val="00766295"/>
    <w:rsid w:val="00766447"/>
    <w:rsid w:val="00766839"/>
    <w:rsid w:val="00766911"/>
    <w:rsid w:val="00766CB3"/>
    <w:rsid w:val="00766E2B"/>
    <w:rsid w:val="007671D9"/>
    <w:rsid w:val="00767418"/>
    <w:rsid w:val="007676A9"/>
    <w:rsid w:val="007676D3"/>
    <w:rsid w:val="007677B0"/>
    <w:rsid w:val="00767A09"/>
    <w:rsid w:val="00767ABD"/>
    <w:rsid w:val="00767ADB"/>
    <w:rsid w:val="00767BA1"/>
    <w:rsid w:val="007703D6"/>
    <w:rsid w:val="007708C5"/>
    <w:rsid w:val="00770A9D"/>
    <w:rsid w:val="00770CEE"/>
    <w:rsid w:val="00770F52"/>
    <w:rsid w:val="0077114E"/>
    <w:rsid w:val="0077154F"/>
    <w:rsid w:val="007715B8"/>
    <w:rsid w:val="0077166D"/>
    <w:rsid w:val="0077192C"/>
    <w:rsid w:val="00771BD5"/>
    <w:rsid w:val="00771C93"/>
    <w:rsid w:val="00771D0C"/>
    <w:rsid w:val="0077291E"/>
    <w:rsid w:val="00772B24"/>
    <w:rsid w:val="00772C8A"/>
    <w:rsid w:val="007731DC"/>
    <w:rsid w:val="00773236"/>
    <w:rsid w:val="007733D5"/>
    <w:rsid w:val="007734B7"/>
    <w:rsid w:val="00773598"/>
    <w:rsid w:val="00773CA0"/>
    <w:rsid w:val="00773CFA"/>
    <w:rsid w:val="00773E18"/>
    <w:rsid w:val="007741D9"/>
    <w:rsid w:val="0077449A"/>
    <w:rsid w:val="00774C5D"/>
    <w:rsid w:val="00774C8A"/>
    <w:rsid w:val="00774CB1"/>
    <w:rsid w:val="00775327"/>
    <w:rsid w:val="00775348"/>
    <w:rsid w:val="00775456"/>
    <w:rsid w:val="0077548F"/>
    <w:rsid w:val="00775760"/>
    <w:rsid w:val="0077579B"/>
    <w:rsid w:val="00775841"/>
    <w:rsid w:val="00775CF6"/>
    <w:rsid w:val="00775EB2"/>
    <w:rsid w:val="00775F53"/>
    <w:rsid w:val="00775F57"/>
    <w:rsid w:val="00776236"/>
    <w:rsid w:val="007762ED"/>
    <w:rsid w:val="00776525"/>
    <w:rsid w:val="00776761"/>
    <w:rsid w:val="00776946"/>
    <w:rsid w:val="00776AE4"/>
    <w:rsid w:val="00776B86"/>
    <w:rsid w:val="00776DBC"/>
    <w:rsid w:val="00776DCE"/>
    <w:rsid w:val="00777165"/>
    <w:rsid w:val="007772CE"/>
    <w:rsid w:val="0077733B"/>
    <w:rsid w:val="007776BD"/>
    <w:rsid w:val="00777782"/>
    <w:rsid w:val="00777BBD"/>
    <w:rsid w:val="00777C08"/>
    <w:rsid w:val="00780221"/>
    <w:rsid w:val="00780350"/>
    <w:rsid w:val="0078088C"/>
    <w:rsid w:val="00780995"/>
    <w:rsid w:val="007809E3"/>
    <w:rsid w:val="00780AC8"/>
    <w:rsid w:val="00780C47"/>
    <w:rsid w:val="00780C77"/>
    <w:rsid w:val="00780D9C"/>
    <w:rsid w:val="00780E89"/>
    <w:rsid w:val="00780FB3"/>
    <w:rsid w:val="007814F2"/>
    <w:rsid w:val="00781543"/>
    <w:rsid w:val="007815B7"/>
    <w:rsid w:val="0078184D"/>
    <w:rsid w:val="00781A2E"/>
    <w:rsid w:val="00781D16"/>
    <w:rsid w:val="00782000"/>
    <w:rsid w:val="007827A9"/>
    <w:rsid w:val="007829D1"/>
    <w:rsid w:val="00782BD2"/>
    <w:rsid w:val="00782BE2"/>
    <w:rsid w:val="00782C3F"/>
    <w:rsid w:val="00782DEB"/>
    <w:rsid w:val="00782E77"/>
    <w:rsid w:val="00782F34"/>
    <w:rsid w:val="00783165"/>
    <w:rsid w:val="007834B7"/>
    <w:rsid w:val="007836D2"/>
    <w:rsid w:val="00783A0E"/>
    <w:rsid w:val="00783BC2"/>
    <w:rsid w:val="00783CF0"/>
    <w:rsid w:val="00783FFD"/>
    <w:rsid w:val="00784000"/>
    <w:rsid w:val="007842BB"/>
    <w:rsid w:val="007843B3"/>
    <w:rsid w:val="007844C9"/>
    <w:rsid w:val="00784742"/>
    <w:rsid w:val="00784D07"/>
    <w:rsid w:val="00784E5F"/>
    <w:rsid w:val="00784F50"/>
    <w:rsid w:val="00785191"/>
    <w:rsid w:val="00785472"/>
    <w:rsid w:val="00785581"/>
    <w:rsid w:val="007855AA"/>
    <w:rsid w:val="00785617"/>
    <w:rsid w:val="00785A5F"/>
    <w:rsid w:val="00785C49"/>
    <w:rsid w:val="00785D67"/>
    <w:rsid w:val="00785E10"/>
    <w:rsid w:val="00785F8C"/>
    <w:rsid w:val="007860EE"/>
    <w:rsid w:val="007862B9"/>
    <w:rsid w:val="0078632F"/>
    <w:rsid w:val="007869DF"/>
    <w:rsid w:val="00786A56"/>
    <w:rsid w:val="00786A71"/>
    <w:rsid w:val="00786BBE"/>
    <w:rsid w:val="00786D39"/>
    <w:rsid w:val="00786E25"/>
    <w:rsid w:val="00786F24"/>
    <w:rsid w:val="007870A7"/>
    <w:rsid w:val="007870B3"/>
    <w:rsid w:val="0078711B"/>
    <w:rsid w:val="007873C8"/>
    <w:rsid w:val="00787629"/>
    <w:rsid w:val="00787735"/>
    <w:rsid w:val="00787BA1"/>
    <w:rsid w:val="00787BC8"/>
    <w:rsid w:val="00787E6C"/>
    <w:rsid w:val="00787FC9"/>
    <w:rsid w:val="007900BB"/>
    <w:rsid w:val="00790123"/>
    <w:rsid w:val="007902CA"/>
    <w:rsid w:val="0079037A"/>
    <w:rsid w:val="007910FE"/>
    <w:rsid w:val="00791660"/>
    <w:rsid w:val="00791690"/>
    <w:rsid w:val="00791740"/>
    <w:rsid w:val="007917B7"/>
    <w:rsid w:val="00791802"/>
    <w:rsid w:val="0079187D"/>
    <w:rsid w:val="00791BD1"/>
    <w:rsid w:val="00791CC5"/>
    <w:rsid w:val="00792170"/>
    <w:rsid w:val="00792316"/>
    <w:rsid w:val="00792681"/>
    <w:rsid w:val="00792696"/>
    <w:rsid w:val="007926F8"/>
    <w:rsid w:val="0079298E"/>
    <w:rsid w:val="007929D1"/>
    <w:rsid w:val="00792DCA"/>
    <w:rsid w:val="00793066"/>
    <w:rsid w:val="007930C8"/>
    <w:rsid w:val="00793186"/>
    <w:rsid w:val="007932D8"/>
    <w:rsid w:val="007933EE"/>
    <w:rsid w:val="00793637"/>
    <w:rsid w:val="00793872"/>
    <w:rsid w:val="0079388D"/>
    <w:rsid w:val="00793A51"/>
    <w:rsid w:val="00793F28"/>
    <w:rsid w:val="00794351"/>
    <w:rsid w:val="007945D2"/>
    <w:rsid w:val="0079465E"/>
    <w:rsid w:val="00794DC0"/>
    <w:rsid w:val="00794EDA"/>
    <w:rsid w:val="007954ED"/>
    <w:rsid w:val="0079563F"/>
    <w:rsid w:val="0079575E"/>
    <w:rsid w:val="00795B85"/>
    <w:rsid w:val="00795BDE"/>
    <w:rsid w:val="00795DF1"/>
    <w:rsid w:val="007962A9"/>
    <w:rsid w:val="00796403"/>
    <w:rsid w:val="0079693E"/>
    <w:rsid w:val="00796B0B"/>
    <w:rsid w:val="00796D80"/>
    <w:rsid w:val="00796E37"/>
    <w:rsid w:val="007972AF"/>
    <w:rsid w:val="007972B3"/>
    <w:rsid w:val="0079753A"/>
    <w:rsid w:val="00797598"/>
    <w:rsid w:val="007977B0"/>
    <w:rsid w:val="0079782C"/>
    <w:rsid w:val="007978FF"/>
    <w:rsid w:val="00797D66"/>
    <w:rsid w:val="007A00C0"/>
    <w:rsid w:val="007A0601"/>
    <w:rsid w:val="007A0662"/>
    <w:rsid w:val="007A0B73"/>
    <w:rsid w:val="007A0C81"/>
    <w:rsid w:val="007A1022"/>
    <w:rsid w:val="007A13B7"/>
    <w:rsid w:val="007A163B"/>
    <w:rsid w:val="007A17F1"/>
    <w:rsid w:val="007A1B39"/>
    <w:rsid w:val="007A1B44"/>
    <w:rsid w:val="007A1DCF"/>
    <w:rsid w:val="007A1FE2"/>
    <w:rsid w:val="007A20A6"/>
    <w:rsid w:val="007A2482"/>
    <w:rsid w:val="007A2788"/>
    <w:rsid w:val="007A28D3"/>
    <w:rsid w:val="007A295D"/>
    <w:rsid w:val="007A2A80"/>
    <w:rsid w:val="007A2AFA"/>
    <w:rsid w:val="007A3292"/>
    <w:rsid w:val="007A34AC"/>
    <w:rsid w:val="007A34D6"/>
    <w:rsid w:val="007A35D1"/>
    <w:rsid w:val="007A39D7"/>
    <w:rsid w:val="007A3B45"/>
    <w:rsid w:val="007A3EDF"/>
    <w:rsid w:val="007A3F22"/>
    <w:rsid w:val="007A3FD8"/>
    <w:rsid w:val="007A411B"/>
    <w:rsid w:val="007A4AC3"/>
    <w:rsid w:val="007A4AC7"/>
    <w:rsid w:val="007A4B21"/>
    <w:rsid w:val="007A4B96"/>
    <w:rsid w:val="007A4BA4"/>
    <w:rsid w:val="007A4BE5"/>
    <w:rsid w:val="007A4CB1"/>
    <w:rsid w:val="007A4F02"/>
    <w:rsid w:val="007A55F2"/>
    <w:rsid w:val="007A5A39"/>
    <w:rsid w:val="007A5B59"/>
    <w:rsid w:val="007A5C23"/>
    <w:rsid w:val="007A5E6D"/>
    <w:rsid w:val="007A60C8"/>
    <w:rsid w:val="007A61C2"/>
    <w:rsid w:val="007A63F7"/>
    <w:rsid w:val="007A64E8"/>
    <w:rsid w:val="007A656D"/>
    <w:rsid w:val="007A6735"/>
    <w:rsid w:val="007A6D43"/>
    <w:rsid w:val="007A6EF1"/>
    <w:rsid w:val="007A7057"/>
    <w:rsid w:val="007A707D"/>
    <w:rsid w:val="007A708E"/>
    <w:rsid w:val="007A71B3"/>
    <w:rsid w:val="007A7234"/>
    <w:rsid w:val="007A74ED"/>
    <w:rsid w:val="007A771F"/>
    <w:rsid w:val="007A77B4"/>
    <w:rsid w:val="007A77CE"/>
    <w:rsid w:val="007A786B"/>
    <w:rsid w:val="007A7907"/>
    <w:rsid w:val="007A7924"/>
    <w:rsid w:val="007A7AA2"/>
    <w:rsid w:val="007A7CBA"/>
    <w:rsid w:val="007A7DDE"/>
    <w:rsid w:val="007A7FC6"/>
    <w:rsid w:val="007A7FC9"/>
    <w:rsid w:val="007B0034"/>
    <w:rsid w:val="007B00F1"/>
    <w:rsid w:val="007B044E"/>
    <w:rsid w:val="007B0A0B"/>
    <w:rsid w:val="007B0B04"/>
    <w:rsid w:val="007B0D11"/>
    <w:rsid w:val="007B0EDF"/>
    <w:rsid w:val="007B0F9A"/>
    <w:rsid w:val="007B10D3"/>
    <w:rsid w:val="007B11C3"/>
    <w:rsid w:val="007B14B5"/>
    <w:rsid w:val="007B1CC8"/>
    <w:rsid w:val="007B1E4A"/>
    <w:rsid w:val="007B1FA1"/>
    <w:rsid w:val="007B1FEE"/>
    <w:rsid w:val="007B21A0"/>
    <w:rsid w:val="007B21A1"/>
    <w:rsid w:val="007B2261"/>
    <w:rsid w:val="007B2275"/>
    <w:rsid w:val="007B234B"/>
    <w:rsid w:val="007B2544"/>
    <w:rsid w:val="007B2866"/>
    <w:rsid w:val="007B2A5A"/>
    <w:rsid w:val="007B2D25"/>
    <w:rsid w:val="007B2EAD"/>
    <w:rsid w:val="007B30AB"/>
    <w:rsid w:val="007B3782"/>
    <w:rsid w:val="007B396F"/>
    <w:rsid w:val="007B3B52"/>
    <w:rsid w:val="007B3BFC"/>
    <w:rsid w:val="007B3E45"/>
    <w:rsid w:val="007B42A4"/>
    <w:rsid w:val="007B4582"/>
    <w:rsid w:val="007B4675"/>
    <w:rsid w:val="007B46ED"/>
    <w:rsid w:val="007B46EE"/>
    <w:rsid w:val="007B4F39"/>
    <w:rsid w:val="007B53E6"/>
    <w:rsid w:val="007B567C"/>
    <w:rsid w:val="007B5798"/>
    <w:rsid w:val="007B58B5"/>
    <w:rsid w:val="007B5A31"/>
    <w:rsid w:val="007B5A51"/>
    <w:rsid w:val="007B5BD9"/>
    <w:rsid w:val="007B5DAF"/>
    <w:rsid w:val="007B6103"/>
    <w:rsid w:val="007B611D"/>
    <w:rsid w:val="007B64BE"/>
    <w:rsid w:val="007B6501"/>
    <w:rsid w:val="007B66CC"/>
    <w:rsid w:val="007B67F9"/>
    <w:rsid w:val="007B6A0B"/>
    <w:rsid w:val="007B6A67"/>
    <w:rsid w:val="007B6C29"/>
    <w:rsid w:val="007B6D07"/>
    <w:rsid w:val="007B6F8E"/>
    <w:rsid w:val="007B76FE"/>
    <w:rsid w:val="007B78B0"/>
    <w:rsid w:val="007B7A7A"/>
    <w:rsid w:val="007B7A9C"/>
    <w:rsid w:val="007B7CD1"/>
    <w:rsid w:val="007B7CE7"/>
    <w:rsid w:val="007B7EC5"/>
    <w:rsid w:val="007B7F6A"/>
    <w:rsid w:val="007C00E7"/>
    <w:rsid w:val="007C00F8"/>
    <w:rsid w:val="007C01BC"/>
    <w:rsid w:val="007C0262"/>
    <w:rsid w:val="007C0492"/>
    <w:rsid w:val="007C078C"/>
    <w:rsid w:val="007C085B"/>
    <w:rsid w:val="007C0917"/>
    <w:rsid w:val="007C0999"/>
    <w:rsid w:val="007C0C7D"/>
    <w:rsid w:val="007C0D61"/>
    <w:rsid w:val="007C152A"/>
    <w:rsid w:val="007C1C03"/>
    <w:rsid w:val="007C1DA5"/>
    <w:rsid w:val="007C1F1D"/>
    <w:rsid w:val="007C21A4"/>
    <w:rsid w:val="007C2249"/>
    <w:rsid w:val="007C228F"/>
    <w:rsid w:val="007C2304"/>
    <w:rsid w:val="007C2470"/>
    <w:rsid w:val="007C2732"/>
    <w:rsid w:val="007C2884"/>
    <w:rsid w:val="007C28AE"/>
    <w:rsid w:val="007C2933"/>
    <w:rsid w:val="007C2A25"/>
    <w:rsid w:val="007C2B8B"/>
    <w:rsid w:val="007C2CD0"/>
    <w:rsid w:val="007C2D13"/>
    <w:rsid w:val="007C2F6E"/>
    <w:rsid w:val="007C327A"/>
    <w:rsid w:val="007C3593"/>
    <w:rsid w:val="007C3859"/>
    <w:rsid w:val="007C39D5"/>
    <w:rsid w:val="007C3B23"/>
    <w:rsid w:val="007C3CEA"/>
    <w:rsid w:val="007C3DC6"/>
    <w:rsid w:val="007C3E1B"/>
    <w:rsid w:val="007C3E43"/>
    <w:rsid w:val="007C412E"/>
    <w:rsid w:val="007C42FD"/>
    <w:rsid w:val="007C4345"/>
    <w:rsid w:val="007C46DD"/>
    <w:rsid w:val="007C48AB"/>
    <w:rsid w:val="007C49B9"/>
    <w:rsid w:val="007C4A49"/>
    <w:rsid w:val="007C4ACF"/>
    <w:rsid w:val="007C4B2B"/>
    <w:rsid w:val="007C4D3F"/>
    <w:rsid w:val="007C4D83"/>
    <w:rsid w:val="007C51C6"/>
    <w:rsid w:val="007C54FA"/>
    <w:rsid w:val="007C5541"/>
    <w:rsid w:val="007C5572"/>
    <w:rsid w:val="007C56DB"/>
    <w:rsid w:val="007C578E"/>
    <w:rsid w:val="007C59D8"/>
    <w:rsid w:val="007C5C92"/>
    <w:rsid w:val="007C5F09"/>
    <w:rsid w:val="007C63FC"/>
    <w:rsid w:val="007C6455"/>
    <w:rsid w:val="007C64DF"/>
    <w:rsid w:val="007C6503"/>
    <w:rsid w:val="007C681D"/>
    <w:rsid w:val="007C6833"/>
    <w:rsid w:val="007C6ABD"/>
    <w:rsid w:val="007C6BA1"/>
    <w:rsid w:val="007C6C0F"/>
    <w:rsid w:val="007C6CCD"/>
    <w:rsid w:val="007C6F51"/>
    <w:rsid w:val="007C7214"/>
    <w:rsid w:val="007C75F7"/>
    <w:rsid w:val="007C7804"/>
    <w:rsid w:val="007C7C6F"/>
    <w:rsid w:val="007D00E3"/>
    <w:rsid w:val="007D03D2"/>
    <w:rsid w:val="007D0462"/>
    <w:rsid w:val="007D0509"/>
    <w:rsid w:val="007D0C09"/>
    <w:rsid w:val="007D0E1E"/>
    <w:rsid w:val="007D150E"/>
    <w:rsid w:val="007D156E"/>
    <w:rsid w:val="007D1842"/>
    <w:rsid w:val="007D1C21"/>
    <w:rsid w:val="007D1CAB"/>
    <w:rsid w:val="007D1D52"/>
    <w:rsid w:val="007D1FC1"/>
    <w:rsid w:val="007D2090"/>
    <w:rsid w:val="007D215A"/>
    <w:rsid w:val="007D25A9"/>
    <w:rsid w:val="007D26C0"/>
    <w:rsid w:val="007D2ED6"/>
    <w:rsid w:val="007D2F18"/>
    <w:rsid w:val="007D32E2"/>
    <w:rsid w:val="007D33ED"/>
    <w:rsid w:val="007D350A"/>
    <w:rsid w:val="007D353E"/>
    <w:rsid w:val="007D35BF"/>
    <w:rsid w:val="007D37E9"/>
    <w:rsid w:val="007D399F"/>
    <w:rsid w:val="007D3A46"/>
    <w:rsid w:val="007D3A69"/>
    <w:rsid w:val="007D3CCB"/>
    <w:rsid w:val="007D3D9B"/>
    <w:rsid w:val="007D3DD5"/>
    <w:rsid w:val="007D43B2"/>
    <w:rsid w:val="007D4400"/>
    <w:rsid w:val="007D4481"/>
    <w:rsid w:val="007D4546"/>
    <w:rsid w:val="007D4779"/>
    <w:rsid w:val="007D496B"/>
    <w:rsid w:val="007D4BD4"/>
    <w:rsid w:val="007D4CBA"/>
    <w:rsid w:val="007D4D31"/>
    <w:rsid w:val="007D4DEC"/>
    <w:rsid w:val="007D5316"/>
    <w:rsid w:val="007D63AD"/>
    <w:rsid w:val="007D67E6"/>
    <w:rsid w:val="007D68BE"/>
    <w:rsid w:val="007D6A45"/>
    <w:rsid w:val="007D6E90"/>
    <w:rsid w:val="007D6EBB"/>
    <w:rsid w:val="007D6F12"/>
    <w:rsid w:val="007D71BD"/>
    <w:rsid w:val="007D7AD3"/>
    <w:rsid w:val="007D7ADF"/>
    <w:rsid w:val="007D7B06"/>
    <w:rsid w:val="007D7E71"/>
    <w:rsid w:val="007E009C"/>
    <w:rsid w:val="007E0567"/>
    <w:rsid w:val="007E0A04"/>
    <w:rsid w:val="007E0F7E"/>
    <w:rsid w:val="007E1611"/>
    <w:rsid w:val="007E16DA"/>
    <w:rsid w:val="007E1848"/>
    <w:rsid w:val="007E1910"/>
    <w:rsid w:val="007E1DCF"/>
    <w:rsid w:val="007E2028"/>
    <w:rsid w:val="007E2889"/>
    <w:rsid w:val="007E2B12"/>
    <w:rsid w:val="007E2CCE"/>
    <w:rsid w:val="007E3036"/>
    <w:rsid w:val="007E31D6"/>
    <w:rsid w:val="007E3301"/>
    <w:rsid w:val="007E348C"/>
    <w:rsid w:val="007E3786"/>
    <w:rsid w:val="007E39A9"/>
    <w:rsid w:val="007E3AFF"/>
    <w:rsid w:val="007E3B8C"/>
    <w:rsid w:val="007E40CB"/>
    <w:rsid w:val="007E4186"/>
    <w:rsid w:val="007E4A0A"/>
    <w:rsid w:val="007E4AF5"/>
    <w:rsid w:val="007E5074"/>
    <w:rsid w:val="007E5339"/>
    <w:rsid w:val="007E54A6"/>
    <w:rsid w:val="007E58ED"/>
    <w:rsid w:val="007E5975"/>
    <w:rsid w:val="007E5A22"/>
    <w:rsid w:val="007E5B33"/>
    <w:rsid w:val="007E5FD1"/>
    <w:rsid w:val="007E63A0"/>
    <w:rsid w:val="007E66E0"/>
    <w:rsid w:val="007E6730"/>
    <w:rsid w:val="007E6852"/>
    <w:rsid w:val="007E698D"/>
    <w:rsid w:val="007E6C4F"/>
    <w:rsid w:val="007E72B8"/>
    <w:rsid w:val="007E7465"/>
    <w:rsid w:val="007E7795"/>
    <w:rsid w:val="007E7858"/>
    <w:rsid w:val="007E7A0D"/>
    <w:rsid w:val="007E7A64"/>
    <w:rsid w:val="007E7CC4"/>
    <w:rsid w:val="007F0022"/>
    <w:rsid w:val="007F006A"/>
    <w:rsid w:val="007F01D8"/>
    <w:rsid w:val="007F02EF"/>
    <w:rsid w:val="007F0315"/>
    <w:rsid w:val="007F046B"/>
    <w:rsid w:val="007F04E0"/>
    <w:rsid w:val="007F082F"/>
    <w:rsid w:val="007F095F"/>
    <w:rsid w:val="007F0B15"/>
    <w:rsid w:val="007F0E18"/>
    <w:rsid w:val="007F10EE"/>
    <w:rsid w:val="007F119B"/>
    <w:rsid w:val="007F13D1"/>
    <w:rsid w:val="007F1678"/>
    <w:rsid w:val="007F1C32"/>
    <w:rsid w:val="007F1D09"/>
    <w:rsid w:val="007F1F6F"/>
    <w:rsid w:val="007F2035"/>
    <w:rsid w:val="007F20B0"/>
    <w:rsid w:val="007F20D5"/>
    <w:rsid w:val="007F2170"/>
    <w:rsid w:val="007F219D"/>
    <w:rsid w:val="007F2548"/>
    <w:rsid w:val="007F2605"/>
    <w:rsid w:val="007F2B5F"/>
    <w:rsid w:val="007F2E97"/>
    <w:rsid w:val="007F327D"/>
    <w:rsid w:val="007F3602"/>
    <w:rsid w:val="007F37C6"/>
    <w:rsid w:val="007F3803"/>
    <w:rsid w:val="007F3807"/>
    <w:rsid w:val="007F3919"/>
    <w:rsid w:val="007F3DB6"/>
    <w:rsid w:val="007F3E11"/>
    <w:rsid w:val="007F3E1A"/>
    <w:rsid w:val="007F3ECD"/>
    <w:rsid w:val="007F40C0"/>
    <w:rsid w:val="007F41D1"/>
    <w:rsid w:val="007F431F"/>
    <w:rsid w:val="007F4378"/>
    <w:rsid w:val="007F43DE"/>
    <w:rsid w:val="007F4C3D"/>
    <w:rsid w:val="007F5192"/>
    <w:rsid w:val="007F5544"/>
    <w:rsid w:val="007F5545"/>
    <w:rsid w:val="007F5584"/>
    <w:rsid w:val="007F56CD"/>
    <w:rsid w:val="007F56F2"/>
    <w:rsid w:val="007F57B5"/>
    <w:rsid w:val="007F598D"/>
    <w:rsid w:val="007F59F2"/>
    <w:rsid w:val="007F5D80"/>
    <w:rsid w:val="007F5FBA"/>
    <w:rsid w:val="007F614B"/>
    <w:rsid w:val="007F6274"/>
    <w:rsid w:val="007F649E"/>
    <w:rsid w:val="007F6710"/>
    <w:rsid w:val="007F675D"/>
    <w:rsid w:val="007F6A90"/>
    <w:rsid w:val="007F6B9A"/>
    <w:rsid w:val="007F71C0"/>
    <w:rsid w:val="007F73FA"/>
    <w:rsid w:val="007F762D"/>
    <w:rsid w:val="007F7B5F"/>
    <w:rsid w:val="007F7E37"/>
    <w:rsid w:val="007F7FB0"/>
    <w:rsid w:val="007F7FB9"/>
    <w:rsid w:val="00800201"/>
    <w:rsid w:val="008003D5"/>
    <w:rsid w:val="008009ED"/>
    <w:rsid w:val="00800AE8"/>
    <w:rsid w:val="00800BBF"/>
    <w:rsid w:val="00800F0B"/>
    <w:rsid w:val="00800F81"/>
    <w:rsid w:val="00801211"/>
    <w:rsid w:val="00801226"/>
    <w:rsid w:val="0080123E"/>
    <w:rsid w:val="00801287"/>
    <w:rsid w:val="00801430"/>
    <w:rsid w:val="008019F6"/>
    <w:rsid w:val="00801C97"/>
    <w:rsid w:val="00801D84"/>
    <w:rsid w:val="00801DDA"/>
    <w:rsid w:val="00801E5B"/>
    <w:rsid w:val="00802054"/>
    <w:rsid w:val="0080210D"/>
    <w:rsid w:val="008022D6"/>
    <w:rsid w:val="0080230B"/>
    <w:rsid w:val="008025BF"/>
    <w:rsid w:val="0080273D"/>
    <w:rsid w:val="008027D5"/>
    <w:rsid w:val="00802AF1"/>
    <w:rsid w:val="00802B31"/>
    <w:rsid w:val="00803236"/>
    <w:rsid w:val="008033FD"/>
    <w:rsid w:val="0080347F"/>
    <w:rsid w:val="008034F8"/>
    <w:rsid w:val="00803792"/>
    <w:rsid w:val="00803B4C"/>
    <w:rsid w:val="00803B7A"/>
    <w:rsid w:val="00803E09"/>
    <w:rsid w:val="00803E5E"/>
    <w:rsid w:val="008043FC"/>
    <w:rsid w:val="0080447D"/>
    <w:rsid w:val="00804714"/>
    <w:rsid w:val="00804771"/>
    <w:rsid w:val="008047C5"/>
    <w:rsid w:val="00804973"/>
    <w:rsid w:val="008049E5"/>
    <w:rsid w:val="00804BBF"/>
    <w:rsid w:val="00804BE8"/>
    <w:rsid w:val="00804FFD"/>
    <w:rsid w:val="008050A8"/>
    <w:rsid w:val="0080524F"/>
    <w:rsid w:val="00805360"/>
    <w:rsid w:val="008053EF"/>
    <w:rsid w:val="008054C7"/>
    <w:rsid w:val="00805B63"/>
    <w:rsid w:val="00805DC8"/>
    <w:rsid w:val="00805FC8"/>
    <w:rsid w:val="00806303"/>
    <w:rsid w:val="00806448"/>
    <w:rsid w:val="00806690"/>
    <w:rsid w:val="00806A5A"/>
    <w:rsid w:val="00806AE3"/>
    <w:rsid w:val="00806BAE"/>
    <w:rsid w:val="00807056"/>
    <w:rsid w:val="00807490"/>
    <w:rsid w:val="008075CD"/>
    <w:rsid w:val="00807C1E"/>
    <w:rsid w:val="00807C5A"/>
    <w:rsid w:val="008101E5"/>
    <w:rsid w:val="0081032F"/>
    <w:rsid w:val="00810391"/>
    <w:rsid w:val="008103FE"/>
    <w:rsid w:val="00810691"/>
    <w:rsid w:val="00810942"/>
    <w:rsid w:val="00811020"/>
    <w:rsid w:val="00811251"/>
    <w:rsid w:val="008112F2"/>
    <w:rsid w:val="0081140E"/>
    <w:rsid w:val="00811616"/>
    <w:rsid w:val="00811BAC"/>
    <w:rsid w:val="00812695"/>
    <w:rsid w:val="00812717"/>
    <w:rsid w:val="0081278A"/>
    <w:rsid w:val="00812975"/>
    <w:rsid w:val="008129DB"/>
    <w:rsid w:val="00812AE5"/>
    <w:rsid w:val="00812DA1"/>
    <w:rsid w:val="00812E0F"/>
    <w:rsid w:val="00812E20"/>
    <w:rsid w:val="00812EAE"/>
    <w:rsid w:val="00812FED"/>
    <w:rsid w:val="0081313A"/>
    <w:rsid w:val="0081353F"/>
    <w:rsid w:val="00813B91"/>
    <w:rsid w:val="00813CE9"/>
    <w:rsid w:val="00813DEE"/>
    <w:rsid w:val="00814229"/>
    <w:rsid w:val="008144C4"/>
    <w:rsid w:val="00814604"/>
    <w:rsid w:val="0081466C"/>
    <w:rsid w:val="00814680"/>
    <w:rsid w:val="00814ADC"/>
    <w:rsid w:val="00814BD6"/>
    <w:rsid w:val="00814F10"/>
    <w:rsid w:val="00815054"/>
    <w:rsid w:val="008150E2"/>
    <w:rsid w:val="0081525D"/>
    <w:rsid w:val="00815548"/>
    <w:rsid w:val="0081588A"/>
    <w:rsid w:val="008158B0"/>
    <w:rsid w:val="00815F07"/>
    <w:rsid w:val="00815FC5"/>
    <w:rsid w:val="00816003"/>
    <w:rsid w:val="008162CC"/>
    <w:rsid w:val="008162E0"/>
    <w:rsid w:val="00816324"/>
    <w:rsid w:val="00816882"/>
    <w:rsid w:val="00816BAF"/>
    <w:rsid w:val="00816BC3"/>
    <w:rsid w:val="00816D28"/>
    <w:rsid w:val="0081702E"/>
    <w:rsid w:val="0081703B"/>
    <w:rsid w:val="008171E1"/>
    <w:rsid w:val="00817397"/>
    <w:rsid w:val="00817968"/>
    <w:rsid w:val="008179F6"/>
    <w:rsid w:val="00817AEF"/>
    <w:rsid w:val="00817E3C"/>
    <w:rsid w:val="00817F04"/>
    <w:rsid w:val="00820118"/>
    <w:rsid w:val="008203EF"/>
    <w:rsid w:val="00820489"/>
    <w:rsid w:val="00820665"/>
    <w:rsid w:val="008207D9"/>
    <w:rsid w:val="008207E3"/>
    <w:rsid w:val="00820C71"/>
    <w:rsid w:val="00820DBD"/>
    <w:rsid w:val="008210EA"/>
    <w:rsid w:val="0082118F"/>
    <w:rsid w:val="0082125C"/>
    <w:rsid w:val="008213A8"/>
    <w:rsid w:val="00821547"/>
    <w:rsid w:val="00821630"/>
    <w:rsid w:val="00821951"/>
    <w:rsid w:val="00821D6E"/>
    <w:rsid w:val="00821E65"/>
    <w:rsid w:val="00821ECD"/>
    <w:rsid w:val="008222B1"/>
    <w:rsid w:val="008227D1"/>
    <w:rsid w:val="00822904"/>
    <w:rsid w:val="00822D5D"/>
    <w:rsid w:val="00822DD1"/>
    <w:rsid w:val="00822E19"/>
    <w:rsid w:val="00823013"/>
    <w:rsid w:val="0082309F"/>
    <w:rsid w:val="00823697"/>
    <w:rsid w:val="008236F9"/>
    <w:rsid w:val="00824374"/>
    <w:rsid w:val="008245E6"/>
    <w:rsid w:val="008247D3"/>
    <w:rsid w:val="00824930"/>
    <w:rsid w:val="00824979"/>
    <w:rsid w:val="00824CB3"/>
    <w:rsid w:val="00824CF4"/>
    <w:rsid w:val="008258AE"/>
    <w:rsid w:val="00825991"/>
    <w:rsid w:val="008263B8"/>
    <w:rsid w:val="0082662F"/>
    <w:rsid w:val="008266CE"/>
    <w:rsid w:val="00826740"/>
    <w:rsid w:val="0082686C"/>
    <w:rsid w:val="00826C40"/>
    <w:rsid w:val="0082710F"/>
    <w:rsid w:val="0082714E"/>
    <w:rsid w:val="008272B8"/>
    <w:rsid w:val="00827402"/>
    <w:rsid w:val="00827607"/>
    <w:rsid w:val="00827CED"/>
    <w:rsid w:val="00827FFE"/>
    <w:rsid w:val="00830061"/>
    <w:rsid w:val="00830B0E"/>
    <w:rsid w:val="00830B5C"/>
    <w:rsid w:val="00830C73"/>
    <w:rsid w:val="008311A2"/>
    <w:rsid w:val="00831495"/>
    <w:rsid w:val="00831986"/>
    <w:rsid w:val="00831AE9"/>
    <w:rsid w:val="008321A5"/>
    <w:rsid w:val="00832242"/>
    <w:rsid w:val="0083284D"/>
    <w:rsid w:val="00832B6B"/>
    <w:rsid w:val="00832C2B"/>
    <w:rsid w:val="00832EC5"/>
    <w:rsid w:val="00832F43"/>
    <w:rsid w:val="0083301F"/>
    <w:rsid w:val="00833276"/>
    <w:rsid w:val="008333A2"/>
    <w:rsid w:val="00833680"/>
    <w:rsid w:val="008337F2"/>
    <w:rsid w:val="008338B4"/>
    <w:rsid w:val="008338DB"/>
    <w:rsid w:val="00833C96"/>
    <w:rsid w:val="00833EBD"/>
    <w:rsid w:val="00833F74"/>
    <w:rsid w:val="008341B5"/>
    <w:rsid w:val="00834260"/>
    <w:rsid w:val="00834297"/>
    <w:rsid w:val="0083435A"/>
    <w:rsid w:val="00834777"/>
    <w:rsid w:val="0083487A"/>
    <w:rsid w:val="008348B0"/>
    <w:rsid w:val="00834B9C"/>
    <w:rsid w:val="00834FF5"/>
    <w:rsid w:val="00834FFC"/>
    <w:rsid w:val="00835047"/>
    <w:rsid w:val="008355D3"/>
    <w:rsid w:val="00835828"/>
    <w:rsid w:val="00835D39"/>
    <w:rsid w:val="0083603B"/>
    <w:rsid w:val="008363E8"/>
    <w:rsid w:val="008364F9"/>
    <w:rsid w:val="0083663D"/>
    <w:rsid w:val="00836E92"/>
    <w:rsid w:val="00836EA6"/>
    <w:rsid w:val="008371DF"/>
    <w:rsid w:val="00837345"/>
    <w:rsid w:val="00837853"/>
    <w:rsid w:val="0083796A"/>
    <w:rsid w:val="008401E4"/>
    <w:rsid w:val="00840204"/>
    <w:rsid w:val="0084030D"/>
    <w:rsid w:val="00840453"/>
    <w:rsid w:val="00840460"/>
    <w:rsid w:val="00840595"/>
    <w:rsid w:val="008406FC"/>
    <w:rsid w:val="00840BBE"/>
    <w:rsid w:val="00841503"/>
    <w:rsid w:val="008415B0"/>
    <w:rsid w:val="008419FE"/>
    <w:rsid w:val="00841A0E"/>
    <w:rsid w:val="00841C76"/>
    <w:rsid w:val="00842062"/>
    <w:rsid w:val="00842364"/>
    <w:rsid w:val="00842493"/>
    <w:rsid w:val="00842499"/>
    <w:rsid w:val="00842582"/>
    <w:rsid w:val="0084279E"/>
    <w:rsid w:val="008427AA"/>
    <w:rsid w:val="008428B7"/>
    <w:rsid w:val="00842A32"/>
    <w:rsid w:val="00842C1D"/>
    <w:rsid w:val="00842C68"/>
    <w:rsid w:val="00842E67"/>
    <w:rsid w:val="008431AA"/>
    <w:rsid w:val="008431C6"/>
    <w:rsid w:val="0084322A"/>
    <w:rsid w:val="008432E2"/>
    <w:rsid w:val="00843341"/>
    <w:rsid w:val="008435C2"/>
    <w:rsid w:val="00843635"/>
    <w:rsid w:val="008438D7"/>
    <w:rsid w:val="008439E5"/>
    <w:rsid w:val="00843A87"/>
    <w:rsid w:val="00843C75"/>
    <w:rsid w:val="00843E4D"/>
    <w:rsid w:val="00843ECF"/>
    <w:rsid w:val="00843FBC"/>
    <w:rsid w:val="0084406C"/>
    <w:rsid w:val="0084428E"/>
    <w:rsid w:val="008443BF"/>
    <w:rsid w:val="008446D5"/>
    <w:rsid w:val="0084499B"/>
    <w:rsid w:val="00844E02"/>
    <w:rsid w:val="00844FA2"/>
    <w:rsid w:val="00845684"/>
    <w:rsid w:val="00845733"/>
    <w:rsid w:val="00845EEF"/>
    <w:rsid w:val="00845FC8"/>
    <w:rsid w:val="0084629B"/>
    <w:rsid w:val="008463D4"/>
    <w:rsid w:val="00846458"/>
    <w:rsid w:val="008466D2"/>
    <w:rsid w:val="0084679B"/>
    <w:rsid w:val="008467DB"/>
    <w:rsid w:val="0084684F"/>
    <w:rsid w:val="00846E99"/>
    <w:rsid w:val="0084703A"/>
    <w:rsid w:val="008471C5"/>
    <w:rsid w:val="008475AA"/>
    <w:rsid w:val="00847FCF"/>
    <w:rsid w:val="0085085D"/>
    <w:rsid w:val="008508B0"/>
    <w:rsid w:val="008509DE"/>
    <w:rsid w:val="00850A21"/>
    <w:rsid w:val="00850A3F"/>
    <w:rsid w:val="00851035"/>
    <w:rsid w:val="008511FD"/>
    <w:rsid w:val="008513F1"/>
    <w:rsid w:val="0085154D"/>
    <w:rsid w:val="0085154E"/>
    <w:rsid w:val="00851575"/>
    <w:rsid w:val="008515EA"/>
    <w:rsid w:val="00851697"/>
    <w:rsid w:val="00851BC6"/>
    <w:rsid w:val="0085245E"/>
    <w:rsid w:val="008527CA"/>
    <w:rsid w:val="008528C6"/>
    <w:rsid w:val="00852900"/>
    <w:rsid w:val="00852BFB"/>
    <w:rsid w:val="00853067"/>
    <w:rsid w:val="008531F2"/>
    <w:rsid w:val="008532F6"/>
    <w:rsid w:val="00853570"/>
    <w:rsid w:val="008536D0"/>
    <w:rsid w:val="00853883"/>
    <w:rsid w:val="008538FF"/>
    <w:rsid w:val="00853A91"/>
    <w:rsid w:val="00853E45"/>
    <w:rsid w:val="0085408C"/>
    <w:rsid w:val="00854114"/>
    <w:rsid w:val="0085423F"/>
    <w:rsid w:val="0085447C"/>
    <w:rsid w:val="0085457F"/>
    <w:rsid w:val="008546FA"/>
    <w:rsid w:val="008547E1"/>
    <w:rsid w:val="008548F8"/>
    <w:rsid w:val="00854E82"/>
    <w:rsid w:val="008550E5"/>
    <w:rsid w:val="00855173"/>
    <w:rsid w:val="00855F4F"/>
    <w:rsid w:val="00855F64"/>
    <w:rsid w:val="00856374"/>
    <w:rsid w:val="008563C8"/>
    <w:rsid w:val="00856414"/>
    <w:rsid w:val="008564D7"/>
    <w:rsid w:val="008566DC"/>
    <w:rsid w:val="00856BC6"/>
    <w:rsid w:val="00856DE2"/>
    <w:rsid w:val="0085704B"/>
    <w:rsid w:val="008571C1"/>
    <w:rsid w:val="00857410"/>
    <w:rsid w:val="00857514"/>
    <w:rsid w:val="00857573"/>
    <w:rsid w:val="00857574"/>
    <w:rsid w:val="00857924"/>
    <w:rsid w:val="00857A66"/>
    <w:rsid w:val="008601B5"/>
    <w:rsid w:val="00860215"/>
    <w:rsid w:val="00860334"/>
    <w:rsid w:val="008603D1"/>
    <w:rsid w:val="008604B9"/>
    <w:rsid w:val="008609E3"/>
    <w:rsid w:val="00860B69"/>
    <w:rsid w:val="00860EA3"/>
    <w:rsid w:val="00860F41"/>
    <w:rsid w:val="008610AE"/>
    <w:rsid w:val="008616AF"/>
    <w:rsid w:val="008616F5"/>
    <w:rsid w:val="00861A78"/>
    <w:rsid w:val="00861C88"/>
    <w:rsid w:val="00861CC8"/>
    <w:rsid w:val="00861E4E"/>
    <w:rsid w:val="00862024"/>
    <w:rsid w:val="00862028"/>
    <w:rsid w:val="00862181"/>
    <w:rsid w:val="008623AD"/>
    <w:rsid w:val="00862523"/>
    <w:rsid w:val="008625A4"/>
    <w:rsid w:val="00862BD6"/>
    <w:rsid w:val="00863033"/>
    <w:rsid w:val="0086315B"/>
    <w:rsid w:val="00863226"/>
    <w:rsid w:val="00863350"/>
    <w:rsid w:val="008634CE"/>
    <w:rsid w:val="00863797"/>
    <w:rsid w:val="00863829"/>
    <w:rsid w:val="008639C6"/>
    <w:rsid w:val="00863A1C"/>
    <w:rsid w:val="00863A5A"/>
    <w:rsid w:val="00863FC0"/>
    <w:rsid w:val="00864351"/>
    <w:rsid w:val="00864417"/>
    <w:rsid w:val="0086441B"/>
    <w:rsid w:val="00864486"/>
    <w:rsid w:val="008645E4"/>
    <w:rsid w:val="00864684"/>
    <w:rsid w:val="0086474E"/>
    <w:rsid w:val="00864760"/>
    <w:rsid w:val="00864823"/>
    <w:rsid w:val="00864AAF"/>
    <w:rsid w:val="00864B7A"/>
    <w:rsid w:val="00864F9F"/>
    <w:rsid w:val="00865130"/>
    <w:rsid w:val="00865197"/>
    <w:rsid w:val="0086548E"/>
    <w:rsid w:val="008654A3"/>
    <w:rsid w:val="00865706"/>
    <w:rsid w:val="008659B4"/>
    <w:rsid w:val="00865B9C"/>
    <w:rsid w:val="00865D76"/>
    <w:rsid w:val="00865EED"/>
    <w:rsid w:val="00866281"/>
    <w:rsid w:val="008663CC"/>
    <w:rsid w:val="008664D2"/>
    <w:rsid w:val="00866509"/>
    <w:rsid w:val="008666BB"/>
    <w:rsid w:val="008668AB"/>
    <w:rsid w:val="00866C4D"/>
    <w:rsid w:val="0086746A"/>
    <w:rsid w:val="008674B2"/>
    <w:rsid w:val="008675C3"/>
    <w:rsid w:val="008675FF"/>
    <w:rsid w:val="0086770A"/>
    <w:rsid w:val="008679CE"/>
    <w:rsid w:val="008679D3"/>
    <w:rsid w:val="00867BE6"/>
    <w:rsid w:val="00867D33"/>
    <w:rsid w:val="00867EB6"/>
    <w:rsid w:val="00867F1F"/>
    <w:rsid w:val="00867FBB"/>
    <w:rsid w:val="00870173"/>
    <w:rsid w:val="008701F8"/>
    <w:rsid w:val="00870436"/>
    <w:rsid w:val="008704B1"/>
    <w:rsid w:val="00870559"/>
    <w:rsid w:val="00870BC4"/>
    <w:rsid w:val="00870CB5"/>
    <w:rsid w:val="0087117E"/>
    <w:rsid w:val="0087166C"/>
    <w:rsid w:val="00871AF9"/>
    <w:rsid w:val="00871ECA"/>
    <w:rsid w:val="00872289"/>
    <w:rsid w:val="00872296"/>
    <w:rsid w:val="008725EC"/>
    <w:rsid w:val="00872691"/>
    <w:rsid w:val="008726AD"/>
    <w:rsid w:val="00872888"/>
    <w:rsid w:val="00872DD5"/>
    <w:rsid w:val="00872DE5"/>
    <w:rsid w:val="00873190"/>
    <w:rsid w:val="008731DE"/>
    <w:rsid w:val="008732F0"/>
    <w:rsid w:val="008733C0"/>
    <w:rsid w:val="008733D2"/>
    <w:rsid w:val="008735BF"/>
    <w:rsid w:val="00873621"/>
    <w:rsid w:val="0087369B"/>
    <w:rsid w:val="0087388F"/>
    <w:rsid w:val="00873A41"/>
    <w:rsid w:val="00873ACF"/>
    <w:rsid w:val="008740E4"/>
    <w:rsid w:val="00874574"/>
    <w:rsid w:val="00874A4E"/>
    <w:rsid w:val="00874C27"/>
    <w:rsid w:val="00874CC1"/>
    <w:rsid w:val="008755E4"/>
    <w:rsid w:val="0087585D"/>
    <w:rsid w:val="008758A7"/>
    <w:rsid w:val="00875C13"/>
    <w:rsid w:val="00875CD7"/>
    <w:rsid w:val="00875E99"/>
    <w:rsid w:val="0087604D"/>
    <w:rsid w:val="00876645"/>
    <w:rsid w:val="00876936"/>
    <w:rsid w:val="00876CDA"/>
    <w:rsid w:val="00877113"/>
    <w:rsid w:val="00877486"/>
    <w:rsid w:val="008775A7"/>
    <w:rsid w:val="00877739"/>
    <w:rsid w:val="00877A47"/>
    <w:rsid w:val="008804DF"/>
    <w:rsid w:val="008807E1"/>
    <w:rsid w:val="008807EB"/>
    <w:rsid w:val="0088088E"/>
    <w:rsid w:val="008809C0"/>
    <w:rsid w:val="00880B4A"/>
    <w:rsid w:val="00880BB9"/>
    <w:rsid w:val="00880DE8"/>
    <w:rsid w:val="00880EB1"/>
    <w:rsid w:val="00881056"/>
    <w:rsid w:val="0088111D"/>
    <w:rsid w:val="008812BE"/>
    <w:rsid w:val="00881436"/>
    <w:rsid w:val="00881814"/>
    <w:rsid w:val="00881A42"/>
    <w:rsid w:val="008820B9"/>
    <w:rsid w:val="00882703"/>
    <w:rsid w:val="0088291F"/>
    <w:rsid w:val="00882AAD"/>
    <w:rsid w:val="00882CB5"/>
    <w:rsid w:val="00882EDF"/>
    <w:rsid w:val="00882F15"/>
    <w:rsid w:val="00883089"/>
    <w:rsid w:val="00883309"/>
    <w:rsid w:val="0088369E"/>
    <w:rsid w:val="008836B6"/>
    <w:rsid w:val="008836ED"/>
    <w:rsid w:val="008837F0"/>
    <w:rsid w:val="008839B5"/>
    <w:rsid w:val="00883A39"/>
    <w:rsid w:val="00883B8C"/>
    <w:rsid w:val="00883ECF"/>
    <w:rsid w:val="00884488"/>
    <w:rsid w:val="008844C7"/>
    <w:rsid w:val="008847A3"/>
    <w:rsid w:val="00884901"/>
    <w:rsid w:val="0088498B"/>
    <w:rsid w:val="00884BB6"/>
    <w:rsid w:val="00884C0F"/>
    <w:rsid w:val="00885355"/>
    <w:rsid w:val="00885587"/>
    <w:rsid w:val="008856CA"/>
    <w:rsid w:val="00885865"/>
    <w:rsid w:val="0088588B"/>
    <w:rsid w:val="00885894"/>
    <w:rsid w:val="008858A4"/>
    <w:rsid w:val="00885AF3"/>
    <w:rsid w:val="00885E5A"/>
    <w:rsid w:val="00885F19"/>
    <w:rsid w:val="00886096"/>
    <w:rsid w:val="00886128"/>
    <w:rsid w:val="00886148"/>
    <w:rsid w:val="0088682B"/>
    <w:rsid w:val="008868F4"/>
    <w:rsid w:val="00886AE1"/>
    <w:rsid w:val="00886CBA"/>
    <w:rsid w:val="00886D13"/>
    <w:rsid w:val="00886F22"/>
    <w:rsid w:val="00887226"/>
    <w:rsid w:val="00887419"/>
    <w:rsid w:val="008876FE"/>
    <w:rsid w:val="00887863"/>
    <w:rsid w:val="00887C6D"/>
    <w:rsid w:val="00887CAD"/>
    <w:rsid w:val="00887F61"/>
    <w:rsid w:val="008901D7"/>
    <w:rsid w:val="00890561"/>
    <w:rsid w:val="00890614"/>
    <w:rsid w:val="0089068D"/>
    <w:rsid w:val="00890A2B"/>
    <w:rsid w:val="00891167"/>
    <w:rsid w:val="00891191"/>
    <w:rsid w:val="008913D6"/>
    <w:rsid w:val="008913E4"/>
    <w:rsid w:val="00891685"/>
    <w:rsid w:val="00891739"/>
    <w:rsid w:val="00891B89"/>
    <w:rsid w:val="00891C9D"/>
    <w:rsid w:val="00891DBD"/>
    <w:rsid w:val="008920F8"/>
    <w:rsid w:val="00892317"/>
    <w:rsid w:val="0089247D"/>
    <w:rsid w:val="00892612"/>
    <w:rsid w:val="008926A0"/>
    <w:rsid w:val="008926D3"/>
    <w:rsid w:val="008926D8"/>
    <w:rsid w:val="0089292A"/>
    <w:rsid w:val="0089293D"/>
    <w:rsid w:val="00892ADC"/>
    <w:rsid w:val="00892CF6"/>
    <w:rsid w:val="00893203"/>
    <w:rsid w:val="00893471"/>
    <w:rsid w:val="0089351C"/>
    <w:rsid w:val="008935C1"/>
    <w:rsid w:val="0089367E"/>
    <w:rsid w:val="0089372C"/>
    <w:rsid w:val="00893CE0"/>
    <w:rsid w:val="00893D18"/>
    <w:rsid w:val="00893D37"/>
    <w:rsid w:val="00893F5D"/>
    <w:rsid w:val="008946F2"/>
    <w:rsid w:val="008947E7"/>
    <w:rsid w:val="0089487D"/>
    <w:rsid w:val="008948CA"/>
    <w:rsid w:val="00894C8C"/>
    <w:rsid w:val="0089563C"/>
    <w:rsid w:val="00895771"/>
    <w:rsid w:val="00895A8C"/>
    <w:rsid w:val="0089607A"/>
    <w:rsid w:val="00896481"/>
    <w:rsid w:val="008965DB"/>
    <w:rsid w:val="00896701"/>
    <w:rsid w:val="008968F4"/>
    <w:rsid w:val="008969D5"/>
    <w:rsid w:val="00896A09"/>
    <w:rsid w:val="00896DF8"/>
    <w:rsid w:val="00896E8F"/>
    <w:rsid w:val="00896F07"/>
    <w:rsid w:val="0089711B"/>
    <w:rsid w:val="00897212"/>
    <w:rsid w:val="008973CA"/>
    <w:rsid w:val="00897498"/>
    <w:rsid w:val="008976D4"/>
    <w:rsid w:val="00897D61"/>
    <w:rsid w:val="008A077F"/>
    <w:rsid w:val="008A07A2"/>
    <w:rsid w:val="008A097F"/>
    <w:rsid w:val="008A0AB7"/>
    <w:rsid w:val="008A0E0E"/>
    <w:rsid w:val="008A0F39"/>
    <w:rsid w:val="008A0FAC"/>
    <w:rsid w:val="008A11C4"/>
    <w:rsid w:val="008A12A5"/>
    <w:rsid w:val="008A1476"/>
    <w:rsid w:val="008A14B7"/>
    <w:rsid w:val="008A14D1"/>
    <w:rsid w:val="008A19EF"/>
    <w:rsid w:val="008A1A97"/>
    <w:rsid w:val="008A1BD6"/>
    <w:rsid w:val="008A1F4C"/>
    <w:rsid w:val="008A1F6B"/>
    <w:rsid w:val="008A2027"/>
    <w:rsid w:val="008A20E5"/>
    <w:rsid w:val="008A24C8"/>
    <w:rsid w:val="008A277C"/>
    <w:rsid w:val="008A2F83"/>
    <w:rsid w:val="008A33DA"/>
    <w:rsid w:val="008A3558"/>
    <w:rsid w:val="008A3934"/>
    <w:rsid w:val="008A3E54"/>
    <w:rsid w:val="008A3F5E"/>
    <w:rsid w:val="008A3FF3"/>
    <w:rsid w:val="008A40FA"/>
    <w:rsid w:val="008A4248"/>
    <w:rsid w:val="008A42C8"/>
    <w:rsid w:val="008A4781"/>
    <w:rsid w:val="008A47E6"/>
    <w:rsid w:val="008A4864"/>
    <w:rsid w:val="008A487A"/>
    <w:rsid w:val="008A4D38"/>
    <w:rsid w:val="008A4E3A"/>
    <w:rsid w:val="008A4EBD"/>
    <w:rsid w:val="008A4F7F"/>
    <w:rsid w:val="008A578E"/>
    <w:rsid w:val="008A584C"/>
    <w:rsid w:val="008A5AF6"/>
    <w:rsid w:val="008A5E17"/>
    <w:rsid w:val="008A6007"/>
    <w:rsid w:val="008A61F4"/>
    <w:rsid w:val="008A63BB"/>
    <w:rsid w:val="008A65BB"/>
    <w:rsid w:val="008A6666"/>
    <w:rsid w:val="008A6740"/>
    <w:rsid w:val="008A67CB"/>
    <w:rsid w:val="008A68CD"/>
    <w:rsid w:val="008A6941"/>
    <w:rsid w:val="008A7329"/>
    <w:rsid w:val="008A737B"/>
    <w:rsid w:val="008A7464"/>
    <w:rsid w:val="008A7503"/>
    <w:rsid w:val="008A788B"/>
    <w:rsid w:val="008A7A0B"/>
    <w:rsid w:val="008A7B23"/>
    <w:rsid w:val="008B0452"/>
    <w:rsid w:val="008B062D"/>
    <w:rsid w:val="008B09A2"/>
    <w:rsid w:val="008B0F11"/>
    <w:rsid w:val="008B1257"/>
    <w:rsid w:val="008B145F"/>
    <w:rsid w:val="008B1516"/>
    <w:rsid w:val="008B15B9"/>
    <w:rsid w:val="008B19B2"/>
    <w:rsid w:val="008B19D6"/>
    <w:rsid w:val="008B1C7C"/>
    <w:rsid w:val="008B22FD"/>
    <w:rsid w:val="008B24CE"/>
    <w:rsid w:val="008B2B60"/>
    <w:rsid w:val="008B2C64"/>
    <w:rsid w:val="008B2DCC"/>
    <w:rsid w:val="008B2F6E"/>
    <w:rsid w:val="008B3516"/>
    <w:rsid w:val="008B37C5"/>
    <w:rsid w:val="008B38DF"/>
    <w:rsid w:val="008B3B98"/>
    <w:rsid w:val="008B48B4"/>
    <w:rsid w:val="008B494D"/>
    <w:rsid w:val="008B4AF2"/>
    <w:rsid w:val="008B4BA6"/>
    <w:rsid w:val="008B4C8F"/>
    <w:rsid w:val="008B4DB1"/>
    <w:rsid w:val="008B5304"/>
    <w:rsid w:val="008B537E"/>
    <w:rsid w:val="008B563D"/>
    <w:rsid w:val="008B59AF"/>
    <w:rsid w:val="008B5ACD"/>
    <w:rsid w:val="008B5C79"/>
    <w:rsid w:val="008B5D79"/>
    <w:rsid w:val="008B5FC9"/>
    <w:rsid w:val="008B5FE9"/>
    <w:rsid w:val="008B6573"/>
    <w:rsid w:val="008B67F4"/>
    <w:rsid w:val="008B6A8F"/>
    <w:rsid w:val="008B6AA7"/>
    <w:rsid w:val="008B6CB4"/>
    <w:rsid w:val="008B6DD2"/>
    <w:rsid w:val="008B711B"/>
    <w:rsid w:val="008B7414"/>
    <w:rsid w:val="008B793A"/>
    <w:rsid w:val="008B7B9B"/>
    <w:rsid w:val="008C005E"/>
    <w:rsid w:val="008C019A"/>
    <w:rsid w:val="008C025D"/>
    <w:rsid w:val="008C0E4E"/>
    <w:rsid w:val="008C116D"/>
    <w:rsid w:val="008C1197"/>
    <w:rsid w:val="008C134A"/>
    <w:rsid w:val="008C15F7"/>
    <w:rsid w:val="008C16FA"/>
    <w:rsid w:val="008C1923"/>
    <w:rsid w:val="008C19BE"/>
    <w:rsid w:val="008C1A20"/>
    <w:rsid w:val="008C1E24"/>
    <w:rsid w:val="008C1E2E"/>
    <w:rsid w:val="008C1E8C"/>
    <w:rsid w:val="008C21FA"/>
    <w:rsid w:val="008C238F"/>
    <w:rsid w:val="008C23A8"/>
    <w:rsid w:val="008C243C"/>
    <w:rsid w:val="008C245B"/>
    <w:rsid w:val="008C268D"/>
    <w:rsid w:val="008C2A25"/>
    <w:rsid w:val="008C2D72"/>
    <w:rsid w:val="008C2DCD"/>
    <w:rsid w:val="008C2E05"/>
    <w:rsid w:val="008C2E30"/>
    <w:rsid w:val="008C3062"/>
    <w:rsid w:val="008C3203"/>
    <w:rsid w:val="008C322D"/>
    <w:rsid w:val="008C398E"/>
    <w:rsid w:val="008C3CB3"/>
    <w:rsid w:val="008C4434"/>
    <w:rsid w:val="008C44C5"/>
    <w:rsid w:val="008C4518"/>
    <w:rsid w:val="008C45FE"/>
    <w:rsid w:val="008C4662"/>
    <w:rsid w:val="008C48DF"/>
    <w:rsid w:val="008C4C37"/>
    <w:rsid w:val="008C4D7D"/>
    <w:rsid w:val="008C5466"/>
    <w:rsid w:val="008C54CD"/>
    <w:rsid w:val="008C5559"/>
    <w:rsid w:val="008C57E1"/>
    <w:rsid w:val="008C59D7"/>
    <w:rsid w:val="008C5A37"/>
    <w:rsid w:val="008C63DF"/>
    <w:rsid w:val="008C6880"/>
    <w:rsid w:val="008C6BC2"/>
    <w:rsid w:val="008C6F5B"/>
    <w:rsid w:val="008C6F73"/>
    <w:rsid w:val="008C70C8"/>
    <w:rsid w:val="008C7437"/>
    <w:rsid w:val="008C74E4"/>
    <w:rsid w:val="008C7A22"/>
    <w:rsid w:val="008C7B2B"/>
    <w:rsid w:val="008C7B74"/>
    <w:rsid w:val="008C7D04"/>
    <w:rsid w:val="008C7F86"/>
    <w:rsid w:val="008D03EF"/>
    <w:rsid w:val="008D09B6"/>
    <w:rsid w:val="008D0AAA"/>
    <w:rsid w:val="008D0FCA"/>
    <w:rsid w:val="008D1498"/>
    <w:rsid w:val="008D1A23"/>
    <w:rsid w:val="008D1A3E"/>
    <w:rsid w:val="008D1B0A"/>
    <w:rsid w:val="008D1B4D"/>
    <w:rsid w:val="008D1BCD"/>
    <w:rsid w:val="008D1CD9"/>
    <w:rsid w:val="008D1D13"/>
    <w:rsid w:val="008D215D"/>
    <w:rsid w:val="008D2333"/>
    <w:rsid w:val="008D23C5"/>
    <w:rsid w:val="008D28E6"/>
    <w:rsid w:val="008D2D02"/>
    <w:rsid w:val="008D3221"/>
    <w:rsid w:val="008D331E"/>
    <w:rsid w:val="008D3387"/>
    <w:rsid w:val="008D3516"/>
    <w:rsid w:val="008D35EB"/>
    <w:rsid w:val="008D378E"/>
    <w:rsid w:val="008D399C"/>
    <w:rsid w:val="008D3B89"/>
    <w:rsid w:val="008D3E26"/>
    <w:rsid w:val="008D3FAF"/>
    <w:rsid w:val="008D4055"/>
    <w:rsid w:val="008D4090"/>
    <w:rsid w:val="008D4420"/>
    <w:rsid w:val="008D45C5"/>
    <w:rsid w:val="008D48A5"/>
    <w:rsid w:val="008D4AAC"/>
    <w:rsid w:val="008D51AB"/>
    <w:rsid w:val="008D556F"/>
    <w:rsid w:val="008D5827"/>
    <w:rsid w:val="008D5833"/>
    <w:rsid w:val="008D5C8F"/>
    <w:rsid w:val="008D5E09"/>
    <w:rsid w:val="008D5E32"/>
    <w:rsid w:val="008D5F36"/>
    <w:rsid w:val="008D6022"/>
    <w:rsid w:val="008D6240"/>
    <w:rsid w:val="008D6313"/>
    <w:rsid w:val="008D63CC"/>
    <w:rsid w:val="008D64FB"/>
    <w:rsid w:val="008D6815"/>
    <w:rsid w:val="008D6DD3"/>
    <w:rsid w:val="008D7065"/>
    <w:rsid w:val="008D708E"/>
    <w:rsid w:val="008D70D6"/>
    <w:rsid w:val="008D72DA"/>
    <w:rsid w:val="008D7427"/>
    <w:rsid w:val="008D77F2"/>
    <w:rsid w:val="008D78E0"/>
    <w:rsid w:val="008D7E66"/>
    <w:rsid w:val="008D7F7C"/>
    <w:rsid w:val="008E02B6"/>
    <w:rsid w:val="008E0361"/>
    <w:rsid w:val="008E036D"/>
    <w:rsid w:val="008E04D7"/>
    <w:rsid w:val="008E052F"/>
    <w:rsid w:val="008E053A"/>
    <w:rsid w:val="008E0677"/>
    <w:rsid w:val="008E0810"/>
    <w:rsid w:val="008E0844"/>
    <w:rsid w:val="008E0A0A"/>
    <w:rsid w:val="008E0C54"/>
    <w:rsid w:val="008E111D"/>
    <w:rsid w:val="008E1302"/>
    <w:rsid w:val="008E1321"/>
    <w:rsid w:val="008E14DB"/>
    <w:rsid w:val="008E1716"/>
    <w:rsid w:val="008E18C8"/>
    <w:rsid w:val="008E1A1D"/>
    <w:rsid w:val="008E1A49"/>
    <w:rsid w:val="008E1BFE"/>
    <w:rsid w:val="008E1CCD"/>
    <w:rsid w:val="008E1D89"/>
    <w:rsid w:val="008E2144"/>
    <w:rsid w:val="008E2192"/>
    <w:rsid w:val="008E29E7"/>
    <w:rsid w:val="008E2A4E"/>
    <w:rsid w:val="008E2AC5"/>
    <w:rsid w:val="008E2B55"/>
    <w:rsid w:val="008E2BD3"/>
    <w:rsid w:val="008E2BE6"/>
    <w:rsid w:val="008E2C78"/>
    <w:rsid w:val="008E3015"/>
    <w:rsid w:val="008E3278"/>
    <w:rsid w:val="008E34D2"/>
    <w:rsid w:val="008E37F4"/>
    <w:rsid w:val="008E3808"/>
    <w:rsid w:val="008E3809"/>
    <w:rsid w:val="008E3D05"/>
    <w:rsid w:val="008E4032"/>
    <w:rsid w:val="008E404A"/>
    <w:rsid w:val="008E4167"/>
    <w:rsid w:val="008E42C0"/>
    <w:rsid w:val="008E42EC"/>
    <w:rsid w:val="008E491F"/>
    <w:rsid w:val="008E4AF5"/>
    <w:rsid w:val="008E4E4F"/>
    <w:rsid w:val="008E50AB"/>
    <w:rsid w:val="008E516B"/>
    <w:rsid w:val="008E53C6"/>
    <w:rsid w:val="008E54C2"/>
    <w:rsid w:val="008E5766"/>
    <w:rsid w:val="008E5986"/>
    <w:rsid w:val="008E5A3A"/>
    <w:rsid w:val="008E608C"/>
    <w:rsid w:val="008E613E"/>
    <w:rsid w:val="008E6469"/>
    <w:rsid w:val="008E6490"/>
    <w:rsid w:val="008E649E"/>
    <w:rsid w:val="008E6C77"/>
    <w:rsid w:val="008E6E1B"/>
    <w:rsid w:val="008E6EA0"/>
    <w:rsid w:val="008E6F67"/>
    <w:rsid w:val="008E6FD7"/>
    <w:rsid w:val="008E71DD"/>
    <w:rsid w:val="008E750D"/>
    <w:rsid w:val="008E75B3"/>
    <w:rsid w:val="008E789E"/>
    <w:rsid w:val="008E7CA1"/>
    <w:rsid w:val="008E7D7E"/>
    <w:rsid w:val="008F0017"/>
    <w:rsid w:val="008F016E"/>
    <w:rsid w:val="008F029B"/>
    <w:rsid w:val="008F032F"/>
    <w:rsid w:val="008F06E8"/>
    <w:rsid w:val="008F0B26"/>
    <w:rsid w:val="008F0C0E"/>
    <w:rsid w:val="008F0F44"/>
    <w:rsid w:val="008F0FA7"/>
    <w:rsid w:val="008F0FC5"/>
    <w:rsid w:val="008F10DE"/>
    <w:rsid w:val="008F1382"/>
    <w:rsid w:val="008F1553"/>
    <w:rsid w:val="008F1D25"/>
    <w:rsid w:val="008F1DA8"/>
    <w:rsid w:val="008F1ED4"/>
    <w:rsid w:val="008F224C"/>
    <w:rsid w:val="008F22C2"/>
    <w:rsid w:val="008F243A"/>
    <w:rsid w:val="008F25E1"/>
    <w:rsid w:val="008F27AF"/>
    <w:rsid w:val="008F2C5D"/>
    <w:rsid w:val="008F2D62"/>
    <w:rsid w:val="008F2F31"/>
    <w:rsid w:val="008F2F7A"/>
    <w:rsid w:val="008F316F"/>
    <w:rsid w:val="008F31A5"/>
    <w:rsid w:val="008F31B8"/>
    <w:rsid w:val="008F3204"/>
    <w:rsid w:val="008F3255"/>
    <w:rsid w:val="008F34BD"/>
    <w:rsid w:val="008F37D9"/>
    <w:rsid w:val="008F381F"/>
    <w:rsid w:val="008F3848"/>
    <w:rsid w:val="008F38F2"/>
    <w:rsid w:val="008F3A1E"/>
    <w:rsid w:val="008F3A91"/>
    <w:rsid w:val="008F3AC7"/>
    <w:rsid w:val="008F3DF6"/>
    <w:rsid w:val="008F420D"/>
    <w:rsid w:val="008F427E"/>
    <w:rsid w:val="008F438E"/>
    <w:rsid w:val="008F46A7"/>
    <w:rsid w:val="008F47F2"/>
    <w:rsid w:val="008F4B51"/>
    <w:rsid w:val="008F57EF"/>
    <w:rsid w:val="008F58AB"/>
    <w:rsid w:val="008F5BCF"/>
    <w:rsid w:val="008F5CC9"/>
    <w:rsid w:val="008F5DF4"/>
    <w:rsid w:val="008F6076"/>
    <w:rsid w:val="008F60F5"/>
    <w:rsid w:val="008F641B"/>
    <w:rsid w:val="008F6420"/>
    <w:rsid w:val="008F64D2"/>
    <w:rsid w:val="008F6691"/>
    <w:rsid w:val="008F672B"/>
    <w:rsid w:val="008F6D80"/>
    <w:rsid w:val="008F6E48"/>
    <w:rsid w:val="008F712B"/>
    <w:rsid w:val="008F72CD"/>
    <w:rsid w:val="008F787E"/>
    <w:rsid w:val="008F78EA"/>
    <w:rsid w:val="008F7977"/>
    <w:rsid w:val="008F7B05"/>
    <w:rsid w:val="008F7E00"/>
    <w:rsid w:val="0090010B"/>
    <w:rsid w:val="0090042A"/>
    <w:rsid w:val="00900491"/>
    <w:rsid w:val="009004E6"/>
    <w:rsid w:val="00900577"/>
    <w:rsid w:val="009006CA"/>
    <w:rsid w:val="0090076F"/>
    <w:rsid w:val="009008C1"/>
    <w:rsid w:val="00900A50"/>
    <w:rsid w:val="00900B2A"/>
    <w:rsid w:val="00900CCD"/>
    <w:rsid w:val="009014B2"/>
    <w:rsid w:val="009016E4"/>
    <w:rsid w:val="0090171A"/>
    <w:rsid w:val="0090177D"/>
    <w:rsid w:val="00901AF9"/>
    <w:rsid w:val="00902046"/>
    <w:rsid w:val="00902084"/>
    <w:rsid w:val="0090212F"/>
    <w:rsid w:val="00902570"/>
    <w:rsid w:val="00902D03"/>
    <w:rsid w:val="00902E9F"/>
    <w:rsid w:val="0090304E"/>
    <w:rsid w:val="00903080"/>
    <w:rsid w:val="00903440"/>
    <w:rsid w:val="009034F6"/>
    <w:rsid w:val="009034FD"/>
    <w:rsid w:val="009035A8"/>
    <w:rsid w:val="00903849"/>
    <w:rsid w:val="00903B65"/>
    <w:rsid w:val="00903BB8"/>
    <w:rsid w:val="00903E69"/>
    <w:rsid w:val="00903EEA"/>
    <w:rsid w:val="0090415F"/>
    <w:rsid w:val="0090416E"/>
    <w:rsid w:val="009041A0"/>
    <w:rsid w:val="009042E4"/>
    <w:rsid w:val="00904633"/>
    <w:rsid w:val="009049ED"/>
    <w:rsid w:val="00904B82"/>
    <w:rsid w:val="00904C57"/>
    <w:rsid w:val="00904CC8"/>
    <w:rsid w:val="0090506C"/>
    <w:rsid w:val="0090566F"/>
    <w:rsid w:val="0090572B"/>
    <w:rsid w:val="00905AA4"/>
    <w:rsid w:val="00905DAF"/>
    <w:rsid w:val="00905E83"/>
    <w:rsid w:val="00905F67"/>
    <w:rsid w:val="009060DC"/>
    <w:rsid w:val="009062B3"/>
    <w:rsid w:val="0090648C"/>
    <w:rsid w:val="00906507"/>
    <w:rsid w:val="00906931"/>
    <w:rsid w:val="0090698F"/>
    <w:rsid w:val="0090699C"/>
    <w:rsid w:val="00906A7F"/>
    <w:rsid w:val="00906C72"/>
    <w:rsid w:val="00906D97"/>
    <w:rsid w:val="00906E85"/>
    <w:rsid w:val="00907417"/>
    <w:rsid w:val="00907618"/>
    <w:rsid w:val="00907625"/>
    <w:rsid w:val="00907EFB"/>
    <w:rsid w:val="00907FA1"/>
    <w:rsid w:val="00910177"/>
    <w:rsid w:val="0091040E"/>
    <w:rsid w:val="009105BB"/>
    <w:rsid w:val="009105F0"/>
    <w:rsid w:val="009108DA"/>
    <w:rsid w:val="00910BB9"/>
    <w:rsid w:val="00910BC0"/>
    <w:rsid w:val="00910C23"/>
    <w:rsid w:val="00910C8D"/>
    <w:rsid w:val="00910CE6"/>
    <w:rsid w:val="00910F7B"/>
    <w:rsid w:val="00911097"/>
    <w:rsid w:val="0091141C"/>
    <w:rsid w:val="00911454"/>
    <w:rsid w:val="0091164C"/>
    <w:rsid w:val="0091175F"/>
    <w:rsid w:val="0091177F"/>
    <w:rsid w:val="009118A2"/>
    <w:rsid w:val="00911AE8"/>
    <w:rsid w:val="00911F33"/>
    <w:rsid w:val="00912185"/>
    <w:rsid w:val="009122BE"/>
    <w:rsid w:val="00912AE4"/>
    <w:rsid w:val="00912B71"/>
    <w:rsid w:val="00912BF6"/>
    <w:rsid w:val="00912E6C"/>
    <w:rsid w:val="00912F07"/>
    <w:rsid w:val="00913852"/>
    <w:rsid w:val="0091387A"/>
    <w:rsid w:val="00913EC6"/>
    <w:rsid w:val="009145FA"/>
    <w:rsid w:val="00914A84"/>
    <w:rsid w:val="00914B43"/>
    <w:rsid w:val="00914D5E"/>
    <w:rsid w:val="00915007"/>
    <w:rsid w:val="00915080"/>
    <w:rsid w:val="00915521"/>
    <w:rsid w:val="00915DE8"/>
    <w:rsid w:val="0091644C"/>
    <w:rsid w:val="0091697E"/>
    <w:rsid w:val="00916B53"/>
    <w:rsid w:val="00916E3B"/>
    <w:rsid w:val="009170F5"/>
    <w:rsid w:val="009171B4"/>
    <w:rsid w:val="00917471"/>
    <w:rsid w:val="00917525"/>
    <w:rsid w:val="0091770A"/>
    <w:rsid w:val="009177C4"/>
    <w:rsid w:val="00917A78"/>
    <w:rsid w:val="00917AB0"/>
    <w:rsid w:val="00917EA8"/>
    <w:rsid w:val="00917EAD"/>
    <w:rsid w:val="00917FA8"/>
    <w:rsid w:val="009204D7"/>
    <w:rsid w:val="00920A56"/>
    <w:rsid w:val="00920A76"/>
    <w:rsid w:val="00920AB8"/>
    <w:rsid w:val="00920F01"/>
    <w:rsid w:val="00920F19"/>
    <w:rsid w:val="00920F85"/>
    <w:rsid w:val="009210E8"/>
    <w:rsid w:val="009211DB"/>
    <w:rsid w:val="009214D2"/>
    <w:rsid w:val="0092157B"/>
    <w:rsid w:val="0092176A"/>
    <w:rsid w:val="00921809"/>
    <w:rsid w:val="00921BFC"/>
    <w:rsid w:val="00921C82"/>
    <w:rsid w:val="00921D24"/>
    <w:rsid w:val="00921ED9"/>
    <w:rsid w:val="00922089"/>
    <w:rsid w:val="00922CD7"/>
    <w:rsid w:val="00922DC1"/>
    <w:rsid w:val="00922E59"/>
    <w:rsid w:val="00922E6D"/>
    <w:rsid w:val="00922FF0"/>
    <w:rsid w:val="00923446"/>
    <w:rsid w:val="0092345B"/>
    <w:rsid w:val="00923664"/>
    <w:rsid w:val="00923DEF"/>
    <w:rsid w:val="00923E43"/>
    <w:rsid w:val="00923F9F"/>
    <w:rsid w:val="0092427C"/>
    <w:rsid w:val="009242C0"/>
    <w:rsid w:val="00924406"/>
    <w:rsid w:val="00924436"/>
    <w:rsid w:val="009244BE"/>
    <w:rsid w:val="0092483F"/>
    <w:rsid w:val="00924916"/>
    <w:rsid w:val="009250A2"/>
    <w:rsid w:val="0092513D"/>
    <w:rsid w:val="009252B6"/>
    <w:rsid w:val="00925431"/>
    <w:rsid w:val="00925439"/>
    <w:rsid w:val="009254BE"/>
    <w:rsid w:val="00925542"/>
    <w:rsid w:val="009255A7"/>
    <w:rsid w:val="0092561B"/>
    <w:rsid w:val="00925779"/>
    <w:rsid w:val="00925922"/>
    <w:rsid w:val="009259D8"/>
    <w:rsid w:val="009259FB"/>
    <w:rsid w:val="0092608C"/>
    <w:rsid w:val="00926152"/>
    <w:rsid w:val="00926155"/>
    <w:rsid w:val="0092629F"/>
    <w:rsid w:val="009263D1"/>
    <w:rsid w:val="00926598"/>
    <w:rsid w:val="00926787"/>
    <w:rsid w:val="00926816"/>
    <w:rsid w:val="00926B32"/>
    <w:rsid w:val="00926F8F"/>
    <w:rsid w:val="0092702B"/>
    <w:rsid w:val="00927103"/>
    <w:rsid w:val="00927271"/>
    <w:rsid w:val="009272A9"/>
    <w:rsid w:val="00927460"/>
    <w:rsid w:val="009274DA"/>
    <w:rsid w:val="0092776E"/>
    <w:rsid w:val="0092786A"/>
    <w:rsid w:val="009278E5"/>
    <w:rsid w:val="00927C00"/>
    <w:rsid w:val="00927D2A"/>
    <w:rsid w:val="0093006F"/>
    <w:rsid w:val="009301B3"/>
    <w:rsid w:val="009302E7"/>
    <w:rsid w:val="0093034F"/>
    <w:rsid w:val="0093037E"/>
    <w:rsid w:val="009308C2"/>
    <w:rsid w:val="00930B0D"/>
    <w:rsid w:val="00930B76"/>
    <w:rsid w:val="00930DF3"/>
    <w:rsid w:val="0093118E"/>
    <w:rsid w:val="0093132E"/>
    <w:rsid w:val="00931397"/>
    <w:rsid w:val="009313D4"/>
    <w:rsid w:val="0093176E"/>
    <w:rsid w:val="009321F6"/>
    <w:rsid w:val="00932255"/>
    <w:rsid w:val="00932284"/>
    <w:rsid w:val="009323FC"/>
    <w:rsid w:val="009324EF"/>
    <w:rsid w:val="009325C4"/>
    <w:rsid w:val="00932670"/>
    <w:rsid w:val="00932AFF"/>
    <w:rsid w:val="00932F92"/>
    <w:rsid w:val="0093306C"/>
    <w:rsid w:val="009330E5"/>
    <w:rsid w:val="0093402F"/>
    <w:rsid w:val="0093418E"/>
    <w:rsid w:val="009341E8"/>
    <w:rsid w:val="00934336"/>
    <w:rsid w:val="009346B1"/>
    <w:rsid w:val="00934967"/>
    <w:rsid w:val="00934DB8"/>
    <w:rsid w:val="00934F9D"/>
    <w:rsid w:val="00935058"/>
    <w:rsid w:val="00935668"/>
    <w:rsid w:val="0093590D"/>
    <w:rsid w:val="00935E66"/>
    <w:rsid w:val="00936013"/>
    <w:rsid w:val="00936545"/>
    <w:rsid w:val="00936B05"/>
    <w:rsid w:val="00936B4E"/>
    <w:rsid w:val="00936D0A"/>
    <w:rsid w:val="0093722D"/>
    <w:rsid w:val="009372CF"/>
    <w:rsid w:val="009375D6"/>
    <w:rsid w:val="00937617"/>
    <w:rsid w:val="009376E3"/>
    <w:rsid w:val="00937AA4"/>
    <w:rsid w:val="00937B3C"/>
    <w:rsid w:val="00937BF3"/>
    <w:rsid w:val="00937C87"/>
    <w:rsid w:val="00937C9E"/>
    <w:rsid w:val="00937DB9"/>
    <w:rsid w:val="00937FA4"/>
    <w:rsid w:val="00940156"/>
    <w:rsid w:val="0094020D"/>
    <w:rsid w:val="0094028A"/>
    <w:rsid w:val="00940297"/>
    <w:rsid w:val="0094037A"/>
    <w:rsid w:val="009408B9"/>
    <w:rsid w:val="00940A93"/>
    <w:rsid w:val="00940ADC"/>
    <w:rsid w:val="00940C53"/>
    <w:rsid w:val="00940EA9"/>
    <w:rsid w:val="00940FD4"/>
    <w:rsid w:val="0094120C"/>
    <w:rsid w:val="00941446"/>
    <w:rsid w:val="009418E5"/>
    <w:rsid w:val="00941CAD"/>
    <w:rsid w:val="00941D22"/>
    <w:rsid w:val="00941E4D"/>
    <w:rsid w:val="00941FAD"/>
    <w:rsid w:val="0094218C"/>
    <w:rsid w:val="00942197"/>
    <w:rsid w:val="00942236"/>
    <w:rsid w:val="0094244E"/>
    <w:rsid w:val="009424F0"/>
    <w:rsid w:val="009425E5"/>
    <w:rsid w:val="009427A1"/>
    <w:rsid w:val="00942911"/>
    <w:rsid w:val="00942B42"/>
    <w:rsid w:val="0094301D"/>
    <w:rsid w:val="00943294"/>
    <w:rsid w:val="009435E2"/>
    <w:rsid w:val="009436B5"/>
    <w:rsid w:val="00943807"/>
    <w:rsid w:val="00943EAF"/>
    <w:rsid w:val="00943F79"/>
    <w:rsid w:val="00943FF9"/>
    <w:rsid w:val="00943FFA"/>
    <w:rsid w:val="00944065"/>
    <w:rsid w:val="009447A8"/>
    <w:rsid w:val="009447DF"/>
    <w:rsid w:val="009449AB"/>
    <w:rsid w:val="00944A9A"/>
    <w:rsid w:val="00944FA3"/>
    <w:rsid w:val="009451A8"/>
    <w:rsid w:val="0094520C"/>
    <w:rsid w:val="009453BA"/>
    <w:rsid w:val="0094558E"/>
    <w:rsid w:val="009455C1"/>
    <w:rsid w:val="009457C4"/>
    <w:rsid w:val="009457EB"/>
    <w:rsid w:val="00945887"/>
    <w:rsid w:val="00945F73"/>
    <w:rsid w:val="00946021"/>
    <w:rsid w:val="009461F2"/>
    <w:rsid w:val="0094635E"/>
    <w:rsid w:val="00946639"/>
    <w:rsid w:val="0094696E"/>
    <w:rsid w:val="00946BA3"/>
    <w:rsid w:val="00946CDF"/>
    <w:rsid w:val="00946F1D"/>
    <w:rsid w:val="00946FD5"/>
    <w:rsid w:val="00947132"/>
    <w:rsid w:val="009472E1"/>
    <w:rsid w:val="00947370"/>
    <w:rsid w:val="00947579"/>
    <w:rsid w:val="00947598"/>
    <w:rsid w:val="009475BE"/>
    <w:rsid w:val="0094775F"/>
    <w:rsid w:val="00947816"/>
    <w:rsid w:val="009478C2"/>
    <w:rsid w:val="00947B5D"/>
    <w:rsid w:val="00947B7E"/>
    <w:rsid w:val="00947BAA"/>
    <w:rsid w:val="00947BB7"/>
    <w:rsid w:val="00947D19"/>
    <w:rsid w:val="00947D6A"/>
    <w:rsid w:val="00947F33"/>
    <w:rsid w:val="00950241"/>
    <w:rsid w:val="00950272"/>
    <w:rsid w:val="00950359"/>
    <w:rsid w:val="009504BF"/>
    <w:rsid w:val="009505EA"/>
    <w:rsid w:val="009508F1"/>
    <w:rsid w:val="00950C29"/>
    <w:rsid w:val="00950EB4"/>
    <w:rsid w:val="00950FF7"/>
    <w:rsid w:val="00951096"/>
    <w:rsid w:val="00951324"/>
    <w:rsid w:val="009515E8"/>
    <w:rsid w:val="00951997"/>
    <w:rsid w:val="00951A06"/>
    <w:rsid w:val="00951A2C"/>
    <w:rsid w:val="00951BB7"/>
    <w:rsid w:val="00951BDC"/>
    <w:rsid w:val="00951D95"/>
    <w:rsid w:val="00951E9F"/>
    <w:rsid w:val="00951F27"/>
    <w:rsid w:val="00952803"/>
    <w:rsid w:val="00952867"/>
    <w:rsid w:val="009528F1"/>
    <w:rsid w:val="00952D07"/>
    <w:rsid w:val="00952E0D"/>
    <w:rsid w:val="00952EE0"/>
    <w:rsid w:val="009531A0"/>
    <w:rsid w:val="00953536"/>
    <w:rsid w:val="0095377B"/>
    <w:rsid w:val="00953929"/>
    <w:rsid w:val="009539BC"/>
    <w:rsid w:val="00953A16"/>
    <w:rsid w:val="00953D49"/>
    <w:rsid w:val="00953F7C"/>
    <w:rsid w:val="00953F8A"/>
    <w:rsid w:val="0095437F"/>
    <w:rsid w:val="009544F1"/>
    <w:rsid w:val="009547BE"/>
    <w:rsid w:val="0095494D"/>
    <w:rsid w:val="00954A8C"/>
    <w:rsid w:val="0095503C"/>
    <w:rsid w:val="00955239"/>
    <w:rsid w:val="009554D4"/>
    <w:rsid w:val="0095563C"/>
    <w:rsid w:val="00955754"/>
    <w:rsid w:val="0095576B"/>
    <w:rsid w:val="00955776"/>
    <w:rsid w:val="00955985"/>
    <w:rsid w:val="00955B69"/>
    <w:rsid w:val="00955E15"/>
    <w:rsid w:val="00956078"/>
    <w:rsid w:val="009562A6"/>
    <w:rsid w:val="0095690D"/>
    <w:rsid w:val="00956A91"/>
    <w:rsid w:val="00956AC2"/>
    <w:rsid w:val="00956BBD"/>
    <w:rsid w:val="00956EEC"/>
    <w:rsid w:val="00956F28"/>
    <w:rsid w:val="00957253"/>
    <w:rsid w:val="009572F4"/>
    <w:rsid w:val="00957478"/>
    <w:rsid w:val="0095750B"/>
    <w:rsid w:val="00957592"/>
    <w:rsid w:val="0095777B"/>
    <w:rsid w:val="009578AE"/>
    <w:rsid w:val="009579BB"/>
    <w:rsid w:val="00957AF0"/>
    <w:rsid w:val="00957CA1"/>
    <w:rsid w:val="009600E4"/>
    <w:rsid w:val="0096057A"/>
    <w:rsid w:val="0096077E"/>
    <w:rsid w:val="009607B5"/>
    <w:rsid w:val="00960AD1"/>
    <w:rsid w:val="00961278"/>
    <w:rsid w:val="0096134E"/>
    <w:rsid w:val="0096195E"/>
    <w:rsid w:val="00961D84"/>
    <w:rsid w:val="00961DF3"/>
    <w:rsid w:val="0096210B"/>
    <w:rsid w:val="00962268"/>
    <w:rsid w:val="009625A5"/>
    <w:rsid w:val="0096284C"/>
    <w:rsid w:val="00962A29"/>
    <w:rsid w:val="00962CAE"/>
    <w:rsid w:val="00962D96"/>
    <w:rsid w:val="00962E18"/>
    <w:rsid w:val="009630DC"/>
    <w:rsid w:val="009631D5"/>
    <w:rsid w:val="009632A3"/>
    <w:rsid w:val="00963414"/>
    <w:rsid w:val="00963477"/>
    <w:rsid w:val="009636CF"/>
    <w:rsid w:val="0096378A"/>
    <w:rsid w:val="00963995"/>
    <w:rsid w:val="00963B01"/>
    <w:rsid w:val="00963BEB"/>
    <w:rsid w:val="00963CD1"/>
    <w:rsid w:val="00963E59"/>
    <w:rsid w:val="00963FA0"/>
    <w:rsid w:val="00964106"/>
    <w:rsid w:val="009646C6"/>
    <w:rsid w:val="00964BB5"/>
    <w:rsid w:val="00964BF2"/>
    <w:rsid w:val="00964C37"/>
    <w:rsid w:val="00964C91"/>
    <w:rsid w:val="00964E47"/>
    <w:rsid w:val="00964EC8"/>
    <w:rsid w:val="00965600"/>
    <w:rsid w:val="009656A5"/>
    <w:rsid w:val="009656D1"/>
    <w:rsid w:val="009656D5"/>
    <w:rsid w:val="009659AD"/>
    <w:rsid w:val="009659B4"/>
    <w:rsid w:val="00965BC4"/>
    <w:rsid w:val="00965CA4"/>
    <w:rsid w:val="00965D0E"/>
    <w:rsid w:val="0096637E"/>
    <w:rsid w:val="009665A9"/>
    <w:rsid w:val="0096660C"/>
    <w:rsid w:val="00966A54"/>
    <w:rsid w:val="00966AD7"/>
    <w:rsid w:val="00966B1E"/>
    <w:rsid w:val="00966C56"/>
    <w:rsid w:val="009670B0"/>
    <w:rsid w:val="009671DA"/>
    <w:rsid w:val="009676F8"/>
    <w:rsid w:val="0096789C"/>
    <w:rsid w:val="00967AC6"/>
    <w:rsid w:val="00967F01"/>
    <w:rsid w:val="0097001B"/>
    <w:rsid w:val="00970261"/>
    <w:rsid w:val="009703AD"/>
    <w:rsid w:val="0097055F"/>
    <w:rsid w:val="0097069D"/>
    <w:rsid w:val="009706FB"/>
    <w:rsid w:val="009707B1"/>
    <w:rsid w:val="0097082E"/>
    <w:rsid w:val="009709B6"/>
    <w:rsid w:val="00970A9A"/>
    <w:rsid w:val="0097144F"/>
    <w:rsid w:val="0097146A"/>
    <w:rsid w:val="009716EA"/>
    <w:rsid w:val="0097183F"/>
    <w:rsid w:val="00971863"/>
    <w:rsid w:val="009719CF"/>
    <w:rsid w:val="00971B2B"/>
    <w:rsid w:val="00971C97"/>
    <w:rsid w:val="009720CA"/>
    <w:rsid w:val="009723C8"/>
    <w:rsid w:val="00972956"/>
    <w:rsid w:val="00972A97"/>
    <w:rsid w:val="00972B96"/>
    <w:rsid w:val="00973043"/>
    <w:rsid w:val="009731C0"/>
    <w:rsid w:val="00973713"/>
    <w:rsid w:val="009737B0"/>
    <w:rsid w:val="009739CA"/>
    <w:rsid w:val="009739FA"/>
    <w:rsid w:val="00973E2D"/>
    <w:rsid w:val="00974040"/>
    <w:rsid w:val="009740E7"/>
    <w:rsid w:val="00974151"/>
    <w:rsid w:val="009742E5"/>
    <w:rsid w:val="009743B0"/>
    <w:rsid w:val="009744AB"/>
    <w:rsid w:val="00974729"/>
    <w:rsid w:val="00974908"/>
    <w:rsid w:val="00974B99"/>
    <w:rsid w:val="00974DB9"/>
    <w:rsid w:val="00974DE8"/>
    <w:rsid w:val="00974F49"/>
    <w:rsid w:val="009751E6"/>
    <w:rsid w:val="009752DB"/>
    <w:rsid w:val="00975304"/>
    <w:rsid w:val="00975331"/>
    <w:rsid w:val="00975914"/>
    <w:rsid w:val="00975A8A"/>
    <w:rsid w:val="00975C11"/>
    <w:rsid w:val="00975C83"/>
    <w:rsid w:val="00975DD2"/>
    <w:rsid w:val="00975EE7"/>
    <w:rsid w:val="00975F1C"/>
    <w:rsid w:val="00975F62"/>
    <w:rsid w:val="009761C9"/>
    <w:rsid w:val="00976278"/>
    <w:rsid w:val="009762C4"/>
    <w:rsid w:val="0097639B"/>
    <w:rsid w:val="009764A2"/>
    <w:rsid w:val="0097665C"/>
    <w:rsid w:val="0097666B"/>
    <w:rsid w:val="00976671"/>
    <w:rsid w:val="00976892"/>
    <w:rsid w:val="00976C6C"/>
    <w:rsid w:val="00976D03"/>
    <w:rsid w:val="00976F20"/>
    <w:rsid w:val="00976FAE"/>
    <w:rsid w:val="00977462"/>
    <w:rsid w:val="009778D5"/>
    <w:rsid w:val="00977945"/>
    <w:rsid w:val="00977B90"/>
    <w:rsid w:val="00977C52"/>
    <w:rsid w:val="00977C5B"/>
    <w:rsid w:val="00977EAA"/>
    <w:rsid w:val="00977EFA"/>
    <w:rsid w:val="0098019C"/>
    <w:rsid w:val="0098027C"/>
    <w:rsid w:val="0098036B"/>
    <w:rsid w:val="00980831"/>
    <w:rsid w:val="0098090A"/>
    <w:rsid w:val="00980A68"/>
    <w:rsid w:val="00980A6E"/>
    <w:rsid w:val="00980B60"/>
    <w:rsid w:val="00980B85"/>
    <w:rsid w:val="0098180D"/>
    <w:rsid w:val="0098184D"/>
    <w:rsid w:val="0098187F"/>
    <w:rsid w:val="0098188A"/>
    <w:rsid w:val="00981B25"/>
    <w:rsid w:val="00981B29"/>
    <w:rsid w:val="00981B40"/>
    <w:rsid w:val="00981C82"/>
    <w:rsid w:val="00981C99"/>
    <w:rsid w:val="00981DD2"/>
    <w:rsid w:val="00981DF0"/>
    <w:rsid w:val="00981F7A"/>
    <w:rsid w:val="009820D5"/>
    <w:rsid w:val="009824AB"/>
    <w:rsid w:val="009826B7"/>
    <w:rsid w:val="00982BED"/>
    <w:rsid w:val="00982C88"/>
    <w:rsid w:val="00982D0F"/>
    <w:rsid w:val="00982F6D"/>
    <w:rsid w:val="00983002"/>
    <w:rsid w:val="009830F2"/>
    <w:rsid w:val="009831E7"/>
    <w:rsid w:val="00983437"/>
    <w:rsid w:val="00983535"/>
    <w:rsid w:val="00983B3B"/>
    <w:rsid w:val="00983D4D"/>
    <w:rsid w:val="00983F39"/>
    <w:rsid w:val="0098427A"/>
    <w:rsid w:val="009842A7"/>
    <w:rsid w:val="0098441B"/>
    <w:rsid w:val="00984901"/>
    <w:rsid w:val="00984A00"/>
    <w:rsid w:val="00985276"/>
    <w:rsid w:val="009853F7"/>
    <w:rsid w:val="009855C8"/>
    <w:rsid w:val="00985784"/>
    <w:rsid w:val="00985820"/>
    <w:rsid w:val="009858F2"/>
    <w:rsid w:val="00985C52"/>
    <w:rsid w:val="00985CAB"/>
    <w:rsid w:val="00985DF9"/>
    <w:rsid w:val="009861C8"/>
    <w:rsid w:val="0098632B"/>
    <w:rsid w:val="00986580"/>
    <w:rsid w:val="009865E7"/>
    <w:rsid w:val="0098662C"/>
    <w:rsid w:val="00986A05"/>
    <w:rsid w:val="00986DCD"/>
    <w:rsid w:val="00986E23"/>
    <w:rsid w:val="00987359"/>
    <w:rsid w:val="0098751A"/>
    <w:rsid w:val="0098764E"/>
    <w:rsid w:val="00987896"/>
    <w:rsid w:val="00987898"/>
    <w:rsid w:val="0098796B"/>
    <w:rsid w:val="009879BF"/>
    <w:rsid w:val="00987B0A"/>
    <w:rsid w:val="00987DCF"/>
    <w:rsid w:val="00990A8B"/>
    <w:rsid w:val="00990B55"/>
    <w:rsid w:val="00990C77"/>
    <w:rsid w:val="00990E2C"/>
    <w:rsid w:val="009910A6"/>
    <w:rsid w:val="009912B3"/>
    <w:rsid w:val="009914A9"/>
    <w:rsid w:val="00991618"/>
    <w:rsid w:val="00991856"/>
    <w:rsid w:val="009919F5"/>
    <w:rsid w:val="00992016"/>
    <w:rsid w:val="0099202E"/>
    <w:rsid w:val="00992057"/>
    <w:rsid w:val="009921CD"/>
    <w:rsid w:val="0099224F"/>
    <w:rsid w:val="0099244C"/>
    <w:rsid w:val="009925BC"/>
    <w:rsid w:val="00992649"/>
    <w:rsid w:val="0099279F"/>
    <w:rsid w:val="0099284D"/>
    <w:rsid w:val="00992C09"/>
    <w:rsid w:val="0099303B"/>
    <w:rsid w:val="0099303C"/>
    <w:rsid w:val="00993376"/>
    <w:rsid w:val="009935AF"/>
    <w:rsid w:val="00993657"/>
    <w:rsid w:val="0099392F"/>
    <w:rsid w:val="00993A93"/>
    <w:rsid w:val="00993B78"/>
    <w:rsid w:val="00993F13"/>
    <w:rsid w:val="00993F67"/>
    <w:rsid w:val="009943CE"/>
    <w:rsid w:val="0099447E"/>
    <w:rsid w:val="0099448E"/>
    <w:rsid w:val="00994889"/>
    <w:rsid w:val="00994AE4"/>
    <w:rsid w:val="00994B1A"/>
    <w:rsid w:val="00994B76"/>
    <w:rsid w:val="00994D35"/>
    <w:rsid w:val="00994E65"/>
    <w:rsid w:val="00994FCE"/>
    <w:rsid w:val="0099516F"/>
    <w:rsid w:val="00995236"/>
    <w:rsid w:val="0099524E"/>
    <w:rsid w:val="00995359"/>
    <w:rsid w:val="00995555"/>
    <w:rsid w:val="00995913"/>
    <w:rsid w:val="009959F7"/>
    <w:rsid w:val="00995B11"/>
    <w:rsid w:val="009961D5"/>
    <w:rsid w:val="00996384"/>
    <w:rsid w:val="00996654"/>
    <w:rsid w:val="0099676A"/>
    <w:rsid w:val="00996952"/>
    <w:rsid w:val="00996B15"/>
    <w:rsid w:val="00996D7A"/>
    <w:rsid w:val="00997310"/>
    <w:rsid w:val="0099743C"/>
    <w:rsid w:val="009975F3"/>
    <w:rsid w:val="00997CE8"/>
    <w:rsid w:val="00997E8C"/>
    <w:rsid w:val="009A00D5"/>
    <w:rsid w:val="009A0174"/>
    <w:rsid w:val="009A01C2"/>
    <w:rsid w:val="009A01C4"/>
    <w:rsid w:val="009A0288"/>
    <w:rsid w:val="009A038D"/>
    <w:rsid w:val="009A046F"/>
    <w:rsid w:val="009A04E9"/>
    <w:rsid w:val="009A05C5"/>
    <w:rsid w:val="009A091D"/>
    <w:rsid w:val="009A1016"/>
    <w:rsid w:val="009A15F8"/>
    <w:rsid w:val="009A1715"/>
    <w:rsid w:val="009A17ED"/>
    <w:rsid w:val="009A187E"/>
    <w:rsid w:val="009A19A9"/>
    <w:rsid w:val="009A1BA1"/>
    <w:rsid w:val="009A1D47"/>
    <w:rsid w:val="009A2139"/>
    <w:rsid w:val="009A21FA"/>
    <w:rsid w:val="009A24A8"/>
    <w:rsid w:val="009A2764"/>
    <w:rsid w:val="009A27CB"/>
    <w:rsid w:val="009A2A46"/>
    <w:rsid w:val="009A2B6B"/>
    <w:rsid w:val="009A3133"/>
    <w:rsid w:val="009A344E"/>
    <w:rsid w:val="009A35B8"/>
    <w:rsid w:val="009A35DA"/>
    <w:rsid w:val="009A35F4"/>
    <w:rsid w:val="009A36FB"/>
    <w:rsid w:val="009A3917"/>
    <w:rsid w:val="009A3994"/>
    <w:rsid w:val="009A3A30"/>
    <w:rsid w:val="009A403C"/>
    <w:rsid w:val="009A40A7"/>
    <w:rsid w:val="009A45C3"/>
    <w:rsid w:val="009A4836"/>
    <w:rsid w:val="009A485A"/>
    <w:rsid w:val="009A4D11"/>
    <w:rsid w:val="009A4DA3"/>
    <w:rsid w:val="009A50E8"/>
    <w:rsid w:val="009A5138"/>
    <w:rsid w:val="009A526A"/>
    <w:rsid w:val="009A538E"/>
    <w:rsid w:val="009A53FB"/>
    <w:rsid w:val="009A543F"/>
    <w:rsid w:val="009A5621"/>
    <w:rsid w:val="009A59DE"/>
    <w:rsid w:val="009A5A23"/>
    <w:rsid w:val="009A5C8E"/>
    <w:rsid w:val="009A5D78"/>
    <w:rsid w:val="009A5E19"/>
    <w:rsid w:val="009A5E30"/>
    <w:rsid w:val="009A5EF9"/>
    <w:rsid w:val="009A6027"/>
    <w:rsid w:val="009A6032"/>
    <w:rsid w:val="009A6341"/>
    <w:rsid w:val="009A683F"/>
    <w:rsid w:val="009A6856"/>
    <w:rsid w:val="009A7277"/>
    <w:rsid w:val="009A75F6"/>
    <w:rsid w:val="009A7845"/>
    <w:rsid w:val="009A7882"/>
    <w:rsid w:val="009A7A8D"/>
    <w:rsid w:val="009A7C11"/>
    <w:rsid w:val="009A7E29"/>
    <w:rsid w:val="009B07B6"/>
    <w:rsid w:val="009B084D"/>
    <w:rsid w:val="009B0FE2"/>
    <w:rsid w:val="009B10E6"/>
    <w:rsid w:val="009B1262"/>
    <w:rsid w:val="009B145D"/>
    <w:rsid w:val="009B1A35"/>
    <w:rsid w:val="009B1BAB"/>
    <w:rsid w:val="009B1E11"/>
    <w:rsid w:val="009B29C3"/>
    <w:rsid w:val="009B3154"/>
    <w:rsid w:val="009B3458"/>
    <w:rsid w:val="009B3658"/>
    <w:rsid w:val="009B3659"/>
    <w:rsid w:val="009B37E5"/>
    <w:rsid w:val="009B3C7D"/>
    <w:rsid w:val="009B3EEA"/>
    <w:rsid w:val="009B3F35"/>
    <w:rsid w:val="009B4078"/>
    <w:rsid w:val="009B417B"/>
    <w:rsid w:val="009B4219"/>
    <w:rsid w:val="009B4A0D"/>
    <w:rsid w:val="009B4EC3"/>
    <w:rsid w:val="009B4FFD"/>
    <w:rsid w:val="009B535B"/>
    <w:rsid w:val="009B536C"/>
    <w:rsid w:val="009B539E"/>
    <w:rsid w:val="009B5C04"/>
    <w:rsid w:val="009B5C3F"/>
    <w:rsid w:val="009B5C66"/>
    <w:rsid w:val="009B5E6A"/>
    <w:rsid w:val="009B6152"/>
    <w:rsid w:val="009B626A"/>
    <w:rsid w:val="009B63AC"/>
    <w:rsid w:val="009B63DC"/>
    <w:rsid w:val="009B64D4"/>
    <w:rsid w:val="009B65D5"/>
    <w:rsid w:val="009B671A"/>
    <w:rsid w:val="009B6754"/>
    <w:rsid w:val="009B6E11"/>
    <w:rsid w:val="009B6E4D"/>
    <w:rsid w:val="009B7067"/>
    <w:rsid w:val="009B7075"/>
    <w:rsid w:val="009B707B"/>
    <w:rsid w:val="009B769A"/>
    <w:rsid w:val="009B79C1"/>
    <w:rsid w:val="009B7A62"/>
    <w:rsid w:val="009B7B18"/>
    <w:rsid w:val="009B7EA4"/>
    <w:rsid w:val="009B7F1D"/>
    <w:rsid w:val="009B7F69"/>
    <w:rsid w:val="009C01B9"/>
    <w:rsid w:val="009C03EE"/>
    <w:rsid w:val="009C056A"/>
    <w:rsid w:val="009C0593"/>
    <w:rsid w:val="009C07D9"/>
    <w:rsid w:val="009C07DC"/>
    <w:rsid w:val="009C0830"/>
    <w:rsid w:val="009C0AE0"/>
    <w:rsid w:val="009C0D5E"/>
    <w:rsid w:val="009C11C1"/>
    <w:rsid w:val="009C121D"/>
    <w:rsid w:val="009C1244"/>
    <w:rsid w:val="009C1584"/>
    <w:rsid w:val="009C1789"/>
    <w:rsid w:val="009C193F"/>
    <w:rsid w:val="009C1E35"/>
    <w:rsid w:val="009C1E6D"/>
    <w:rsid w:val="009C1EB2"/>
    <w:rsid w:val="009C2000"/>
    <w:rsid w:val="009C20E9"/>
    <w:rsid w:val="009C22B0"/>
    <w:rsid w:val="009C2381"/>
    <w:rsid w:val="009C28E2"/>
    <w:rsid w:val="009C2907"/>
    <w:rsid w:val="009C2A95"/>
    <w:rsid w:val="009C2DE3"/>
    <w:rsid w:val="009C3095"/>
    <w:rsid w:val="009C3384"/>
    <w:rsid w:val="009C3698"/>
    <w:rsid w:val="009C38FE"/>
    <w:rsid w:val="009C39B4"/>
    <w:rsid w:val="009C3AD9"/>
    <w:rsid w:val="009C411E"/>
    <w:rsid w:val="009C454F"/>
    <w:rsid w:val="009C48A0"/>
    <w:rsid w:val="009C4B79"/>
    <w:rsid w:val="009C4D70"/>
    <w:rsid w:val="009C4D90"/>
    <w:rsid w:val="009C5267"/>
    <w:rsid w:val="009C5629"/>
    <w:rsid w:val="009C57E2"/>
    <w:rsid w:val="009C5CEB"/>
    <w:rsid w:val="009C5FB1"/>
    <w:rsid w:val="009C63A5"/>
    <w:rsid w:val="009C6459"/>
    <w:rsid w:val="009C6D4D"/>
    <w:rsid w:val="009C6E0C"/>
    <w:rsid w:val="009C6E95"/>
    <w:rsid w:val="009C6EA2"/>
    <w:rsid w:val="009C70E7"/>
    <w:rsid w:val="009C70F2"/>
    <w:rsid w:val="009C71D0"/>
    <w:rsid w:val="009C7203"/>
    <w:rsid w:val="009C722C"/>
    <w:rsid w:val="009C73F9"/>
    <w:rsid w:val="009C776B"/>
    <w:rsid w:val="009C7784"/>
    <w:rsid w:val="009C7AC8"/>
    <w:rsid w:val="009C7B30"/>
    <w:rsid w:val="009C7B7F"/>
    <w:rsid w:val="009D0096"/>
    <w:rsid w:val="009D015E"/>
    <w:rsid w:val="009D06A4"/>
    <w:rsid w:val="009D0AA9"/>
    <w:rsid w:val="009D0F67"/>
    <w:rsid w:val="009D1084"/>
    <w:rsid w:val="009D119B"/>
    <w:rsid w:val="009D162C"/>
    <w:rsid w:val="009D1754"/>
    <w:rsid w:val="009D176E"/>
    <w:rsid w:val="009D1792"/>
    <w:rsid w:val="009D18CF"/>
    <w:rsid w:val="009D19D0"/>
    <w:rsid w:val="009D1B6D"/>
    <w:rsid w:val="009D1CA6"/>
    <w:rsid w:val="009D1DBB"/>
    <w:rsid w:val="009D1E52"/>
    <w:rsid w:val="009D2032"/>
    <w:rsid w:val="009D2234"/>
    <w:rsid w:val="009D2557"/>
    <w:rsid w:val="009D26B4"/>
    <w:rsid w:val="009D29CC"/>
    <w:rsid w:val="009D2B0B"/>
    <w:rsid w:val="009D2C17"/>
    <w:rsid w:val="009D2C37"/>
    <w:rsid w:val="009D2C8C"/>
    <w:rsid w:val="009D2EE6"/>
    <w:rsid w:val="009D3097"/>
    <w:rsid w:val="009D34CB"/>
    <w:rsid w:val="009D34EB"/>
    <w:rsid w:val="009D3787"/>
    <w:rsid w:val="009D3842"/>
    <w:rsid w:val="009D3B60"/>
    <w:rsid w:val="009D3BF6"/>
    <w:rsid w:val="009D3C31"/>
    <w:rsid w:val="009D3DDC"/>
    <w:rsid w:val="009D3FC7"/>
    <w:rsid w:val="009D4354"/>
    <w:rsid w:val="009D4626"/>
    <w:rsid w:val="009D482E"/>
    <w:rsid w:val="009D4E05"/>
    <w:rsid w:val="009D50A4"/>
    <w:rsid w:val="009D54A8"/>
    <w:rsid w:val="009D56FB"/>
    <w:rsid w:val="009D5801"/>
    <w:rsid w:val="009D5819"/>
    <w:rsid w:val="009D59DF"/>
    <w:rsid w:val="009D5E31"/>
    <w:rsid w:val="009D62E6"/>
    <w:rsid w:val="009D640D"/>
    <w:rsid w:val="009D66D5"/>
    <w:rsid w:val="009D6833"/>
    <w:rsid w:val="009D6AAB"/>
    <w:rsid w:val="009D6BAE"/>
    <w:rsid w:val="009D6C95"/>
    <w:rsid w:val="009D6E70"/>
    <w:rsid w:val="009D7013"/>
    <w:rsid w:val="009D7087"/>
    <w:rsid w:val="009D7125"/>
    <w:rsid w:val="009D7138"/>
    <w:rsid w:val="009D762F"/>
    <w:rsid w:val="009D764C"/>
    <w:rsid w:val="009D772C"/>
    <w:rsid w:val="009D776C"/>
    <w:rsid w:val="009D77D8"/>
    <w:rsid w:val="009D77DE"/>
    <w:rsid w:val="009D7AE4"/>
    <w:rsid w:val="009D7CF4"/>
    <w:rsid w:val="009E03E1"/>
    <w:rsid w:val="009E04B2"/>
    <w:rsid w:val="009E0521"/>
    <w:rsid w:val="009E06F5"/>
    <w:rsid w:val="009E0876"/>
    <w:rsid w:val="009E09F4"/>
    <w:rsid w:val="009E0C86"/>
    <w:rsid w:val="009E0D79"/>
    <w:rsid w:val="009E0E6D"/>
    <w:rsid w:val="009E0EC3"/>
    <w:rsid w:val="009E0EF6"/>
    <w:rsid w:val="009E0F0C"/>
    <w:rsid w:val="009E0F58"/>
    <w:rsid w:val="009E0F6C"/>
    <w:rsid w:val="009E1272"/>
    <w:rsid w:val="009E12D1"/>
    <w:rsid w:val="009E1323"/>
    <w:rsid w:val="009E142F"/>
    <w:rsid w:val="009E1457"/>
    <w:rsid w:val="009E1548"/>
    <w:rsid w:val="009E16BD"/>
    <w:rsid w:val="009E17D9"/>
    <w:rsid w:val="009E1A10"/>
    <w:rsid w:val="009E1F14"/>
    <w:rsid w:val="009E20A2"/>
    <w:rsid w:val="009E20FD"/>
    <w:rsid w:val="009E240D"/>
    <w:rsid w:val="009E27C5"/>
    <w:rsid w:val="009E2966"/>
    <w:rsid w:val="009E2AAD"/>
    <w:rsid w:val="009E2B17"/>
    <w:rsid w:val="009E2C8F"/>
    <w:rsid w:val="009E2CF8"/>
    <w:rsid w:val="009E2E64"/>
    <w:rsid w:val="009E2FA8"/>
    <w:rsid w:val="009E3351"/>
    <w:rsid w:val="009E33B5"/>
    <w:rsid w:val="009E35A0"/>
    <w:rsid w:val="009E36FD"/>
    <w:rsid w:val="009E37D4"/>
    <w:rsid w:val="009E3879"/>
    <w:rsid w:val="009E38F8"/>
    <w:rsid w:val="009E3910"/>
    <w:rsid w:val="009E3A1D"/>
    <w:rsid w:val="009E3A3B"/>
    <w:rsid w:val="009E3B91"/>
    <w:rsid w:val="009E3C7A"/>
    <w:rsid w:val="009E4162"/>
    <w:rsid w:val="009E41AB"/>
    <w:rsid w:val="009E4297"/>
    <w:rsid w:val="009E42A2"/>
    <w:rsid w:val="009E43F2"/>
    <w:rsid w:val="009E46F4"/>
    <w:rsid w:val="009E4881"/>
    <w:rsid w:val="009E4A78"/>
    <w:rsid w:val="009E4D25"/>
    <w:rsid w:val="009E4E85"/>
    <w:rsid w:val="009E4F14"/>
    <w:rsid w:val="009E4FD1"/>
    <w:rsid w:val="009E5128"/>
    <w:rsid w:val="009E514A"/>
    <w:rsid w:val="009E5C07"/>
    <w:rsid w:val="009E5D99"/>
    <w:rsid w:val="009E60E2"/>
    <w:rsid w:val="009E63AD"/>
    <w:rsid w:val="009E668C"/>
    <w:rsid w:val="009E69B8"/>
    <w:rsid w:val="009E7253"/>
    <w:rsid w:val="009E72EF"/>
    <w:rsid w:val="009E7492"/>
    <w:rsid w:val="009E76C5"/>
    <w:rsid w:val="009E78E3"/>
    <w:rsid w:val="009E792F"/>
    <w:rsid w:val="009E7ACB"/>
    <w:rsid w:val="009E7CF7"/>
    <w:rsid w:val="009F0040"/>
    <w:rsid w:val="009F027E"/>
    <w:rsid w:val="009F0398"/>
    <w:rsid w:val="009F05ED"/>
    <w:rsid w:val="009F05F8"/>
    <w:rsid w:val="009F1278"/>
    <w:rsid w:val="009F1409"/>
    <w:rsid w:val="009F1540"/>
    <w:rsid w:val="009F1639"/>
    <w:rsid w:val="009F1BF4"/>
    <w:rsid w:val="009F1C24"/>
    <w:rsid w:val="009F1ED3"/>
    <w:rsid w:val="009F1F58"/>
    <w:rsid w:val="009F20E7"/>
    <w:rsid w:val="009F213A"/>
    <w:rsid w:val="009F217C"/>
    <w:rsid w:val="009F219D"/>
    <w:rsid w:val="009F21BB"/>
    <w:rsid w:val="009F2358"/>
    <w:rsid w:val="009F23D6"/>
    <w:rsid w:val="009F23FA"/>
    <w:rsid w:val="009F2665"/>
    <w:rsid w:val="009F287E"/>
    <w:rsid w:val="009F2AB3"/>
    <w:rsid w:val="009F2AE2"/>
    <w:rsid w:val="009F2E21"/>
    <w:rsid w:val="009F30F1"/>
    <w:rsid w:val="009F3183"/>
    <w:rsid w:val="009F3247"/>
    <w:rsid w:val="009F32A2"/>
    <w:rsid w:val="009F32FB"/>
    <w:rsid w:val="009F33C6"/>
    <w:rsid w:val="009F33D9"/>
    <w:rsid w:val="009F3A23"/>
    <w:rsid w:val="009F3E69"/>
    <w:rsid w:val="009F3E94"/>
    <w:rsid w:val="009F4214"/>
    <w:rsid w:val="009F4320"/>
    <w:rsid w:val="009F44C6"/>
    <w:rsid w:val="009F4505"/>
    <w:rsid w:val="009F45BE"/>
    <w:rsid w:val="009F4925"/>
    <w:rsid w:val="009F495A"/>
    <w:rsid w:val="009F4A01"/>
    <w:rsid w:val="009F4E6C"/>
    <w:rsid w:val="009F5383"/>
    <w:rsid w:val="009F553C"/>
    <w:rsid w:val="009F5668"/>
    <w:rsid w:val="009F5ACF"/>
    <w:rsid w:val="009F5AFE"/>
    <w:rsid w:val="009F5C28"/>
    <w:rsid w:val="009F5CA7"/>
    <w:rsid w:val="009F6040"/>
    <w:rsid w:val="009F62C4"/>
    <w:rsid w:val="009F62E8"/>
    <w:rsid w:val="009F64D4"/>
    <w:rsid w:val="009F65C0"/>
    <w:rsid w:val="009F65DD"/>
    <w:rsid w:val="009F67CD"/>
    <w:rsid w:val="009F6AD4"/>
    <w:rsid w:val="009F6BE2"/>
    <w:rsid w:val="009F6C30"/>
    <w:rsid w:val="009F6D0C"/>
    <w:rsid w:val="009F70F7"/>
    <w:rsid w:val="009F73AC"/>
    <w:rsid w:val="009F73BA"/>
    <w:rsid w:val="009F742E"/>
    <w:rsid w:val="009F749D"/>
    <w:rsid w:val="009F7535"/>
    <w:rsid w:val="009F7768"/>
    <w:rsid w:val="009F77E7"/>
    <w:rsid w:val="009F7957"/>
    <w:rsid w:val="009F7A67"/>
    <w:rsid w:val="009F7CD1"/>
    <w:rsid w:val="00A000F3"/>
    <w:rsid w:val="00A00355"/>
    <w:rsid w:val="00A005DB"/>
    <w:rsid w:val="00A006F9"/>
    <w:rsid w:val="00A006FC"/>
    <w:rsid w:val="00A0083B"/>
    <w:rsid w:val="00A009F9"/>
    <w:rsid w:val="00A00E51"/>
    <w:rsid w:val="00A00F6C"/>
    <w:rsid w:val="00A0105E"/>
    <w:rsid w:val="00A0106C"/>
    <w:rsid w:val="00A01077"/>
    <w:rsid w:val="00A01081"/>
    <w:rsid w:val="00A010F1"/>
    <w:rsid w:val="00A011FB"/>
    <w:rsid w:val="00A01284"/>
    <w:rsid w:val="00A015BD"/>
    <w:rsid w:val="00A016FD"/>
    <w:rsid w:val="00A01F29"/>
    <w:rsid w:val="00A01F5B"/>
    <w:rsid w:val="00A01FA3"/>
    <w:rsid w:val="00A0202B"/>
    <w:rsid w:val="00A020A2"/>
    <w:rsid w:val="00A02472"/>
    <w:rsid w:val="00A026BF"/>
    <w:rsid w:val="00A027F7"/>
    <w:rsid w:val="00A02901"/>
    <w:rsid w:val="00A02930"/>
    <w:rsid w:val="00A0297A"/>
    <w:rsid w:val="00A029B1"/>
    <w:rsid w:val="00A02A6B"/>
    <w:rsid w:val="00A02B29"/>
    <w:rsid w:val="00A033E9"/>
    <w:rsid w:val="00A0381F"/>
    <w:rsid w:val="00A038CA"/>
    <w:rsid w:val="00A03B3F"/>
    <w:rsid w:val="00A03BF1"/>
    <w:rsid w:val="00A03C3A"/>
    <w:rsid w:val="00A03E30"/>
    <w:rsid w:val="00A0406D"/>
    <w:rsid w:val="00A041B1"/>
    <w:rsid w:val="00A044C4"/>
    <w:rsid w:val="00A04705"/>
    <w:rsid w:val="00A0494D"/>
    <w:rsid w:val="00A04A4D"/>
    <w:rsid w:val="00A04A5D"/>
    <w:rsid w:val="00A04ACD"/>
    <w:rsid w:val="00A04C35"/>
    <w:rsid w:val="00A052E7"/>
    <w:rsid w:val="00A0538D"/>
    <w:rsid w:val="00A05465"/>
    <w:rsid w:val="00A0549C"/>
    <w:rsid w:val="00A058A3"/>
    <w:rsid w:val="00A05974"/>
    <w:rsid w:val="00A05CD4"/>
    <w:rsid w:val="00A05D64"/>
    <w:rsid w:val="00A05F6F"/>
    <w:rsid w:val="00A0614E"/>
    <w:rsid w:val="00A06476"/>
    <w:rsid w:val="00A065BC"/>
    <w:rsid w:val="00A065DA"/>
    <w:rsid w:val="00A06716"/>
    <w:rsid w:val="00A06C85"/>
    <w:rsid w:val="00A06D88"/>
    <w:rsid w:val="00A06D97"/>
    <w:rsid w:val="00A06E09"/>
    <w:rsid w:val="00A070AD"/>
    <w:rsid w:val="00A072C4"/>
    <w:rsid w:val="00A072DF"/>
    <w:rsid w:val="00A07570"/>
    <w:rsid w:val="00A0791E"/>
    <w:rsid w:val="00A079A2"/>
    <w:rsid w:val="00A07DE6"/>
    <w:rsid w:val="00A07FE0"/>
    <w:rsid w:val="00A10139"/>
    <w:rsid w:val="00A105C7"/>
    <w:rsid w:val="00A108C5"/>
    <w:rsid w:val="00A10A6F"/>
    <w:rsid w:val="00A117DD"/>
    <w:rsid w:val="00A119C6"/>
    <w:rsid w:val="00A11B1F"/>
    <w:rsid w:val="00A11CDA"/>
    <w:rsid w:val="00A11D28"/>
    <w:rsid w:val="00A121B6"/>
    <w:rsid w:val="00A121F4"/>
    <w:rsid w:val="00A12AA5"/>
    <w:rsid w:val="00A12D2A"/>
    <w:rsid w:val="00A12DB1"/>
    <w:rsid w:val="00A12DDA"/>
    <w:rsid w:val="00A12E77"/>
    <w:rsid w:val="00A12F4D"/>
    <w:rsid w:val="00A13103"/>
    <w:rsid w:val="00A132EB"/>
    <w:rsid w:val="00A1343A"/>
    <w:rsid w:val="00A13518"/>
    <w:rsid w:val="00A13774"/>
    <w:rsid w:val="00A1388F"/>
    <w:rsid w:val="00A13B63"/>
    <w:rsid w:val="00A13D78"/>
    <w:rsid w:val="00A13E24"/>
    <w:rsid w:val="00A14053"/>
    <w:rsid w:val="00A1423F"/>
    <w:rsid w:val="00A14421"/>
    <w:rsid w:val="00A1445A"/>
    <w:rsid w:val="00A146A1"/>
    <w:rsid w:val="00A146DC"/>
    <w:rsid w:val="00A14713"/>
    <w:rsid w:val="00A148A5"/>
    <w:rsid w:val="00A14C9A"/>
    <w:rsid w:val="00A14CF8"/>
    <w:rsid w:val="00A14D39"/>
    <w:rsid w:val="00A158ED"/>
    <w:rsid w:val="00A15A58"/>
    <w:rsid w:val="00A15C60"/>
    <w:rsid w:val="00A165A4"/>
    <w:rsid w:val="00A166A3"/>
    <w:rsid w:val="00A166A5"/>
    <w:rsid w:val="00A166EF"/>
    <w:rsid w:val="00A1673E"/>
    <w:rsid w:val="00A16827"/>
    <w:rsid w:val="00A16959"/>
    <w:rsid w:val="00A16AC4"/>
    <w:rsid w:val="00A16C3F"/>
    <w:rsid w:val="00A170E2"/>
    <w:rsid w:val="00A17167"/>
    <w:rsid w:val="00A17A22"/>
    <w:rsid w:val="00A17AF4"/>
    <w:rsid w:val="00A17E94"/>
    <w:rsid w:val="00A17FB8"/>
    <w:rsid w:val="00A17FB9"/>
    <w:rsid w:val="00A20223"/>
    <w:rsid w:val="00A20374"/>
    <w:rsid w:val="00A204F7"/>
    <w:rsid w:val="00A205B6"/>
    <w:rsid w:val="00A2061F"/>
    <w:rsid w:val="00A207E5"/>
    <w:rsid w:val="00A2093E"/>
    <w:rsid w:val="00A21189"/>
    <w:rsid w:val="00A21351"/>
    <w:rsid w:val="00A213DE"/>
    <w:rsid w:val="00A21433"/>
    <w:rsid w:val="00A215A8"/>
    <w:rsid w:val="00A21740"/>
    <w:rsid w:val="00A21A92"/>
    <w:rsid w:val="00A21B22"/>
    <w:rsid w:val="00A21C20"/>
    <w:rsid w:val="00A21DBA"/>
    <w:rsid w:val="00A2215A"/>
    <w:rsid w:val="00A222E4"/>
    <w:rsid w:val="00A2234A"/>
    <w:rsid w:val="00A227B0"/>
    <w:rsid w:val="00A227D2"/>
    <w:rsid w:val="00A22847"/>
    <w:rsid w:val="00A22903"/>
    <w:rsid w:val="00A22A02"/>
    <w:rsid w:val="00A22DD6"/>
    <w:rsid w:val="00A230D7"/>
    <w:rsid w:val="00A2323E"/>
    <w:rsid w:val="00A23377"/>
    <w:rsid w:val="00A234F0"/>
    <w:rsid w:val="00A23699"/>
    <w:rsid w:val="00A23954"/>
    <w:rsid w:val="00A23D21"/>
    <w:rsid w:val="00A2411D"/>
    <w:rsid w:val="00A247D4"/>
    <w:rsid w:val="00A248E6"/>
    <w:rsid w:val="00A249C8"/>
    <w:rsid w:val="00A24D15"/>
    <w:rsid w:val="00A24D48"/>
    <w:rsid w:val="00A24DCA"/>
    <w:rsid w:val="00A24E16"/>
    <w:rsid w:val="00A25052"/>
    <w:rsid w:val="00A25568"/>
    <w:rsid w:val="00A255CF"/>
    <w:rsid w:val="00A2565C"/>
    <w:rsid w:val="00A2566F"/>
    <w:rsid w:val="00A257AE"/>
    <w:rsid w:val="00A25C7C"/>
    <w:rsid w:val="00A25F9D"/>
    <w:rsid w:val="00A25F9E"/>
    <w:rsid w:val="00A264D7"/>
    <w:rsid w:val="00A2687E"/>
    <w:rsid w:val="00A2691B"/>
    <w:rsid w:val="00A26A4C"/>
    <w:rsid w:val="00A26CB5"/>
    <w:rsid w:val="00A26D54"/>
    <w:rsid w:val="00A270D1"/>
    <w:rsid w:val="00A272E3"/>
    <w:rsid w:val="00A278FF"/>
    <w:rsid w:val="00A27A60"/>
    <w:rsid w:val="00A27B2C"/>
    <w:rsid w:val="00A27D02"/>
    <w:rsid w:val="00A27DE5"/>
    <w:rsid w:val="00A27F2D"/>
    <w:rsid w:val="00A27FC7"/>
    <w:rsid w:val="00A3023D"/>
    <w:rsid w:val="00A30544"/>
    <w:rsid w:val="00A305AC"/>
    <w:rsid w:val="00A30831"/>
    <w:rsid w:val="00A30EBE"/>
    <w:rsid w:val="00A312F3"/>
    <w:rsid w:val="00A3145C"/>
    <w:rsid w:val="00A315CA"/>
    <w:rsid w:val="00A317DB"/>
    <w:rsid w:val="00A31C09"/>
    <w:rsid w:val="00A31E30"/>
    <w:rsid w:val="00A321C3"/>
    <w:rsid w:val="00A32303"/>
    <w:rsid w:val="00A32FB4"/>
    <w:rsid w:val="00A33219"/>
    <w:rsid w:val="00A3392A"/>
    <w:rsid w:val="00A33F9F"/>
    <w:rsid w:val="00A343AD"/>
    <w:rsid w:val="00A343FE"/>
    <w:rsid w:val="00A344F3"/>
    <w:rsid w:val="00A3489C"/>
    <w:rsid w:val="00A34C3C"/>
    <w:rsid w:val="00A3529A"/>
    <w:rsid w:val="00A35307"/>
    <w:rsid w:val="00A35952"/>
    <w:rsid w:val="00A35CE3"/>
    <w:rsid w:val="00A35D88"/>
    <w:rsid w:val="00A35EAB"/>
    <w:rsid w:val="00A36157"/>
    <w:rsid w:val="00A362D7"/>
    <w:rsid w:val="00A366F8"/>
    <w:rsid w:val="00A36758"/>
    <w:rsid w:val="00A36826"/>
    <w:rsid w:val="00A36905"/>
    <w:rsid w:val="00A36B4B"/>
    <w:rsid w:val="00A36BF0"/>
    <w:rsid w:val="00A36C81"/>
    <w:rsid w:val="00A36CED"/>
    <w:rsid w:val="00A36D8D"/>
    <w:rsid w:val="00A371AB"/>
    <w:rsid w:val="00A37853"/>
    <w:rsid w:val="00A37C00"/>
    <w:rsid w:val="00A37E61"/>
    <w:rsid w:val="00A40297"/>
    <w:rsid w:val="00A4044E"/>
    <w:rsid w:val="00A40552"/>
    <w:rsid w:val="00A40651"/>
    <w:rsid w:val="00A406E1"/>
    <w:rsid w:val="00A408BB"/>
    <w:rsid w:val="00A40BB1"/>
    <w:rsid w:val="00A40F0F"/>
    <w:rsid w:val="00A40F81"/>
    <w:rsid w:val="00A41153"/>
    <w:rsid w:val="00A41161"/>
    <w:rsid w:val="00A41309"/>
    <w:rsid w:val="00A4131D"/>
    <w:rsid w:val="00A41A51"/>
    <w:rsid w:val="00A41B9E"/>
    <w:rsid w:val="00A41CC3"/>
    <w:rsid w:val="00A41D4E"/>
    <w:rsid w:val="00A41FE2"/>
    <w:rsid w:val="00A420A3"/>
    <w:rsid w:val="00A42133"/>
    <w:rsid w:val="00A4214C"/>
    <w:rsid w:val="00A4215D"/>
    <w:rsid w:val="00A4233B"/>
    <w:rsid w:val="00A423B4"/>
    <w:rsid w:val="00A4242D"/>
    <w:rsid w:val="00A42661"/>
    <w:rsid w:val="00A427CE"/>
    <w:rsid w:val="00A42DD7"/>
    <w:rsid w:val="00A42E19"/>
    <w:rsid w:val="00A430C4"/>
    <w:rsid w:val="00A43337"/>
    <w:rsid w:val="00A4338E"/>
    <w:rsid w:val="00A43BB0"/>
    <w:rsid w:val="00A43D72"/>
    <w:rsid w:val="00A441B6"/>
    <w:rsid w:val="00A442D2"/>
    <w:rsid w:val="00A448FC"/>
    <w:rsid w:val="00A44983"/>
    <w:rsid w:val="00A449C0"/>
    <w:rsid w:val="00A44BE3"/>
    <w:rsid w:val="00A44F26"/>
    <w:rsid w:val="00A44FD0"/>
    <w:rsid w:val="00A45278"/>
    <w:rsid w:val="00A452F0"/>
    <w:rsid w:val="00A45483"/>
    <w:rsid w:val="00A45A9E"/>
    <w:rsid w:val="00A45CCE"/>
    <w:rsid w:val="00A45E73"/>
    <w:rsid w:val="00A4641B"/>
    <w:rsid w:val="00A46534"/>
    <w:rsid w:val="00A4670E"/>
    <w:rsid w:val="00A46B06"/>
    <w:rsid w:val="00A46D17"/>
    <w:rsid w:val="00A46D4E"/>
    <w:rsid w:val="00A46F49"/>
    <w:rsid w:val="00A46F99"/>
    <w:rsid w:val="00A46FE5"/>
    <w:rsid w:val="00A47099"/>
    <w:rsid w:val="00A472E7"/>
    <w:rsid w:val="00A47341"/>
    <w:rsid w:val="00A4746D"/>
    <w:rsid w:val="00A47503"/>
    <w:rsid w:val="00A476B2"/>
    <w:rsid w:val="00A4771B"/>
    <w:rsid w:val="00A47940"/>
    <w:rsid w:val="00A47DB6"/>
    <w:rsid w:val="00A47F0E"/>
    <w:rsid w:val="00A5006B"/>
    <w:rsid w:val="00A5025C"/>
    <w:rsid w:val="00A503D8"/>
    <w:rsid w:val="00A509C0"/>
    <w:rsid w:val="00A50C17"/>
    <w:rsid w:val="00A50C53"/>
    <w:rsid w:val="00A50DC9"/>
    <w:rsid w:val="00A50DD6"/>
    <w:rsid w:val="00A50F71"/>
    <w:rsid w:val="00A50F8D"/>
    <w:rsid w:val="00A519D8"/>
    <w:rsid w:val="00A51A59"/>
    <w:rsid w:val="00A51CE9"/>
    <w:rsid w:val="00A51E65"/>
    <w:rsid w:val="00A51F5E"/>
    <w:rsid w:val="00A524A7"/>
    <w:rsid w:val="00A52603"/>
    <w:rsid w:val="00A52662"/>
    <w:rsid w:val="00A52692"/>
    <w:rsid w:val="00A5291A"/>
    <w:rsid w:val="00A52E9C"/>
    <w:rsid w:val="00A533E9"/>
    <w:rsid w:val="00A53475"/>
    <w:rsid w:val="00A53782"/>
    <w:rsid w:val="00A5395F"/>
    <w:rsid w:val="00A539AD"/>
    <w:rsid w:val="00A53BAF"/>
    <w:rsid w:val="00A53CE8"/>
    <w:rsid w:val="00A53E91"/>
    <w:rsid w:val="00A54110"/>
    <w:rsid w:val="00A541E3"/>
    <w:rsid w:val="00A54504"/>
    <w:rsid w:val="00A545D4"/>
    <w:rsid w:val="00A545F3"/>
    <w:rsid w:val="00A5477B"/>
    <w:rsid w:val="00A54B43"/>
    <w:rsid w:val="00A54C97"/>
    <w:rsid w:val="00A54D97"/>
    <w:rsid w:val="00A54E5D"/>
    <w:rsid w:val="00A54E8E"/>
    <w:rsid w:val="00A55083"/>
    <w:rsid w:val="00A551B6"/>
    <w:rsid w:val="00A5553B"/>
    <w:rsid w:val="00A55683"/>
    <w:rsid w:val="00A55922"/>
    <w:rsid w:val="00A55D3E"/>
    <w:rsid w:val="00A55E31"/>
    <w:rsid w:val="00A55EE3"/>
    <w:rsid w:val="00A560AA"/>
    <w:rsid w:val="00A56427"/>
    <w:rsid w:val="00A5644D"/>
    <w:rsid w:val="00A567C9"/>
    <w:rsid w:val="00A567E7"/>
    <w:rsid w:val="00A56E8B"/>
    <w:rsid w:val="00A5709A"/>
    <w:rsid w:val="00A570B9"/>
    <w:rsid w:val="00A5713F"/>
    <w:rsid w:val="00A57226"/>
    <w:rsid w:val="00A574F6"/>
    <w:rsid w:val="00A575B1"/>
    <w:rsid w:val="00A575E2"/>
    <w:rsid w:val="00A57DC9"/>
    <w:rsid w:val="00A57DE4"/>
    <w:rsid w:val="00A57FD9"/>
    <w:rsid w:val="00A6010A"/>
    <w:rsid w:val="00A6027C"/>
    <w:rsid w:val="00A60375"/>
    <w:rsid w:val="00A6077C"/>
    <w:rsid w:val="00A60786"/>
    <w:rsid w:val="00A608FC"/>
    <w:rsid w:val="00A60C0A"/>
    <w:rsid w:val="00A60CBB"/>
    <w:rsid w:val="00A60E67"/>
    <w:rsid w:val="00A60FF9"/>
    <w:rsid w:val="00A61241"/>
    <w:rsid w:val="00A6129C"/>
    <w:rsid w:val="00A61480"/>
    <w:rsid w:val="00A614C9"/>
    <w:rsid w:val="00A6156D"/>
    <w:rsid w:val="00A6163A"/>
    <w:rsid w:val="00A61CE6"/>
    <w:rsid w:val="00A61F9E"/>
    <w:rsid w:val="00A626C2"/>
    <w:rsid w:val="00A627BE"/>
    <w:rsid w:val="00A62922"/>
    <w:rsid w:val="00A62AA4"/>
    <w:rsid w:val="00A62B23"/>
    <w:rsid w:val="00A62C6E"/>
    <w:rsid w:val="00A62F2B"/>
    <w:rsid w:val="00A62FB9"/>
    <w:rsid w:val="00A63480"/>
    <w:rsid w:val="00A634EE"/>
    <w:rsid w:val="00A63715"/>
    <w:rsid w:val="00A6373E"/>
    <w:rsid w:val="00A637FB"/>
    <w:rsid w:val="00A639D4"/>
    <w:rsid w:val="00A63B57"/>
    <w:rsid w:val="00A63D87"/>
    <w:rsid w:val="00A63E49"/>
    <w:rsid w:val="00A6425A"/>
    <w:rsid w:val="00A64426"/>
    <w:rsid w:val="00A64442"/>
    <w:rsid w:val="00A644FA"/>
    <w:rsid w:val="00A64854"/>
    <w:rsid w:val="00A649CC"/>
    <w:rsid w:val="00A64F38"/>
    <w:rsid w:val="00A6502F"/>
    <w:rsid w:val="00A652AC"/>
    <w:rsid w:val="00A6555A"/>
    <w:rsid w:val="00A65AE6"/>
    <w:rsid w:val="00A65BB7"/>
    <w:rsid w:val="00A65C0F"/>
    <w:rsid w:val="00A65C44"/>
    <w:rsid w:val="00A65C9B"/>
    <w:rsid w:val="00A65D20"/>
    <w:rsid w:val="00A660FF"/>
    <w:rsid w:val="00A66460"/>
    <w:rsid w:val="00A664B7"/>
    <w:rsid w:val="00A666C8"/>
    <w:rsid w:val="00A66AB8"/>
    <w:rsid w:val="00A66C30"/>
    <w:rsid w:val="00A66CAB"/>
    <w:rsid w:val="00A66E36"/>
    <w:rsid w:val="00A66EEC"/>
    <w:rsid w:val="00A670F1"/>
    <w:rsid w:val="00A67293"/>
    <w:rsid w:val="00A67420"/>
    <w:rsid w:val="00A6751D"/>
    <w:rsid w:val="00A6755E"/>
    <w:rsid w:val="00A67575"/>
    <w:rsid w:val="00A67A53"/>
    <w:rsid w:val="00A67AB4"/>
    <w:rsid w:val="00A67D27"/>
    <w:rsid w:val="00A70604"/>
    <w:rsid w:val="00A70A29"/>
    <w:rsid w:val="00A70C2E"/>
    <w:rsid w:val="00A70C7D"/>
    <w:rsid w:val="00A70E8B"/>
    <w:rsid w:val="00A70F39"/>
    <w:rsid w:val="00A70FA0"/>
    <w:rsid w:val="00A70FFD"/>
    <w:rsid w:val="00A71043"/>
    <w:rsid w:val="00A71160"/>
    <w:rsid w:val="00A718B1"/>
    <w:rsid w:val="00A71995"/>
    <w:rsid w:val="00A7199F"/>
    <w:rsid w:val="00A71AD8"/>
    <w:rsid w:val="00A71BF6"/>
    <w:rsid w:val="00A71D17"/>
    <w:rsid w:val="00A71E2D"/>
    <w:rsid w:val="00A71FA3"/>
    <w:rsid w:val="00A721E3"/>
    <w:rsid w:val="00A727B9"/>
    <w:rsid w:val="00A7297F"/>
    <w:rsid w:val="00A729A2"/>
    <w:rsid w:val="00A731FA"/>
    <w:rsid w:val="00A73583"/>
    <w:rsid w:val="00A737B6"/>
    <w:rsid w:val="00A7390E"/>
    <w:rsid w:val="00A73D6A"/>
    <w:rsid w:val="00A74026"/>
    <w:rsid w:val="00A74088"/>
    <w:rsid w:val="00A74288"/>
    <w:rsid w:val="00A7485A"/>
    <w:rsid w:val="00A750DB"/>
    <w:rsid w:val="00A75134"/>
    <w:rsid w:val="00A75482"/>
    <w:rsid w:val="00A7555A"/>
    <w:rsid w:val="00A75693"/>
    <w:rsid w:val="00A75830"/>
    <w:rsid w:val="00A75BE5"/>
    <w:rsid w:val="00A75E02"/>
    <w:rsid w:val="00A75EC9"/>
    <w:rsid w:val="00A75EEF"/>
    <w:rsid w:val="00A75F10"/>
    <w:rsid w:val="00A762BA"/>
    <w:rsid w:val="00A7651C"/>
    <w:rsid w:val="00A76732"/>
    <w:rsid w:val="00A76863"/>
    <w:rsid w:val="00A76936"/>
    <w:rsid w:val="00A76965"/>
    <w:rsid w:val="00A76A4B"/>
    <w:rsid w:val="00A76ADD"/>
    <w:rsid w:val="00A76E2E"/>
    <w:rsid w:val="00A76FA4"/>
    <w:rsid w:val="00A7704F"/>
    <w:rsid w:val="00A77191"/>
    <w:rsid w:val="00A77430"/>
    <w:rsid w:val="00A77756"/>
    <w:rsid w:val="00A77793"/>
    <w:rsid w:val="00A77899"/>
    <w:rsid w:val="00A77A02"/>
    <w:rsid w:val="00A80473"/>
    <w:rsid w:val="00A804AC"/>
    <w:rsid w:val="00A804C3"/>
    <w:rsid w:val="00A8050F"/>
    <w:rsid w:val="00A8071E"/>
    <w:rsid w:val="00A80B42"/>
    <w:rsid w:val="00A80D45"/>
    <w:rsid w:val="00A80E9B"/>
    <w:rsid w:val="00A80EFA"/>
    <w:rsid w:val="00A814E4"/>
    <w:rsid w:val="00A819ED"/>
    <w:rsid w:val="00A81BEB"/>
    <w:rsid w:val="00A81CA6"/>
    <w:rsid w:val="00A81CA9"/>
    <w:rsid w:val="00A81F33"/>
    <w:rsid w:val="00A81F46"/>
    <w:rsid w:val="00A81F50"/>
    <w:rsid w:val="00A823F7"/>
    <w:rsid w:val="00A82540"/>
    <w:rsid w:val="00A82548"/>
    <w:rsid w:val="00A82658"/>
    <w:rsid w:val="00A82669"/>
    <w:rsid w:val="00A829B9"/>
    <w:rsid w:val="00A82A89"/>
    <w:rsid w:val="00A82B92"/>
    <w:rsid w:val="00A82C11"/>
    <w:rsid w:val="00A82CF2"/>
    <w:rsid w:val="00A82E7D"/>
    <w:rsid w:val="00A83226"/>
    <w:rsid w:val="00A834A2"/>
    <w:rsid w:val="00A83AAB"/>
    <w:rsid w:val="00A83D29"/>
    <w:rsid w:val="00A83F8D"/>
    <w:rsid w:val="00A84234"/>
    <w:rsid w:val="00A84436"/>
    <w:rsid w:val="00A84782"/>
    <w:rsid w:val="00A84825"/>
    <w:rsid w:val="00A84969"/>
    <w:rsid w:val="00A84A19"/>
    <w:rsid w:val="00A84AD5"/>
    <w:rsid w:val="00A84B91"/>
    <w:rsid w:val="00A84C53"/>
    <w:rsid w:val="00A84C94"/>
    <w:rsid w:val="00A84CAF"/>
    <w:rsid w:val="00A84D33"/>
    <w:rsid w:val="00A84D83"/>
    <w:rsid w:val="00A84E12"/>
    <w:rsid w:val="00A84E52"/>
    <w:rsid w:val="00A84EEA"/>
    <w:rsid w:val="00A85586"/>
    <w:rsid w:val="00A85968"/>
    <w:rsid w:val="00A85A04"/>
    <w:rsid w:val="00A85A28"/>
    <w:rsid w:val="00A85D83"/>
    <w:rsid w:val="00A86064"/>
    <w:rsid w:val="00A8606B"/>
    <w:rsid w:val="00A86664"/>
    <w:rsid w:val="00A86802"/>
    <w:rsid w:val="00A86E34"/>
    <w:rsid w:val="00A8702A"/>
    <w:rsid w:val="00A87118"/>
    <w:rsid w:val="00A8735D"/>
    <w:rsid w:val="00A873D2"/>
    <w:rsid w:val="00A87646"/>
    <w:rsid w:val="00A87710"/>
    <w:rsid w:val="00A87728"/>
    <w:rsid w:val="00A878FD"/>
    <w:rsid w:val="00A87A98"/>
    <w:rsid w:val="00A87ACE"/>
    <w:rsid w:val="00A87D28"/>
    <w:rsid w:val="00A87D49"/>
    <w:rsid w:val="00A87EB5"/>
    <w:rsid w:val="00A900A7"/>
    <w:rsid w:val="00A900F6"/>
    <w:rsid w:val="00A90195"/>
    <w:rsid w:val="00A901C1"/>
    <w:rsid w:val="00A901D9"/>
    <w:rsid w:val="00A901FC"/>
    <w:rsid w:val="00A903FF"/>
    <w:rsid w:val="00A904E0"/>
    <w:rsid w:val="00A905FB"/>
    <w:rsid w:val="00A907E2"/>
    <w:rsid w:val="00A908BC"/>
    <w:rsid w:val="00A90AF0"/>
    <w:rsid w:val="00A90C5D"/>
    <w:rsid w:val="00A91153"/>
    <w:rsid w:val="00A91291"/>
    <w:rsid w:val="00A912DC"/>
    <w:rsid w:val="00A913C2"/>
    <w:rsid w:val="00A91716"/>
    <w:rsid w:val="00A917D5"/>
    <w:rsid w:val="00A9186E"/>
    <w:rsid w:val="00A91A8B"/>
    <w:rsid w:val="00A91B98"/>
    <w:rsid w:val="00A92476"/>
    <w:rsid w:val="00A9248E"/>
    <w:rsid w:val="00A9270F"/>
    <w:rsid w:val="00A92AEF"/>
    <w:rsid w:val="00A92D6E"/>
    <w:rsid w:val="00A92DE3"/>
    <w:rsid w:val="00A92E0A"/>
    <w:rsid w:val="00A92F2E"/>
    <w:rsid w:val="00A9306A"/>
    <w:rsid w:val="00A93226"/>
    <w:rsid w:val="00A936A5"/>
    <w:rsid w:val="00A936F7"/>
    <w:rsid w:val="00A93740"/>
    <w:rsid w:val="00A937A9"/>
    <w:rsid w:val="00A937BF"/>
    <w:rsid w:val="00A9381A"/>
    <w:rsid w:val="00A938AB"/>
    <w:rsid w:val="00A93CC1"/>
    <w:rsid w:val="00A93D94"/>
    <w:rsid w:val="00A93E37"/>
    <w:rsid w:val="00A93F7B"/>
    <w:rsid w:val="00A93F97"/>
    <w:rsid w:val="00A9437D"/>
    <w:rsid w:val="00A94393"/>
    <w:rsid w:val="00A9458C"/>
    <w:rsid w:val="00A94676"/>
    <w:rsid w:val="00A946B4"/>
    <w:rsid w:val="00A94724"/>
    <w:rsid w:val="00A9473F"/>
    <w:rsid w:val="00A95103"/>
    <w:rsid w:val="00A951D7"/>
    <w:rsid w:val="00A952CC"/>
    <w:rsid w:val="00A9557F"/>
    <w:rsid w:val="00A95655"/>
    <w:rsid w:val="00A957B7"/>
    <w:rsid w:val="00A958B7"/>
    <w:rsid w:val="00A959AF"/>
    <w:rsid w:val="00A959FB"/>
    <w:rsid w:val="00A95BC8"/>
    <w:rsid w:val="00A95D6C"/>
    <w:rsid w:val="00A95E13"/>
    <w:rsid w:val="00A95EDE"/>
    <w:rsid w:val="00A9600E"/>
    <w:rsid w:val="00A96428"/>
    <w:rsid w:val="00A9662A"/>
    <w:rsid w:val="00A9672A"/>
    <w:rsid w:val="00A967CC"/>
    <w:rsid w:val="00A96859"/>
    <w:rsid w:val="00A96B8B"/>
    <w:rsid w:val="00A96CA5"/>
    <w:rsid w:val="00A96CC8"/>
    <w:rsid w:val="00A96DF9"/>
    <w:rsid w:val="00A96E1B"/>
    <w:rsid w:val="00A96E55"/>
    <w:rsid w:val="00A97186"/>
    <w:rsid w:val="00A97342"/>
    <w:rsid w:val="00A979E1"/>
    <w:rsid w:val="00AA0928"/>
    <w:rsid w:val="00AA0B30"/>
    <w:rsid w:val="00AA1211"/>
    <w:rsid w:val="00AA13BE"/>
    <w:rsid w:val="00AA14DD"/>
    <w:rsid w:val="00AA14FF"/>
    <w:rsid w:val="00AA156C"/>
    <w:rsid w:val="00AA162A"/>
    <w:rsid w:val="00AA181C"/>
    <w:rsid w:val="00AA19BD"/>
    <w:rsid w:val="00AA1A79"/>
    <w:rsid w:val="00AA1FC6"/>
    <w:rsid w:val="00AA2697"/>
    <w:rsid w:val="00AA27B4"/>
    <w:rsid w:val="00AA27ED"/>
    <w:rsid w:val="00AA2801"/>
    <w:rsid w:val="00AA2830"/>
    <w:rsid w:val="00AA2853"/>
    <w:rsid w:val="00AA2C62"/>
    <w:rsid w:val="00AA36B5"/>
    <w:rsid w:val="00AA39C0"/>
    <w:rsid w:val="00AA39F7"/>
    <w:rsid w:val="00AA3EFA"/>
    <w:rsid w:val="00AA3FA9"/>
    <w:rsid w:val="00AA43A8"/>
    <w:rsid w:val="00AA44B1"/>
    <w:rsid w:val="00AA459B"/>
    <w:rsid w:val="00AA4CD6"/>
    <w:rsid w:val="00AA4D20"/>
    <w:rsid w:val="00AA4E0D"/>
    <w:rsid w:val="00AA4EA3"/>
    <w:rsid w:val="00AA527D"/>
    <w:rsid w:val="00AA549B"/>
    <w:rsid w:val="00AA5520"/>
    <w:rsid w:val="00AA562E"/>
    <w:rsid w:val="00AA5671"/>
    <w:rsid w:val="00AA56F7"/>
    <w:rsid w:val="00AA5BA7"/>
    <w:rsid w:val="00AA5CA8"/>
    <w:rsid w:val="00AA647A"/>
    <w:rsid w:val="00AA67D9"/>
    <w:rsid w:val="00AA69E8"/>
    <w:rsid w:val="00AA6B36"/>
    <w:rsid w:val="00AA6CF9"/>
    <w:rsid w:val="00AA7A5C"/>
    <w:rsid w:val="00AA7CCC"/>
    <w:rsid w:val="00AA7E36"/>
    <w:rsid w:val="00AB047E"/>
    <w:rsid w:val="00AB068A"/>
    <w:rsid w:val="00AB0B2B"/>
    <w:rsid w:val="00AB0C7A"/>
    <w:rsid w:val="00AB0FE1"/>
    <w:rsid w:val="00AB1285"/>
    <w:rsid w:val="00AB12E0"/>
    <w:rsid w:val="00AB1B5F"/>
    <w:rsid w:val="00AB1BC9"/>
    <w:rsid w:val="00AB1E3A"/>
    <w:rsid w:val="00AB1EA2"/>
    <w:rsid w:val="00AB2582"/>
    <w:rsid w:val="00AB2612"/>
    <w:rsid w:val="00AB2721"/>
    <w:rsid w:val="00AB2726"/>
    <w:rsid w:val="00AB2786"/>
    <w:rsid w:val="00AB2895"/>
    <w:rsid w:val="00AB2D0D"/>
    <w:rsid w:val="00AB3018"/>
    <w:rsid w:val="00AB31D4"/>
    <w:rsid w:val="00AB3225"/>
    <w:rsid w:val="00AB3277"/>
    <w:rsid w:val="00AB34D0"/>
    <w:rsid w:val="00AB3ADD"/>
    <w:rsid w:val="00AB3C04"/>
    <w:rsid w:val="00AB3DFB"/>
    <w:rsid w:val="00AB4367"/>
    <w:rsid w:val="00AB4374"/>
    <w:rsid w:val="00AB4559"/>
    <w:rsid w:val="00AB48DD"/>
    <w:rsid w:val="00AB492B"/>
    <w:rsid w:val="00AB4975"/>
    <w:rsid w:val="00AB4BC6"/>
    <w:rsid w:val="00AB4E2A"/>
    <w:rsid w:val="00AB521D"/>
    <w:rsid w:val="00AB52F5"/>
    <w:rsid w:val="00AB54AB"/>
    <w:rsid w:val="00AB56B5"/>
    <w:rsid w:val="00AB5780"/>
    <w:rsid w:val="00AB5ABB"/>
    <w:rsid w:val="00AB5BE1"/>
    <w:rsid w:val="00AB5DD5"/>
    <w:rsid w:val="00AB5E2E"/>
    <w:rsid w:val="00AB5E98"/>
    <w:rsid w:val="00AB5FBC"/>
    <w:rsid w:val="00AB6186"/>
    <w:rsid w:val="00AB6601"/>
    <w:rsid w:val="00AB6629"/>
    <w:rsid w:val="00AB6631"/>
    <w:rsid w:val="00AB67B3"/>
    <w:rsid w:val="00AB67BB"/>
    <w:rsid w:val="00AB6C49"/>
    <w:rsid w:val="00AB71C2"/>
    <w:rsid w:val="00AB7255"/>
    <w:rsid w:val="00AB7494"/>
    <w:rsid w:val="00AB7509"/>
    <w:rsid w:val="00AB7673"/>
    <w:rsid w:val="00AB7AD2"/>
    <w:rsid w:val="00AB7B13"/>
    <w:rsid w:val="00AB7B6D"/>
    <w:rsid w:val="00AB7C36"/>
    <w:rsid w:val="00AB7EC6"/>
    <w:rsid w:val="00AB7F75"/>
    <w:rsid w:val="00AC0761"/>
    <w:rsid w:val="00AC08A6"/>
    <w:rsid w:val="00AC0A18"/>
    <w:rsid w:val="00AC0D31"/>
    <w:rsid w:val="00AC0DEE"/>
    <w:rsid w:val="00AC0F16"/>
    <w:rsid w:val="00AC10C7"/>
    <w:rsid w:val="00AC1278"/>
    <w:rsid w:val="00AC137E"/>
    <w:rsid w:val="00AC140A"/>
    <w:rsid w:val="00AC1543"/>
    <w:rsid w:val="00AC163A"/>
    <w:rsid w:val="00AC1A93"/>
    <w:rsid w:val="00AC1D6E"/>
    <w:rsid w:val="00AC1DE4"/>
    <w:rsid w:val="00AC2768"/>
    <w:rsid w:val="00AC335A"/>
    <w:rsid w:val="00AC3410"/>
    <w:rsid w:val="00AC34A2"/>
    <w:rsid w:val="00AC35F0"/>
    <w:rsid w:val="00AC35F4"/>
    <w:rsid w:val="00AC366C"/>
    <w:rsid w:val="00AC37D3"/>
    <w:rsid w:val="00AC3972"/>
    <w:rsid w:val="00AC3A78"/>
    <w:rsid w:val="00AC3A8C"/>
    <w:rsid w:val="00AC3F42"/>
    <w:rsid w:val="00AC3F4D"/>
    <w:rsid w:val="00AC40BA"/>
    <w:rsid w:val="00AC4171"/>
    <w:rsid w:val="00AC4278"/>
    <w:rsid w:val="00AC42E7"/>
    <w:rsid w:val="00AC4405"/>
    <w:rsid w:val="00AC4459"/>
    <w:rsid w:val="00AC496B"/>
    <w:rsid w:val="00AC498E"/>
    <w:rsid w:val="00AC4CEC"/>
    <w:rsid w:val="00AC4F51"/>
    <w:rsid w:val="00AC5125"/>
    <w:rsid w:val="00AC5391"/>
    <w:rsid w:val="00AC5418"/>
    <w:rsid w:val="00AC549A"/>
    <w:rsid w:val="00AC559B"/>
    <w:rsid w:val="00AC563C"/>
    <w:rsid w:val="00AC5660"/>
    <w:rsid w:val="00AC5674"/>
    <w:rsid w:val="00AC56D6"/>
    <w:rsid w:val="00AC572C"/>
    <w:rsid w:val="00AC5F4B"/>
    <w:rsid w:val="00AC60AD"/>
    <w:rsid w:val="00AC61C5"/>
    <w:rsid w:val="00AC64D7"/>
    <w:rsid w:val="00AC668C"/>
    <w:rsid w:val="00AC670A"/>
    <w:rsid w:val="00AC695B"/>
    <w:rsid w:val="00AC6D61"/>
    <w:rsid w:val="00AC6E87"/>
    <w:rsid w:val="00AC7215"/>
    <w:rsid w:val="00AC7833"/>
    <w:rsid w:val="00AC797A"/>
    <w:rsid w:val="00AC7A2A"/>
    <w:rsid w:val="00AC7BE0"/>
    <w:rsid w:val="00AC7EB4"/>
    <w:rsid w:val="00AD00BE"/>
    <w:rsid w:val="00AD0393"/>
    <w:rsid w:val="00AD049A"/>
    <w:rsid w:val="00AD049F"/>
    <w:rsid w:val="00AD04A7"/>
    <w:rsid w:val="00AD04F2"/>
    <w:rsid w:val="00AD070D"/>
    <w:rsid w:val="00AD0760"/>
    <w:rsid w:val="00AD0884"/>
    <w:rsid w:val="00AD0A3F"/>
    <w:rsid w:val="00AD0A9D"/>
    <w:rsid w:val="00AD105A"/>
    <w:rsid w:val="00AD176E"/>
    <w:rsid w:val="00AD193C"/>
    <w:rsid w:val="00AD19D3"/>
    <w:rsid w:val="00AD19DC"/>
    <w:rsid w:val="00AD1AB8"/>
    <w:rsid w:val="00AD217E"/>
    <w:rsid w:val="00AD21E5"/>
    <w:rsid w:val="00AD2589"/>
    <w:rsid w:val="00AD28BE"/>
    <w:rsid w:val="00AD2AD3"/>
    <w:rsid w:val="00AD2BFB"/>
    <w:rsid w:val="00AD2CC0"/>
    <w:rsid w:val="00AD2D8D"/>
    <w:rsid w:val="00AD2E83"/>
    <w:rsid w:val="00AD30B0"/>
    <w:rsid w:val="00AD330C"/>
    <w:rsid w:val="00AD3335"/>
    <w:rsid w:val="00AD3489"/>
    <w:rsid w:val="00AD360F"/>
    <w:rsid w:val="00AD370F"/>
    <w:rsid w:val="00AD3819"/>
    <w:rsid w:val="00AD3838"/>
    <w:rsid w:val="00AD38AE"/>
    <w:rsid w:val="00AD44E4"/>
    <w:rsid w:val="00AD4707"/>
    <w:rsid w:val="00AD4920"/>
    <w:rsid w:val="00AD49B1"/>
    <w:rsid w:val="00AD4A0F"/>
    <w:rsid w:val="00AD4A59"/>
    <w:rsid w:val="00AD4C07"/>
    <w:rsid w:val="00AD537C"/>
    <w:rsid w:val="00AD5632"/>
    <w:rsid w:val="00AD5765"/>
    <w:rsid w:val="00AD589E"/>
    <w:rsid w:val="00AD59E0"/>
    <w:rsid w:val="00AD5A2D"/>
    <w:rsid w:val="00AD5AD4"/>
    <w:rsid w:val="00AD60CC"/>
    <w:rsid w:val="00AD612C"/>
    <w:rsid w:val="00AD61D3"/>
    <w:rsid w:val="00AD61EE"/>
    <w:rsid w:val="00AD63B0"/>
    <w:rsid w:val="00AD6554"/>
    <w:rsid w:val="00AD67FF"/>
    <w:rsid w:val="00AD6802"/>
    <w:rsid w:val="00AD6A5F"/>
    <w:rsid w:val="00AD6B2B"/>
    <w:rsid w:val="00AD6C40"/>
    <w:rsid w:val="00AD6CBA"/>
    <w:rsid w:val="00AD7067"/>
    <w:rsid w:val="00AD733D"/>
    <w:rsid w:val="00AD749F"/>
    <w:rsid w:val="00AD75E8"/>
    <w:rsid w:val="00AD781F"/>
    <w:rsid w:val="00AE00E4"/>
    <w:rsid w:val="00AE01C5"/>
    <w:rsid w:val="00AE04E4"/>
    <w:rsid w:val="00AE07E4"/>
    <w:rsid w:val="00AE0C7C"/>
    <w:rsid w:val="00AE0CED"/>
    <w:rsid w:val="00AE0DC5"/>
    <w:rsid w:val="00AE0E29"/>
    <w:rsid w:val="00AE111B"/>
    <w:rsid w:val="00AE1364"/>
    <w:rsid w:val="00AE1A3A"/>
    <w:rsid w:val="00AE1C3A"/>
    <w:rsid w:val="00AE1D86"/>
    <w:rsid w:val="00AE2395"/>
    <w:rsid w:val="00AE2439"/>
    <w:rsid w:val="00AE24F0"/>
    <w:rsid w:val="00AE2909"/>
    <w:rsid w:val="00AE29C0"/>
    <w:rsid w:val="00AE2A45"/>
    <w:rsid w:val="00AE2A56"/>
    <w:rsid w:val="00AE2BDF"/>
    <w:rsid w:val="00AE2C72"/>
    <w:rsid w:val="00AE2C89"/>
    <w:rsid w:val="00AE2F50"/>
    <w:rsid w:val="00AE3458"/>
    <w:rsid w:val="00AE36A6"/>
    <w:rsid w:val="00AE3749"/>
    <w:rsid w:val="00AE3915"/>
    <w:rsid w:val="00AE3AAB"/>
    <w:rsid w:val="00AE3AC3"/>
    <w:rsid w:val="00AE3C16"/>
    <w:rsid w:val="00AE3ED5"/>
    <w:rsid w:val="00AE45B6"/>
    <w:rsid w:val="00AE4A1A"/>
    <w:rsid w:val="00AE51F0"/>
    <w:rsid w:val="00AE54F3"/>
    <w:rsid w:val="00AE5574"/>
    <w:rsid w:val="00AE559A"/>
    <w:rsid w:val="00AE5661"/>
    <w:rsid w:val="00AE5889"/>
    <w:rsid w:val="00AE5A2A"/>
    <w:rsid w:val="00AE62ED"/>
    <w:rsid w:val="00AE6412"/>
    <w:rsid w:val="00AE6708"/>
    <w:rsid w:val="00AE6778"/>
    <w:rsid w:val="00AE6822"/>
    <w:rsid w:val="00AE6868"/>
    <w:rsid w:val="00AE6A0F"/>
    <w:rsid w:val="00AE6CD8"/>
    <w:rsid w:val="00AE6E3B"/>
    <w:rsid w:val="00AE6E5A"/>
    <w:rsid w:val="00AE70C3"/>
    <w:rsid w:val="00AE71CD"/>
    <w:rsid w:val="00AE7205"/>
    <w:rsid w:val="00AE728E"/>
    <w:rsid w:val="00AE7365"/>
    <w:rsid w:val="00AE73FB"/>
    <w:rsid w:val="00AE7471"/>
    <w:rsid w:val="00AE764A"/>
    <w:rsid w:val="00AE76C5"/>
    <w:rsid w:val="00AE7A88"/>
    <w:rsid w:val="00AE7C3A"/>
    <w:rsid w:val="00AE7C74"/>
    <w:rsid w:val="00AF0031"/>
    <w:rsid w:val="00AF0097"/>
    <w:rsid w:val="00AF01B7"/>
    <w:rsid w:val="00AF0235"/>
    <w:rsid w:val="00AF0617"/>
    <w:rsid w:val="00AF0938"/>
    <w:rsid w:val="00AF093B"/>
    <w:rsid w:val="00AF094B"/>
    <w:rsid w:val="00AF098B"/>
    <w:rsid w:val="00AF0C47"/>
    <w:rsid w:val="00AF0F17"/>
    <w:rsid w:val="00AF10B6"/>
    <w:rsid w:val="00AF1251"/>
    <w:rsid w:val="00AF1338"/>
    <w:rsid w:val="00AF151F"/>
    <w:rsid w:val="00AF176B"/>
    <w:rsid w:val="00AF18B8"/>
    <w:rsid w:val="00AF1ABC"/>
    <w:rsid w:val="00AF1B4F"/>
    <w:rsid w:val="00AF21B2"/>
    <w:rsid w:val="00AF231C"/>
    <w:rsid w:val="00AF24C7"/>
    <w:rsid w:val="00AF2AEE"/>
    <w:rsid w:val="00AF302B"/>
    <w:rsid w:val="00AF35AF"/>
    <w:rsid w:val="00AF38C5"/>
    <w:rsid w:val="00AF3A63"/>
    <w:rsid w:val="00AF3CDD"/>
    <w:rsid w:val="00AF3E34"/>
    <w:rsid w:val="00AF3F30"/>
    <w:rsid w:val="00AF3FF1"/>
    <w:rsid w:val="00AF42C5"/>
    <w:rsid w:val="00AF45CC"/>
    <w:rsid w:val="00AF460B"/>
    <w:rsid w:val="00AF46AD"/>
    <w:rsid w:val="00AF496A"/>
    <w:rsid w:val="00AF4A23"/>
    <w:rsid w:val="00AF4BCA"/>
    <w:rsid w:val="00AF4BDD"/>
    <w:rsid w:val="00AF4C92"/>
    <w:rsid w:val="00AF4EAE"/>
    <w:rsid w:val="00AF5059"/>
    <w:rsid w:val="00AF51FA"/>
    <w:rsid w:val="00AF531E"/>
    <w:rsid w:val="00AF53C1"/>
    <w:rsid w:val="00AF53F1"/>
    <w:rsid w:val="00AF549A"/>
    <w:rsid w:val="00AF55A2"/>
    <w:rsid w:val="00AF5BEC"/>
    <w:rsid w:val="00AF5D25"/>
    <w:rsid w:val="00AF5EAE"/>
    <w:rsid w:val="00AF5F00"/>
    <w:rsid w:val="00AF5FBD"/>
    <w:rsid w:val="00AF6047"/>
    <w:rsid w:val="00AF6152"/>
    <w:rsid w:val="00AF617D"/>
    <w:rsid w:val="00AF65A1"/>
    <w:rsid w:val="00AF668D"/>
    <w:rsid w:val="00AF67E4"/>
    <w:rsid w:val="00AF690D"/>
    <w:rsid w:val="00AF69A3"/>
    <w:rsid w:val="00AF69C1"/>
    <w:rsid w:val="00AF6EC8"/>
    <w:rsid w:val="00AF6F66"/>
    <w:rsid w:val="00AF6FE2"/>
    <w:rsid w:val="00AF717F"/>
    <w:rsid w:val="00AF7187"/>
    <w:rsid w:val="00AF722C"/>
    <w:rsid w:val="00AF758C"/>
    <w:rsid w:val="00AF78DB"/>
    <w:rsid w:val="00AF7909"/>
    <w:rsid w:val="00AF7BE9"/>
    <w:rsid w:val="00AF7D50"/>
    <w:rsid w:val="00AF7E9C"/>
    <w:rsid w:val="00B001CF"/>
    <w:rsid w:val="00B001DD"/>
    <w:rsid w:val="00B00335"/>
    <w:rsid w:val="00B006B6"/>
    <w:rsid w:val="00B0080A"/>
    <w:rsid w:val="00B00966"/>
    <w:rsid w:val="00B00DF2"/>
    <w:rsid w:val="00B00EEE"/>
    <w:rsid w:val="00B01F86"/>
    <w:rsid w:val="00B02097"/>
    <w:rsid w:val="00B022C3"/>
    <w:rsid w:val="00B0264A"/>
    <w:rsid w:val="00B029C8"/>
    <w:rsid w:val="00B02A27"/>
    <w:rsid w:val="00B02D06"/>
    <w:rsid w:val="00B02D42"/>
    <w:rsid w:val="00B02F65"/>
    <w:rsid w:val="00B030A1"/>
    <w:rsid w:val="00B033BA"/>
    <w:rsid w:val="00B03731"/>
    <w:rsid w:val="00B03799"/>
    <w:rsid w:val="00B03A6D"/>
    <w:rsid w:val="00B03D2A"/>
    <w:rsid w:val="00B04023"/>
    <w:rsid w:val="00B040D7"/>
    <w:rsid w:val="00B04434"/>
    <w:rsid w:val="00B04465"/>
    <w:rsid w:val="00B044BB"/>
    <w:rsid w:val="00B049D7"/>
    <w:rsid w:val="00B04E45"/>
    <w:rsid w:val="00B050DF"/>
    <w:rsid w:val="00B05248"/>
    <w:rsid w:val="00B0530A"/>
    <w:rsid w:val="00B05439"/>
    <w:rsid w:val="00B055D0"/>
    <w:rsid w:val="00B05634"/>
    <w:rsid w:val="00B0568D"/>
    <w:rsid w:val="00B05867"/>
    <w:rsid w:val="00B0598D"/>
    <w:rsid w:val="00B05A88"/>
    <w:rsid w:val="00B05BCE"/>
    <w:rsid w:val="00B05E30"/>
    <w:rsid w:val="00B06154"/>
    <w:rsid w:val="00B061DA"/>
    <w:rsid w:val="00B066B9"/>
    <w:rsid w:val="00B066C5"/>
    <w:rsid w:val="00B0698C"/>
    <w:rsid w:val="00B06C3A"/>
    <w:rsid w:val="00B06E86"/>
    <w:rsid w:val="00B070BC"/>
    <w:rsid w:val="00B071B1"/>
    <w:rsid w:val="00B07310"/>
    <w:rsid w:val="00B076A4"/>
    <w:rsid w:val="00B07948"/>
    <w:rsid w:val="00B07D1D"/>
    <w:rsid w:val="00B07D4D"/>
    <w:rsid w:val="00B07F2A"/>
    <w:rsid w:val="00B07FB3"/>
    <w:rsid w:val="00B10295"/>
    <w:rsid w:val="00B1037F"/>
    <w:rsid w:val="00B10466"/>
    <w:rsid w:val="00B10646"/>
    <w:rsid w:val="00B106B7"/>
    <w:rsid w:val="00B10981"/>
    <w:rsid w:val="00B109C9"/>
    <w:rsid w:val="00B10D05"/>
    <w:rsid w:val="00B10EC0"/>
    <w:rsid w:val="00B111AC"/>
    <w:rsid w:val="00B1149E"/>
    <w:rsid w:val="00B116A9"/>
    <w:rsid w:val="00B11887"/>
    <w:rsid w:val="00B11C12"/>
    <w:rsid w:val="00B11CB3"/>
    <w:rsid w:val="00B11DF4"/>
    <w:rsid w:val="00B11F98"/>
    <w:rsid w:val="00B12110"/>
    <w:rsid w:val="00B12272"/>
    <w:rsid w:val="00B1230E"/>
    <w:rsid w:val="00B12668"/>
    <w:rsid w:val="00B12886"/>
    <w:rsid w:val="00B129DD"/>
    <w:rsid w:val="00B12AF6"/>
    <w:rsid w:val="00B1301E"/>
    <w:rsid w:val="00B13092"/>
    <w:rsid w:val="00B130FC"/>
    <w:rsid w:val="00B13376"/>
    <w:rsid w:val="00B133A3"/>
    <w:rsid w:val="00B134FD"/>
    <w:rsid w:val="00B137CD"/>
    <w:rsid w:val="00B13928"/>
    <w:rsid w:val="00B13A4B"/>
    <w:rsid w:val="00B13BDA"/>
    <w:rsid w:val="00B13C9F"/>
    <w:rsid w:val="00B13D10"/>
    <w:rsid w:val="00B1403A"/>
    <w:rsid w:val="00B142A8"/>
    <w:rsid w:val="00B1432C"/>
    <w:rsid w:val="00B14472"/>
    <w:rsid w:val="00B1462F"/>
    <w:rsid w:val="00B14651"/>
    <w:rsid w:val="00B14716"/>
    <w:rsid w:val="00B14AE4"/>
    <w:rsid w:val="00B152B8"/>
    <w:rsid w:val="00B157B0"/>
    <w:rsid w:val="00B15C27"/>
    <w:rsid w:val="00B15D47"/>
    <w:rsid w:val="00B15DCB"/>
    <w:rsid w:val="00B15FC3"/>
    <w:rsid w:val="00B16042"/>
    <w:rsid w:val="00B1631C"/>
    <w:rsid w:val="00B166D5"/>
    <w:rsid w:val="00B16739"/>
    <w:rsid w:val="00B16813"/>
    <w:rsid w:val="00B1686E"/>
    <w:rsid w:val="00B16AA0"/>
    <w:rsid w:val="00B16D51"/>
    <w:rsid w:val="00B171BA"/>
    <w:rsid w:val="00B171C9"/>
    <w:rsid w:val="00B17329"/>
    <w:rsid w:val="00B175B4"/>
    <w:rsid w:val="00B175D2"/>
    <w:rsid w:val="00B17714"/>
    <w:rsid w:val="00B17780"/>
    <w:rsid w:val="00B179DE"/>
    <w:rsid w:val="00B17C02"/>
    <w:rsid w:val="00B17CFB"/>
    <w:rsid w:val="00B17F78"/>
    <w:rsid w:val="00B204BE"/>
    <w:rsid w:val="00B20544"/>
    <w:rsid w:val="00B205D3"/>
    <w:rsid w:val="00B205E7"/>
    <w:rsid w:val="00B207F9"/>
    <w:rsid w:val="00B2093C"/>
    <w:rsid w:val="00B20946"/>
    <w:rsid w:val="00B20951"/>
    <w:rsid w:val="00B20A7B"/>
    <w:rsid w:val="00B20BBB"/>
    <w:rsid w:val="00B20D7B"/>
    <w:rsid w:val="00B21263"/>
    <w:rsid w:val="00B216D9"/>
    <w:rsid w:val="00B2184B"/>
    <w:rsid w:val="00B21A17"/>
    <w:rsid w:val="00B21A68"/>
    <w:rsid w:val="00B21A75"/>
    <w:rsid w:val="00B21EA3"/>
    <w:rsid w:val="00B22154"/>
    <w:rsid w:val="00B22294"/>
    <w:rsid w:val="00B22345"/>
    <w:rsid w:val="00B2250C"/>
    <w:rsid w:val="00B226EB"/>
    <w:rsid w:val="00B22976"/>
    <w:rsid w:val="00B22DE8"/>
    <w:rsid w:val="00B231C5"/>
    <w:rsid w:val="00B235F3"/>
    <w:rsid w:val="00B2371C"/>
    <w:rsid w:val="00B2374F"/>
    <w:rsid w:val="00B23815"/>
    <w:rsid w:val="00B23933"/>
    <w:rsid w:val="00B23A67"/>
    <w:rsid w:val="00B23ACF"/>
    <w:rsid w:val="00B23BA0"/>
    <w:rsid w:val="00B24234"/>
    <w:rsid w:val="00B242B6"/>
    <w:rsid w:val="00B244B7"/>
    <w:rsid w:val="00B24881"/>
    <w:rsid w:val="00B24BDD"/>
    <w:rsid w:val="00B24C71"/>
    <w:rsid w:val="00B24CC9"/>
    <w:rsid w:val="00B24F33"/>
    <w:rsid w:val="00B25021"/>
    <w:rsid w:val="00B251E2"/>
    <w:rsid w:val="00B251FE"/>
    <w:rsid w:val="00B253A0"/>
    <w:rsid w:val="00B257F7"/>
    <w:rsid w:val="00B25809"/>
    <w:rsid w:val="00B258A5"/>
    <w:rsid w:val="00B25B4C"/>
    <w:rsid w:val="00B25BFE"/>
    <w:rsid w:val="00B25F9A"/>
    <w:rsid w:val="00B2642B"/>
    <w:rsid w:val="00B2677E"/>
    <w:rsid w:val="00B26B9C"/>
    <w:rsid w:val="00B26F62"/>
    <w:rsid w:val="00B27160"/>
    <w:rsid w:val="00B272F9"/>
    <w:rsid w:val="00B27531"/>
    <w:rsid w:val="00B279C4"/>
    <w:rsid w:val="00B27C8E"/>
    <w:rsid w:val="00B27D38"/>
    <w:rsid w:val="00B27F2A"/>
    <w:rsid w:val="00B27F84"/>
    <w:rsid w:val="00B30058"/>
    <w:rsid w:val="00B304E3"/>
    <w:rsid w:val="00B304FF"/>
    <w:rsid w:val="00B30754"/>
    <w:rsid w:val="00B308B2"/>
    <w:rsid w:val="00B308EF"/>
    <w:rsid w:val="00B30957"/>
    <w:rsid w:val="00B30B81"/>
    <w:rsid w:val="00B30D93"/>
    <w:rsid w:val="00B31142"/>
    <w:rsid w:val="00B31254"/>
    <w:rsid w:val="00B315A2"/>
    <w:rsid w:val="00B3193C"/>
    <w:rsid w:val="00B31A78"/>
    <w:rsid w:val="00B31F18"/>
    <w:rsid w:val="00B321D1"/>
    <w:rsid w:val="00B321E7"/>
    <w:rsid w:val="00B322A6"/>
    <w:rsid w:val="00B3230B"/>
    <w:rsid w:val="00B32374"/>
    <w:rsid w:val="00B323EB"/>
    <w:rsid w:val="00B32616"/>
    <w:rsid w:val="00B3282B"/>
    <w:rsid w:val="00B32DAB"/>
    <w:rsid w:val="00B32E10"/>
    <w:rsid w:val="00B330F5"/>
    <w:rsid w:val="00B3311F"/>
    <w:rsid w:val="00B3324E"/>
    <w:rsid w:val="00B33504"/>
    <w:rsid w:val="00B337DA"/>
    <w:rsid w:val="00B33878"/>
    <w:rsid w:val="00B342CA"/>
    <w:rsid w:val="00B34423"/>
    <w:rsid w:val="00B3445B"/>
    <w:rsid w:val="00B34CB8"/>
    <w:rsid w:val="00B34D0A"/>
    <w:rsid w:val="00B34D40"/>
    <w:rsid w:val="00B34EB7"/>
    <w:rsid w:val="00B34EC8"/>
    <w:rsid w:val="00B34EC9"/>
    <w:rsid w:val="00B35BD2"/>
    <w:rsid w:val="00B35FD0"/>
    <w:rsid w:val="00B36689"/>
    <w:rsid w:val="00B366FA"/>
    <w:rsid w:val="00B36C34"/>
    <w:rsid w:val="00B36D99"/>
    <w:rsid w:val="00B36F1C"/>
    <w:rsid w:val="00B37004"/>
    <w:rsid w:val="00B37056"/>
    <w:rsid w:val="00B37B07"/>
    <w:rsid w:val="00B37D09"/>
    <w:rsid w:val="00B37DA1"/>
    <w:rsid w:val="00B37DB2"/>
    <w:rsid w:val="00B402B3"/>
    <w:rsid w:val="00B40550"/>
    <w:rsid w:val="00B408ED"/>
    <w:rsid w:val="00B40A57"/>
    <w:rsid w:val="00B40EBF"/>
    <w:rsid w:val="00B40EDD"/>
    <w:rsid w:val="00B412D7"/>
    <w:rsid w:val="00B41947"/>
    <w:rsid w:val="00B41C68"/>
    <w:rsid w:val="00B41D87"/>
    <w:rsid w:val="00B420A8"/>
    <w:rsid w:val="00B423C2"/>
    <w:rsid w:val="00B428F2"/>
    <w:rsid w:val="00B42906"/>
    <w:rsid w:val="00B42ACA"/>
    <w:rsid w:val="00B42CA4"/>
    <w:rsid w:val="00B4309D"/>
    <w:rsid w:val="00B431FA"/>
    <w:rsid w:val="00B4327A"/>
    <w:rsid w:val="00B43683"/>
    <w:rsid w:val="00B43768"/>
    <w:rsid w:val="00B438AA"/>
    <w:rsid w:val="00B43A73"/>
    <w:rsid w:val="00B43CFD"/>
    <w:rsid w:val="00B43E13"/>
    <w:rsid w:val="00B440B7"/>
    <w:rsid w:val="00B442C0"/>
    <w:rsid w:val="00B442ED"/>
    <w:rsid w:val="00B44307"/>
    <w:rsid w:val="00B44558"/>
    <w:rsid w:val="00B44807"/>
    <w:rsid w:val="00B448DD"/>
    <w:rsid w:val="00B44E9B"/>
    <w:rsid w:val="00B44ED7"/>
    <w:rsid w:val="00B45252"/>
    <w:rsid w:val="00B45633"/>
    <w:rsid w:val="00B456F8"/>
    <w:rsid w:val="00B4588C"/>
    <w:rsid w:val="00B459E6"/>
    <w:rsid w:val="00B45C94"/>
    <w:rsid w:val="00B45D55"/>
    <w:rsid w:val="00B45DDE"/>
    <w:rsid w:val="00B461EF"/>
    <w:rsid w:val="00B461F0"/>
    <w:rsid w:val="00B46239"/>
    <w:rsid w:val="00B464FB"/>
    <w:rsid w:val="00B465E1"/>
    <w:rsid w:val="00B467A9"/>
    <w:rsid w:val="00B467F1"/>
    <w:rsid w:val="00B46854"/>
    <w:rsid w:val="00B46A87"/>
    <w:rsid w:val="00B46EA8"/>
    <w:rsid w:val="00B46FF9"/>
    <w:rsid w:val="00B47056"/>
    <w:rsid w:val="00B47257"/>
    <w:rsid w:val="00B4736E"/>
    <w:rsid w:val="00B4739F"/>
    <w:rsid w:val="00B473E4"/>
    <w:rsid w:val="00B4757B"/>
    <w:rsid w:val="00B47B34"/>
    <w:rsid w:val="00B47B4F"/>
    <w:rsid w:val="00B47F48"/>
    <w:rsid w:val="00B50063"/>
    <w:rsid w:val="00B502AD"/>
    <w:rsid w:val="00B503A9"/>
    <w:rsid w:val="00B50C19"/>
    <w:rsid w:val="00B50D54"/>
    <w:rsid w:val="00B50D5E"/>
    <w:rsid w:val="00B50EFC"/>
    <w:rsid w:val="00B51068"/>
    <w:rsid w:val="00B5116C"/>
    <w:rsid w:val="00B51235"/>
    <w:rsid w:val="00B51490"/>
    <w:rsid w:val="00B51652"/>
    <w:rsid w:val="00B51691"/>
    <w:rsid w:val="00B519E6"/>
    <w:rsid w:val="00B51F22"/>
    <w:rsid w:val="00B524E9"/>
    <w:rsid w:val="00B52551"/>
    <w:rsid w:val="00B52705"/>
    <w:rsid w:val="00B527C5"/>
    <w:rsid w:val="00B52955"/>
    <w:rsid w:val="00B52A93"/>
    <w:rsid w:val="00B52AA5"/>
    <w:rsid w:val="00B52D68"/>
    <w:rsid w:val="00B5305B"/>
    <w:rsid w:val="00B53480"/>
    <w:rsid w:val="00B5354E"/>
    <w:rsid w:val="00B53550"/>
    <w:rsid w:val="00B536F9"/>
    <w:rsid w:val="00B5376A"/>
    <w:rsid w:val="00B53A80"/>
    <w:rsid w:val="00B53B7B"/>
    <w:rsid w:val="00B53BB5"/>
    <w:rsid w:val="00B53C2F"/>
    <w:rsid w:val="00B53C91"/>
    <w:rsid w:val="00B53D2B"/>
    <w:rsid w:val="00B5406D"/>
    <w:rsid w:val="00B5426C"/>
    <w:rsid w:val="00B543C6"/>
    <w:rsid w:val="00B54524"/>
    <w:rsid w:val="00B545B0"/>
    <w:rsid w:val="00B545F3"/>
    <w:rsid w:val="00B5466D"/>
    <w:rsid w:val="00B54709"/>
    <w:rsid w:val="00B54999"/>
    <w:rsid w:val="00B549A7"/>
    <w:rsid w:val="00B54AF1"/>
    <w:rsid w:val="00B54FCC"/>
    <w:rsid w:val="00B553AB"/>
    <w:rsid w:val="00B55545"/>
    <w:rsid w:val="00B5578E"/>
    <w:rsid w:val="00B55805"/>
    <w:rsid w:val="00B55814"/>
    <w:rsid w:val="00B55F95"/>
    <w:rsid w:val="00B5644E"/>
    <w:rsid w:val="00B56588"/>
    <w:rsid w:val="00B5660D"/>
    <w:rsid w:val="00B5674F"/>
    <w:rsid w:val="00B56998"/>
    <w:rsid w:val="00B56AC5"/>
    <w:rsid w:val="00B571D5"/>
    <w:rsid w:val="00B57728"/>
    <w:rsid w:val="00B577C1"/>
    <w:rsid w:val="00B5797E"/>
    <w:rsid w:val="00B579B7"/>
    <w:rsid w:val="00B579CB"/>
    <w:rsid w:val="00B57A84"/>
    <w:rsid w:val="00B57D52"/>
    <w:rsid w:val="00B57EFD"/>
    <w:rsid w:val="00B6027B"/>
    <w:rsid w:val="00B60308"/>
    <w:rsid w:val="00B606B8"/>
    <w:rsid w:val="00B608A8"/>
    <w:rsid w:val="00B61095"/>
    <w:rsid w:val="00B611B3"/>
    <w:rsid w:val="00B61A02"/>
    <w:rsid w:val="00B61AB2"/>
    <w:rsid w:val="00B61C4C"/>
    <w:rsid w:val="00B61C6F"/>
    <w:rsid w:val="00B61D7A"/>
    <w:rsid w:val="00B62200"/>
    <w:rsid w:val="00B62289"/>
    <w:rsid w:val="00B622C0"/>
    <w:rsid w:val="00B62510"/>
    <w:rsid w:val="00B6262A"/>
    <w:rsid w:val="00B6288E"/>
    <w:rsid w:val="00B628C1"/>
    <w:rsid w:val="00B62DBE"/>
    <w:rsid w:val="00B632CE"/>
    <w:rsid w:val="00B637CF"/>
    <w:rsid w:val="00B6396A"/>
    <w:rsid w:val="00B639B5"/>
    <w:rsid w:val="00B63DE2"/>
    <w:rsid w:val="00B63E0F"/>
    <w:rsid w:val="00B63E10"/>
    <w:rsid w:val="00B63ED7"/>
    <w:rsid w:val="00B63F8A"/>
    <w:rsid w:val="00B641BF"/>
    <w:rsid w:val="00B6428B"/>
    <w:rsid w:val="00B642EA"/>
    <w:rsid w:val="00B649FC"/>
    <w:rsid w:val="00B64B83"/>
    <w:rsid w:val="00B64CB1"/>
    <w:rsid w:val="00B64D5E"/>
    <w:rsid w:val="00B64E84"/>
    <w:rsid w:val="00B64F0B"/>
    <w:rsid w:val="00B6564C"/>
    <w:rsid w:val="00B65AEA"/>
    <w:rsid w:val="00B65F5E"/>
    <w:rsid w:val="00B65FDD"/>
    <w:rsid w:val="00B661E7"/>
    <w:rsid w:val="00B6630F"/>
    <w:rsid w:val="00B663E7"/>
    <w:rsid w:val="00B664B2"/>
    <w:rsid w:val="00B664FC"/>
    <w:rsid w:val="00B6659C"/>
    <w:rsid w:val="00B6669C"/>
    <w:rsid w:val="00B66BCA"/>
    <w:rsid w:val="00B66DE5"/>
    <w:rsid w:val="00B66E10"/>
    <w:rsid w:val="00B66E2D"/>
    <w:rsid w:val="00B66F5A"/>
    <w:rsid w:val="00B66FC7"/>
    <w:rsid w:val="00B671AE"/>
    <w:rsid w:val="00B67425"/>
    <w:rsid w:val="00B67489"/>
    <w:rsid w:val="00B6755A"/>
    <w:rsid w:val="00B67710"/>
    <w:rsid w:val="00B678EB"/>
    <w:rsid w:val="00B67EB9"/>
    <w:rsid w:val="00B67F70"/>
    <w:rsid w:val="00B7006F"/>
    <w:rsid w:val="00B70234"/>
    <w:rsid w:val="00B70715"/>
    <w:rsid w:val="00B708D5"/>
    <w:rsid w:val="00B70AEE"/>
    <w:rsid w:val="00B70B5E"/>
    <w:rsid w:val="00B70BAA"/>
    <w:rsid w:val="00B70F2C"/>
    <w:rsid w:val="00B70F3A"/>
    <w:rsid w:val="00B70FC1"/>
    <w:rsid w:val="00B71141"/>
    <w:rsid w:val="00B7148B"/>
    <w:rsid w:val="00B717BA"/>
    <w:rsid w:val="00B71C23"/>
    <w:rsid w:val="00B71C95"/>
    <w:rsid w:val="00B71D6E"/>
    <w:rsid w:val="00B71E52"/>
    <w:rsid w:val="00B72197"/>
    <w:rsid w:val="00B722BF"/>
    <w:rsid w:val="00B72900"/>
    <w:rsid w:val="00B72AFC"/>
    <w:rsid w:val="00B72B2C"/>
    <w:rsid w:val="00B73223"/>
    <w:rsid w:val="00B7333C"/>
    <w:rsid w:val="00B73340"/>
    <w:rsid w:val="00B73DB4"/>
    <w:rsid w:val="00B73E6F"/>
    <w:rsid w:val="00B742FA"/>
    <w:rsid w:val="00B7446D"/>
    <w:rsid w:val="00B744AF"/>
    <w:rsid w:val="00B74570"/>
    <w:rsid w:val="00B74592"/>
    <w:rsid w:val="00B7490A"/>
    <w:rsid w:val="00B74964"/>
    <w:rsid w:val="00B749D2"/>
    <w:rsid w:val="00B74A4B"/>
    <w:rsid w:val="00B74B50"/>
    <w:rsid w:val="00B74B75"/>
    <w:rsid w:val="00B74CC7"/>
    <w:rsid w:val="00B74E34"/>
    <w:rsid w:val="00B751C4"/>
    <w:rsid w:val="00B75688"/>
    <w:rsid w:val="00B756D1"/>
    <w:rsid w:val="00B75850"/>
    <w:rsid w:val="00B7590E"/>
    <w:rsid w:val="00B7625B"/>
    <w:rsid w:val="00B7634D"/>
    <w:rsid w:val="00B766A1"/>
    <w:rsid w:val="00B767EC"/>
    <w:rsid w:val="00B76863"/>
    <w:rsid w:val="00B7698A"/>
    <w:rsid w:val="00B76B06"/>
    <w:rsid w:val="00B76B92"/>
    <w:rsid w:val="00B76BB0"/>
    <w:rsid w:val="00B7721D"/>
    <w:rsid w:val="00B7743A"/>
    <w:rsid w:val="00B774CF"/>
    <w:rsid w:val="00B776C3"/>
    <w:rsid w:val="00B776FC"/>
    <w:rsid w:val="00B777D5"/>
    <w:rsid w:val="00B77881"/>
    <w:rsid w:val="00B778A5"/>
    <w:rsid w:val="00B77A49"/>
    <w:rsid w:val="00B77A6C"/>
    <w:rsid w:val="00B77AEA"/>
    <w:rsid w:val="00B80096"/>
    <w:rsid w:val="00B800EE"/>
    <w:rsid w:val="00B80348"/>
    <w:rsid w:val="00B804CA"/>
    <w:rsid w:val="00B80628"/>
    <w:rsid w:val="00B807A2"/>
    <w:rsid w:val="00B807B9"/>
    <w:rsid w:val="00B80824"/>
    <w:rsid w:val="00B80ACD"/>
    <w:rsid w:val="00B80D62"/>
    <w:rsid w:val="00B8136E"/>
    <w:rsid w:val="00B8138A"/>
    <w:rsid w:val="00B8159B"/>
    <w:rsid w:val="00B81F2E"/>
    <w:rsid w:val="00B82106"/>
    <w:rsid w:val="00B824C1"/>
    <w:rsid w:val="00B825B8"/>
    <w:rsid w:val="00B82729"/>
    <w:rsid w:val="00B82B1D"/>
    <w:rsid w:val="00B82E4E"/>
    <w:rsid w:val="00B83076"/>
    <w:rsid w:val="00B830E7"/>
    <w:rsid w:val="00B8320E"/>
    <w:rsid w:val="00B835C2"/>
    <w:rsid w:val="00B83781"/>
    <w:rsid w:val="00B83919"/>
    <w:rsid w:val="00B83A31"/>
    <w:rsid w:val="00B83EA9"/>
    <w:rsid w:val="00B84238"/>
    <w:rsid w:val="00B8439D"/>
    <w:rsid w:val="00B8450B"/>
    <w:rsid w:val="00B847DC"/>
    <w:rsid w:val="00B8490A"/>
    <w:rsid w:val="00B84A12"/>
    <w:rsid w:val="00B84F85"/>
    <w:rsid w:val="00B85072"/>
    <w:rsid w:val="00B85111"/>
    <w:rsid w:val="00B85179"/>
    <w:rsid w:val="00B8528D"/>
    <w:rsid w:val="00B853C8"/>
    <w:rsid w:val="00B85480"/>
    <w:rsid w:val="00B85615"/>
    <w:rsid w:val="00B8570B"/>
    <w:rsid w:val="00B85BD1"/>
    <w:rsid w:val="00B85E32"/>
    <w:rsid w:val="00B8605C"/>
    <w:rsid w:val="00B860DA"/>
    <w:rsid w:val="00B86231"/>
    <w:rsid w:val="00B86311"/>
    <w:rsid w:val="00B86439"/>
    <w:rsid w:val="00B86535"/>
    <w:rsid w:val="00B86B0A"/>
    <w:rsid w:val="00B86BB8"/>
    <w:rsid w:val="00B86DFE"/>
    <w:rsid w:val="00B87301"/>
    <w:rsid w:val="00B873AB"/>
    <w:rsid w:val="00B87409"/>
    <w:rsid w:val="00B87615"/>
    <w:rsid w:val="00B87650"/>
    <w:rsid w:val="00B878F5"/>
    <w:rsid w:val="00B87B0E"/>
    <w:rsid w:val="00B900FA"/>
    <w:rsid w:val="00B90437"/>
    <w:rsid w:val="00B9076B"/>
    <w:rsid w:val="00B908B1"/>
    <w:rsid w:val="00B9095E"/>
    <w:rsid w:val="00B90ACF"/>
    <w:rsid w:val="00B90CA7"/>
    <w:rsid w:val="00B90D56"/>
    <w:rsid w:val="00B90FF5"/>
    <w:rsid w:val="00B911B2"/>
    <w:rsid w:val="00B913D9"/>
    <w:rsid w:val="00B91563"/>
    <w:rsid w:val="00B9175C"/>
    <w:rsid w:val="00B917EE"/>
    <w:rsid w:val="00B91874"/>
    <w:rsid w:val="00B91892"/>
    <w:rsid w:val="00B91FDF"/>
    <w:rsid w:val="00B92126"/>
    <w:rsid w:val="00B92423"/>
    <w:rsid w:val="00B9262F"/>
    <w:rsid w:val="00B927DF"/>
    <w:rsid w:val="00B92CBC"/>
    <w:rsid w:val="00B92E87"/>
    <w:rsid w:val="00B93476"/>
    <w:rsid w:val="00B93596"/>
    <w:rsid w:val="00B93748"/>
    <w:rsid w:val="00B93B44"/>
    <w:rsid w:val="00B93D3A"/>
    <w:rsid w:val="00B94384"/>
    <w:rsid w:val="00B94511"/>
    <w:rsid w:val="00B9481E"/>
    <w:rsid w:val="00B949CE"/>
    <w:rsid w:val="00B949DB"/>
    <w:rsid w:val="00B94B9E"/>
    <w:rsid w:val="00B94EDB"/>
    <w:rsid w:val="00B956FB"/>
    <w:rsid w:val="00B9580F"/>
    <w:rsid w:val="00B95B3E"/>
    <w:rsid w:val="00B95E23"/>
    <w:rsid w:val="00B96007"/>
    <w:rsid w:val="00B96159"/>
    <w:rsid w:val="00B9616E"/>
    <w:rsid w:val="00B96365"/>
    <w:rsid w:val="00B9641B"/>
    <w:rsid w:val="00B9644D"/>
    <w:rsid w:val="00B9684E"/>
    <w:rsid w:val="00B96F04"/>
    <w:rsid w:val="00B96F79"/>
    <w:rsid w:val="00B97012"/>
    <w:rsid w:val="00B970DA"/>
    <w:rsid w:val="00B971D7"/>
    <w:rsid w:val="00B976A6"/>
    <w:rsid w:val="00B979BC"/>
    <w:rsid w:val="00BA031D"/>
    <w:rsid w:val="00BA0460"/>
    <w:rsid w:val="00BA0509"/>
    <w:rsid w:val="00BA052E"/>
    <w:rsid w:val="00BA07AF"/>
    <w:rsid w:val="00BA081A"/>
    <w:rsid w:val="00BA0962"/>
    <w:rsid w:val="00BA0BDB"/>
    <w:rsid w:val="00BA0C42"/>
    <w:rsid w:val="00BA0C56"/>
    <w:rsid w:val="00BA0D14"/>
    <w:rsid w:val="00BA0EBD"/>
    <w:rsid w:val="00BA0F83"/>
    <w:rsid w:val="00BA1432"/>
    <w:rsid w:val="00BA157D"/>
    <w:rsid w:val="00BA1B9D"/>
    <w:rsid w:val="00BA21FD"/>
    <w:rsid w:val="00BA248C"/>
    <w:rsid w:val="00BA2492"/>
    <w:rsid w:val="00BA24EB"/>
    <w:rsid w:val="00BA2799"/>
    <w:rsid w:val="00BA2810"/>
    <w:rsid w:val="00BA28DE"/>
    <w:rsid w:val="00BA3016"/>
    <w:rsid w:val="00BA31EC"/>
    <w:rsid w:val="00BA3562"/>
    <w:rsid w:val="00BA36DD"/>
    <w:rsid w:val="00BA3778"/>
    <w:rsid w:val="00BA3F20"/>
    <w:rsid w:val="00BA4449"/>
    <w:rsid w:val="00BA458E"/>
    <w:rsid w:val="00BA4698"/>
    <w:rsid w:val="00BA4842"/>
    <w:rsid w:val="00BA4B68"/>
    <w:rsid w:val="00BA4E00"/>
    <w:rsid w:val="00BA5102"/>
    <w:rsid w:val="00BA5152"/>
    <w:rsid w:val="00BA5180"/>
    <w:rsid w:val="00BA51EA"/>
    <w:rsid w:val="00BA5233"/>
    <w:rsid w:val="00BA52F8"/>
    <w:rsid w:val="00BA533A"/>
    <w:rsid w:val="00BA5499"/>
    <w:rsid w:val="00BA55DC"/>
    <w:rsid w:val="00BA574D"/>
    <w:rsid w:val="00BA5EA6"/>
    <w:rsid w:val="00BA6348"/>
    <w:rsid w:val="00BA6670"/>
    <w:rsid w:val="00BA669E"/>
    <w:rsid w:val="00BA66B3"/>
    <w:rsid w:val="00BA6A26"/>
    <w:rsid w:val="00BA6A9B"/>
    <w:rsid w:val="00BA6CAB"/>
    <w:rsid w:val="00BA6E8D"/>
    <w:rsid w:val="00BA719D"/>
    <w:rsid w:val="00BA7546"/>
    <w:rsid w:val="00BA7581"/>
    <w:rsid w:val="00BA7980"/>
    <w:rsid w:val="00BB00F3"/>
    <w:rsid w:val="00BB03AE"/>
    <w:rsid w:val="00BB04E4"/>
    <w:rsid w:val="00BB0745"/>
    <w:rsid w:val="00BB08BE"/>
    <w:rsid w:val="00BB09EA"/>
    <w:rsid w:val="00BB0B01"/>
    <w:rsid w:val="00BB0B70"/>
    <w:rsid w:val="00BB0C2B"/>
    <w:rsid w:val="00BB0C7A"/>
    <w:rsid w:val="00BB10D5"/>
    <w:rsid w:val="00BB10E8"/>
    <w:rsid w:val="00BB161E"/>
    <w:rsid w:val="00BB1898"/>
    <w:rsid w:val="00BB1A96"/>
    <w:rsid w:val="00BB1AA6"/>
    <w:rsid w:val="00BB1D14"/>
    <w:rsid w:val="00BB1F25"/>
    <w:rsid w:val="00BB1FF6"/>
    <w:rsid w:val="00BB2672"/>
    <w:rsid w:val="00BB2BA7"/>
    <w:rsid w:val="00BB2E0A"/>
    <w:rsid w:val="00BB3032"/>
    <w:rsid w:val="00BB31BC"/>
    <w:rsid w:val="00BB33C6"/>
    <w:rsid w:val="00BB3A39"/>
    <w:rsid w:val="00BB3E37"/>
    <w:rsid w:val="00BB4041"/>
    <w:rsid w:val="00BB424B"/>
    <w:rsid w:val="00BB4939"/>
    <w:rsid w:val="00BB52FD"/>
    <w:rsid w:val="00BB531F"/>
    <w:rsid w:val="00BB5507"/>
    <w:rsid w:val="00BB58FA"/>
    <w:rsid w:val="00BB5AC6"/>
    <w:rsid w:val="00BB5BE7"/>
    <w:rsid w:val="00BB5E87"/>
    <w:rsid w:val="00BB6005"/>
    <w:rsid w:val="00BB602D"/>
    <w:rsid w:val="00BB6138"/>
    <w:rsid w:val="00BB627A"/>
    <w:rsid w:val="00BB62A3"/>
    <w:rsid w:val="00BB6455"/>
    <w:rsid w:val="00BB658C"/>
    <w:rsid w:val="00BB6726"/>
    <w:rsid w:val="00BB6835"/>
    <w:rsid w:val="00BB685D"/>
    <w:rsid w:val="00BB691E"/>
    <w:rsid w:val="00BB698E"/>
    <w:rsid w:val="00BB6DCF"/>
    <w:rsid w:val="00BB6FCE"/>
    <w:rsid w:val="00BB716C"/>
    <w:rsid w:val="00BB7250"/>
    <w:rsid w:val="00BB7444"/>
    <w:rsid w:val="00BB76D9"/>
    <w:rsid w:val="00BB79D7"/>
    <w:rsid w:val="00BB7B82"/>
    <w:rsid w:val="00BB7C29"/>
    <w:rsid w:val="00BC04C5"/>
    <w:rsid w:val="00BC05E3"/>
    <w:rsid w:val="00BC0606"/>
    <w:rsid w:val="00BC0840"/>
    <w:rsid w:val="00BC0AAB"/>
    <w:rsid w:val="00BC0D2B"/>
    <w:rsid w:val="00BC0D36"/>
    <w:rsid w:val="00BC13C1"/>
    <w:rsid w:val="00BC1453"/>
    <w:rsid w:val="00BC14E6"/>
    <w:rsid w:val="00BC1530"/>
    <w:rsid w:val="00BC1532"/>
    <w:rsid w:val="00BC15F7"/>
    <w:rsid w:val="00BC1682"/>
    <w:rsid w:val="00BC168E"/>
    <w:rsid w:val="00BC1C56"/>
    <w:rsid w:val="00BC23D4"/>
    <w:rsid w:val="00BC241A"/>
    <w:rsid w:val="00BC24C1"/>
    <w:rsid w:val="00BC25F9"/>
    <w:rsid w:val="00BC26DD"/>
    <w:rsid w:val="00BC2803"/>
    <w:rsid w:val="00BC2983"/>
    <w:rsid w:val="00BC2D61"/>
    <w:rsid w:val="00BC2DBA"/>
    <w:rsid w:val="00BC2F00"/>
    <w:rsid w:val="00BC30A0"/>
    <w:rsid w:val="00BC312D"/>
    <w:rsid w:val="00BC3242"/>
    <w:rsid w:val="00BC326B"/>
    <w:rsid w:val="00BC37D0"/>
    <w:rsid w:val="00BC3AC7"/>
    <w:rsid w:val="00BC3EE1"/>
    <w:rsid w:val="00BC42A7"/>
    <w:rsid w:val="00BC42AC"/>
    <w:rsid w:val="00BC468C"/>
    <w:rsid w:val="00BC4795"/>
    <w:rsid w:val="00BC485D"/>
    <w:rsid w:val="00BC4A4C"/>
    <w:rsid w:val="00BC4A64"/>
    <w:rsid w:val="00BC4A78"/>
    <w:rsid w:val="00BC4E8A"/>
    <w:rsid w:val="00BC4EC3"/>
    <w:rsid w:val="00BC4ED9"/>
    <w:rsid w:val="00BC52EC"/>
    <w:rsid w:val="00BC5CEA"/>
    <w:rsid w:val="00BC60A8"/>
    <w:rsid w:val="00BC64B4"/>
    <w:rsid w:val="00BC6545"/>
    <w:rsid w:val="00BC6893"/>
    <w:rsid w:val="00BC6C57"/>
    <w:rsid w:val="00BC70C8"/>
    <w:rsid w:val="00BC715B"/>
    <w:rsid w:val="00BC7161"/>
    <w:rsid w:val="00BC7369"/>
    <w:rsid w:val="00BC7394"/>
    <w:rsid w:val="00BC7622"/>
    <w:rsid w:val="00BC762C"/>
    <w:rsid w:val="00BC76ED"/>
    <w:rsid w:val="00BC77B9"/>
    <w:rsid w:val="00BC78BB"/>
    <w:rsid w:val="00BC7B7D"/>
    <w:rsid w:val="00BC7DF3"/>
    <w:rsid w:val="00BC7F39"/>
    <w:rsid w:val="00BD015D"/>
    <w:rsid w:val="00BD07CA"/>
    <w:rsid w:val="00BD0A1E"/>
    <w:rsid w:val="00BD0C23"/>
    <w:rsid w:val="00BD0DDE"/>
    <w:rsid w:val="00BD0E44"/>
    <w:rsid w:val="00BD109B"/>
    <w:rsid w:val="00BD12F8"/>
    <w:rsid w:val="00BD14A5"/>
    <w:rsid w:val="00BD159E"/>
    <w:rsid w:val="00BD17D6"/>
    <w:rsid w:val="00BD1955"/>
    <w:rsid w:val="00BD1D14"/>
    <w:rsid w:val="00BD1FD5"/>
    <w:rsid w:val="00BD1FF3"/>
    <w:rsid w:val="00BD2060"/>
    <w:rsid w:val="00BD228F"/>
    <w:rsid w:val="00BD2338"/>
    <w:rsid w:val="00BD26A8"/>
    <w:rsid w:val="00BD280B"/>
    <w:rsid w:val="00BD2ADE"/>
    <w:rsid w:val="00BD3104"/>
    <w:rsid w:val="00BD313C"/>
    <w:rsid w:val="00BD3226"/>
    <w:rsid w:val="00BD380E"/>
    <w:rsid w:val="00BD3866"/>
    <w:rsid w:val="00BD38A8"/>
    <w:rsid w:val="00BD3BEA"/>
    <w:rsid w:val="00BD3E34"/>
    <w:rsid w:val="00BD3E56"/>
    <w:rsid w:val="00BD4141"/>
    <w:rsid w:val="00BD41E4"/>
    <w:rsid w:val="00BD420B"/>
    <w:rsid w:val="00BD42C1"/>
    <w:rsid w:val="00BD42C7"/>
    <w:rsid w:val="00BD4596"/>
    <w:rsid w:val="00BD4656"/>
    <w:rsid w:val="00BD46DB"/>
    <w:rsid w:val="00BD4721"/>
    <w:rsid w:val="00BD4883"/>
    <w:rsid w:val="00BD4A49"/>
    <w:rsid w:val="00BD4B5F"/>
    <w:rsid w:val="00BD4B83"/>
    <w:rsid w:val="00BD4E2C"/>
    <w:rsid w:val="00BD4ECD"/>
    <w:rsid w:val="00BD4EFC"/>
    <w:rsid w:val="00BD50BF"/>
    <w:rsid w:val="00BD50E8"/>
    <w:rsid w:val="00BD514B"/>
    <w:rsid w:val="00BD543B"/>
    <w:rsid w:val="00BD5468"/>
    <w:rsid w:val="00BD550F"/>
    <w:rsid w:val="00BD5937"/>
    <w:rsid w:val="00BD5A49"/>
    <w:rsid w:val="00BD5A8F"/>
    <w:rsid w:val="00BD5B12"/>
    <w:rsid w:val="00BD5D45"/>
    <w:rsid w:val="00BD5D67"/>
    <w:rsid w:val="00BD5ED8"/>
    <w:rsid w:val="00BD5F6C"/>
    <w:rsid w:val="00BD63D9"/>
    <w:rsid w:val="00BD652C"/>
    <w:rsid w:val="00BD679A"/>
    <w:rsid w:val="00BD67BA"/>
    <w:rsid w:val="00BD6A03"/>
    <w:rsid w:val="00BD70D1"/>
    <w:rsid w:val="00BD710D"/>
    <w:rsid w:val="00BD7166"/>
    <w:rsid w:val="00BD73A2"/>
    <w:rsid w:val="00BD74D0"/>
    <w:rsid w:val="00BD76EB"/>
    <w:rsid w:val="00BD7734"/>
    <w:rsid w:val="00BD775E"/>
    <w:rsid w:val="00BD77BA"/>
    <w:rsid w:val="00BD7819"/>
    <w:rsid w:val="00BD78AE"/>
    <w:rsid w:val="00BD7A23"/>
    <w:rsid w:val="00BD7AF1"/>
    <w:rsid w:val="00BD7E17"/>
    <w:rsid w:val="00BD7EB9"/>
    <w:rsid w:val="00BE037B"/>
    <w:rsid w:val="00BE081E"/>
    <w:rsid w:val="00BE0A14"/>
    <w:rsid w:val="00BE0EE4"/>
    <w:rsid w:val="00BE1104"/>
    <w:rsid w:val="00BE1122"/>
    <w:rsid w:val="00BE1367"/>
    <w:rsid w:val="00BE138A"/>
    <w:rsid w:val="00BE190D"/>
    <w:rsid w:val="00BE1972"/>
    <w:rsid w:val="00BE1AEC"/>
    <w:rsid w:val="00BE1EC1"/>
    <w:rsid w:val="00BE2343"/>
    <w:rsid w:val="00BE23BD"/>
    <w:rsid w:val="00BE2774"/>
    <w:rsid w:val="00BE2BC4"/>
    <w:rsid w:val="00BE2E04"/>
    <w:rsid w:val="00BE2EF7"/>
    <w:rsid w:val="00BE31F1"/>
    <w:rsid w:val="00BE32D2"/>
    <w:rsid w:val="00BE3770"/>
    <w:rsid w:val="00BE3ADC"/>
    <w:rsid w:val="00BE3B58"/>
    <w:rsid w:val="00BE4033"/>
    <w:rsid w:val="00BE4203"/>
    <w:rsid w:val="00BE452B"/>
    <w:rsid w:val="00BE4861"/>
    <w:rsid w:val="00BE49C0"/>
    <w:rsid w:val="00BE4C15"/>
    <w:rsid w:val="00BE4E06"/>
    <w:rsid w:val="00BE563C"/>
    <w:rsid w:val="00BE5818"/>
    <w:rsid w:val="00BE5975"/>
    <w:rsid w:val="00BE5D3E"/>
    <w:rsid w:val="00BE60BD"/>
    <w:rsid w:val="00BE63DF"/>
    <w:rsid w:val="00BE66AF"/>
    <w:rsid w:val="00BE6726"/>
    <w:rsid w:val="00BE6953"/>
    <w:rsid w:val="00BE6B9D"/>
    <w:rsid w:val="00BE71E0"/>
    <w:rsid w:val="00BE75A0"/>
    <w:rsid w:val="00BE7BBA"/>
    <w:rsid w:val="00BF01DF"/>
    <w:rsid w:val="00BF031C"/>
    <w:rsid w:val="00BF03DD"/>
    <w:rsid w:val="00BF07E9"/>
    <w:rsid w:val="00BF09AD"/>
    <w:rsid w:val="00BF0A1A"/>
    <w:rsid w:val="00BF0AF5"/>
    <w:rsid w:val="00BF0C3F"/>
    <w:rsid w:val="00BF10A5"/>
    <w:rsid w:val="00BF1240"/>
    <w:rsid w:val="00BF1386"/>
    <w:rsid w:val="00BF143F"/>
    <w:rsid w:val="00BF14B2"/>
    <w:rsid w:val="00BF174E"/>
    <w:rsid w:val="00BF1791"/>
    <w:rsid w:val="00BF19D1"/>
    <w:rsid w:val="00BF1AE0"/>
    <w:rsid w:val="00BF1E3A"/>
    <w:rsid w:val="00BF20D9"/>
    <w:rsid w:val="00BF21CE"/>
    <w:rsid w:val="00BF26F7"/>
    <w:rsid w:val="00BF2903"/>
    <w:rsid w:val="00BF2BFF"/>
    <w:rsid w:val="00BF2CA2"/>
    <w:rsid w:val="00BF2D1A"/>
    <w:rsid w:val="00BF3186"/>
    <w:rsid w:val="00BF31D0"/>
    <w:rsid w:val="00BF342E"/>
    <w:rsid w:val="00BF3487"/>
    <w:rsid w:val="00BF3988"/>
    <w:rsid w:val="00BF3B66"/>
    <w:rsid w:val="00BF3BA1"/>
    <w:rsid w:val="00BF3D4B"/>
    <w:rsid w:val="00BF4326"/>
    <w:rsid w:val="00BF476D"/>
    <w:rsid w:val="00BF4827"/>
    <w:rsid w:val="00BF49A6"/>
    <w:rsid w:val="00BF49D9"/>
    <w:rsid w:val="00BF4A12"/>
    <w:rsid w:val="00BF4CEA"/>
    <w:rsid w:val="00BF4D2D"/>
    <w:rsid w:val="00BF512C"/>
    <w:rsid w:val="00BF547A"/>
    <w:rsid w:val="00BF5F5B"/>
    <w:rsid w:val="00BF61DD"/>
    <w:rsid w:val="00BF646B"/>
    <w:rsid w:val="00BF665F"/>
    <w:rsid w:val="00BF66CB"/>
    <w:rsid w:val="00BF6880"/>
    <w:rsid w:val="00BF6929"/>
    <w:rsid w:val="00BF6CD4"/>
    <w:rsid w:val="00BF6F9D"/>
    <w:rsid w:val="00BF7528"/>
    <w:rsid w:val="00BF76C9"/>
    <w:rsid w:val="00BF77A1"/>
    <w:rsid w:val="00BF7B7D"/>
    <w:rsid w:val="00C000BF"/>
    <w:rsid w:val="00C003D8"/>
    <w:rsid w:val="00C007B9"/>
    <w:rsid w:val="00C0091A"/>
    <w:rsid w:val="00C00F4A"/>
    <w:rsid w:val="00C00FE4"/>
    <w:rsid w:val="00C012ED"/>
    <w:rsid w:val="00C01321"/>
    <w:rsid w:val="00C01806"/>
    <w:rsid w:val="00C01841"/>
    <w:rsid w:val="00C01A3D"/>
    <w:rsid w:val="00C01A4B"/>
    <w:rsid w:val="00C01B83"/>
    <w:rsid w:val="00C020B5"/>
    <w:rsid w:val="00C021FA"/>
    <w:rsid w:val="00C029DD"/>
    <w:rsid w:val="00C02B4B"/>
    <w:rsid w:val="00C03449"/>
    <w:rsid w:val="00C03774"/>
    <w:rsid w:val="00C03C27"/>
    <w:rsid w:val="00C03F97"/>
    <w:rsid w:val="00C03FCC"/>
    <w:rsid w:val="00C044E3"/>
    <w:rsid w:val="00C04605"/>
    <w:rsid w:val="00C0463C"/>
    <w:rsid w:val="00C04922"/>
    <w:rsid w:val="00C049FD"/>
    <w:rsid w:val="00C04CF9"/>
    <w:rsid w:val="00C04DD0"/>
    <w:rsid w:val="00C04EF9"/>
    <w:rsid w:val="00C0570B"/>
    <w:rsid w:val="00C05857"/>
    <w:rsid w:val="00C05861"/>
    <w:rsid w:val="00C05C70"/>
    <w:rsid w:val="00C05E92"/>
    <w:rsid w:val="00C06302"/>
    <w:rsid w:val="00C069DC"/>
    <w:rsid w:val="00C06BDE"/>
    <w:rsid w:val="00C06BF2"/>
    <w:rsid w:val="00C06DAB"/>
    <w:rsid w:val="00C06DBB"/>
    <w:rsid w:val="00C07011"/>
    <w:rsid w:val="00C0718D"/>
    <w:rsid w:val="00C07254"/>
    <w:rsid w:val="00C07D16"/>
    <w:rsid w:val="00C07DB5"/>
    <w:rsid w:val="00C10077"/>
    <w:rsid w:val="00C103C3"/>
    <w:rsid w:val="00C105C1"/>
    <w:rsid w:val="00C105C7"/>
    <w:rsid w:val="00C107EF"/>
    <w:rsid w:val="00C1081E"/>
    <w:rsid w:val="00C1090A"/>
    <w:rsid w:val="00C1096B"/>
    <w:rsid w:val="00C1096E"/>
    <w:rsid w:val="00C10A57"/>
    <w:rsid w:val="00C10B65"/>
    <w:rsid w:val="00C10B98"/>
    <w:rsid w:val="00C10C0C"/>
    <w:rsid w:val="00C10CAF"/>
    <w:rsid w:val="00C10D14"/>
    <w:rsid w:val="00C1120A"/>
    <w:rsid w:val="00C113DD"/>
    <w:rsid w:val="00C11443"/>
    <w:rsid w:val="00C115DC"/>
    <w:rsid w:val="00C115F5"/>
    <w:rsid w:val="00C11773"/>
    <w:rsid w:val="00C11869"/>
    <w:rsid w:val="00C118D8"/>
    <w:rsid w:val="00C11988"/>
    <w:rsid w:val="00C119DE"/>
    <w:rsid w:val="00C11C9A"/>
    <w:rsid w:val="00C122F5"/>
    <w:rsid w:val="00C123A7"/>
    <w:rsid w:val="00C12548"/>
    <w:rsid w:val="00C1261A"/>
    <w:rsid w:val="00C1273E"/>
    <w:rsid w:val="00C12C3D"/>
    <w:rsid w:val="00C12CD4"/>
    <w:rsid w:val="00C12DBC"/>
    <w:rsid w:val="00C130AB"/>
    <w:rsid w:val="00C13110"/>
    <w:rsid w:val="00C134CF"/>
    <w:rsid w:val="00C1352A"/>
    <w:rsid w:val="00C13569"/>
    <w:rsid w:val="00C13961"/>
    <w:rsid w:val="00C13DDD"/>
    <w:rsid w:val="00C13EFD"/>
    <w:rsid w:val="00C13FAF"/>
    <w:rsid w:val="00C140D7"/>
    <w:rsid w:val="00C141A2"/>
    <w:rsid w:val="00C142FE"/>
    <w:rsid w:val="00C14699"/>
    <w:rsid w:val="00C14AD8"/>
    <w:rsid w:val="00C14C10"/>
    <w:rsid w:val="00C14E51"/>
    <w:rsid w:val="00C14E5E"/>
    <w:rsid w:val="00C1545D"/>
    <w:rsid w:val="00C15556"/>
    <w:rsid w:val="00C15793"/>
    <w:rsid w:val="00C15B8F"/>
    <w:rsid w:val="00C15C5D"/>
    <w:rsid w:val="00C15EDE"/>
    <w:rsid w:val="00C1617F"/>
    <w:rsid w:val="00C161D9"/>
    <w:rsid w:val="00C163F4"/>
    <w:rsid w:val="00C16443"/>
    <w:rsid w:val="00C165F1"/>
    <w:rsid w:val="00C166E8"/>
    <w:rsid w:val="00C1672F"/>
    <w:rsid w:val="00C16AB2"/>
    <w:rsid w:val="00C16AD2"/>
    <w:rsid w:val="00C16CB5"/>
    <w:rsid w:val="00C16F56"/>
    <w:rsid w:val="00C17299"/>
    <w:rsid w:val="00C17481"/>
    <w:rsid w:val="00C1754E"/>
    <w:rsid w:val="00C176AB"/>
    <w:rsid w:val="00C17733"/>
    <w:rsid w:val="00C17927"/>
    <w:rsid w:val="00C17AF1"/>
    <w:rsid w:val="00C17B1D"/>
    <w:rsid w:val="00C17BD3"/>
    <w:rsid w:val="00C17EA9"/>
    <w:rsid w:val="00C17F2B"/>
    <w:rsid w:val="00C20124"/>
    <w:rsid w:val="00C20242"/>
    <w:rsid w:val="00C20243"/>
    <w:rsid w:val="00C204A6"/>
    <w:rsid w:val="00C20717"/>
    <w:rsid w:val="00C2097B"/>
    <w:rsid w:val="00C20A47"/>
    <w:rsid w:val="00C20A49"/>
    <w:rsid w:val="00C20B83"/>
    <w:rsid w:val="00C20BD1"/>
    <w:rsid w:val="00C20BF8"/>
    <w:rsid w:val="00C20D08"/>
    <w:rsid w:val="00C20D4A"/>
    <w:rsid w:val="00C20EA9"/>
    <w:rsid w:val="00C20FE5"/>
    <w:rsid w:val="00C21208"/>
    <w:rsid w:val="00C21551"/>
    <w:rsid w:val="00C21588"/>
    <w:rsid w:val="00C215EE"/>
    <w:rsid w:val="00C21825"/>
    <w:rsid w:val="00C2189B"/>
    <w:rsid w:val="00C21B12"/>
    <w:rsid w:val="00C21BA5"/>
    <w:rsid w:val="00C21CC6"/>
    <w:rsid w:val="00C21E6C"/>
    <w:rsid w:val="00C220B7"/>
    <w:rsid w:val="00C2221D"/>
    <w:rsid w:val="00C22695"/>
    <w:rsid w:val="00C2269C"/>
    <w:rsid w:val="00C2289E"/>
    <w:rsid w:val="00C228FE"/>
    <w:rsid w:val="00C22A09"/>
    <w:rsid w:val="00C22A42"/>
    <w:rsid w:val="00C22C7A"/>
    <w:rsid w:val="00C22FF5"/>
    <w:rsid w:val="00C2306D"/>
    <w:rsid w:val="00C230BA"/>
    <w:rsid w:val="00C230E2"/>
    <w:rsid w:val="00C236FF"/>
    <w:rsid w:val="00C2378D"/>
    <w:rsid w:val="00C2392D"/>
    <w:rsid w:val="00C23A28"/>
    <w:rsid w:val="00C23A94"/>
    <w:rsid w:val="00C23B2C"/>
    <w:rsid w:val="00C23B54"/>
    <w:rsid w:val="00C23B78"/>
    <w:rsid w:val="00C23FCF"/>
    <w:rsid w:val="00C2405B"/>
    <w:rsid w:val="00C24261"/>
    <w:rsid w:val="00C2447B"/>
    <w:rsid w:val="00C2453B"/>
    <w:rsid w:val="00C24655"/>
    <w:rsid w:val="00C248D6"/>
    <w:rsid w:val="00C24E3E"/>
    <w:rsid w:val="00C2521D"/>
    <w:rsid w:val="00C252CA"/>
    <w:rsid w:val="00C25468"/>
    <w:rsid w:val="00C254B0"/>
    <w:rsid w:val="00C25758"/>
    <w:rsid w:val="00C25788"/>
    <w:rsid w:val="00C258A3"/>
    <w:rsid w:val="00C25983"/>
    <w:rsid w:val="00C25A60"/>
    <w:rsid w:val="00C25AFF"/>
    <w:rsid w:val="00C25FAC"/>
    <w:rsid w:val="00C25FCF"/>
    <w:rsid w:val="00C26441"/>
    <w:rsid w:val="00C26568"/>
    <w:rsid w:val="00C269AB"/>
    <w:rsid w:val="00C26A15"/>
    <w:rsid w:val="00C26AF2"/>
    <w:rsid w:val="00C26BBA"/>
    <w:rsid w:val="00C26C49"/>
    <w:rsid w:val="00C26E90"/>
    <w:rsid w:val="00C26FC0"/>
    <w:rsid w:val="00C2713B"/>
    <w:rsid w:val="00C272DE"/>
    <w:rsid w:val="00C27452"/>
    <w:rsid w:val="00C27461"/>
    <w:rsid w:val="00C275CF"/>
    <w:rsid w:val="00C275DD"/>
    <w:rsid w:val="00C2768F"/>
    <w:rsid w:val="00C277C7"/>
    <w:rsid w:val="00C279FD"/>
    <w:rsid w:val="00C27B02"/>
    <w:rsid w:val="00C27C1E"/>
    <w:rsid w:val="00C27EB6"/>
    <w:rsid w:val="00C27F43"/>
    <w:rsid w:val="00C27F79"/>
    <w:rsid w:val="00C27FEE"/>
    <w:rsid w:val="00C30016"/>
    <w:rsid w:val="00C3002E"/>
    <w:rsid w:val="00C30729"/>
    <w:rsid w:val="00C30795"/>
    <w:rsid w:val="00C30BBB"/>
    <w:rsid w:val="00C30CDB"/>
    <w:rsid w:val="00C30D4E"/>
    <w:rsid w:val="00C3101F"/>
    <w:rsid w:val="00C31135"/>
    <w:rsid w:val="00C31162"/>
    <w:rsid w:val="00C313FA"/>
    <w:rsid w:val="00C313FE"/>
    <w:rsid w:val="00C314B7"/>
    <w:rsid w:val="00C31692"/>
    <w:rsid w:val="00C316E6"/>
    <w:rsid w:val="00C3172C"/>
    <w:rsid w:val="00C3185F"/>
    <w:rsid w:val="00C31B69"/>
    <w:rsid w:val="00C31E8B"/>
    <w:rsid w:val="00C31EA4"/>
    <w:rsid w:val="00C31ECD"/>
    <w:rsid w:val="00C31EF7"/>
    <w:rsid w:val="00C3219F"/>
    <w:rsid w:val="00C321AD"/>
    <w:rsid w:val="00C321B6"/>
    <w:rsid w:val="00C32464"/>
    <w:rsid w:val="00C324A3"/>
    <w:rsid w:val="00C32782"/>
    <w:rsid w:val="00C32AB6"/>
    <w:rsid w:val="00C32F17"/>
    <w:rsid w:val="00C32F9E"/>
    <w:rsid w:val="00C33286"/>
    <w:rsid w:val="00C33317"/>
    <w:rsid w:val="00C33393"/>
    <w:rsid w:val="00C33434"/>
    <w:rsid w:val="00C3346E"/>
    <w:rsid w:val="00C33605"/>
    <w:rsid w:val="00C33663"/>
    <w:rsid w:val="00C3391D"/>
    <w:rsid w:val="00C33B89"/>
    <w:rsid w:val="00C33F25"/>
    <w:rsid w:val="00C34185"/>
    <w:rsid w:val="00C347D0"/>
    <w:rsid w:val="00C34ACF"/>
    <w:rsid w:val="00C34B37"/>
    <w:rsid w:val="00C34DCD"/>
    <w:rsid w:val="00C3503B"/>
    <w:rsid w:val="00C35200"/>
    <w:rsid w:val="00C352DB"/>
    <w:rsid w:val="00C35401"/>
    <w:rsid w:val="00C3545F"/>
    <w:rsid w:val="00C355B4"/>
    <w:rsid w:val="00C355E6"/>
    <w:rsid w:val="00C35874"/>
    <w:rsid w:val="00C3596D"/>
    <w:rsid w:val="00C359D6"/>
    <w:rsid w:val="00C35B52"/>
    <w:rsid w:val="00C3632F"/>
    <w:rsid w:val="00C363B3"/>
    <w:rsid w:val="00C36677"/>
    <w:rsid w:val="00C366BB"/>
    <w:rsid w:val="00C368D5"/>
    <w:rsid w:val="00C36AC9"/>
    <w:rsid w:val="00C36EDD"/>
    <w:rsid w:val="00C36F3A"/>
    <w:rsid w:val="00C37125"/>
    <w:rsid w:val="00C3720B"/>
    <w:rsid w:val="00C3735E"/>
    <w:rsid w:val="00C37469"/>
    <w:rsid w:val="00C3763A"/>
    <w:rsid w:val="00C37F24"/>
    <w:rsid w:val="00C4009F"/>
    <w:rsid w:val="00C400E2"/>
    <w:rsid w:val="00C4028A"/>
    <w:rsid w:val="00C404CD"/>
    <w:rsid w:val="00C4051F"/>
    <w:rsid w:val="00C4069C"/>
    <w:rsid w:val="00C40829"/>
    <w:rsid w:val="00C40866"/>
    <w:rsid w:val="00C40CAD"/>
    <w:rsid w:val="00C40D07"/>
    <w:rsid w:val="00C40DD4"/>
    <w:rsid w:val="00C40FA1"/>
    <w:rsid w:val="00C412DF"/>
    <w:rsid w:val="00C412E5"/>
    <w:rsid w:val="00C41496"/>
    <w:rsid w:val="00C4153C"/>
    <w:rsid w:val="00C418F8"/>
    <w:rsid w:val="00C41DA2"/>
    <w:rsid w:val="00C41DAD"/>
    <w:rsid w:val="00C41F67"/>
    <w:rsid w:val="00C41F93"/>
    <w:rsid w:val="00C421AD"/>
    <w:rsid w:val="00C421F7"/>
    <w:rsid w:val="00C42294"/>
    <w:rsid w:val="00C425EA"/>
    <w:rsid w:val="00C4268F"/>
    <w:rsid w:val="00C42ACA"/>
    <w:rsid w:val="00C42BBE"/>
    <w:rsid w:val="00C42CB5"/>
    <w:rsid w:val="00C42CC8"/>
    <w:rsid w:val="00C42CE7"/>
    <w:rsid w:val="00C43187"/>
    <w:rsid w:val="00C431E1"/>
    <w:rsid w:val="00C43A3E"/>
    <w:rsid w:val="00C4475E"/>
    <w:rsid w:val="00C44C0B"/>
    <w:rsid w:val="00C44D5D"/>
    <w:rsid w:val="00C44E99"/>
    <w:rsid w:val="00C45365"/>
    <w:rsid w:val="00C454EE"/>
    <w:rsid w:val="00C45AFB"/>
    <w:rsid w:val="00C45B05"/>
    <w:rsid w:val="00C460B4"/>
    <w:rsid w:val="00C46134"/>
    <w:rsid w:val="00C4615C"/>
    <w:rsid w:val="00C461BD"/>
    <w:rsid w:val="00C461F8"/>
    <w:rsid w:val="00C461F9"/>
    <w:rsid w:val="00C46275"/>
    <w:rsid w:val="00C4629C"/>
    <w:rsid w:val="00C469BC"/>
    <w:rsid w:val="00C46C9A"/>
    <w:rsid w:val="00C46DB2"/>
    <w:rsid w:val="00C46DC0"/>
    <w:rsid w:val="00C46E38"/>
    <w:rsid w:val="00C470E9"/>
    <w:rsid w:val="00C4710A"/>
    <w:rsid w:val="00C471A5"/>
    <w:rsid w:val="00C4747B"/>
    <w:rsid w:val="00C47895"/>
    <w:rsid w:val="00C47A13"/>
    <w:rsid w:val="00C47B8C"/>
    <w:rsid w:val="00C47EAA"/>
    <w:rsid w:val="00C50252"/>
    <w:rsid w:val="00C50370"/>
    <w:rsid w:val="00C503DC"/>
    <w:rsid w:val="00C50459"/>
    <w:rsid w:val="00C5049A"/>
    <w:rsid w:val="00C50646"/>
    <w:rsid w:val="00C5070E"/>
    <w:rsid w:val="00C5084C"/>
    <w:rsid w:val="00C508BC"/>
    <w:rsid w:val="00C50A5F"/>
    <w:rsid w:val="00C50B9E"/>
    <w:rsid w:val="00C50C1B"/>
    <w:rsid w:val="00C50E9D"/>
    <w:rsid w:val="00C5110B"/>
    <w:rsid w:val="00C51385"/>
    <w:rsid w:val="00C515C1"/>
    <w:rsid w:val="00C51A71"/>
    <w:rsid w:val="00C51C2A"/>
    <w:rsid w:val="00C51E89"/>
    <w:rsid w:val="00C520DF"/>
    <w:rsid w:val="00C52470"/>
    <w:rsid w:val="00C5280F"/>
    <w:rsid w:val="00C528C1"/>
    <w:rsid w:val="00C52CE7"/>
    <w:rsid w:val="00C52D35"/>
    <w:rsid w:val="00C52D91"/>
    <w:rsid w:val="00C52DAD"/>
    <w:rsid w:val="00C52F0A"/>
    <w:rsid w:val="00C53113"/>
    <w:rsid w:val="00C5330B"/>
    <w:rsid w:val="00C53769"/>
    <w:rsid w:val="00C53EDA"/>
    <w:rsid w:val="00C54012"/>
    <w:rsid w:val="00C54053"/>
    <w:rsid w:val="00C540A5"/>
    <w:rsid w:val="00C5439D"/>
    <w:rsid w:val="00C5445F"/>
    <w:rsid w:val="00C5450B"/>
    <w:rsid w:val="00C5461D"/>
    <w:rsid w:val="00C5472C"/>
    <w:rsid w:val="00C54973"/>
    <w:rsid w:val="00C54D8D"/>
    <w:rsid w:val="00C54ED8"/>
    <w:rsid w:val="00C5507B"/>
    <w:rsid w:val="00C5528E"/>
    <w:rsid w:val="00C55608"/>
    <w:rsid w:val="00C559C2"/>
    <w:rsid w:val="00C55BF1"/>
    <w:rsid w:val="00C55C92"/>
    <w:rsid w:val="00C55DA6"/>
    <w:rsid w:val="00C564AE"/>
    <w:rsid w:val="00C567A4"/>
    <w:rsid w:val="00C56889"/>
    <w:rsid w:val="00C56B48"/>
    <w:rsid w:val="00C56C94"/>
    <w:rsid w:val="00C56D65"/>
    <w:rsid w:val="00C56E6F"/>
    <w:rsid w:val="00C56F17"/>
    <w:rsid w:val="00C573DB"/>
    <w:rsid w:val="00C5786F"/>
    <w:rsid w:val="00C57AF6"/>
    <w:rsid w:val="00C57BF4"/>
    <w:rsid w:val="00C57C7D"/>
    <w:rsid w:val="00C57D0F"/>
    <w:rsid w:val="00C57D94"/>
    <w:rsid w:val="00C57F2D"/>
    <w:rsid w:val="00C57FBE"/>
    <w:rsid w:val="00C600F5"/>
    <w:rsid w:val="00C60D6A"/>
    <w:rsid w:val="00C614A3"/>
    <w:rsid w:val="00C614FC"/>
    <w:rsid w:val="00C617AF"/>
    <w:rsid w:val="00C61816"/>
    <w:rsid w:val="00C61BFB"/>
    <w:rsid w:val="00C61C87"/>
    <w:rsid w:val="00C61DC0"/>
    <w:rsid w:val="00C61E67"/>
    <w:rsid w:val="00C61F2F"/>
    <w:rsid w:val="00C62277"/>
    <w:rsid w:val="00C6233F"/>
    <w:rsid w:val="00C6288E"/>
    <w:rsid w:val="00C62E3B"/>
    <w:rsid w:val="00C62ED4"/>
    <w:rsid w:val="00C62EFB"/>
    <w:rsid w:val="00C632FF"/>
    <w:rsid w:val="00C6361F"/>
    <w:rsid w:val="00C63628"/>
    <w:rsid w:val="00C63FB9"/>
    <w:rsid w:val="00C641DD"/>
    <w:rsid w:val="00C642FD"/>
    <w:rsid w:val="00C64AB4"/>
    <w:rsid w:val="00C64E8B"/>
    <w:rsid w:val="00C64F08"/>
    <w:rsid w:val="00C64F87"/>
    <w:rsid w:val="00C65070"/>
    <w:rsid w:val="00C652D4"/>
    <w:rsid w:val="00C65327"/>
    <w:rsid w:val="00C6540D"/>
    <w:rsid w:val="00C65496"/>
    <w:rsid w:val="00C65577"/>
    <w:rsid w:val="00C657B0"/>
    <w:rsid w:val="00C65973"/>
    <w:rsid w:val="00C65BD0"/>
    <w:rsid w:val="00C6676F"/>
    <w:rsid w:val="00C6698D"/>
    <w:rsid w:val="00C66BA5"/>
    <w:rsid w:val="00C66EC2"/>
    <w:rsid w:val="00C66ECE"/>
    <w:rsid w:val="00C66F25"/>
    <w:rsid w:val="00C66FF4"/>
    <w:rsid w:val="00C67149"/>
    <w:rsid w:val="00C67215"/>
    <w:rsid w:val="00C672C2"/>
    <w:rsid w:val="00C67375"/>
    <w:rsid w:val="00C675CE"/>
    <w:rsid w:val="00C67645"/>
    <w:rsid w:val="00C67F2B"/>
    <w:rsid w:val="00C67FD4"/>
    <w:rsid w:val="00C7045A"/>
    <w:rsid w:val="00C7055B"/>
    <w:rsid w:val="00C705F9"/>
    <w:rsid w:val="00C706ED"/>
    <w:rsid w:val="00C7091D"/>
    <w:rsid w:val="00C7095B"/>
    <w:rsid w:val="00C70B3D"/>
    <w:rsid w:val="00C70E56"/>
    <w:rsid w:val="00C70F76"/>
    <w:rsid w:val="00C712FF"/>
    <w:rsid w:val="00C715B6"/>
    <w:rsid w:val="00C71618"/>
    <w:rsid w:val="00C71666"/>
    <w:rsid w:val="00C71743"/>
    <w:rsid w:val="00C717F5"/>
    <w:rsid w:val="00C72196"/>
    <w:rsid w:val="00C72617"/>
    <w:rsid w:val="00C72847"/>
    <w:rsid w:val="00C72A87"/>
    <w:rsid w:val="00C72B59"/>
    <w:rsid w:val="00C72B97"/>
    <w:rsid w:val="00C72C43"/>
    <w:rsid w:val="00C72DD5"/>
    <w:rsid w:val="00C7338D"/>
    <w:rsid w:val="00C736BA"/>
    <w:rsid w:val="00C73816"/>
    <w:rsid w:val="00C739C6"/>
    <w:rsid w:val="00C73E62"/>
    <w:rsid w:val="00C74120"/>
    <w:rsid w:val="00C742B6"/>
    <w:rsid w:val="00C746E0"/>
    <w:rsid w:val="00C749A2"/>
    <w:rsid w:val="00C74F65"/>
    <w:rsid w:val="00C7509F"/>
    <w:rsid w:val="00C75573"/>
    <w:rsid w:val="00C75905"/>
    <w:rsid w:val="00C75FC8"/>
    <w:rsid w:val="00C75FD3"/>
    <w:rsid w:val="00C76609"/>
    <w:rsid w:val="00C766E6"/>
    <w:rsid w:val="00C7678F"/>
    <w:rsid w:val="00C76849"/>
    <w:rsid w:val="00C76B26"/>
    <w:rsid w:val="00C76D11"/>
    <w:rsid w:val="00C76D3F"/>
    <w:rsid w:val="00C76F15"/>
    <w:rsid w:val="00C77015"/>
    <w:rsid w:val="00C77048"/>
    <w:rsid w:val="00C77463"/>
    <w:rsid w:val="00C775CC"/>
    <w:rsid w:val="00C776E9"/>
    <w:rsid w:val="00C77AB2"/>
    <w:rsid w:val="00C77D15"/>
    <w:rsid w:val="00C77F50"/>
    <w:rsid w:val="00C803A2"/>
    <w:rsid w:val="00C8041F"/>
    <w:rsid w:val="00C806C2"/>
    <w:rsid w:val="00C80A2E"/>
    <w:rsid w:val="00C80BC7"/>
    <w:rsid w:val="00C80CF9"/>
    <w:rsid w:val="00C80EA3"/>
    <w:rsid w:val="00C80F58"/>
    <w:rsid w:val="00C81184"/>
    <w:rsid w:val="00C815DD"/>
    <w:rsid w:val="00C817EF"/>
    <w:rsid w:val="00C8186E"/>
    <w:rsid w:val="00C81AD3"/>
    <w:rsid w:val="00C81B2F"/>
    <w:rsid w:val="00C81F21"/>
    <w:rsid w:val="00C8209B"/>
    <w:rsid w:val="00C82299"/>
    <w:rsid w:val="00C82394"/>
    <w:rsid w:val="00C824C8"/>
    <w:rsid w:val="00C8283B"/>
    <w:rsid w:val="00C8295D"/>
    <w:rsid w:val="00C82E91"/>
    <w:rsid w:val="00C82F9F"/>
    <w:rsid w:val="00C831CE"/>
    <w:rsid w:val="00C83454"/>
    <w:rsid w:val="00C83A0C"/>
    <w:rsid w:val="00C83B00"/>
    <w:rsid w:val="00C83B4D"/>
    <w:rsid w:val="00C83B7D"/>
    <w:rsid w:val="00C83D41"/>
    <w:rsid w:val="00C83F4C"/>
    <w:rsid w:val="00C840C9"/>
    <w:rsid w:val="00C84483"/>
    <w:rsid w:val="00C84574"/>
    <w:rsid w:val="00C84875"/>
    <w:rsid w:val="00C848A2"/>
    <w:rsid w:val="00C84C7B"/>
    <w:rsid w:val="00C84CC9"/>
    <w:rsid w:val="00C84F4F"/>
    <w:rsid w:val="00C84FC0"/>
    <w:rsid w:val="00C8501E"/>
    <w:rsid w:val="00C851F0"/>
    <w:rsid w:val="00C853D8"/>
    <w:rsid w:val="00C85805"/>
    <w:rsid w:val="00C85E79"/>
    <w:rsid w:val="00C85FC7"/>
    <w:rsid w:val="00C85FCE"/>
    <w:rsid w:val="00C86022"/>
    <w:rsid w:val="00C86215"/>
    <w:rsid w:val="00C86296"/>
    <w:rsid w:val="00C86490"/>
    <w:rsid w:val="00C864F7"/>
    <w:rsid w:val="00C86A35"/>
    <w:rsid w:val="00C86F66"/>
    <w:rsid w:val="00C87098"/>
    <w:rsid w:val="00C87190"/>
    <w:rsid w:val="00C874C7"/>
    <w:rsid w:val="00C876AC"/>
    <w:rsid w:val="00C8770E"/>
    <w:rsid w:val="00C9013C"/>
    <w:rsid w:val="00C90176"/>
    <w:rsid w:val="00C901E9"/>
    <w:rsid w:val="00C9043B"/>
    <w:rsid w:val="00C907E3"/>
    <w:rsid w:val="00C90977"/>
    <w:rsid w:val="00C909A5"/>
    <w:rsid w:val="00C909F6"/>
    <w:rsid w:val="00C90B65"/>
    <w:rsid w:val="00C911E4"/>
    <w:rsid w:val="00C914C8"/>
    <w:rsid w:val="00C91689"/>
    <w:rsid w:val="00C91862"/>
    <w:rsid w:val="00C91D65"/>
    <w:rsid w:val="00C921AD"/>
    <w:rsid w:val="00C9223B"/>
    <w:rsid w:val="00C92465"/>
    <w:rsid w:val="00C92A7D"/>
    <w:rsid w:val="00C92AFA"/>
    <w:rsid w:val="00C92DD9"/>
    <w:rsid w:val="00C92EC9"/>
    <w:rsid w:val="00C9346E"/>
    <w:rsid w:val="00C9368B"/>
    <w:rsid w:val="00C936BA"/>
    <w:rsid w:val="00C93AF9"/>
    <w:rsid w:val="00C93F5B"/>
    <w:rsid w:val="00C94C8F"/>
    <w:rsid w:val="00C94CA9"/>
    <w:rsid w:val="00C950EF"/>
    <w:rsid w:val="00C95187"/>
    <w:rsid w:val="00C95358"/>
    <w:rsid w:val="00C957EC"/>
    <w:rsid w:val="00C95A0E"/>
    <w:rsid w:val="00C95AA1"/>
    <w:rsid w:val="00C95AA4"/>
    <w:rsid w:val="00C95B19"/>
    <w:rsid w:val="00C95CFF"/>
    <w:rsid w:val="00C95D94"/>
    <w:rsid w:val="00C960A2"/>
    <w:rsid w:val="00C960CF"/>
    <w:rsid w:val="00C9619F"/>
    <w:rsid w:val="00C96315"/>
    <w:rsid w:val="00C96479"/>
    <w:rsid w:val="00C96817"/>
    <w:rsid w:val="00C96909"/>
    <w:rsid w:val="00C969EC"/>
    <w:rsid w:val="00C96DF0"/>
    <w:rsid w:val="00C970FB"/>
    <w:rsid w:val="00C97319"/>
    <w:rsid w:val="00C97400"/>
    <w:rsid w:val="00C97512"/>
    <w:rsid w:val="00C97B0D"/>
    <w:rsid w:val="00C97B40"/>
    <w:rsid w:val="00C97C25"/>
    <w:rsid w:val="00C97D06"/>
    <w:rsid w:val="00CA0144"/>
    <w:rsid w:val="00CA0312"/>
    <w:rsid w:val="00CA03EC"/>
    <w:rsid w:val="00CA0598"/>
    <w:rsid w:val="00CA067F"/>
    <w:rsid w:val="00CA06C8"/>
    <w:rsid w:val="00CA0828"/>
    <w:rsid w:val="00CA0956"/>
    <w:rsid w:val="00CA0AD7"/>
    <w:rsid w:val="00CA0BD6"/>
    <w:rsid w:val="00CA0C63"/>
    <w:rsid w:val="00CA0CA8"/>
    <w:rsid w:val="00CA0D14"/>
    <w:rsid w:val="00CA0E10"/>
    <w:rsid w:val="00CA0E27"/>
    <w:rsid w:val="00CA0E6A"/>
    <w:rsid w:val="00CA0E8D"/>
    <w:rsid w:val="00CA0F7F"/>
    <w:rsid w:val="00CA1062"/>
    <w:rsid w:val="00CA11C4"/>
    <w:rsid w:val="00CA127C"/>
    <w:rsid w:val="00CA16CA"/>
    <w:rsid w:val="00CA16D9"/>
    <w:rsid w:val="00CA198C"/>
    <w:rsid w:val="00CA1D0F"/>
    <w:rsid w:val="00CA1E70"/>
    <w:rsid w:val="00CA205E"/>
    <w:rsid w:val="00CA20CE"/>
    <w:rsid w:val="00CA21C4"/>
    <w:rsid w:val="00CA23B3"/>
    <w:rsid w:val="00CA2451"/>
    <w:rsid w:val="00CA2623"/>
    <w:rsid w:val="00CA27B5"/>
    <w:rsid w:val="00CA286A"/>
    <w:rsid w:val="00CA2980"/>
    <w:rsid w:val="00CA2A19"/>
    <w:rsid w:val="00CA2A6C"/>
    <w:rsid w:val="00CA2B5C"/>
    <w:rsid w:val="00CA2C2F"/>
    <w:rsid w:val="00CA33AD"/>
    <w:rsid w:val="00CA3597"/>
    <w:rsid w:val="00CA35EE"/>
    <w:rsid w:val="00CA3A3A"/>
    <w:rsid w:val="00CA3B69"/>
    <w:rsid w:val="00CA3BBD"/>
    <w:rsid w:val="00CA3F51"/>
    <w:rsid w:val="00CA3F57"/>
    <w:rsid w:val="00CA42BA"/>
    <w:rsid w:val="00CA4650"/>
    <w:rsid w:val="00CA47F5"/>
    <w:rsid w:val="00CA4878"/>
    <w:rsid w:val="00CA48B3"/>
    <w:rsid w:val="00CA4A7E"/>
    <w:rsid w:val="00CA4F9B"/>
    <w:rsid w:val="00CA5060"/>
    <w:rsid w:val="00CA5605"/>
    <w:rsid w:val="00CA56DF"/>
    <w:rsid w:val="00CA570C"/>
    <w:rsid w:val="00CA5760"/>
    <w:rsid w:val="00CA5D27"/>
    <w:rsid w:val="00CA5D28"/>
    <w:rsid w:val="00CA6050"/>
    <w:rsid w:val="00CA6543"/>
    <w:rsid w:val="00CA6DC3"/>
    <w:rsid w:val="00CA711D"/>
    <w:rsid w:val="00CA75BA"/>
    <w:rsid w:val="00CA7623"/>
    <w:rsid w:val="00CA796C"/>
    <w:rsid w:val="00CA7D79"/>
    <w:rsid w:val="00CA7DA8"/>
    <w:rsid w:val="00CA7F77"/>
    <w:rsid w:val="00CB014F"/>
    <w:rsid w:val="00CB0452"/>
    <w:rsid w:val="00CB0546"/>
    <w:rsid w:val="00CB08E9"/>
    <w:rsid w:val="00CB0BB6"/>
    <w:rsid w:val="00CB0E0A"/>
    <w:rsid w:val="00CB0E69"/>
    <w:rsid w:val="00CB0ED9"/>
    <w:rsid w:val="00CB10BD"/>
    <w:rsid w:val="00CB1154"/>
    <w:rsid w:val="00CB17A3"/>
    <w:rsid w:val="00CB1981"/>
    <w:rsid w:val="00CB1B2F"/>
    <w:rsid w:val="00CB1C39"/>
    <w:rsid w:val="00CB1EEB"/>
    <w:rsid w:val="00CB1FC5"/>
    <w:rsid w:val="00CB209B"/>
    <w:rsid w:val="00CB2111"/>
    <w:rsid w:val="00CB29C9"/>
    <w:rsid w:val="00CB2CF5"/>
    <w:rsid w:val="00CB2E59"/>
    <w:rsid w:val="00CB3065"/>
    <w:rsid w:val="00CB306D"/>
    <w:rsid w:val="00CB3331"/>
    <w:rsid w:val="00CB3456"/>
    <w:rsid w:val="00CB378E"/>
    <w:rsid w:val="00CB3870"/>
    <w:rsid w:val="00CB390D"/>
    <w:rsid w:val="00CB396F"/>
    <w:rsid w:val="00CB3C1D"/>
    <w:rsid w:val="00CB401A"/>
    <w:rsid w:val="00CB4030"/>
    <w:rsid w:val="00CB41AC"/>
    <w:rsid w:val="00CB4201"/>
    <w:rsid w:val="00CB425D"/>
    <w:rsid w:val="00CB434C"/>
    <w:rsid w:val="00CB45D2"/>
    <w:rsid w:val="00CB4729"/>
    <w:rsid w:val="00CB4A4C"/>
    <w:rsid w:val="00CB508C"/>
    <w:rsid w:val="00CB50D2"/>
    <w:rsid w:val="00CB5114"/>
    <w:rsid w:val="00CB55A2"/>
    <w:rsid w:val="00CB5699"/>
    <w:rsid w:val="00CB56E8"/>
    <w:rsid w:val="00CB583C"/>
    <w:rsid w:val="00CB5DBA"/>
    <w:rsid w:val="00CB617A"/>
    <w:rsid w:val="00CB640A"/>
    <w:rsid w:val="00CB6647"/>
    <w:rsid w:val="00CB6853"/>
    <w:rsid w:val="00CB6B05"/>
    <w:rsid w:val="00CB6B86"/>
    <w:rsid w:val="00CB6B87"/>
    <w:rsid w:val="00CB6BD8"/>
    <w:rsid w:val="00CB6D31"/>
    <w:rsid w:val="00CB6EA6"/>
    <w:rsid w:val="00CB777B"/>
    <w:rsid w:val="00CB79CB"/>
    <w:rsid w:val="00CB7CF5"/>
    <w:rsid w:val="00CB7DEF"/>
    <w:rsid w:val="00CB7E5C"/>
    <w:rsid w:val="00CC0039"/>
    <w:rsid w:val="00CC0063"/>
    <w:rsid w:val="00CC05D3"/>
    <w:rsid w:val="00CC07DA"/>
    <w:rsid w:val="00CC07F0"/>
    <w:rsid w:val="00CC0969"/>
    <w:rsid w:val="00CC0C8E"/>
    <w:rsid w:val="00CC100F"/>
    <w:rsid w:val="00CC111E"/>
    <w:rsid w:val="00CC1133"/>
    <w:rsid w:val="00CC1303"/>
    <w:rsid w:val="00CC172F"/>
    <w:rsid w:val="00CC1816"/>
    <w:rsid w:val="00CC1B40"/>
    <w:rsid w:val="00CC1BDE"/>
    <w:rsid w:val="00CC25D3"/>
    <w:rsid w:val="00CC2781"/>
    <w:rsid w:val="00CC29DC"/>
    <w:rsid w:val="00CC2CAF"/>
    <w:rsid w:val="00CC2D03"/>
    <w:rsid w:val="00CC2DED"/>
    <w:rsid w:val="00CC2E17"/>
    <w:rsid w:val="00CC303D"/>
    <w:rsid w:val="00CC3049"/>
    <w:rsid w:val="00CC3469"/>
    <w:rsid w:val="00CC347B"/>
    <w:rsid w:val="00CC34B2"/>
    <w:rsid w:val="00CC359E"/>
    <w:rsid w:val="00CC36B2"/>
    <w:rsid w:val="00CC3754"/>
    <w:rsid w:val="00CC39F5"/>
    <w:rsid w:val="00CC3AAF"/>
    <w:rsid w:val="00CC3F6E"/>
    <w:rsid w:val="00CC3FE4"/>
    <w:rsid w:val="00CC40C7"/>
    <w:rsid w:val="00CC422F"/>
    <w:rsid w:val="00CC4823"/>
    <w:rsid w:val="00CC48B1"/>
    <w:rsid w:val="00CC4A7A"/>
    <w:rsid w:val="00CC4A7F"/>
    <w:rsid w:val="00CC4A90"/>
    <w:rsid w:val="00CC4AD2"/>
    <w:rsid w:val="00CC4C2A"/>
    <w:rsid w:val="00CC4CBD"/>
    <w:rsid w:val="00CC5208"/>
    <w:rsid w:val="00CC56B8"/>
    <w:rsid w:val="00CC5706"/>
    <w:rsid w:val="00CC578B"/>
    <w:rsid w:val="00CC58BD"/>
    <w:rsid w:val="00CC58C9"/>
    <w:rsid w:val="00CC5B71"/>
    <w:rsid w:val="00CC5D22"/>
    <w:rsid w:val="00CC6613"/>
    <w:rsid w:val="00CC6616"/>
    <w:rsid w:val="00CC6964"/>
    <w:rsid w:val="00CC6BAB"/>
    <w:rsid w:val="00CC6BDB"/>
    <w:rsid w:val="00CC6C9D"/>
    <w:rsid w:val="00CC700F"/>
    <w:rsid w:val="00CC718F"/>
    <w:rsid w:val="00CC7286"/>
    <w:rsid w:val="00CC74B1"/>
    <w:rsid w:val="00CC7C61"/>
    <w:rsid w:val="00CD002B"/>
    <w:rsid w:val="00CD0072"/>
    <w:rsid w:val="00CD0193"/>
    <w:rsid w:val="00CD021C"/>
    <w:rsid w:val="00CD02CF"/>
    <w:rsid w:val="00CD0449"/>
    <w:rsid w:val="00CD053D"/>
    <w:rsid w:val="00CD09C6"/>
    <w:rsid w:val="00CD0B08"/>
    <w:rsid w:val="00CD0B3C"/>
    <w:rsid w:val="00CD0DCD"/>
    <w:rsid w:val="00CD0F15"/>
    <w:rsid w:val="00CD10ED"/>
    <w:rsid w:val="00CD125A"/>
    <w:rsid w:val="00CD1468"/>
    <w:rsid w:val="00CD1609"/>
    <w:rsid w:val="00CD1814"/>
    <w:rsid w:val="00CD19CD"/>
    <w:rsid w:val="00CD1B84"/>
    <w:rsid w:val="00CD1CF5"/>
    <w:rsid w:val="00CD1F7D"/>
    <w:rsid w:val="00CD23DF"/>
    <w:rsid w:val="00CD25E0"/>
    <w:rsid w:val="00CD2631"/>
    <w:rsid w:val="00CD2835"/>
    <w:rsid w:val="00CD293C"/>
    <w:rsid w:val="00CD2B8C"/>
    <w:rsid w:val="00CD2CA7"/>
    <w:rsid w:val="00CD2D51"/>
    <w:rsid w:val="00CD2F17"/>
    <w:rsid w:val="00CD2FD0"/>
    <w:rsid w:val="00CD2FE3"/>
    <w:rsid w:val="00CD3306"/>
    <w:rsid w:val="00CD337F"/>
    <w:rsid w:val="00CD35B7"/>
    <w:rsid w:val="00CD375B"/>
    <w:rsid w:val="00CD38BF"/>
    <w:rsid w:val="00CD3B47"/>
    <w:rsid w:val="00CD4021"/>
    <w:rsid w:val="00CD4214"/>
    <w:rsid w:val="00CD42AB"/>
    <w:rsid w:val="00CD42FF"/>
    <w:rsid w:val="00CD432E"/>
    <w:rsid w:val="00CD43CD"/>
    <w:rsid w:val="00CD47BE"/>
    <w:rsid w:val="00CD4A9E"/>
    <w:rsid w:val="00CD4AD5"/>
    <w:rsid w:val="00CD4CB5"/>
    <w:rsid w:val="00CD4E5D"/>
    <w:rsid w:val="00CD4F34"/>
    <w:rsid w:val="00CD5308"/>
    <w:rsid w:val="00CD5475"/>
    <w:rsid w:val="00CD5694"/>
    <w:rsid w:val="00CD5760"/>
    <w:rsid w:val="00CD5844"/>
    <w:rsid w:val="00CD5AA4"/>
    <w:rsid w:val="00CD5B40"/>
    <w:rsid w:val="00CD5E26"/>
    <w:rsid w:val="00CD6145"/>
    <w:rsid w:val="00CD64C4"/>
    <w:rsid w:val="00CD6849"/>
    <w:rsid w:val="00CD6972"/>
    <w:rsid w:val="00CD6A9B"/>
    <w:rsid w:val="00CD6EB0"/>
    <w:rsid w:val="00CD711F"/>
    <w:rsid w:val="00CD722F"/>
    <w:rsid w:val="00CD7276"/>
    <w:rsid w:val="00CD72D4"/>
    <w:rsid w:val="00CD7301"/>
    <w:rsid w:val="00CD740F"/>
    <w:rsid w:val="00CD7BA6"/>
    <w:rsid w:val="00CD7BBB"/>
    <w:rsid w:val="00CD7C22"/>
    <w:rsid w:val="00CD7CD0"/>
    <w:rsid w:val="00CD7CEF"/>
    <w:rsid w:val="00CD7D84"/>
    <w:rsid w:val="00CE0119"/>
    <w:rsid w:val="00CE01B2"/>
    <w:rsid w:val="00CE01CF"/>
    <w:rsid w:val="00CE03FC"/>
    <w:rsid w:val="00CE047A"/>
    <w:rsid w:val="00CE0968"/>
    <w:rsid w:val="00CE0C7F"/>
    <w:rsid w:val="00CE0D66"/>
    <w:rsid w:val="00CE0E57"/>
    <w:rsid w:val="00CE11F2"/>
    <w:rsid w:val="00CE130B"/>
    <w:rsid w:val="00CE13CB"/>
    <w:rsid w:val="00CE1509"/>
    <w:rsid w:val="00CE17A0"/>
    <w:rsid w:val="00CE19B0"/>
    <w:rsid w:val="00CE1BF7"/>
    <w:rsid w:val="00CE1C4C"/>
    <w:rsid w:val="00CE2066"/>
    <w:rsid w:val="00CE21EF"/>
    <w:rsid w:val="00CE229A"/>
    <w:rsid w:val="00CE22B6"/>
    <w:rsid w:val="00CE230B"/>
    <w:rsid w:val="00CE2510"/>
    <w:rsid w:val="00CE263E"/>
    <w:rsid w:val="00CE2986"/>
    <w:rsid w:val="00CE2BDC"/>
    <w:rsid w:val="00CE2C09"/>
    <w:rsid w:val="00CE2ED0"/>
    <w:rsid w:val="00CE303A"/>
    <w:rsid w:val="00CE3293"/>
    <w:rsid w:val="00CE34C6"/>
    <w:rsid w:val="00CE35EC"/>
    <w:rsid w:val="00CE3747"/>
    <w:rsid w:val="00CE382D"/>
    <w:rsid w:val="00CE3A9A"/>
    <w:rsid w:val="00CE3B13"/>
    <w:rsid w:val="00CE3DCA"/>
    <w:rsid w:val="00CE45CD"/>
    <w:rsid w:val="00CE484E"/>
    <w:rsid w:val="00CE48D0"/>
    <w:rsid w:val="00CE4B5F"/>
    <w:rsid w:val="00CE4B69"/>
    <w:rsid w:val="00CE4BEB"/>
    <w:rsid w:val="00CE4D6E"/>
    <w:rsid w:val="00CE4D89"/>
    <w:rsid w:val="00CE4DAE"/>
    <w:rsid w:val="00CE50DA"/>
    <w:rsid w:val="00CE52A4"/>
    <w:rsid w:val="00CE552D"/>
    <w:rsid w:val="00CE59BA"/>
    <w:rsid w:val="00CE5ACC"/>
    <w:rsid w:val="00CE5DFC"/>
    <w:rsid w:val="00CE5FA7"/>
    <w:rsid w:val="00CE606A"/>
    <w:rsid w:val="00CE637D"/>
    <w:rsid w:val="00CE6442"/>
    <w:rsid w:val="00CE696E"/>
    <w:rsid w:val="00CE6CBA"/>
    <w:rsid w:val="00CE6CF2"/>
    <w:rsid w:val="00CE6FAD"/>
    <w:rsid w:val="00CE7022"/>
    <w:rsid w:val="00CE70C5"/>
    <w:rsid w:val="00CE70C6"/>
    <w:rsid w:val="00CE7129"/>
    <w:rsid w:val="00CE72FF"/>
    <w:rsid w:val="00CE737C"/>
    <w:rsid w:val="00CE752D"/>
    <w:rsid w:val="00CE755B"/>
    <w:rsid w:val="00CE757A"/>
    <w:rsid w:val="00CE77A7"/>
    <w:rsid w:val="00CE77D0"/>
    <w:rsid w:val="00CE79C1"/>
    <w:rsid w:val="00CE7A22"/>
    <w:rsid w:val="00CE7BFF"/>
    <w:rsid w:val="00CE7D79"/>
    <w:rsid w:val="00CE7EEA"/>
    <w:rsid w:val="00CF03CE"/>
    <w:rsid w:val="00CF044F"/>
    <w:rsid w:val="00CF0470"/>
    <w:rsid w:val="00CF07B9"/>
    <w:rsid w:val="00CF08DE"/>
    <w:rsid w:val="00CF08F4"/>
    <w:rsid w:val="00CF0BBA"/>
    <w:rsid w:val="00CF0C69"/>
    <w:rsid w:val="00CF0CA5"/>
    <w:rsid w:val="00CF0D08"/>
    <w:rsid w:val="00CF0D33"/>
    <w:rsid w:val="00CF0E53"/>
    <w:rsid w:val="00CF1222"/>
    <w:rsid w:val="00CF1A20"/>
    <w:rsid w:val="00CF1B27"/>
    <w:rsid w:val="00CF1F1D"/>
    <w:rsid w:val="00CF202D"/>
    <w:rsid w:val="00CF252F"/>
    <w:rsid w:val="00CF258E"/>
    <w:rsid w:val="00CF270E"/>
    <w:rsid w:val="00CF27CF"/>
    <w:rsid w:val="00CF29BC"/>
    <w:rsid w:val="00CF2AAF"/>
    <w:rsid w:val="00CF2D1D"/>
    <w:rsid w:val="00CF319E"/>
    <w:rsid w:val="00CF346C"/>
    <w:rsid w:val="00CF362E"/>
    <w:rsid w:val="00CF39F8"/>
    <w:rsid w:val="00CF3A80"/>
    <w:rsid w:val="00CF3D5E"/>
    <w:rsid w:val="00CF41CA"/>
    <w:rsid w:val="00CF42E7"/>
    <w:rsid w:val="00CF43A2"/>
    <w:rsid w:val="00CF45CF"/>
    <w:rsid w:val="00CF495C"/>
    <w:rsid w:val="00CF4AD1"/>
    <w:rsid w:val="00CF4BB4"/>
    <w:rsid w:val="00CF4BFC"/>
    <w:rsid w:val="00CF5267"/>
    <w:rsid w:val="00CF537F"/>
    <w:rsid w:val="00CF569C"/>
    <w:rsid w:val="00CF5817"/>
    <w:rsid w:val="00CF588F"/>
    <w:rsid w:val="00CF5BA5"/>
    <w:rsid w:val="00CF6065"/>
    <w:rsid w:val="00CF610F"/>
    <w:rsid w:val="00CF61AB"/>
    <w:rsid w:val="00CF64FC"/>
    <w:rsid w:val="00CF6565"/>
    <w:rsid w:val="00CF6974"/>
    <w:rsid w:val="00CF6C57"/>
    <w:rsid w:val="00CF7238"/>
    <w:rsid w:val="00CF77A2"/>
    <w:rsid w:val="00CF7CB5"/>
    <w:rsid w:val="00CF7E51"/>
    <w:rsid w:val="00CF7E7E"/>
    <w:rsid w:val="00D006FB"/>
    <w:rsid w:val="00D00724"/>
    <w:rsid w:val="00D009EF"/>
    <w:rsid w:val="00D00C08"/>
    <w:rsid w:val="00D00E8D"/>
    <w:rsid w:val="00D0144C"/>
    <w:rsid w:val="00D0149E"/>
    <w:rsid w:val="00D0151A"/>
    <w:rsid w:val="00D01533"/>
    <w:rsid w:val="00D0186C"/>
    <w:rsid w:val="00D019D3"/>
    <w:rsid w:val="00D021D9"/>
    <w:rsid w:val="00D02222"/>
    <w:rsid w:val="00D022BA"/>
    <w:rsid w:val="00D02465"/>
    <w:rsid w:val="00D0249E"/>
    <w:rsid w:val="00D02D44"/>
    <w:rsid w:val="00D0318B"/>
    <w:rsid w:val="00D0320B"/>
    <w:rsid w:val="00D035C1"/>
    <w:rsid w:val="00D0387C"/>
    <w:rsid w:val="00D03EF2"/>
    <w:rsid w:val="00D03FAC"/>
    <w:rsid w:val="00D042BB"/>
    <w:rsid w:val="00D045C3"/>
    <w:rsid w:val="00D04638"/>
    <w:rsid w:val="00D04771"/>
    <w:rsid w:val="00D04945"/>
    <w:rsid w:val="00D04A41"/>
    <w:rsid w:val="00D04A84"/>
    <w:rsid w:val="00D04A9E"/>
    <w:rsid w:val="00D04AA5"/>
    <w:rsid w:val="00D04B8B"/>
    <w:rsid w:val="00D04E7E"/>
    <w:rsid w:val="00D04FAA"/>
    <w:rsid w:val="00D05235"/>
    <w:rsid w:val="00D05374"/>
    <w:rsid w:val="00D0588D"/>
    <w:rsid w:val="00D05A38"/>
    <w:rsid w:val="00D05BF9"/>
    <w:rsid w:val="00D05E0E"/>
    <w:rsid w:val="00D05E0F"/>
    <w:rsid w:val="00D06021"/>
    <w:rsid w:val="00D0614E"/>
    <w:rsid w:val="00D06639"/>
    <w:rsid w:val="00D0679E"/>
    <w:rsid w:val="00D069A2"/>
    <w:rsid w:val="00D06BF8"/>
    <w:rsid w:val="00D07229"/>
    <w:rsid w:val="00D073A1"/>
    <w:rsid w:val="00D07573"/>
    <w:rsid w:val="00D07A63"/>
    <w:rsid w:val="00D07B32"/>
    <w:rsid w:val="00D07C05"/>
    <w:rsid w:val="00D07C10"/>
    <w:rsid w:val="00D103AE"/>
    <w:rsid w:val="00D10475"/>
    <w:rsid w:val="00D1069F"/>
    <w:rsid w:val="00D1076E"/>
    <w:rsid w:val="00D10B57"/>
    <w:rsid w:val="00D11718"/>
    <w:rsid w:val="00D11963"/>
    <w:rsid w:val="00D119D2"/>
    <w:rsid w:val="00D11B9C"/>
    <w:rsid w:val="00D11C62"/>
    <w:rsid w:val="00D11C95"/>
    <w:rsid w:val="00D11E81"/>
    <w:rsid w:val="00D12039"/>
    <w:rsid w:val="00D128DD"/>
    <w:rsid w:val="00D12BCB"/>
    <w:rsid w:val="00D12D2B"/>
    <w:rsid w:val="00D12E79"/>
    <w:rsid w:val="00D12F11"/>
    <w:rsid w:val="00D13026"/>
    <w:rsid w:val="00D1345E"/>
    <w:rsid w:val="00D1349E"/>
    <w:rsid w:val="00D13719"/>
    <w:rsid w:val="00D13969"/>
    <w:rsid w:val="00D13E93"/>
    <w:rsid w:val="00D14285"/>
    <w:rsid w:val="00D142CF"/>
    <w:rsid w:val="00D14519"/>
    <w:rsid w:val="00D145D8"/>
    <w:rsid w:val="00D14F2E"/>
    <w:rsid w:val="00D14F82"/>
    <w:rsid w:val="00D14FFE"/>
    <w:rsid w:val="00D15775"/>
    <w:rsid w:val="00D15C61"/>
    <w:rsid w:val="00D15EA7"/>
    <w:rsid w:val="00D15F5F"/>
    <w:rsid w:val="00D1620F"/>
    <w:rsid w:val="00D16235"/>
    <w:rsid w:val="00D164D9"/>
    <w:rsid w:val="00D16A21"/>
    <w:rsid w:val="00D16B1E"/>
    <w:rsid w:val="00D16EC7"/>
    <w:rsid w:val="00D16FD0"/>
    <w:rsid w:val="00D170DE"/>
    <w:rsid w:val="00D171DF"/>
    <w:rsid w:val="00D17389"/>
    <w:rsid w:val="00D17438"/>
    <w:rsid w:val="00D1752A"/>
    <w:rsid w:val="00D17919"/>
    <w:rsid w:val="00D17C3C"/>
    <w:rsid w:val="00D17CD2"/>
    <w:rsid w:val="00D17DC4"/>
    <w:rsid w:val="00D20327"/>
    <w:rsid w:val="00D20380"/>
    <w:rsid w:val="00D20417"/>
    <w:rsid w:val="00D20441"/>
    <w:rsid w:val="00D204FA"/>
    <w:rsid w:val="00D20548"/>
    <w:rsid w:val="00D209EE"/>
    <w:rsid w:val="00D20B2D"/>
    <w:rsid w:val="00D20D28"/>
    <w:rsid w:val="00D20FD9"/>
    <w:rsid w:val="00D21520"/>
    <w:rsid w:val="00D21645"/>
    <w:rsid w:val="00D21A4B"/>
    <w:rsid w:val="00D21A8B"/>
    <w:rsid w:val="00D21E23"/>
    <w:rsid w:val="00D21F36"/>
    <w:rsid w:val="00D225CF"/>
    <w:rsid w:val="00D2295B"/>
    <w:rsid w:val="00D2296F"/>
    <w:rsid w:val="00D22B1D"/>
    <w:rsid w:val="00D22B6D"/>
    <w:rsid w:val="00D22BB9"/>
    <w:rsid w:val="00D22C3F"/>
    <w:rsid w:val="00D22DC8"/>
    <w:rsid w:val="00D22E1F"/>
    <w:rsid w:val="00D2306A"/>
    <w:rsid w:val="00D233A8"/>
    <w:rsid w:val="00D23456"/>
    <w:rsid w:val="00D23584"/>
    <w:rsid w:val="00D236E1"/>
    <w:rsid w:val="00D237B8"/>
    <w:rsid w:val="00D2386F"/>
    <w:rsid w:val="00D239B6"/>
    <w:rsid w:val="00D23AE0"/>
    <w:rsid w:val="00D23BEA"/>
    <w:rsid w:val="00D23C28"/>
    <w:rsid w:val="00D24343"/>
    <w:rsid w:val="00D24404"/>
    <w:rsid w:val="00D2455A"/>
    <w:rsid w:val="00D246E7"/>
    <w:rsid w:val="00D24736"/>
    <w:rsid w:val="00D2476C"/>
    <w:rsid w:val="00D247A8"/>
    <w:rsid w:val="00D24833"/>
    <w:rsid w:val="00D2492A"/>
    <w:rsid w:val="00D24AC1"/>
    <w:rsid w:val="00D24AE3"/>
    <w:rsid w:val="00D24BE3"/>
    <w:rsid w:val="00D25176"/>
    <w:rsid w:val="00D253C9"/>
    <w:rsid w:val="00D25661"/>
    <w:rsid w:val="00D25DF7"/>
    <w:rsid w:val="00D2639A"/>
    <w:rsid w:val="00D263AF"/>
    <w:rsid w:val="00D26856"/>
    <w:rsid w:val="00D268CB"/>
    <w:rsid w:val="00D268DB"/>
    <w:rsid w:val="00D26B51"/>
    <w:rsid w:val="00D26DF4"/>
    <w:rsid w:val="00D26E23"/>
    <w:rsid w:val="00D26F12"/>
    <w:rsid w:val="00D270DC"/>
    <w:rsid w:val="00D2710F"/>
    <w:rsid w:val="00D27202"/>
    <w:rsid w:val="00D27A40"/>
    <w:rsid w:val="00D27B28"/>
    <w:rsid w:val="00D27BF3"/>
    <w:rsid w:val="00D27D0F"/>
    <w:rsid w:val="00D305C4"/>
    <w:rsid w:val="00D30670"/>
    <w:rsid w:val="00D306DC"/>
    <w:rsid w:val="00D3071E"/>
    <w:rsid w:val="00D3074C"/>
    <w:rsid w:val="00D308EA"/>
    <w:rsid w:val="00D309A0"/>
    <w:rsid w:val="00D30BEF"/>
    <w:rsid w:val="00D30EC3"/>
    <w:rsid w:val="00D30EDA"/>
    <w:rsid w:val="00D312F9"/>
    <w:rsid w:val="00D314E8"/>
    <w:rsid w:val="00D314ED"/>
    <w:rsid w:val="00D31511"/>
    <w:rsid w:val="00D3164E"/>
    <w:rsid w:val="00D31A26"/>
    <w:rsid w:val="00D31B27"/>
    <w:rsid w:val="00D32150"/>
    <w:rsid w:val="00D321B3"/>
    <w:rsid w:val="00D32586"/>
    <w:rsid w:val="00D3288C"/>
    <w:rsid w:val="00D3289B"/>
    <w:rsid w:val="00D328C8"/>
    <w:rsid w:val="00D32AA9"/>
    <w:rsid w:val="00D32B2A"/>
    <w:rsid w:val="00D32D88"/>
    <w:rsid w:val="00D3300A"/>
    <w:rsid w:val="00D33313"/>
    <w:rsid w:val="00D3345D"/>
    <w:rsid w:val="00D335FF"/>
    <w:rsid w:val="00D338C7"/>
    <w:rsid w:val="00D33A48"/>
    <w:rsid w:val="00D33A9A"/>
    <w:rsid w:val="00D33C10"/>
    <w:rsid w:val="00D33CDA"/>
    <w:rsid w:val="00D33D23"/>
    <w:rsid w:val="00D33D9E"/>
    <w:rsid w:val="00D33F6E"/>
    <w:rsid w:val="00D34002"/>
    <w:rsid w:val="00D3441E"/>
    <w:rsid w:val="00D34863"/>
    <w:rsid w:val="00D349C4"/>
    <w:rsid w:val="00D34A1C"/>
    <w:rsid w:val="00D34D08"/>
    <w:rsid w:val="00D34D32"/>
    <w:rsid w:val="00D34F14"/>
    <w:rsid w:val="00D34F8A"/>
    <w:rsid w:val="00D3503C"/>
    <w:rsid w:val="00D35085"/>
    <w:rsid w:val="00D35173"/>
    <w:rsid w:val="00D351EC"/>
    <w:rsid w:val="00D353D9"/>
    <w:rsid w:val="00D3540D"/>
    <w:rsid w:val="00D3554A"/>
    <w:rsid w:val="00D35CF5"/>
    <w:rsid w:val="00D35EDB"/>
    <w:rsid w:val="00D36094"/>
    <w:rsid w:val="00D36145"/>
    <w:rsid w:val="00D36160"/>
    <w:rsid w:val="00D3648B"/>
    <w:rsid w:val="00D3658F"/>
    <w:rsid w:val="00D3693A"/>
    <w:rsid w:val="00D36CD7"/>
    <w:rsid w:val="00D36DB4"/>
    <w:rsid w:val="00D36F74"/>
    <w:rsid w:val="00D37023"/>
    <w:rsid w:val="00D37351"/>
    <w:rsid w:val="00D37396"/>
    <w:rsid w:val="00D3769E"/>
    <w:rsid w:val="00D37791"/>
    <w:rsid w:val="00D37808"/>
    <w:rsid w:val="00D379C1"/>
    <w:rsid w:val="00D379D0"/>
    <w:rsid w:val="00D37B2B"/>
    <w:rsid w:val="00D402C4"/>
    <w:rsid w:val="00D403DB"/>
    <w:rsid w:val="00D40430"/>
    <w:rsid w:val="00D404A0"/>
    <w:rsid w:val="00D40501"/>
    <w:rsid w:val="00D40723"/>
    <w:rsid w:val="00D40A03"/>
    <w:rsid w:val="00D40CDC"/>
    <w:rsid w:val="00D4102D"/>
    <w:rsid w:val="00D4103A"/>
    <w:rsid w:val="00D4121F"/>
    <w:rsid w:val="00D4146E"/>
    <w:rsid w:val="00D415E4"/>
    <w:rsid w:val="00D41715"/>
    <w:rsid w:val="00D41A9D"/>
    <w:rsid w:val="00D41D24"/>
    <w:rsid w:val="00D41DC6"/>
    <w:rsid w:val="00D424D1"/>
    <w:rsid w:val="00D4252C"/>
    <w:rsid w:val="00D428F0"/>
    <w:rsid w:val="00D42B86"/>
    <w:rsid w:val="00D42F20"/>
    <w:rsid w:val="00D43424"/>
    <w:rsid w:val="00D43463"/>
    <w:rsid w:val="00D43470"/>
    <w:rsid w:val="00D4356C"/>
    <w:rsid w:val="00D43622"/>
    <w:rsid w:val="00D43968"/>
    <w:rsid w:val="00D439E5"/>
    <w:rsid w:val="00D43A1F"/>
    <w:rsid w:val="00D43D36"/>
    <w:rsid w:val="00D43D52"/>
    <w:rsid w:val="00D43F3F"/>
    <w:rsid w:val="00D43F80"/>
    <w:rsid w:val="00D43F96"/>
    <w:rsid w:val="00D44005"/>
    <w:rsid w:val="00D441F6"/>
    <w:rsid w:val="00D44219"/>
    <w:rsid w:val="00D44431"/>
    <w:rsid w:val="00D44483"/>
    <w:rsid w:val="00D4460F"/>
    <w:rsid w:val="00D44663"/>
    <w:rsid w:val="00D4470B"/>
    <w:rsid w:val="00D44748"/>
    <w:rsid w:val="00D44D87"/>
    <w:rsid w:val="00D450EA"/>
    <w:rsid w:val="00D4541E"/>
    <w:rsid w:val="00D455C7"/>
    <w:rsid w:val="00D45956"/>
    <w:rsid w:val="00D459F5"/>
    <w:rsid w:val="00D45B81"/>
    <w:rsid w:val="00D45D6C"/>
    <w:rsid w:val="00D46761"/>
    <w:rsid w:val="00D46C52"/>
    <w:rsid w:val="00D46DA4"/>
    <w:rsid w:val="00D4735E"/>
    <w:rsid w:val="00D4737F"/>
    <w:rsid w:val="00D479D0"/>
    <w:rsid w:val="00D47AE5"/>
    <w:rsid w:val="00D47D89"/>
    <w:rsid w:val="00D5005C"/>
    <w:rsid w:val="00D501D7"/>
    <w:rsid w:val="00D5023B"/>
    <w:rsid w:val="00D503F7"/>
    <w:rsid w:val="00D506A1"/>
    <w:rsid w:val="00D50702"/>
    <w:rsid w:val="00D50987"/>
    <w:rsid w:val="00D50A5B"/>
    <w:rsid w:val="00D50BCC"/>
    <w:rsid w:val="00D50EF1"/>
    <w:rsid w:val="00D50F61"/>
    <w:rsid w:val="00D51210"/>
    <w:rsid w:val="00D514DD"/>
    <w:rsid w:val="00D519B8"/>
    <w:rsid w:val="00D519BE"/>
    <w:rsid w:val="00D51C11"/>
    <w:rsid w:val="00D51CC2"/>
    <w:rsid w:val="00D51DAB"/>
    <w:rsid w:val="00D51FB2"/>
    <w:rsid w:val="00D521F4"/>
    <w:rsid w:val="00D52879"/>
    <w:rsid w:val="00D52A02"/>
    <w:rsid w:val="00D52D78"/>
    <w:rsid w:val="00D52DE6"/>
    <w:rsid w:val="00D53163"/>
    <w:rsid w:val="00D5359D"/>
    <w:rsid w:val="00D536F6"/>
    <w:rsid w:val="00D5376B"/>
    <w:rsid w:val="00D53806"/>
    <w:rsid w:val="00D538B9"/>
    <w:rsid w:val="00D53B0C"/>
    <w:rsid w:val="00D53B74"/>
    <w:rsid w:val="00D53CFF"/>
    <w:rsid w:val="00D53EFA"/>
    <w:rsid w:val="00D5421B"/>
    <w:rsid w:val="00D54441"/>
    <w:rsid w:val="00D54474"/>
    <w:rsid w:val="00D54A07"/>
    <w:rsid w:val="00D54B18"/>
    <w:rsid w:val="00D54C72"/>
    <w:rsid w:val="00D54EA4"/>
    <w:rsid w:val="00D54EC1"/>
    <w:rsid w:val="00D55336"/>
    <w:rsid w:val="00D5568D"/>
    <w:rsid w:val="00D55840"/>
    <w:rsid w:val="00D55A1F"/>
    <w:rsid w:val="00D55B69"/>
    <w:rsid w:val="00D55C49"/>
    <w:rsid w:val="00D55D49"/>
    <w:rsid w:val="00D55D82"/>
    <w:rsid w:val="00D55F15"/>
    <w:rsid w:val="00D56177"/>
    <w:rsid w:val="00D56439"/>
    <w:rsid w:val="00D564E0"/>
    <w:rsid w:val="00D56713"/>
    <w:rsid w:val="00D56BE2"/>
    <w:rsid w:val="00D56FD0"/>
    <w:rsid w:val="00D57089"/>
    <w:rsid w:val="00D572DF"/>
    <w:rsid w:val="00D5759D"/>
    <w:rsid w:val="00D575DC"/>
    <w:rsid w:val="00D575DF"/>
    <w:rsid w:val="00D57846"/>
    <w:rsid w:val="00D57AE8"/>
    <w:rsid w:val="00D57B4F"/>
    <w:rsid w:val="00D57D49"/>
    <w:rsid w:val="00D57F8F"/>
    <w:rsid w:val="00D602D6"/>
    <w:rsid w:val="00D60690"/>
    <w:rsid w:val="00D608DB"/>
    <w:rsid w:val="00D609E1"/>
    <w:rsid w:val="00D60A5F"/>
    <w:rsid w:val="00D60CB1"/>
    <w:rsid w:val="00D60CC8"/>
    <w:rsid w:val="00D61024"/>
    <w:rsid w:val="00D6159D"/>
    <w:rsid w:val="00D617E6"/>
    <w:rsid w:val="00D61872"/>
    <w:rsid w:val="00D619C9"/>
    <w:rsid w:val="00D61B30"/>
    <w:rsid w:val="00D62297"/>
    <w:rsid w:val="00D623E5"/>
    <w:rsid w:val="00D624B0"/>
    <w:rsid w:val="00D62533"/>
    <w:rsid w:val="00D6278E"/>
    <w:rsid w:val="00D62B0E"/>
    <w:rsid w:val="00D62B24"/>
    <w:rsid w:val="00D62B65"/>
    <w:rsid w:val="00D62E99"/>
    <w:rsid w:val="00D62F82"/>
    <w:rsid w:val="00D633AB"/>
    <w:rsid w:val="00D637BA"/>
    <w:rsid w:val="00D63AC5"/>
    <w:rsid w:val="00D63B4C"/>
    <w:rsid w:val="00D63C3D"/>
    <w:rsid w:val="00D63E53"/>
    <w:rsid w:val="00D64064"/>
    <w:rsid w:val="00D640DB"/>
    <w:rsid w:val="00D6413A"/>
    <w:rsid w:val="00D64425"/>
    <w:rsid w:val="00D648DD"/>
    <w:rsid w:val="00D6496E"/>
    <w:rsid w:val="00D64CC4"/>
    <w:rsid w:val="00D64DC4"/>
    <w:rsid w:val="00D64F4E"/>
    <w:rsid w:val="00D6501B"/>
    <w:rsid w:val="00D65140"/>
    <w:rsid w:val="00D65151"/>
    <w:rsid w:val="00D653F5"/>
    <w:rsid w:val="00D65A57"/>
    <w:rsid w:val="00D65BD6"/>
    <w:rsid w:val="00D65FD8"/>
    <w:rsid w:val="00D66189"/>
    <w:rsid w:val="00D664B6"/>
    <w:rsid w:val="00D6686B"/>
    <w:rsid w:val="00D66DE7"/>
    <w:rsid w:val="00D6753A"/>
    <w:rsid w:val="00D67637"/>
    <w:rsid w:val="00D676B1"/>
    <w:rsid w:val="00D6781F"/>
    <w:rsid w:val="00D67CC4"/>
    <w:rsid w:val="00D70345"/>
    <w:rsid w:val="00D703F6"/>
    <w:rsid w:val="00D70527"/>
    <w:rsid w:val="00D707E9"/>
    <w:rsid w:val="00D70953"/>
    <w:rsid w:val="00D71317"/>
    <w:rsid w:val="00D713C8"/>
    <w:rsid w:val="00D717F5"/>
    <w:rsid w:val="00D71C86"/>
    <w:rsid w:val="00D71D2B"/>
    <w:rsid w:val="00D71E6F"/>
    <w:rsid w:val="00D72320"/>
    <w:rsid w:val="00D723B6"/>
    <w:rsid w:val="00D724BA"/>
    <w:rsid w:val="00D7256E"/>
    <w:rsid w:val="00D725A3"/>
    <w:rsid w:val="00D72A2B"/>
    <w:rsid w:val="00D72B10"/>
    <w:rsid w:val="00D72C87"/>
    <w:rsid w:val="00D7328F"/>
    <w:rsid w:val="00D733E1"/>
    <w:rsid w:val="00D73648"/>
    <w:rsid w:val="00D73681"/>
    <w:rsid w:val="00D736E3"/>
    <w:rsid w:val="00D7376F"/>
    <w:rsid w:val="00D73903"/>
    <w:rsid w:val="00D73928"/>
    <w:rsid w:val="00D739F1"/>
    <w:rsid w:val="00D73CE0"/>
    <w:rsid w:val="00D7439F"/>
    <w:rsid w:val="00D743C8"/>
    <w:rsid w:val="00D74C45"/>
    <w:rsid w:val="00D74DF2"/>
    <w:rsid w:val="00D7531E"/>
    <w:rsid w:val="00D759E7"/>
    <w:rsid w:val="00D75E68"/>
    <w:rsid w:val="00D75EB2"/>
    <w:rsid w:val="00D75EC5"/>
    <w:rsid w:val="00D76084"/>
    <w:rsid w:val="00D761DD"/>
    <w:rsid w:val="00D76670"/>
    <w:rsid w:val="00D766C9"/>
    <w:rsid w:val="00D76AA5"/>
    <w:rsid w:val="00D76B40"/>
    <w:rsid w:val="00D76C48"/>
    <w:rsid w:val="00D76E41"/>
    <w:rsid w:val="00D76E63"/>
    <w:rsid w:val="00D76ECC"/>
    <w:rsid w:val="00D77032"/>
    <w:rsid w:val="00D77073"/>
    <w:rsid w:val="00D7731D"/>
    <w:rsid w:val="00D77436"/>
    <w:rsid w:val="00D77773"/>
    <w:rsid w:val="00D77B82"/>
    <w:rsid w:val="00D77BBB"/>
    <w:rsid w:val="00D77C02"/>
    <w:rsid w:val="00D804EC"/>
    <w:rsid w:val="00D8065C"/>
    <w:rsid w:val="00D80EBE"/>
    <w:rsid w:val="00D80F80"/>
    <w:rsid w:val="00D8145C"/>
    <w:rsid w:val="00D815C1"/>
    <w:rsid w:val="00D81A2F"/>
    <w:rsid w:val="00D8210C"/>
    <w:rsid w:val="00D82575"/>
    <w:rsid w:val="00D825C3"/>
    <w:rsid w:val="00D829F1"/>
    <w:rsid w:val="00D83327"/>
    <w:rsid w:val="00D83337"/>
    <w:rsid w:val="00D8343D"/>
    <w:rsid w:val="00D83444"/>
    <w:rsid w:val="00D8364E"/>
    <w:rsid w:val="00D83742"/>
    <w:rsid w:val="00D83903"/>
    <w:rsid w:val="00D83A90"/>
    <w:rsid w:val="00D83B52"/>
    <w:rsid w:val="00D83E03"/>
    <w:rsid w:val="00D84024"/>
    <w:rsid w:val="00D84180"/>
    <w:rsid w:val="00D8443F"/>
    <w:rsid w:val="00D847A7"/>
    <w:rsid w:val="00D84940"/>
    <w:rsid w:val="00D84E68"/>
    <w:rsid w:val="00D84EE0"/>
    <w:rsid w:val="00D85008"/>
    <w:rsid w:val="00D85020"/>
    <w:rsid w:val="00D851E3"/>
    <w:rsid w:val="00D855AA"/>
    <w:rsid w:val="00D8569B"/>
    <w:rsid w:val="00D857CD"/>
    <w:rsid w:val="00D85900"/>
    <w:rsid w:val="00D85C90"/>
    <w:rsid w:val="00D85CFB"/>
    <w:rsid w:val="00D86235"/>
    <w:rsid w:val="00D862CD"/>
    <w:rsid w:val="00D862D3"/>
    <w:rsid w:val="00D8632F"/>
    <w:rsid w:val="00D863E0"/>
    <w:rsid w:val="00D866FB"/>
    <w:rsid w:val="00D8672D"/>
    <w:rsid w:val="00D86861"/>
    <w:rsid w:val="00D86994"/>
    <w:rsid w:val="00D86B05"/>
    <w:rsid w:val="00D86BC9"/>
    <w:rsid w:val="00D86E36"/>
    <w:rsid w:val="00D86E45"/>
    <w:rsid w:val="00D86F62"/>
    <w:rsid w:val="00D870ED"/>
    <w:rsid w:val="00D87390"/>
    <w:rsid w:val="00D87535"/>
    <w:rsid w:val="00D875B8"/>
    <w:rsid w:val="00D87609"/>
    <w:rsid w:val="00D876B3"/>
    <w:rsid w:val="00D877F9"/>
    <w:rsid w:val="00D87979"/>
    <w:rsid w:val="00D879B4"/>
    <w:rsid w:val="00D87BD6"/>
    <w:rsid w:val="00D87CA7"/>
    <w:rsid w:val="00D9034B"/>
    <w:rsid w:val="00D90605"/>
    <w:rsid w:val="00D907B1"/>
    <w:rsid w:val="00D90B5A"/>
    <w:rsid w:val="00D911AB"/>
    <w:rsid w:val="00D913CB"/>
    <w:rsid w:val="00D91414"/>
    <w:rsid w:val="00D9145E"/>
    <w:rsid w:val="00D91569"/>
    <w:rsid w:val="00D91B56"/>
    <w:rsid w:val="00D91CED"/>
    <w:rsid w:val="00D9217C"/>
    <w:rsid w:val="00D921E1"/>
    <w:rsid w:val="00D92243"/>
    <w:rsid w:val="00D92340"/>
    <w:rsid w:val="00D929BA"/>
    <w:rsid w:val="00D92BBD"/>
    <w:rsid w:val="00D92F0D"/>
    <w:rsid w:val="00D9302B"/>
    <w:rsid w:val="00D9302F"/>
    <w:rsid w:val="00D931B1"/>
    <w:rsid w:val="00D93342"/>
    <w:rsid w:val="00D9338C"/>
    <w:rsid w:val="00D93408"/>
    <w:rsid w:val="00D938BF"/>
    <w:rsid w:val="00D93A05"/>
    <w:rsid w:val="00D93A50"/>
    <w:rsid w:val="00D93DA4"/>
    <w:rsid w:val="00D93DBD"/>
    <w:rsid w:val="00D93E9B"/>
    <w:rsid w:val="00D941E6"/>
    <w:rsid w:val="00D948AB"/>
    <w:rsid w:val="00D94AA3"/>
    <w:rsid w:val="00D94CE9"/>
    <w:rsid w:val="00D94D07"/>
    <w:rsid w:val="00D95260"/>
    <w:rsid w:val="00D955E4"/>
    <w:rsid w:val="00D956A1"/>
    <w:rsid w:val="00D959E8"/>
    <w:rsid w:val="00D96061"/>
    <w:rsid w:val="00D9609F"/>
    <w:rsid w:val="00D962BC"/>
    <w:rsid w:val="00D965BF"/>
    <w:rsid w:val="00D96608"/>
    <w:rsid w:val="00D96889"/>
    <w:rsid w:val="00D969C8"/>
    <w:rsid w:val="00D96C32"/>
    <w:rsid w:val="00D96E12"/>
    <w:rsid w:val="00D96EEC"/>
    <w:rsid w:val="00D97282"/>
    <w:rsid w:val="00D97305"/>
    <w:rsid w:val="00D97329"/>
    <w:rsid w:val="00D9732C"/>
    <w:rsid w:val="00D974DD"/>
    <w:rsid w:val="00D97768"/>
    <w:rsid w:val="00D9786C"/>
    <w:rsid w:val="00D9796F"/>
    <w:rsid w:val="00D979A3"/>
    <w:rsid w:val="00D97A00"/>
    <w:rsid w:val="00D97A4C"/>
    <w:rsid w:val="00D97A83"/>
    <w:rsid w:val="00D97AA9"/>
    <w:rsid w:val="00DA06BE"/>
    <w:rsid w:val="00DA0800"/>
    <w:rsid w:val="00DA0E0E"/>
    <w:rsid w:val="00DA12EC"/>
    <w:rsid w:val="00DA13B8"/>
    <w:rsid w:val="00DA1822"/>
    <w:rsid w:val="00DA18C6"/>
    <w:rsid w:val="00DA1954"/>
    <w:rsid w:val="00DA1A7E"/>
    <w:rsid w:val="00DA1B72"/>
    <w:rsid w:val="00DA1D52"/>
    <w:rsid w:val="00DA249B"/>
    <w:rsid w:val="00DA2508"/>
    <w:rsid w:val="00DA2669"/>
    <w:rsid w:val="00DA2CD7"/>
    <w:rsid w:val="00DA2CE8"/>
    <w:rsid w:val="00DA2D69"/>
    <w:rsid w:val="00DA31A5"/>
    <w:rsid w:val="00DA3820"/>
    <w:rsid w:val="00DA3823"/>
    <w:rsid w:val="00DA3C1C"/>
    <w:rsid w:val="00DA3D63"/>
    <w:rsid w:val="00DA3E24"/>
    <w:rsid w:val="00DA41D3"/>
    <w:rsid w:val="00DA41D9"/>
    <w:rsid w:val="00DA42BB"/>
    <w:rsid w:val="00DA4387"/>
    <w:rsid w:val="00DA449A"/>
    <w:rsid w:val="00DA46AB"/>
    <w:rsid w:val="00DA4AAD"/>
    <w:rsid w:val="00DA4C23"/>
    <w:rsid w:val="00DA502F"/>
    <w:rsid w:val="00DA508B"/>
    <w:rsid w:val="00DA5179"/>
    <w:rsid w:val="00DA538C"/>
    <w:rsid w:val="00DA5B76"/>
    <w:rsid w:val="00DA5BBF"/>
    <w:rsid w:val="00DA6354"/>
    <w:rsid w:val="00DA6589"/>
    <w:rsid w:val="00DA6D2B"/>
    <w:rsid w:val="00DA6EF4"/>
    <w:rsid w:val="00DA70C1"/>
    <w:rsid w:val="00DA7157"/>
    <w:rsid w:val="00DA7160"/>
    <w:rsid w:val="00DA72F4"/>
    <w:rsid w:val="00DA773B"/>
    <w:rsid w:val="00DA773C"/>
    <w:rsid w:val="00DA7C8A"/>
    <w:rsid w:val="00DA7D80"/>
    <w:rsid w:val="00DA7FA5"/>
    <w:rsid w:val="00DB00EB"/>
    <w:rsid w:val="00DB0184"/>
    <w:rsid w:val="00DB09A0"/>
    <w:rsid w:val="00DB0B1C"/>
    <w:rsid w:val="00DB0E2D"/>
    <w:rsid w:val="00DB115C"/>
    <w:rsid w:val="00DB1241"/>
    <w:rsid w:val="00DB13A5"/>
    <w:rsid w:val="00DB15EB"/>
    <w:rsid w:val="00DB169A"/>
    <w:rsid w:val="00DB17E2"/>
    <w:rsid w:val="00DB18C6"/>
    <w:rsid w:val="00DB18CA"/>
    <w:rsid w:val="00DB19AB"/>
    <w:rsid w:val="00DB19AE"/>
    <w:rsid w:val="00DB1C77"/>
    <w:rsid w:val="00DB1E79"/>
    <w:rsid w:val="00DB1FA1"/>
    <w:rsid w:val="00DB263E"/>
    <w:rsid w:val="00DB2B53"/>
    <w:rsid w:val="00DB2B95"/>
    <w:rsid w:val="00DB2C13"/>
    <w:rsid w:val="00DB2CE9"/>
    <w:rsid w:val="00DB3122"/>
    <w:rsid w:val="00DB31A1"/>
    <w:rsid w:val="00DB324B"/>
    <w:rsid w:val="00DB32F4"/>
    <w:rsid w:val="00DB3E21"/>
    <w:rsid w:val="00DB4261"/>
    <w:rsid w:val="00DB438F"/>
    <w:rsid w:val="00DB45E9"/>
    <w:rsid w:val="00DB4AEE"/>
    <w:rsid w:val="00DB4BBE"/>
    <w:rsid w:val="00DB4E6E"/>
    <w:rsid w:val="00DB4FF4"/>
    <w:rsid w:val="00DB5096"/>
    <w:rsid w:val="00DB53D8"/>
    <w:rsid w:val="00DB5660"/>
    <w:rsid w:val="00DB577A"/>
    <w:rsid w:val="00DB5985"/>
    <w:rsid w:val="00DB5A4E"/>
    <w:rsid w:val="00DB620A"/>
    <w:rsid w:val="00DB6318"/>
    <w:rsid w:val="00DB64A5"/>
    <w:rsid w:val="00DB6B66"/>
    <w:rsid w:val="00DB6CAD"/>
    <w:rsid w:val="00DB6F1F"/>
    <w:rsid w:val="00DB7179"/>
    <w:rsid w:val="00DB773A"/>
    <w:rsid w:val="00DB79BB"/>
    <w:rsid w:val="00DB79D0"/>
    <w:rsid w:val="00DB79D4"/>
    <w:rsid w:val="00DB7AEB"/>
    <w:rsid w:val="00DB7DAE"/>
    <w:rsid w:val="00DB7E14"/>
    <w:rsid w:val="00DC012B"/>
    <w:rsid w:val="00DC05D8"/>
    <w:rsid w:val="00DC0884"/>
    <w:rsid w:val="00DC0959"/>
    <w:rsid w:val="00DC0A3C"/>
    <w:rsid w:val="00DC0B90"/>
    <w:rsid w:val="00DC0DB6"/>
    <w:rsid w:val="00DC1118"/>
    <w:rsid w:val="00DC111A"/>
    <w:rsid w:val="00DC11F3"/>
    <w:rsid w:val="00DC1240"/>
    <w:rsid w:val="00DC140A"/>
    <w:rsid w:val="00DC145A"/>
    <w:rsid w:val="00DC1788"/>
    <w:rsid w:val="00DC1962"/>
    <w:rsid w:val="00DC1C41"/>
    <w:rsid w:val="00DC1CFA"/>
    <w:rsid w:val="00DC1E5D"/>
    <w:rsid w:val="00DC23E0"/>
    <w:rsid w:val="00DC2C9D"/>
    <w:rsid w:val="00DC2CA2"/>
    <w:rsid w:val="00DC2D7F"/>
    <w:rsid w:val="00DC2EE6"/>
    <w:rsid w:val="00DC3574"/>
    <w:rsid w:val="00DC36CD"/>
    <w:rsid w:val="00DC3E82"/>
    <w:rsid w:val="00DC401F"/>
    <w:rsid w:val="00DC4133"/>
    <w:rsid w:val="00DC4439"/>
    <w:rsid w:val="00DC44F2"/>
    <w:rsid w:val="00DC4610"/>
    <w:rsid w:val="00DC4852"/>
    <w:rsid w:val="00DC534D"/>
    <w:rsid w:val="00DC54FB"/>
    <w:rsid w:val="00DC5CDB"/>
    <w:rsid w:val="00DC609C"/>
    <w:rsid w:val="00DC61BC"/>
    <w:rsid w:val="00DC6476"/>
    <w:rsid w:val="00DC654D"/>
    <w:rsid w:val="00DC6782"/>
    <w:rsid w:val="00DC6D69"/>
    <w:rsid w:val="00DC6D8B"/>
    <w:rsid w:val="00DC6EAA"/>
    <w:rsid w:val="00DC6F23"/>
    <w:rsid w:val="00DC7133"/>
    <w:rsid w:val="00DC749C"/>
    <w:rsid w:val="00DC78DA"/>
    <w:rsid w:val="00DC79B9"/>
    <w:rsid w:val="00DC7B90"/>
    <w:rsid w:val="00DC7F3B"/>
    <w:rsid w:val="00DD0031"/>
    <w:rsid w:val="00DD0075"/>
    <w:rsid w:val="00DD055E"/>
    <w:rsid w:val="00DD0778"/>
    <w:rsid w:val="00DD07AF"/>
    <w:rsid w:val="00DD0E4E"/>
    <w:rsid w:val="00DD0F86"/>
    <w:rsid w:val="00DD1348"/>
    <w:rsid w:val="00DD1AC5"/>
    <w:rsid w:val="00DD1DD2"/>
    <w:rsid w:val="00DD1F10"/>
    <w:rsid w:val="00DD21C0"/>
    <w:rsid w:val="00DD23E6"/>
    <w:rsid w:val="00DD2575"/>
    <w:rsid w:val="00DD25CD"/>
    <w:rsid w:val="00DD28D0"/>
    <w:rsid w:val="00DD2AF3"/>
    <w:rsid w:val="00DD2B71"/>
    <w:rsid w:val="00DD2CC5"/>
    <w:rsid w:val="00DD2E84"/>
    <w:rsid w:val="00DD2F83"/>
    <w:rsid w:val="00DD3092"/>
    <w:rsid w:val="00DD31E2"/>
    <w:rsid w:val="00DD35FE"/>
    <w:rsid w:val="00DD3685"/>
    <w:rsid w:val="00DD390C"/>
    <w:rsid w:val="00DD3924"/>
    <w:rsid w:val="00DD3BB9"/>
    <w:rsid w:val="00DD3C9D"/>
    <w:rsid w:val="00DD3CD9"/>
    <w:rsid w:val="00DD3D6D"/>
    <w:rsid w:val="00DD3DB8"/>
    <w:rsid w:val="00DD3E0A"/>
    <w:rsid w:val="00DD43E0"/>
    <w:rsid w:val="00DD450C"/>
    <w:rsid w:val="00DD48E8"/>
    <w:rsid w:val="00DD4929"/>
    <w:rsid w:val="00DD497A"/>
    <w:rsid w:val="00DD49B0"/>
    <w:rsid w:val="00DD4EC8"/>
    <w:rsid w:val="00DD4F32"/>
    <w:rsid w:val="00DD5165"/>
    <w:rsid w:val="00DD5759"/>
    <w:rsid w:val="00DD5C37"/>
    <w:rsid w:val="00DD5CCF"/>
    <w:rsid w:val="00DD5E1B"/>
    <w:rsid w:val="00DD5FC1"/>
    <w:rsid w:val="00DD618F"/>
    <w:rsid w:val="00DD61A2"/>
    <w:rsid w:val="00DD679D"/>
    <w:rsid w:val="00DD6931"/>
    <w:rsid w:val="00DD69BA"/>
    <w:rsid w:val="00DD69FA"/>
    <w:rsid w:val="00DD6DA5"/>
    <w:rsid w:val="00DD6E01"/>
    <w:rsid w:val="00DD6E19"/>
    <w:rsid w:val="00DD6E4F"/>
    <w:rsid w:val="00DD7178"/>
    <w:rsid w:val="00DD79B2"/>
    <w:rsid w:val="00DD79E4"/>
    <w:rsid w:val="00DD7CFC"/>
    <w:rsid w:val="00DE0217"/>
    <w:rsid w:val="00DE0242"/>
    <w:rsid w:val="00DE04A6"/>
    <w:rsid w:val="00DE05BD"/>
    <w:rsid w:val="00DE06D5"/>
    <w:rsid w:val="00DE0C1B"/>
    <w:rsid w:val="00DE0D01"/>
    <w:rsid w:val="00DE0D35"/>
    <w:rsid w:val="00DE118C"/>
    <w:rsid w:val="00DE1569"/>
    <w:rsid w:val="00DE15E7"/>
    <w:rsid w:val="00DE1826"/>
    <w:rsid w:val="00DE1841"/>
    <w:rsid w:val="00DE1B4F"/>
    <w:rsid w:val="00DE1BD0"/>
    <w:rsid w:val="00DE1D52"/>
    <w:rsid w:val="00DE1D5C"/>
    <w:rsid w:val="00DE1F57"/>
    <w:rsid w:val="00DE1FF8"/>
    <w:rsid w:val="00DE2079"/>
    <w:rsid w:val="00DE20AA"/>
    <w:rsid w:val="00DE2380"/>
    <w:rsid w:val="00DE2520"/>
    <w:rsid w:val="00DE2568"/>
    <w:rsid w:val="00DE286E"/>
    <w:rsid w:val="00DE2A23"/>
    <w:rsid w:val="00DE2DF2"/>
    <w:rsid w:val="00DE313E"/>
    <w:rsid w:val="00DE351D"/>
    <w:rsid w:val="00DE374F"/>
    <w:rsid w:val="00DE37E7"/>
    <w:rsid w:val="00DE3ABB"/>
    <w:rsid w:val="00DE3BDA"/>
    <w:rsid w:val="00DE3CC1"/>
    <w:rsid w:val="00DE3F55"/>
    <w:rsid w:val="00DE4521"/>
    <w:rsid w:val="00DE4576"/>
    <w:rsid w:val="00DE4923"/>
    <w:rsid w:val="00DE4C5A"/>
    <w:rsid w:val="00DE4CBC"/>
    <w:rsid w:val="00DE4D54"/>
    <w:rsid w:val="00DE507C"/>
    <w:rsid w:val="00DE50EF"/>
    <w:rsid w:val="00DE5247"/>
    <w:rsid w:val="00DE53CA"/>
    <w:rsid w:val="00DE5642"/>
    <w:rsid w:val="00DE56DF"/>
    <w:rsid w:val="00DE583E"/>
    <w:rsid w:val="00DE5935"/>
    <w:rsid w:val="00DE5B2A"/>
    <w:rsid w:val="00DE5C16"/>
    <w:rsid w:val="00DE5CE6"/>
    <w:rsid w:val="00DE5D61"/>
    <w:rsid w:val="00DE5F5A"/>
    <w:rsid w:val="00DE602F"/>
    <w:rsid w:val="00DE60B0"/>
    <w:rsid w:val="00DE625C"/>
    <w:rsid w:val="00DE62BE"/>
    <w:rsid w:val="00DE638A"/>
    <w:rsid w:val="00DE661D"/>
    <w:rsid w:val="00DE6775"/>
    <w:rsid w:val="00DE69B9"/>
    <w:rsid w:val="00DE69D6"/>
    <w:rsid w:val="00DE6A63"/>
    <w:rsid w:val="00DE6B5B"/>
    <w:rsid w:val="00DE6BA7"/>
    <w:rsid w:val="00DE6C83"/>
    <w:rsid w:val="00DE6EC8"/>
    <w:rsid w:val="00DE7213"/>
    <w:rsid w:val="00DE757F"/>
    <w:rsid w:val="00DE7824"/>
    <w:rsid w:val="00DE7936"/>
    <w:rsid w:val="00DE795B"/>
    <w:rsid w:val="00DE7CCB"/>
    <w:rsid w:val="00DF01C3"/>
    <w:rsid w:val="00DF022F"/>
    <w:rsid w:val="00DF0240"/>
    <w:rsid w:val="00DF0278"/>
    <w:rsid w:val="00DF0518"/>
    <w:rsid w:val="00DF05F1"/>
    <w:rsid w:val="00DF070C"/>
    <w:rsid w:val="00DF0ACB"/>
    <w:rsid w:val="00DF11F1"/>
    <w:rsid w:val="00DF12BE"/>
    <w:rsid w:val="00DF14FB"/>
    <w:rsid w:val="00DF159C"/>
    <w:rsid w:val="00DF1662"/>
    <w:rsid w:val="00DF16B1"/>
    <w:rsid w:val="00DF174B"/>
    <w:rsid w:val="00DF222C"/>
    <w:rsid w:val="00DF2298"/>
    <w:rsid w:val="00DF28FB"/>
    <w:rsid w:val="00DF2C78"/>
    <w:rsid w:val="00DF2F80"/>
    <w:rsid w:val="00DF31CC"/>
    <w:rsid w:val="00DF3253"/>
    <w:rsid w:val="00DF33AE"/>
    <w:rsid w:val="00DF33CB"/>
    <w:rsid w:val="00DF3664"/>
    <w:rsid w:val="00DF3C3D"/>
    <w:rsid w:val="00DF3D1B"/>
    <w:rsid w:val="00DF4015"/>
    <w:rsid w:val="00DF41FC"/>
    <w:rsid w:val="00DF4437"/>
    <w:rsid w:val="00DF4454"/>
    <w:rsid w:val="00DF4EDD"/>
    <w:rsid w:val="00DF5017"/>
    <w:rsid w:val="00DF5602"/>
    <w:rsid w:val="00DF56ED"/>
    <w:rsid w:val="00DF5AFD"/>
    <w:rsid w:val="00DF5C30"/>
    <w:rsid w:val="00DF60CD"/>
    <w:rsid w:val="00DF6203"/>
    <w:rsid w:val="00DF64FE"/>
    <w:rsid w:val="00DF6674"/>
    <w:rsid w:val="00DF67C4"/>
    <w:rsid w:val="00DF67D3"/>
    <w:rsid w:val="00DF6994"/>
    <w:rsid w:val="00DF6F14"/>
    <w:rsid w:val="00DF7101"/>
    <w:rsid w:val="00DF735A"/>
    <w:rsid w:val="00DF743A"/>
    <w:rsid w:val="00DF74E7"/>
    <w:rsid w:val="00DF757A"/>
    <w:rsid w:val="00DF7746"/>
    <w:rsid w:val="00DF799A"/>
    <w:rsid w:val="00DF7B61"/>
    <w:rsid w:val="00DF7C17"/>
    <w:rsid w:val="00DF7D11"/>
    <w:rsid w:val="00DF7E0D"/>
    <w:rsid w:val="00DF7EFE"/>
    <w:rsid w:val="00DF7F43"/>
    <w:rsid w:val="00DF7F78"/>
    <w:rsid w:val="00E00118"/>
    <w:rsid w:val="00E00484"/>
    <w:rsid w:val="00E0048B"/>
    <w:rsid w:val="00E00538"/>
    <w:rsid w:val="00E005AD"/>
    <w:rsid w:val="00E007D6"/>
    <w:rsid w:val="00E009A6"/>
    <w:rsid w:val="00E00D07"/>
    <w:rsid w:val="00E01148"/>
    <w:rsid w:val="00E01306"/>
    <w:rsid w:val="00E01691"/>
    <w:rsid w:val="00E01BBA"/>
    <w:rsid w:val="00E01C5B"/>
    <w:rsid w:val="00E01EC3"/>
    <w:rsid w:val="00E01EFF"/>
    <w:rsid w:val="00E020C7"/>
    <w:rsid w:val="00E02549"/>
    <w:rsid w:val="00E0254D"/>
    <w:rsid w:val="00E027FE"/>
    <w:rsid w:val="00E02A32"/>
    <w:rsid w:val="00E02B43"/>
    <w:rsid w:val="00E02E8A"/>
    <w:rsid w:val="00E02F45"/>
    <w:rsid w:val="00E03059"/>
    <w:rsid w:val="00E030A0"/>
    <w:rsid w:val="00E03258"/>
    <w:rsid w:val="00E03E20"/>
    <w:rsid w:val="00E04181"/>
    <w:rsid w:val="00E041CB"/>
    <w:rsid w:val="00E043D5"/>
    <w:rsid w:val="00E0446B"/>
    <w:rsid w:val="00E04593"/>
    <w:rsid w:val="00E0465B"/>
    <w:rsid w:val="00E0489F"/>
    <w:rsid w:val="00E048E0"/>
    <w:rsid w:val="00E04C52"/>
    <w:rsid w:val="00E04DF4"/>
    <w:rsid w:val="00E04E0C"/>
    <w:rsid w:val="00E0514A"/>
    <w:rsid w:val="00E05273"/>
    <w:rsid w:val="00E052A1"/>
    <w:rsid w:val="00E05602"/>
    <w:rsid w:val="00E05877"/>
    <w:rsid w:val="00E05981"/>
    <w:rsid w:val="00E05A8C"/>
    <w:rsid w:val="00E05BBA"/>
    <w:rsid w:val="00E05C6E"/>
    <w:rsid w:val="00E05CE3"/>
    <w:rsid w:val="00E060B8"/>
    <w:rsid w:val="00E06103"/>
    <w:rsid w:val="00E064CC"/>
    <w:rsid w:val="00E066CB"/>
    <w:rsid w:val="00E066CD"/>
    <w:rsid w:val="00E06773"/>
    <w:rsid w:val="00E068A1"/>
    <w:rsid w:val="00E06A54"/>
    <w:rsid w:val="00E06DDF"/>
    <w:rsid w:val="00E06FFF"/>
    <w:rsid w:val="00E07087"/>
    <w:rsid w:val="00E071A8"/>
    <w:rsid w:val="00E07829"/>
    <w:rsid w:val="00E078EC"/>
    <w:rsid w:val="00E0799C"/>
    <w:rsid w:val="00E07BF4"/>
    <w:rsid w:val="00E07D35"/>
    <w:rsid w:val="00E07DEA"/>
    <w:rsid w:val="00E101BC"/>
    <w:rsid w:val="00E101E5"/>
    <w:rsid w:val="00E104CE"/>
    <w:rsid w:val="00E106B4"/>
    <w:rsid w:val="00E1095F"/>
    <w:rsid w:val="00E11752"/>
    <w:rsid w:val="00E11AAC"/>
    <w:rsid w:val="00E11FC6"/>
    <w:rsid w:val="00E12267"/>
    <w:rsid w:val="00E125F1"/>
    <w:rsid w:val="00E12BD1"/>
    <w:rsid w:val="00E12F5C"/>
    <w:rsid w:val="00E12F93"/>
    <w:rsid w:val="00E13138"/>
    <w:rsid w:val="00E13219"/>
    <w:rsid w:val="00E1363C"/>
    <w:rsid w:val="00E13B92"/>
    <w:rsid w:val="00E13BDE"/>
    <w:rsid w:val="00E13CCB"/>
    <w:rsid w:val="00E13F8A"/>
    <w:rsid w:val="00E13FF7"/>
    <w:rsid w:val="00E14042"/>
    <w:rsid w:val="00E1429A"/>
    <w:rsid w:val="00E142A5"/>
    <w:rsid w:val="00E142DD"/>
    <w:rsid w:val="00E144B0"/>
    <w:rsid w:val="00E1458A"/>
    <w:rsid w:val="00E14E34"/>
    <w:rsid w:val="00E153AB"/>
    <w:rsid w:val="00E15D8E"/>
    <w:rsid w:val="00E15D94"/>
    <w:rsid w:val="00E16080"/>
    <w:rsid w:val="00E16380"/>
    <w:rsid w:val="00E166B7"/>
    <w:rsid w:val="00E16AE5"/>
    <w:rsid w:val="00E16FA2"/>
    <w:rsid w:val="00E1736C"/>
    <w:rsid w:val="00E173E1"/>
    <w:rsid w:val="00E17490"/>
    <w:rsid w:val="00E174E9"/>
    <w:rsid w:val="00E1773F"/>
    <w:rsid w:val="00E17761"/>
    <w:rsid w:val="00E179D8"/>
    <w:rsid w:val="00E17BAE"/>
    <w:rsid w:val="00E17BDE"/>
    <w:rsid w:val="00E17FA4"/>
    <w:rsid w:val="00E20093"/>
    <w:rsid w:val="00E200DC"/>
    <w:rsid w:val="00E2023A"/>
    <w:rsid w:val="00E208CA"/>
    <w:rsid w:val="00E2091B"/>
    <w:rsid w:val="00E20D1A"/>
    <w:rsid w:val="00E20D2C"/>
    <w:rsid w:val="00E20F11"/>
    <w:rsid w:val="00E212AB"/>
    <w:rsid w:val="00E21A07"/>
    <w:rsid w:val="00E21CFB"/>
    <w:rsid w:val="00E21E5C"/>
    <w:rsid w:val="00E21EA8"/>
    <w:rsid w:val="00E22203"/>
    <w:rsid w:val="00E22336"/>
    <w:rsid w:val="00E225E2"/>
    <w:rsid w:val="00E2282D"/>
    <w:rsid w:val="00E230A0"/>
    <w:rsid w:val="00E2322C"/>
    <w:rsid w:val="00E23400"/>
    <w:rsid w:val="00E2350C"/>
    <w:rsid w:val="00E23535"/>
    <w:rsid w:val="00E23CD7"/>
    <w:rsid w:val="00E23D3C"/>
    <w:rsid w:val="00E2401D"/>
    <w:rsid w:val="00E24493"/>
    <w:rsid w:val="00E245A0"/>
    <w:rsid w:val="00E24D6D"/>
    <w:rsid w:val="00E251D3"/>
    <w:rsid w:val="00E252C0"/>
    <w:rsid w:val="00E25398"/>
    <w:rsid w:val="00E2566D"/>
    <w:rsid w:val="00E257D3"/>
    <w:rsid w:val="00E258C0"/>
    <w:rsid w:val="00E25AAC"/>
    <w:rsid w:val="00E25C88"/>
    <w:rsid w:val="00E25E40"/>
    <w:rsid w:val="00E25F20"/>
    <w:rsid w:val="00E25FAC"/>
    <w:rsid w:val="00E26403"/>
    <w:rsid w:val="00E26C52"/>
    <w:rsid w:val="00E26DC6"/>
    <w:rsid w:val="00E27189"/>
    <w:rsid w:val="00E27529"/>
    <w:rsid w:val="00E277BC"/>
    <w:rsid w:val="00E279DE"/>
    <w:rsid w:val="00E27F57"/>
    <w:rsid w:val="00E30097"/>
    <w:rsid w:val="00E30168"/>
    <w:rsid w:val="00E30391"/>
    <w:rsid w:val="00E304A7"/>
    <w:rsid w:val="00E3074D"/>
    <w:rsid w:val="00E308C3"/>
    <w:rsid w:val="00E30A84"/>
    <w:rsid w:val="00E30CE9"/>
    <w:rsid w:val="00E30D96"/>
    <w:rsid w:val="00E30D9E"/>
    <w:rsid w:val="00E30F6B"/>
    <w:rsid w:val="00E3125E"/>
    <w:rsid w:val="00E312B2"/>
    <w:rsid w:val="00E3140F"/>
    <w:rsid w:val="00E3145A"/>
    <w:rsid w:val="00E315C6"/>
    <w:rsid w:val="00E31723"/>
    <w:rsid w:val="00E3174D"/>
    <w:rsid w:val="00E3183D"/>
    <w:rsid w:val="00E31A54"/>
    <w:rsid w:val="00E31AA6"/>
    <w:rsid w:val="00E31D49"/>
    <w:rsid w:val="00E31EB2"/>
    <w:rsid w:val="00E32227"/>
    <w:rsid w:val="00E3258D"/>
    <w:rsid w:val="00E32654"/>
    <w:rsid w:val="00E32759"/>
    <w:rsid w:val="00E3294B"/>
    <w:rsid w:val="00E32A78"/>
    <w:rsid w:val="00E32BA0"/>
    <w:rsid w:val="00E32E91"/>
    <w:rsid w:val="00E33268"/>
    <w:rsid w:val="00E33787"/>
    <w:rsid w:val="00E33908"/>
    <w:rsid w:val="00E33940"/>
    <w:rsid w:val="00E33D0B"/>
    <w:rsid w:val="00E33E2A"/>
    <w:rsid w:val="00E33FF5"/>
    <w:rsid w:val="00E340F2"/>
    <w:rsid w:val="00E3419C"/>
    <w:rsid w:val="00E34703"/>
    <w:rsid w:val="00E349E2"/>
    <w:rsid w:val="00E34C72"/>
    <w:rsid w:val="00E34CA3"/>
    <w:rsid w:val="00E3534D"/>
    <w:rsid w:val="00E355C6"/>
    <w:rsid w:val="00E35616"/>
    <w:rsid w:val="00E35A0F"/>
    <w:rsid w:val="00E35AB7"/>
    <w:rsid w:val="00E35B27"/>
    <w:rsid w:val="00E35EAE"/>
    <w:rsid w:val="00E3601D"/>
    <w:rsid w:val="00E36431"/>
    <w:rsid w:val="00E36B8D"/>
    <w:rsid w:val="00E36D65"/>
    <w:rsid w:val="00E36EE8"/>
    <w:rsid w:val="00E372F1"/>
    <w:rsid w:val="00E37332"/>
    <w:rsid w:val="00E3744D"/>
    <w:rsid w:val="00E37496"/>
    <w:rsid w:val="00E376F9"/>
    <w:rsid w:val="00E37DA0"/>
    <w:rsid w:val="00E37DC1"/>
    <w:rsid w:val="00E40112"/>
    <w:rsid w:val="00E4054E"/>
    <w:rsid w:val="00E4057C"/>
    <w:rsid w:val="00E405FF"/>
    <w:rsid w:val="00E4070F"/>
    <w:rsid w:val="00E40DD0"/>
    <w:rsid w:val="00E40E5C"/>
    <w:rsid w:val="00E40FBE"/>
    <w:rsid w:val="00E4121F"/>
    <w:rsid w:val="00E412FF"/>
    <w:rsid w:val="00E41949"/>
    <w:rsid w:val="00E419F7"/>
    <w:rsid w:val="00E41BDD"/>
    <w:rsid w:val="00E41EDA"/>
    <w:rsid w:val="00E41F47"/>
    <w:rsid w:val="00E42037"/>
    <w:rsid w:val="00E420D5"/>
    <w:rsid w:val="00E42883"/>
    <w:rsid w:val="00E42A57"/>
    <w:rsid w:val="00E42A8F"/>
    <w:rsid w:val="00E42C68"/>
    <w:rsid w:val="00E430A1"/>
    <w:rsid w:val="00E434DA"/>
    <w:rsid w:val="00E43803"/>
    <w:rsid w:val="00E43AA0"/>
    <w:rsid w:val="00E43F93"/>
    <w:rsid w:val="00E440D1"/>
    <w:rsid w:val="00E440E1"/>
    <w:rsid w:val="00E443B4"/>
    <w:rsid w:val="00E449E2"/>
    <w:rsid w:val="00E44A17"/>
    <w:rsid w:val="00E44E55"/>
    <w:rsid w:val="00E44E97"/>
    <w:rsid w:val="00E45105"/>
    <w:rsid w:val="00E453F0"/>
    <w:rsid w:val="00E45567"/>
    <w:rsid w:val="00E45832"/>
    <w:rsid w:val="00E45F39"/>
    <w:rsid w:val="00E46297"/>
    <w:rsid w:val="00E4643C"/>
    <w:rsid w:val="00E464A1"/>
    <w:rsid w:val="00E46D0A"/>
    <w:rsid w:val="00E46D46"/>
    <w:rsid w:val="00E4701B"/>
    <w:rsid w:val="00E471BD"/>
    <w:rsid w:val="00E472D0"/>
    <w:rsid w:val="00E474F1"/>
    <w:rsid w:val="00E4771E"/>
    <w:rsid w:val="00E4786D"/>
    <w:rsid w:val="00E47CE8"/>
    <w:rsid w:val="00E47D68"/>
    <w:rsid w:val="00E501B3"/>
    <w:rsid w:val="00E50419"/>
    <w:rsid w:val="00E504BB"/>
    <w:rsid w:val="00E50551"/>
    <w:rsid w:val="00E5056B"/>
    <w:rsid w:val="00E50627"/>
    <w:rsid w:val="00E5064B"/>
    <w:rsid w:val="00E50AB9"/>
    <w:rsid w:val="00E5101A"/>
    <w:rsid w:val="00E51428"/>
    <w:rsid w:val="00E51740"/>
    <w:rsid w:val="00E51B27"/>
    <w:rsid w:val="00E51C1F"/>
    <w:rsid w:val="00E51FF9"/>
    <w:rsid w:val="00E521C2"/>
    <w:rsid w:val="00E523C2"/>
    <w:rsid w:val="00E52597"/>
    <w:rsid w:val="00E5264D"/>
    <w:rsid w:val="00E5277B"/>
    <w:rsid w:val="00E52F10"/>
    <w:rsid w:val="00E532E1"/>
    <w:rsid w:val="00E533AC"/>
    <w:rsid w:val="00E53458"/>
    <w:rsid w:val="00E5358A"/>
    <w:rsid w:val="00E53A55"/>
    <w:rsid w:val="00E53C6A"/>
    <w:rsid w:val="00E5415E"/>
    <w:rsid w:val="00E54203"/>
    <w:rsid w:val="00E54725"/>
    <w:rsid w:val="00E5477A"/>
    <w:rsid w:val="00E54793"/>
    <w:rsid w:val="00E54831"/>
    <w:rsid w:val="00E548F2"/>
    <w:rsid w:val="00E54BA0"/>
    <w:rsid w:val="00E54E03"/>
    <w:rsid w:val="00E54F8A"/>
    <w:rsid w:val="00E5522B"/>
    <w:rsid w:val="00E5539A"/>
    <w:rsid w:val="00E5554D"/>
    <w:rsid w:val="00E557BD"/>
    <w:rsid w:val="00E55A20"/>
    <w:rsid w:val="00E55FB8"/>
    <w:rsid w:val="00E56604"/>
    <w:rsid w:val="00E56795"/>
    <w:rsid w:val="00E56934"/>
    <w:rsid w:val="00E56DDF"/>
    <w:rsid w:val="00E56E47"/>
    <w:rsid w:val="00E5720D"/>
    <w:rsid w:val="00E572B6"/>
    <w:rsid w:val="00E5738F"/>
    <w:rsid w:val="00E5742C"/>
    <w:rsid w:val="00E579CB"/>
    <w:rsid w:val="00E57AE5"/>
    <w:rsid w:val="00E57D5E"/>
    <w:rsid w:val="00E57E98"/>
    <w:rsid w:val="00E60762"/>
    <w:rsid w:val="00E60D3A"/>
    <w:rsid w:val="00E60DDB"/>
    <w:rsid w:val="00E610C3"/>
    <w:rsid w:val="00E6129E"/>
    <w:rsid w:val="00E614A3"/>
    <w:rsid w:val="00E61A72"/>
    <w:rsid w:val="00E61AB1"/>
    <w:rsid w:val="00E61DAB"/>
    <w:rsid w:val="00E62462"/>
    <w:rsid w:val="00E624A5"/>
    <w:rsid w:val="00E62704"/>
    <w:rsid w:val="00E62E07"/>
    <w:rsid w:val="00E62FD3"/>
    <w:rsid w:val="00E6360E"/>
    <w:rsid w:val="00E63AF1"/>
    <w:rsid w:val="00E63C6D"/>
    <w:rsid w:val="00E640B1"/>
    <w:rsid w:val="00E64173"/>
    <w:rsid w:val="00E642F6"/>
    <w:rsid w:val="00E643B9"/>
    <w:rsid w:val="00E643CB"/>
    <w:rsid w:val="00E6443D"/>
    <w:rsid w:val="00E6454B"/>
    <w:rsid w:val="00E646D7"/>
    <w:rsid w:val="00E64905"/>
    <w:rsid w:val="00E64957"/>
    <w:rsid w:val="00E64DBE"/>
    <w:rsid w:val="00E64E21"/>
    <w:rsid w:val="00E64EB7"/>
    <w:rsid w:val="00E6517E"/>
    <w:rsid w:val="00E65277"/>
    <w:rsid w:val="00E652AA"/>
    <w:rsid w:val="00E655EE"/>
    <w:rsid w:val="00E65810"/>
    <w:rsid w:val="00E6588C"/>
    <w:rsid w:val="00E65939"/>
    <w:rsid w:val="00E6598C"/>
    <w:rsid w:val="00E659FD"/>
    <w:rsid w:val="00E65BA1"/>
    <w:rsid w:val="00E65D39"/>
    <w:rsid w:val="00E6610C"/>
    <w:rsid w:val="00E661A2"/>
    <w:rsid w:val="00E66411"/>
    <w:rsid w:val="00E6679C"/>
    <w:rsid w:val="00E667D3"/>
    <w:rsid w:val="00E668E5"/>
    <w:rsid w:val="00E66BDF"/>
    <w:rsid w:val="00E66F86"/>
    <w:rsid w:val="00E67083"/>
    <w:rsid w:val="00E671DD"/>
    <w:rsid w:val="00E671DF"/>
    <w:rsid w:val="00E67402"/>
    <w:rsid w:val="00E67450"/>
    <w:rsid w:val="00E674B5"/>
    <w:rsid w:val="00E67911"/>
    <w:rsid w:val="00E67914"/>
    <w:rsid w:val="00E67A45"/>
    <w:rsid w:val="00E67A97"/>
    <w:rsid w:val="00E67C15"/>
    <w:rsid w:val="00E67F99"/>
    <w:rsid w:val="00E7046E"/>
    <w:rsid w:val="00E7061C"/>
    <w:rsid w:val="00E7083F"/>
    <w:rsid w:val="00E70A9E"/>
    <w:rsid w:val="00E70BE5"/>
    <w:rsid w:val="00E70CE4"/>
    <w:rsid w:val="00E70F1E"/>
    <w:rsid w:val="00E70FEE"/>
    <w:rsid w:val="00E70FFF"/>
    <w:rsid w:val="00E711E6"/>
    <w:rsid w:val="00E71684"/>
    <w:rsid w:val="00E717A1"/>
    <w:rsid w:val="00E71ADE"/>
    <w:rsid w:val="00E71CD8"/>
    <w:rsid w:val="00E71D0C"/>
    <w:rsid w:val="00E71E55"/>
    <w:rsid w:val="00E7250D"/>
    <w:rsid w:val="00E728BF"/>
    <w:rsid w:val="00E72AA6"/>
    <w:rsid w:val="00E72D29"/>
    <w:rsid w:val="00E72DB2"/>
    <w:rsid w:val="00E72ED9"/>
    <w:rsid w:val="00E72FA3"/>
    <w:rsid w:val="00E72FAB"/>
    <w:rsid w:val="00E7303F"/>
    <w:rsid w:val="00E7313C"/>
    <w:rsid w:val="00E73248"/>
    <w:rsid w:val="00E734A1"/>
    <w:rsid w:val="00E73596"/>
    <w:rsid w:val="00E735D4"/>
    <w:rsid w:val="00E7386A"/>
    <w:rsid w:val="00E738D0"/>
    <w:rsid w:val="00E73AA0"/>
    <w:rsid w:val="00E73B15"/>
    <w:rsid w:val="00E7404E"/>
    <w:rsid w:val="00E74070"/>
    <w:rsid w:val="00E7414A"/>
    <w:rsid w:val="00E747D2"/>
    <w:rsid w:val="00E747E4"/>
    <w:rsid w:val="00E748D0"/>
    <w:rsid w:val="00E74CA9"/>
    <w:rsid w:val="00E74F3F"/>
    <w:rsid w:val="00E75141"/>
    <w:rsid w:val="00E75273"/>
    <w:rsid w:val="00E75278"/>
    <w:rsid w:val="00E7527D"/>
    <w:rsid w:val="00E7542A"/>
    <w:rsid w:val="00E754A0"/>
    <w:rsid w:val="00E75A41"/>
    <w:rsid w:val="00E75A50"/>
    <w:rsid w:val="00E75F6A"/>
    <w:rsid w:val="00E7624F"/>
    <w:rsid w:val="00E76337"/>
    <w:rsid w:val="00E7645B"/>
    <w:rsid w:val="00E7674E"/>
    <w:rsid w:val="00E77B98"/>
    <w:rsid w:val="00E77C21"/>
    <w:rsid w:val="00E77D00"/>
    <w:rsid w:val="00E8028F"/>
    <w:rsid w:val="00E8054D"/>
    <w:rsid w:val="00E8077F"/>
    <w:rsid w:val="00E807A4"/>
    <w:rsid w:val="00E813A1"/>
    <w:rsid w:val="00E816C4"/>
    <w:rsid w:val="00E81749"/>
    <w:rsid w:val="00E81793"/>
    <w:rsid w:val="00E81870"/>
    <w:rsid w:val="00E81A31"/>
    <w:rsid w:val="00E81A65"/>
    <w:rsid w:val="00E82075"/>
    <w:rsid w:val="00E82159"/>
    <w:rsid w:val="00E824F2"/>
    <w:rsid w:val="00E82D39"/>
    <w:rsid w:val="00E82D3B"/>
    <w:rsid w:val="00E82DF4"/>
    <w:rsid w:val="00E82F57"/>
    <w:rsid w:val="00E83095"/>
    <w:rsid w:val="00E830A5"/>
    <w:rsid w:val="00E830D2"/>
    <w:rsid w:val="00E8323D"/>
    <w:rsid w:val="00E8356A"/>
    <w:rsid w:val="00E8389E"/>
    <w:rsid w:val="00E83AD5"/>
    <w:rsid w:val="00E83E56"/>
    <w:rsid w:val="00E83EBF"/>
    <w:rsid w:val="00E83FF7"/>
    <w:rsid w:val="00E8407D"/>
    <w:rsid w:val="00E840C4"/>
    <w:rsid w:val="00E841B9"/>
    <w:rsid w:val="00E84276"/>
    <w:rsid w:val="00E84680"/>
    <w:rsid w:val="00E84930"/>
    <w:rsid w:val="00E84BA6"/>
    <w:rsid w:val="00E84D6B"/>
    <w:rsid w:val="00E84D72"/>
    <w:rsid w:val="00E84DA9"/>
    <w:rsid w:val="00E84ED8"/>
    <w:rsid w:val="00E85261"/>
    <w:rsid w:val="00E85298"/>
    <w:rsid w:val="00E85309"/>
    <w:rsid w:val="00E854C6"/>
    <w:rsid w:val="00E85622"/>
    <w:rsid w:val="00E856FF"/>
    <w:rsid w:val="00E857C6"/>
    <w:rsid w:val="00E85C4E"/>
    <w:rsid w:val="00E85C7C"/>
    <w:rsid w:val="00E85CA5"/>
    <w:rsid w:val="00E85D55"/>
    <w:rsid w:val="00E861E8"/>
    <w:rsid w:val="00E86446"/>
    <w:rsid w:val="00E867DC"/>
    <w:rsid w:val="00E86A57"/>
    <w:rsid w:val="00E86BC2"/>
    <w:rsid w:val="00E86BC6"/>
    <w:rsid w:val="00E86ECD"/>
    <w:rsid w:val="00E87311"/>
    <w:rsid w:val="00E87809"/>
    <w:rsid w:val="00E87945"/>
    <w:rsid w:val="00E901A3"/>
    <w:rsid w:val="00E901AD"/>
    <w:rsid w:val="00E90475"/>
    <w:rsid w:val="00E904A8"/>
    <w:rsid w:val="00E90970"/>
    <w:rsid w:val="00E90973"/>
    <w:rsid w:val="00E90A7D"/>
    <w:rsid w:val="00E90C4F"/>
    <w:rsid w:val="00E90F6F"/>
    <w:rsid w:val="00E90FBD"/>
    <w:rsid w:val="00E910B0"/>
    <w:rsid w:val="00E9150E"/>
    <w:rsid w:val="00E915B9"/>
    <w:rsid w:val="00E916BD"/>
    <w:rsid w:val="00E91A9A"/>
    <w:rsid w:val="00E91B01"/>
    <w:rsid w:val="00E91E06"/>
    <w:rsid w:val="00E91E4B"/>
    <w:rsid w:val="00E92237"/>
    <w:rsid w:val="00E922A6"/>
    <w:rsid w:val="00E923AF"/>
    <w:rsid w:val="00E924D1"/>
    <w:rsid w:val="00E92588"/>
    <w:rsid w:val="00E925F2"/>
    <w:rsid w:val="00E927C8"/>
    <w:rsid w:val="00E928F3"/>
    <w:rsid w:val="00E92A18"/>
    <w:rsid w:val="00E92B52"/>
    <w:rsid w:val="00E92CCF"/>
    <w:rsid w:val="00E92E9B"/>
    <w:rsid w:val="00E92FA7"/>
    <w:rsid w:val="00E93129"/>
    <w:rsid w:val="00E9354B"/>
    <w:rsid w:val="00E93764"/>
    <w:rsid w:val="00E93889"/>
    <w:rsid w:val="00E93941"/>
    <w:rsid w:val="00E93C5F"/>
    <w:rsid w:val="00E940BA"/>
    <w:rsid w:val="00E94129"/>
    <w:rsid w:val="00E94255"/>
    <w:rsid w:val="00E9439F"/>
    <w:rsid w:val="00E94634"/>
    <w:rsid w:val="00E94764"/>
    <w:rsid w:val="00E94C96"/>
    <w:rsid w:val="00E94CB2"/>
    <w:rsid w:val="00E94FE2"/>
    <w:rsid w:val="00E9511F"/>
    <w:rsid w:val="00E955B1"/>
    <w:rsid w:val="00E95919"/>
    <w:rsid w:val="00E95B91"/>
    <w:rsid w:val="00E95E70"/>
    <w:rsid w:val="00E9610D"/>
    <w:rsid w:val="00E96271"/>
    <w:rsid w:val="00E96545"/>
    <w:rsid w:val="00E965BF"/>
    <w:rsid w:val="00E9691E"/>
    <w:rsid w:val="00E97443"/>
    <w:rsid w:val="00E978BC"/>
    <w:rsid w:val="00E97916"/>
    <w:rsid w:val="00E9794A"/>
    <w:rsid w:val="00E97992"/>
    <w:rsid w:val="00E97F81"/>
    <w:rsid w:val="00EA01DA"/>
    <w:rsid w:val="00EA02E2"/>
    <w:rsid w:val="00EA0609"/>
    <w:rsid w:val="00EA0CEE"/>
    <w:rsid w:val="00EA0E0F"/>
    <w:rsid w:val="00EA0FED"/>
    <w:rsid w:val="00EA1884"/>
    <w:rsid w:val="00EA193E"/>
    <w:rsid w:val="00EA1A4A"/>
    <w:rsid w:val="00EA1AA6"/>
    <w:rsid w:val="00EA1B06"/>
    <w:rsid w:val="00EA1CB3"/>
    <w:rsid w:val="00EA1CE6"/>
    <w:rsid w:val="00EA1D64"/>
    <w:rsid w:val="00EA1E60"/>
    <w:rsid w:val="00EA1EDF"/>
    <w:rsid w:val="00EA21B3"/>
    <w:rsid w:val="00EA2248"/>
    <w:rsid w:val="00EA22C4"/>
    <w:rsid w:val="00EA2316"/>
    <w:rsid w:val="00EA2320"/>
    <w:rsid w:val="00EA24C1"/>
    <w:rsid w:val="00EA258B"/>
    <w:rsid w:val="00EA2D34"/>
    <w:rsid w:val="00EA2E0B"/>
    <w:rsid w:val="00EA2E7B"/>
    <w:rsid w:val="00EA3004"/>
    <w:rsid w:val="00EA30C4"/>
    <w:rsid w:val="00EA3471"/>
    <w:rsid w:val="00EA354C"/>
    <w:rsid w:val="00EA37E3"/>
    <w:rsid w:val="00EA391A"/>
    <w:rsid w:val="00EA3A77"/>
    <w:rsid w:val="00EA3D8C"/>
    <w:rsid w:val="00EA3DA1"/>
    <w:rsid w:val="00EA3EC1"/>
    <w:rsid w:val="00EA3F21"/>
    <w:rsid w:val="00EA4422"/>
    <w:rsid w:val="00EA4838"/>
    <w:rsid w:val="00EA488F"/>
    <w:rsid w:val="00EA48A1"/>
    <w:rsid w:val="00EA4FFE"/>
    <w:rsid w:val="00EA5713"/>
    <w:rsid w:val="00EA5805"/>
    <w:rsid w:val="00EA585A"/>
    <w:rsid w:val="00EA5952"/>
    <w:rsid w:val="00EA5D4C"/>
    <w:rsid w:val="00EA5DF0"/>
    <w:rsid w:val="00EA5EA8"/>
    <w:rsid w:val="00EA5F1F"/>
    <w:rsid w:val="00EA652E"/>
    <w:rsid w:val="00EA6A1A"/>
    <w:rsid w:val="00EA6C1B"/>
    <w:rsid w:val="00EA6C25"/>
    <w:rsid w:val="00EA6C91"/>
    <w:rsid w:val="00EA6CAD"/>
    <w:rsid w:val="00EA6D25"/>
    <w:rsid w:val="00EA70F5"/>
    <w:rsid w:val="00EA7311"/>
    <w:rsid w:val="00EA737D"/>
    <w:rsid w:val="00EA744D"/>
    <w:rsid w:val="00EA747D"/>
    <w:rsid w:val="00EA751C"/>
    <w:rsid w:val="00EA7641"/>
    <w:rsid w:val="00EA77B0"/>
    <w:rsid w:val="00EA7993"/>
    <w:rsid w:val="00EA7BDD"/>
    <w:rsid w:val="00EA7BFF"/>
    <w:rsid w:val="00EA7C30"/>
    <w:rsid w:val="00EB0206"/>
    <w:rsid w:val="00EB0341"/>
    <w:rsid w:val="00EB0548"/>
    <w:rsid w:val="00EB064E"/>
    <w:rsid w:val="00EB065C"/>
    <w:rsid w:val="00EB08DB"/>
    <w:rsid w:val="00EB098F"/>
    <w:rsid w:val="00EB09EA"/>
    <w:rsid w:val="00EB0BD0"/>
    <w:rsid w:val="00EB0D3A"/>
    <w:rsid w:val="00EB109C"/>
    <w:rsid w:val="00EB122E"/>
    <w:rsid w:val="00EB1320"/>
    <w:rsid w:val="00EB13E8"/>
    <w:rsid w:val="00EB1596"/>
    <w:rsid w:val="00EB159F"/>
    <w:rsid w:val="00EB1693"/>
    <w:rsid w:val="00EB194A"/>
    <w:rsid w:val="00EB196F"/>
    <w:rsid w:val="00EB1CEF"/>
    <w:rsid w:val="00EB1ED3"/>
    <w:rsid w:val="00EB1FD7"/>
    <w:rsid w:val="00EB21FC"/>
    <w:rsid w:val="00EB2B40"/>
    <w:rsid w:val="00EB2B70"/>
    <w:rsid w:val="00EB2BF2"/>
    <w:rsid w:val="00EB2F03"/>
    <w:rsid w:val="00EB2FB5"/>
    <w:rsid w:val="00EB3476"/>
    <w:rsid w:val="00EB382B"/>
    <w:rsid w:val="00EB38DF"/>
    <w:rsid w:val="00EB3979"/>
    <w:rsid w:val="00EB3AF5"/>
    <w:rsid w:val="00EB3D0C"/>
    <w:rsid w:val="00EB3DBF"/>
    <w:rsid w:val="00EB3E37"/>
    <w:rsid w:val="00EB3F10"/>
    <w:rsid w:val="00EB4259"/>
    <w:rsid w:val="00EB4392"/>
    <w:rsid w:val="00EB43EA"/>
    <w:rsid w:val="00EB4508"/>
    <w:rsid w:val="00EB46B7"/>
    <w:rsid w:val="00EB491F"/>
    <w:rsid w:val="00EB4975"/>
    <w:rsid w:val="00EB4ABD"/>
    <w:rsid w:val="00EB4B65"/>
    <w:rsid w:val="00EB4D37"/>
    <w:rsid w:val="00EB4F27"/>
    <w:rsid w:val="00EB51A8"/>
    <w:rsid w:val="00EB5491"/>
    <w:rsid w:val="00EB578B"/>
    <w:rsid w:val="00EB5C9D"/>
    <w:rsid w:val="00EB5CE4"/>
    <w:rsid w:val="00EB5E32"/>
    <w:rsid w:val="00EB5FA5"/>
    <w:rsid w:val="00EB6092"/>
    <w:rsid w:val="00EB6152"/>
    <w:rsid w:val="00EB626A"/>
    <w:rsid w:val="00EB6613"/>
    <w:rsid w:val="00EB6976"/>
    <w:rsid w:val="00EB6A2F"/>
    <w:rsid w:val="00EB6BCA"/>
    <w:rsid w:val="00EB6D93"/>
    <w:rsid w:val="00EB76D4"/>
    <w:rsid w:val="00EB7935"/>
    <w:rsid w:val="00EB7A51"/>
    <w:rsid w:val="00EB7AD0"/>
    <w:rsid w:val="00EB7CAA"/>
    <w:rsid w:val="00EB7D2E"/>
    <w:rsid w:val="00EC0051"/>
    <w:rsid w:val="00EC0478"/>
    <w:rsid w:val="00EC04BD"/>
    <w:rsid w:val="00EC0734"/>
    <w:rsid w:val="00EC08B8"/>
    <w:rsid w:val="00EC0B59"/>
    <w:rsid w:val="00EC0B7E"/>
    <w:rsid w:val="00EC0E6F"/>
    <w:rsid w:val="00EC0FA6"/>
    <w:rsid w:val="00EC1049"/>
    <w:rsid w:val="00EC118F"/>
    <w:rsid w:val="00EC15CC"/>
    <w:rsid w:val="00EC1657"/>
    <w:rsid w:val="00EC1779"/>
    <w:rsid w:val="00EC180B"/>
    <w:rsid w:val="00EC1BB8"/>
    <w:rsid w:val="00EC1CE4"/>
    <w:rsid w:val="00EC1DA6"/>
    <w:rsid w:val="00EC224D"/>
    <w:rsid w:val="00EC22B9"/>
    <w:rsid w:val="00EC24EC"/>
    <w:rsid w:val="00EC2533"/>
    <w:rsid w:val="00EC32CF"/>
    <w:rsid w:val="00EC36C4"/>
    <w:rsid w:val="00EC37D4"/>
    <w:rsid w:val="00EC3A6C"/>
    <w:rsid w:val="00EC3B9B"/>
    <w:rsid w:val="00EC3C11"/>
    <w:rsid w:val="00EC44EA"/>
    <w:rsid w:val="00EC4650"/>
    <w:rsid w:val="00EC46B2"/>
    <w:rsid w:val="00EC4A91"/>
    <w:rsid w:val="00EC4AC7"/>
    <w:rsid w:val="00EC4C62"/>
    <w:rsid w:val="00EC4C9D"/>
    <w:rsid w:val="00EC4D33"/>
    <w:rsid w:val="00EC4F1E"/>
    <w:rsid w:val="00EC512C"/>
    <w:rsid w:val="00EC55DE"/>
    <w:rsid w:val="00EC57E6"/>
    <w:rsid w:val="00EC5847"/>
    <w:rsid w:val="00EC5A55"/>
    <w:rsid w:val="00EC5CAD"/>
    <w:rsid w:val="00EC5D79"/>
    <w:rsid w:val="00EC5F7D"/>
    <w:rsid w:val="00EC6260"/>
    <w:rsid w:val="00EC62F6"/>
    <w:rsid w:val="00EC6398"/>
    <w:rsid w:val="00EC6BD2"/>
    <w:rsid w:val="00EC6BF8"/>
    <w:rsid w:val="00EC72AE"/>
    <w:rsid w:val="00EC74A5"/>
    <w:rsid w:val="00EC7584"/>
    <w:rsid w:val="00EC75E1"/>
    <w:rsid w:val="00EC7685"/>
    <w:rsid w:val="00EC784A"/>
    <w:rsid w:val="00EC7AC5"/>
    <w:rsid w:val="00EC7B7D"/>
    <w:rsid w:val="00EC7CBB"/>
    <w:rsid w:val="00EC7DF6"/>
    <w:rsid w:val="00ED061A"/>
    <w:rsid w:val="00ED0814"/>
    <w:rsid w:val="00ED0A99"/>
    <w:rsid w:val="00ED0E1C"/>
    <w:rsid w:val="00ED0EAB"/>
    <w:rsid w:val="00ED10AF"/>
    <w:rsid w:val="00ED11A1"/>
    <w:rsid w:val="00ED15AF"/>
    <w:rsid w:val="00ED1708"/>
    <w:rsid w:val="00ED173D"/>
    <w:rsid w:val="00ED19E9"/>
    <w:rsid w:val="00ED1AAE"/>
    <w:rsid w:val="00ED1CA2"/>
    <w:rsid w:val="00ED1DB4"/>
    <w:rsid w:val="00ED1F01"/>
    <w:rsid w:val="00ED2026"/>
    <w:rsid w:val="00ED206C"/>
    <w:rsid w:val="00ED209C"/>
    <w:rsid w:val="00ED235B"/>
    <w:rsid w:val="00ED2402"/>
    <w:rsid w:val="00ED2707"/>
    <w:rsid w:val="00ED28EA"/>
    <w:rsid w:val="00ED2AD2"/>
    <w:rsid w:val="00ED3A1F"/>
    <w:rsid w:val="00ED3D49"/>
    <w:rsid w:val="00ED3F7A"/>
    <w:rsid w:val="00ED40B2"/>
    <w:rsid w:val="00ED4445"/>
    <w:rsid w:val="00ED46F4"/>
    <w:rsid w:val="00ED4D9A"/>
    <w:rsid w:val="00ED52D3"/>
    <w:rsid w:val="00ED599C"/>
    <w:rsid w:val="00ED5A25"/>
    <w:rsid w:val="00ED5E65"/>
    <w:rsid w:val="00ED64D6"/>
    <w:rsid w:val="00ED6AC1"/>
    <w:rsid w:val="00ED6B31"/>
    <w:rsid w:val="00ED6D4C"/>
    <w:rsid w:val="00ED6D5C"/>
    <w:rsid w:val="00ED704D"/>
    <w:rsid w:val="00ED7421"/>
    <w:rsid w:val="00ED76EF"/>
    <w:rsid w:val="00ED79B9"/>
    <w:rsid w:val="00ED7CD8"/>
    <w:rsid w:val="00ED7D9F"/>
    <w:rsid w:val="00ED7DC3"/>
    <w:rsid w:val="00ED7EBE"/>
    <w:rsid w:val="00EE01FE"/>
    <w:rsid w:val="00EE035B"/>
    <w:rsid w:val="00EE0519"/>
    <w:rsid w:val="00EE0645"/>
    <w:rsid w:val="00EE07F9"/>
    <w:rsid w:val="00EE0A78"/>
    <w:rsid w:val="00EE0BCD"/>
    <w:rsid w:val="00EE0D44"/>
    <w:rsid w:val="00EE0DBA"/>
    <w:rsid w:val="00EE0DEB"/>
    <w:rsid w:val="00EE0EEC"/>
    <w:rsid w:val="00EE0F17"/>
    <w:rsid w:val="00EE11A5"/>
    <w:rsid w:val="00EE125B"/>
    <w:rsid w:val="00EE13B0"/>
    <w:rsid w:val="00EE152A"/>
    <w:rsid w:val="00EE163F"/>
    <w:rsid w:val="00EE1999"/>
    <w:rsid w:val="00EE1A5C"/>
    <w:rsid w:val="00EE1A92"/>
    <w:rsid w:val="00EE1C7C"/>
    <w:rsid w:val="00EE1F52"/>
    <w:rsid w:val="00EE20C4"/>
    <w:rsid w:val="00EE22D2"/>
    <w:rsid w:val="00EE22D6"/>
    <w:rsid w:val="00EE28B6"/>
    <w:rsid w:val="00EE2956"/>
    <w:rsid w:val="00EE2A99"/>
    <w:rsid w:val="00EE2CC0"/>
    <w:rsid w:val="00EE2D22"/>
    <w:rsid w:val="00EE2F75"/>
    <w:rsid w:val="00EE3119"/>
    <w:rsid w:val="00EE3140"/>
    <w:rsid w:val="00EE3282"/>
    <w:rsid w:val="00EE344D"/>
    <w:rsid w:val="00EE34CF"/>
    <w:rsid w:val="00EE379E"/>
    <w:rsid w:val="00EE3AD6"/>
    <w:rsid w:val="00EE3AF4"/>
    <w:rsid w:val="00EE3BEC"/>
    <w:rsid w:val="00EE3D1B"/>
    <w:rsid w:val="00EE3ED6"/>
    <w:rsid w:val="00EE4576"/>
    <w:rsid w:val="00EE467A"/>
    <w:rsid w:val="00EE47CF"/>
    <w:rsid w:val="00EE489B"/>
    <w:rsid w:val="00EE49F4"/>
    <w:rsid w:val="00EE4A77"/>
    <w:rsid w:val="00EE4AFB"/>
    <w:rsid w:val="00EE4F0C"/>
    <w:rsid w:val="00EE4F8C"/>
    <w:rsid w:val="00EE4FFF"/>
    <w:rsid w:val="00EE5107"/>
    <w:rsid w:val="00EE53BE"/>
    <w:rsid w:val="00EE5538"/>
    <w:rsid w:val="00EE5683"/>
    <w:rsid w:val="00EE5B93"/>
    <w:rsid w:val="00EE6167"/>
    <w:rsid w:val="00EE61DE"/>
    <w:rsid w:val="00EE6237"/>
    <w:rsid w:val="00EE6320"/>
    <w:rsid w:val="00EE6419"/>
    <w:rsid w:val="00EE64E6"/>
    <w:rsid w:val="00EE66C6"/>
    <w:rsid w:val="00EE66D2"/>
    <w:rsid w:val="00EE6FCF"/>
    <w:rsid w:val="00EE70AC"/>
    <w:rsid w:val="00EE7B60"/>
    <w:rsid w:val="00EE7BFA"/>
    <w:rsid w:val="00EF05BB"/>
    <w:rsid w:val="00EF0796"/>
    <w:rsid w:val="00EF07B7"/>
    <w:rsid w:val="00EF086F"/>
    <w:rsid w:val="00EF0B71"/>
    <w:rsid w:val="00EF0D61"/>
    <w:rsid w:val="00EF0F35"/>
    <w:rsid w:val="00EF0FBE"/>
    <w:rsid w:val="00EF10B7"/>
    <w:rsid w:val="00EF1212"/>
    <w:rsid w:val="00EF1339"/>
    <w:rsid w:val="00EF1A6E"/>
    <w:rsid w:val="00EF2014"/>
    <w:rsid w:val="00EF2244"/>
    <w:rsid w:val="00EF244F"/>
    <w:rsid w:val="00EF25B8"/>
    <w:rsid w:val="00EF278D"/>
    <w:rsid w:val="00EF2A67"/>
    <w:rsid w:val="00EF2AD7"/>
    <w:rsid w:val="00EF2AFE"/>
    <w:rsid w:val="00EF2B25"/>
    <w:rsid w:val="00EF35B4"/>
    <w:rsid w:val="00EF3652"/>
    <w:rsid w:val="00EF380F"/>
    <w:rsid w:val="00EF38FC"/>
    <w:rsid w:val="00EF3A6B"/>
    <w:rsid w:val="00EF3AF3"/>
    <w:rsid w:val="00EF4080"/>
    <w:rsid w:val="00EF44A2"/>
    <w:rsid w:val="00EF44ED"/>
    <w:rsid w:val="00EF4AA8"/>
    <w:rsid w:val="00EF4B3C"/>
    <w:rsid w:val="00EF4B5C"/>
    <w:rsid w:val="00EF4C23"/>
    <w:rsid w:val="00EF509F"/>
    <w:rsid w:val="00EF5645"/>
    <w:rsid w:val="00EF5650"/>
    <w:rsid w:val="00EF5862"/>
    <w:rsid w:val="00EF593A"/>
    <w:rsid w:val="00EF5B61"/>
    <w:rsid w:val="00EF5E61"/>
    <w:rsid w:val="00EF632E"/>
    <w:rsid w:val="00EF634F"/>
    <w:rsid w:val="00EF64F8"/>
    <w:rsid w:val="00EF68E0"/>
    <w:rsid w:val="00EF6BF1"/>
    <w:rsid w:val="00EF6D79"/>
    <w:rsid w:val="00EF6DA6"/>
    <w:rsid w:val="00EF6DFD"/>
    <w:rsid w:val="00EF6F98"/>
    <w:rsid w:val="00EF714D"/>
    <w:rsid w:val="00EF744F"/>
    <w:rsid w:val="00EF7455"/>
    <w:rsid w:val="00EF76D1"/>
    <w:rsid w:val="00EF7725"/>
    <w:rsid w:val="00EF7B17"/>
    <w:rsid w:val="00EF7C85"/>
    <w:rsid w:val="00EF7DB6"/>
    <w:rsid w:val="00EF7E3E"/>
    <w:rsid w:val="00F00005"/>
    <w:rsid w:val="00F0012D"/>
    <w:rsid w:val="00F0035A"/>
    <w:rsid w:val="00F005F8"/>
    <w:rsid w:val="00F0073B"/>
    <w:rsid w:val="00F008DE"/>
    <w:rsid w:val="00F00955"/>
    <w:rsid w:val="00F00A53"/>
    <w:rsid w:val="00F00EFD"/>
    <w:rsid w:val="00F011A6"/>
    <w:rsid w:val="00F01234"/>
    <w:rsid w:val="00F0138D"/>
    <w:rsid w:val="00F0183B"/>
    <w:rsid w:val="00F01993"/>
    <w:rsid w:val="00F01A12"/>
    <w:rsid w:val="00F01FA9"/>
    <w:rsid w:val="00F0266D"/>
    <w:rsid w:val="00F029B8"/>
    <w:rsid w:val="00F02A63"/>
    <w:rsid w:val="00F02DDC"/>
    <w:rsid w:val="00F03020"/>
    <w:rsid w:val="00F0314B"/>
    <w:rsid w:val="00F031EB"/>
    <w:rsid w:val="00F03216"/>
    <w:rsid w:val="00F032A1"/>
    <w:rsid w:val="00F03874"/>
    <w:rsid w:val="00F0387F"/>
    <w:rsid w:val="00F039C2"/>
    <w:rsid w:val="00F03A11"/>
    <w:rsid w:val="00F03A31"/>
    <w:rsid w:val="00F03BA1"/>
    <w:rsid w:val="00F03E26"/>
    <w:rsid w:val="00F03E6C"/>
    <w:rsid w:val="00F041EB"/>
    <w:rsid w:val="00F047E9"/>
    <w:rsid w:val="00F04835"/>
    <w:rsid w:val="00F04BF0"/>
    <w:rsid w:val="00F04FB5"/>
    <w:rsid w:val="00F04FBF"/>
    <w:rsid w:val="00F0504E"/>
    <w:rsid w:val="00F050E8"/>
    <w:rsid w:val="00F051EE"/>
    <w:rsid w:val="00F055C6"/>
    <w:rsid w:val="00F05646"/>
    <w:rsid w:val="00F05760"/>
    <w:rsid w:val="00F05977"/>
    <w:rsid w:val="00F05A97"/>
    <w:rsid w:val="00F05DED"/>
    <w:rsid w:val="00F06077"/>
    <w:rsid w:val="00F063AB"/>
    <w:rsid w:val="00F0658E"/>
    <w:rsid w:val="00F0659B"/>
    <w:rsid w:val="00F065D6"/>
    <w:rsid w:val="00F06671"/>
    <w:rsid w:val="00F066DC"/>
    <w:rsid w:val="00F069BB"/>
    <w:rsid w:val="00F06DFC"/>
    <w:rsid w:val="00F076E7"/>
    <w:rsid w:val="00F07948"/>
    <w:rsid w:val="00F1004A"/>
    <w:rsid w:val="00F10253"/>
    <w:rsid w:val="00F10638"/>
    <w:rsid w:val="00F10670"/>
    <w:rsid w:val="00F10756"/>
    <w:rsid w:val="00F10B52"/>
    <w:rsid w:val="00F10BA3"/>
    <w:rsid w:val="00F10F80"/>
    <w:rsid w:val="00F1113E"/>
    <w:rsid w:val="00F112B7"/>
    <w:rsid w:val="00F11423"/>
    <w:rsid w:val="00F114C1"/>
    <w:rsid w:val="00F115F7"/>
    <w:rsid w:val="00F1161D"/>
    <w:rsid w:val="00F1170A"/>
    <w:rsid w:val="00F118E8"/>
    <w:rsid w:val="00F1197F"/>
    <w:rsid w:val="00F11B30"/>
    <w:rsid w:val="00F11B4A"/>
    <w:rsid w:val="00F11BEE"/>
    <w:rsid w:val="00F11C9E"/>
    <w:rsid w:val="00F11D75"/>
    <w:rsid w:val="00F11E2E"/>
    <w:rsid w:val="00F11F0D"/>
    <w:rsid w:val="00F11FDF"/>
    <w:rsid w:val="00F1212E"/>
    <w:rsid w:val="00F121BE"/>
    <w:rsid w:val="00F12647"/>
    <w:rsid w:val="00F12A87"/>
    <w:rsid w:val="00F12AD6"/>
    <w:rsid w:val="00F12C86"/>
    <w:rsid w:val="00F12E68"/>
    <w:rsid w:val="00F12F73"/>
    <w:rsid w:val="00F13172"/>
    <w:rsid w:val="00F136EB"/>
    <w:rsid w:val="00F138BC"/>
    <w:rsid w:val="00F13930"/>
    <w:rsid w:val="00F139EE"/>
    <w:rsid w:val="00F13B2E"/>
    <w:rsid w:val="00F13EF1"/>
    <w:rsid w:val="00F1461B"/>
    <w:rsid w:val="00F146C6"/>
    <w:rsid w:val="00F14877"/>
    <w:rsid w:val="00F14BE0"/>
    <w:rsid w:val="00F14DB6"/>
    <w:rsid w:val="00F14F0C"/>
    <w:rsid w:val="00F14F78"/>
    <w:rsid w:val="00F15150"/>
    <w:rsid w:val="00F155EC"/>
    <w:rsid w:val="00F157E4"/>
    <w:rsid w:val="00F159C6"/>
    <w:rsid w:val="00F15A6D"/>
    <w:rsid w:val="00F15B66"/>
    <w:rsid w:val="00F15FB9"/>
    <w:rsid w:val="00F15FD0"/>
    <w:rsid w:val="00F162FC"/>
    <w:rsid w:val="00F16307"/>
    <w:rsid w:val="00F16479"/>
    <w:rsid w:val="00F164DC"/>
    <w:rsid w:val="00F16568"/>
    <w:rsid w:val="00F165B9"/>
    <w:rsid w:val="00F16629"/>
    <w:rsid w:val="00F1690D"/>
    <w:rsid w:val="00F16991"/>
    <w:rsid w:val="00F16A7B"/>
    <w:rsid w:val="00F16AF4"/>
    <w:rsid w:val="00F16D04"/>
    <w:rsid w:val="00F16F47"/>
    <w:rsid w:val="00F17086"/>
    <w:rsid w:val="00F170D7"/>
    <w:rsid w:val="00F17131"/>
    <w:rsid w:val="00F172B1"/>
    <w:rsid w:val="00F179E2"/>
    <w:rsid w:val="00F17A0E"/>
    <w:rsid w:val="00F17CB1"/>
    <w:rsid w:val="00F17E70"/>
    <w:rsid w:val="00F2001F"/>
    <w:rsid w:val="00F200D6"/>
    <w:rsid w:val="00F201DE"/>
    <w:rsid w:val="00F204FD"/>
    <w:rsid w:val="00F205A9"/>
    <w:rsid w:val="00F205C0"/>
    <w:rsid w:val="00F207A9"/>
    <w:rsid w:val="00F207C0"/>
    <w:rsid w:val="00F20868"/>
    <w:rsid w:val="00F209FB"/>
    <w:rsid w:val="00F20AF6"/>
    <w:rsid w:val="00F20D46"/>
    <w:rsid w:val="00F20D5C"/>
    <w:rsid w:val="00F20EBC"/>
    <w:rsid w:val="00F2149A"/>
    <w:rsid w:val="00F215CF"/>
    <w:rsid w:val="00F21839"/>
    <w:rsid w:val="00F21AAB"/>
    <w:rsid w:val="00F21EA9"/>
    <w:rsid w:val="00F220E9"/>
    <w:rsid w:val="00F2224E"/>
    <w:rsid w:val="00F222AC"/>
    <w:rsid w:val="00F22375"/>
    <w:rsid w:val="00F2252F"/>
    <w:rsid w:val="00F22C07"/>
    <w:rsid w:val="00F22E38"/>
    <w:rsid w:val="00F2318A"/>
    <w:rsid w:val="00F231AE"/>
    <w:rsid w:val="00F23482"/>
    <w:rsid w:val="00F2370D"/>
    <w:rsid w:val="00F23A84"/>
    <w:rsid w:val="00F23D60"/>
    <w:rsid w:val="00F24072"/>
    <w:rsid w:val="00F242A1"/>
    <w:rsid w:val="00F246A1"/>
    <w:rsid w:val="00F24A54"/>
    <w:rsid w:val="00F24C5F"/>
    <w:rsid w:val="00F25047"/>
    <w:rsid w:val="00F252A2"/>
    <w:rsid w:val="00F25338"/>
    <w:rsid w:val="00F257BC"/>
    <w:rsid w:val="00F257BE"/>
    <w:rsid w:val="00F25816"/>
    <w:rsid w:val="00F25A74"/>
    <w:rsid w:val="00F25B82"/>
    <w:rsid w:val="00F25FF6"/>
    <w:rsid w:val="00F261CD"/>
    <w:rsid w:val="00F26305"/>
    <w:rsid w:val="00F26397"/>
    <w:rsid w:val="00F267B1"/>
    <w:rsid w:val="00F269D6"/>
    <w:rsid w:val="00F26A42"/>
    <w:rsid w:val="00F26BB5"/>
    <w:rsid w:val="00F26C1C"/>
    <w:rsid w:val="00F26E10"/>
    <w:rsid w:val="00F270F1"/>
    <w:rsid w:val="00F2725B"/>
    <w:rsid w:val="00F2782A"/>
    <w:rsid w:val="00F27E2C"/>
    <w:rsid w:val="00F300DB"/>
    <w:rsid w:val="00F307C6"/>
    <w:rsid w:val="00F30917"/>
    <w:rsid w:val="00F30BEB"/>
    <w:rsid w:val="00F30C2F"/>
    <w:rsid w:val="00F30DAC"/>
    <w:rsid w:val="00F30DE3"/>
    <w:rsid w:val="00F30FD1"/>
    <w:rsid w:val="00F310AD"/>
    <w:rsid w:val="00F310F9"/>
    <w:rsid w:val="00F313E5"/>
    <w:rsid w:val="00F319BF"/>
    <w:rsid w:val="00F31A6B"/>
    <w:rsid w:val="00F31C1D"/>
    <w:rsid w:val="00F31F0A"/>
    <w:rsid w:val="00F31FF8"/>
    <w:rsid w:val="00F320CB"/>
    <w:rsid w:val="00F32292"/>
    <w:rsid w:val="00F327CB"/>
    <w:rsid w:val="00F328B5"/>
    <w:rsid w:val="00F32C8E"/>
    <w:rsid w:val="00F32F65"/>
    <w:rsid w:val="00F3317D"/>
    <w:rsid w:val="00F331AE"/>
    <w:rsid w:val="00F33302"/>
    <w:rsid w:val="00F336CD"/>
    <w:rsid w:val="00F337A8"/>
    <w:rsid w:val="00F3387E"/>
    <w:rsid w:val="00F33B16"/>
    <w:rsid w:val="00F33D11"/>
    <w:rsid w:val="00F33F0C"/>
    <w:rsid w:val="00F347F6"/>
    <w:rsid w:val="00F348E7"/>
    <w:rsid w:val="00F34AAF"/>
    <w:rsid w:val="00F35231"/>
    <w:rsid w:val="00F3549A"/>
    <w:rsid w:val="00F355B7"/>
    <w:rsid w:val="00F3575E"/>
    <w:rsid w:val="00F3590E"/>
    <w:rsid w:val="00F35A29"/>
    <w:rsid w:val="00F35AE6"/>
    <w:rsid w:val="00F35B8A"/>
    <w:rsid w:val="00F35F5D"/>
    <w:rsid w:val="00F35FAA"/>
    <w:rsid w:val="00F3602C"/>
    <w:rsid w:val="00F360AA"/>
    <w:rsid w:val="00F361CE"/>
    <w:rsid w:val="00F3628E"/>
    <w:rsid w:val="00F3633D"/>
    <w:rsid w:val="00F36937"/>
    <w:rsid w:val="00F36952"/>
    <w:rsid w:val="00F36DE6"/>
    <w:rsid w:val="00F3719D"/>
    <w:rsid w:val="00F375F7"/>
    <w:rsid w:val="00F37658"/>
    <w:rsid w:val="00F377D5"/>
    <w:rsid w:val="00F379F0"/>
    <w:rsid w:val="00F37B0C"/>
    <w:rsid w:val="00F37FB9"/>
    <w:rsid w:val="00F4008A"/>
    <w:rsid w:val="00F40448"/>
    <w:rsid w:val="00F4053F"/>
    <w:rsid w:val="00F40619"/>
    <w:rsid w:val="00F40C6C"/>
    <w:rsid w:val="00F40DFE"/>
    <w:rsid w:val="00F40FEC"/>
    <w:rsid w:val="00F410B0"/>
    <w:rsid w:val="00F41125"/>
    <w:rsid w:val="00F413A3"/>
    <w:rsid w:val="00F4187B"/>
    <w:rsid w:val="00F41DFB"/>
    <w:rsid w:val="00F4284D"/>
    <w:rsid w:val="00F4289B"/>
    <w:rsid w:val="00F42B86"/>
    <w:rsid w:val="00F42BB5"/>
    <w:rsid w:val="00F42DE4"/>
    <w:rsid w:val="00F42EB6"/>
    <w:rsid w:val="00F433C6"/>
    <w:rsid w:val="00F43763"/>
    <w:rsid w:val="00F43A51"/>
    <w:rsid w:val="00F43BA9"/>
    <w:rsid w:val="00F43BF8"/>
    <w:rsid w:val="00F43D7A"/>
    <w:rsid w:val="00F43EE7"/>
    <w:rsid w:val="00F43F31"/>
    <w:rsid w:val="00F44041"/>
    <w:rsid w:val="00F44051"/>
    <w:rsid w:val="00F44181"/>
    <w:rsid w:val="00F4471F"/>
    <w:rsid w:val="00F448DE"/>
    <w:rsid w:val="00F4495F"/>
    <w:rsid w:val="00F44A4B"/>
    <w:rsid w:val="00F44ABC"/>
    <w:rsid w:val="00F44B58"/>
    <w:rsid w:val="00F44C77"/>
    <w:rsid w:val="00F44E85"/>
    <w:rsid w:val="00F44F36"/>
    <w:rsid w:val="00F44FEB"/>
    <w:rsid w:val="00F45006"/>
    <w:rsid w:val="00F45097"/>
    <w:rsid w:val="00F45114"/>
    <w:rsid w:val="00F45266"/>
    <w:rsid w:val="00F45406"/>
    <w:rsid w:val="00F454C2"/>
    <w:rsid w:val="00F45530"/>
    <w:rsid w:val="00F455C3"/>
    <w:rsid w:val="00F45680"/>
    <w:rsid w:val="00F459B4"/>
    <w:rsid w:val="00F45D52"/>
    <w:rsid w:val="00F45F20"/>
    <w:rsid w:val="00F46108"/>
    <w:rsid w:val="00F46122"/>
    <w:rsid w:val="00F461DB"/>
    <w:rsid w:val="00F469DF"/>
    <w:rsid w:val="00F46D80"/>
    <w:rsid w:val="00F46EA7"/>
    <w:rsid w:val="00F46FAD"/>
    <w:rsid w:val="00F46FAE"/>
    <w:rsid w:val="00F46FC7"/>
    <w:rsid w:val="00F46FF6"/>
    <w:rsid w:val="00F4709D"/>
    <w:rsid w:val="00F474FC"/>
    <w:rsid w:val="00F4751D"/>
    <w:rsid w:val="00F47527"/>
    <w:rsid w:val="00F47827"/>
    <w:rsid w:val="00F478E4"/>
    <w:rsid w:val="00F47A70"/>
    <w:rsid w:val="00F47BAA"/>
    <w:rsid w:val="00F50009"/>
    <w:rsid w:val="00F5020E"/>
    <w:rsid w:val="00F5026A"/>
    <w:rsid w:val="00F50501"/>
    <w:rsid w:val="00F5085E"/>
    <w:rsid w:val="00F508A2"/>
    <w:rsid w:val="00F50AF0"/>
    <w:rsid w:val="00F50CF2"/>
    <w:rsid w:val="00F50F50"/>
    <w:rsid w:val="00F5102B"/>
    <w:rsid w:val="00F512B7"/>
    <w:rsid w:val="00F51835"/>
    <w:rsid w:val="00F5198D"/>
    <w:rsid w:val="00F519C8"/>
    <w:rsid w:val="00F51C36"/>
    <w:rsid w:val="00F52173"/>
    <w:rsid w:val="00F5248B"/>
    <w:rsid w:val="00F524FC"/>
    <w:rsid w:val="00F52EA9"/>
    <w:rsid w:val="00F52FC4"/>
    <w:rsid w:val="00F53703"/>
    <w:rsid w:val="00F53C35"/>
    <w:rsid w:val="00F53EB6"/>
    <w:rsid w:val="00F54086"/>
    <w:rsid w:val="00F545CB"/>
    <w:rsid w:val="00F546BB"/>
    <w:rsid w:val="00F54791"/>
    <w:rsid w:val="00F547A6"/>
    <w:rsid w:val="00F549F2"/>
    <w:rsid w:val="00F550F6"/>
    <w:rsid w:val="00F5555C"/>
    <w:rsid w:val="00F555FE"/>
    <w:rsid w:val="00F5574C"/>
    <w:rsid w:val="00F558D1"/>
    <w:rsid w:val="00F559D5"/>
    <w:rsid w:val="00F55A38"/>
    <w:rsid w:val="00F55A5C"/>
    <w:rsid w:val="00F55B6A"/>
    <w:rsid w:val="00F55BCB"/>
    <w:rsid w:val="00F55FEA"/>
    <w:rsid w:val="00F56028"/>
    <w:rsid w:val="00F56161"/>
    <w:rsid w:val="00F562B5"/>
    <w:rsid w:val="00F5634E"/>
    <w:rsid w:val="00F56450"/>
    <w:rsid w:val="00F565FA"/>
    <w:rsid w:val="00F566B9"/>
    <w:rsid w:val="00F56729"/>
    <w:rsid w:val="00F56840"/>
    <w:rsid w:val="00F56857"/>
    <w:rsid w:val="00F56AA6"/>
    <w:rsid w:val="00F56B94"/>
    <w:rsid w:val="00F57045"/>
    <w:rsid w:val="00F57057"/>
    <w:rsid w:val="00F5717B"/>
    <w:rsid w:val="00F571D8"/>
    <w:rsid w:val="00F5732F"/>
    <w:rsid w:val="00F57339"/>
    <w:rsid w:val="00F57396"/>
    <w:rsid w:val="00F576CC"/>
    <w:rsid w:val="00F57772"/>
    <w:rsid w:val="00F577B2"/>
    <w:rsid w:val="00F57D47"/>
    <w:rsid w:val="00F60913"/>
    <w:rsid w:val="00F60B50"/>
    <w:rsid w:val="00F60C70"/>
    <w:rsid w:val="00F60E4B"/>
    <w:rsid w:val="00F61170"/>
    <w:rsid w:val="00F612F9"/>
    <w:rsid w:val="00F6148F"/>
    <w:rsid w:val="00F614BE"/>
    <w:rsid w:val="00F615F0"/>
    <w:rsid w:val="00F6185B"/>
    <w:rsid w:val="00F6198B"/>
    <w:rsid w:val="00F619CD"/>
    <w:rsid w:val="00F61B48"/>
    <w:rsid w:val="00F61B98"/>
    <w:rsid w:val="00F61D77"/>
    <w:rsid w:val="00F61E2F"/>
    <w:rsid w:val="00F61E63"/>
    <w:rsid w:val="00F61F8C"/>
    <w:rsid w:val="00F61FBB"/>
    <w:rsid w:val="00F62290"/>
    <w:rsid w:val="00F62399"/>
    <w:rsid w:val="00F623A0"/>
    <w:rsid w:val="00F623B1"/>
    <w:rsid w:val="00F62416"/>
    <w:rsid w:val="00F62763"/>
    <w:rsid w:val="00F62CB0"/>
    <w:rsid w:val="00F62FB3"/>
    <w:rsid w:val="00F62FF1"/>
    <w:rsid w:val="00F63005"/>
    <w:rsid w:val="00F630E8"/>
    <w:rsid w:val="00F632E6"/>
    <w:rsid w:val="00F634CE"/>
    <w:rsid w:val="00F6352A"/>
    <w:rsid w:val="00F6359E"/>
    <w:rsid w:val="00F635B1"/>
    <w:rsid w:val="00F635C4"/>
    <w:rsid w:val="00F6377D"/>
    <w:rsid w:val="00F63A47"/>
    <w:rsid w:val="00F63A9C"/>
    <w:rsid w:val="00F63BE8"/>
    <w:rsid w:val="00F63CA9"/>
    <w:rsid w:val="00F63D61"/>
    <w:rsid w:val="00F63E35"/>
    <w:rsid w:val="00F63FBD"/>
    <w:rsid w:val="00F640D6"/>
    <w:rsid w:val="00F64318"/>
    <w:rsid w:val="00F643BE"/>
    <w:rsid w:val="00F6441C"/>
    <w:rsid w:val="00F6477F"/>
    <w:rsid w:val="00F648F9"/>
    <w:rsid w:val="00F64950"/>
    <w:rsid w:val="00F64BDA"/>
    <w:rsid w:val="00F64CA7"/>
    <w:rsid w:val="00F64FB2"/>
    <w:rsid w:val="00F654A0"/>
    <w:rsid w:val="00F654BE"/>
    <w:rsid w:val="00F65795"/>
    <w:rsid w:val="00F6584D"/>
    <w:rsid w:val="00F65D62"/>
    <w:rsid w:val="00F6604E"/>
    <w:rsid w:val="00F6633B"/>
    <w:rsid w:val="00F66418"/>
    <w:rsid w:val="00F6669E"/>
    <w:rsid w:val="00F66761"/>
    <w:rsid w:val="00F667B1"/>
    <w:rsid w:val="00F6687E"/>
    <w:rsid w:val="00F66AD2"/>
    <w:rsid w:val="00F66B3A"/>
    <w:rsid w:val="00F66BFE"/>
    <w:rsid w:val="00F672EF"/>
    <w:rsid w:val="00F6736E"/>
    <w:rsid w:val="00F6757B"/>
    <w:rsid w:val="00F67735"/>
    <w:rsid w:val="00F6773E"/>
    <w:rsid w:val="00F677A8"/>
    <w:rsid w:val="00F67D8B"/>
    <w:rsid w:val="00F67EAB"/>
    <w:rsid w:val="00F67F30"/>
    <w:rsid w:val="00F7014D"/>
    <w:rsid w:val="00F70295"/>
    <w:rsid w:val="00F7046D"/>
    <w:rsid w:val="00F7055B"/>
    <w:rsid w:val="00F706F0"/>
    <w:rsid w:val="00F70ABA"/>
    <w:rsid w:val="00F70C14"/>
    <w:rsid w:val="00F70CD1"/>
    <w:rsid w:val="00F70CEC"/>
    <w:rsid w:val="00F70F39"/>
    <w:rsid w:val="00F7150C"/>
    <w:rsid w:val="00F71740"/>
    <w:rsid w:val="00F71D1A"/>
    <w:rsid w:val="00F71D66"/>
    <w:rsid w:val="00F71DA2"/>
    <w:rsid w:val="00F71FAA"/>
    <w:rsid w:val="00F72127"/>
    <w:rsid w:val="00F72523"/>
    <w:rsid w:val="00F7255F"/>
    <w:rsid w:val="00F72743"/>
    <w:rsid w:val="00F7278B"/>
    <w:rsid w:val="00F728A1"/>
    <w:rsid w:val="00F728AE"/>
    <w:rsid w:val="00F72E2B"/>
    <w:rsid w:val="00F73760"/>
    <w:rsid w:val="00F73A58"/>
    <w:rsid w:val="00F73B6B"/>
    <w:rsid w:val="00F73BE2"/>
    <w:rsid w:val="00F73BE4"/>
    <w:rsid w:val="00F73DAB"/>
    <w:rsid w:val="00F73DE1"/>
    <w:rsid w:val="00F73FD5"/>
    <w:rsid w:val="00F7401E"/>
    <w:rsid w:val="00F7422B"/>
    <w:rsid w:val="00F742E6"/>
    <w:rsid w:val="00F74C3D"/>
    <w:rsid w:val="00F7500F"/>
    <w:rsid w:val="00F7503F"/>
    <w:rsid w:val="00F751A8"/>
    <w:rsid w:val="00F75433"/>
    <w:rsid w:val="00F754D5"/>
    <w:rsid w:val="00F7558F"/>
    <w:rsid w:val="00F75CC3"/>
    <w:rsid w:val="00F75D6B"/>
    <w:rsid w:val="00F76079"/>
    <w:rsid w:val="00F7616B"/>
    <w:rsid w:val="00F761D3"/>
    <w:rsid w:val="00F7622D"/>
    <w:rsid w:val="00F764B8"/>
    <w:rsid w:val="00F765B6"/>
    <w:rsid w:val="00F765D6"/>
    <w:rsid w:val="00F76849"/>
    <w:rsid w:val="00F768DF"/>
    <w:rsid w:val="00F770B3"/>
    <w:rsid w:val="00F771F8"/>
    <w:rsid w:val="00F77208"/>
    <w:rsid w:val="00F77266"/>
    <w:rsid w:val="00F77B76"/>
    <w:rsid w:val="00F77C6D"/>
    <w:rsid w:val="00F77ED2"/>
    <w:rsid w:val="00F77F3D"/>
    <w:rsid w:val="00F77F5D"/>
    <w:rsid w:val="00F80058"/>
    <w:rsid w:val="00F80331"/>
    <w:rsid w:val="00F80849"/>
    <w:rsid w:val="00F80ABD"/>
    <w:rsid w:val="00F80C42"/>
    <w:rsid w:val="00F80DE4"/>
    <w:rsid w:val="00F80E62"/>
    <w:rsid w:val="00F80F6B"/>
    <w:rsid w:val="00F8122F"/>
    <w:rsid w:val="00F8170F"/>
    <w:rsid w:val="00F81B9E"/>
    <w:rsid w:val="00F81C80"/>
    <w:rsid w:val="00F81F22"/>
    <w:rsid w:val="00F81FDB"/>
    <w:rsid w:val="00F81FF5"/>
    <w:rsid w:val="00F820DE"/>
    <w:rsid w:val="00F820E3"/>
    <w:rsid w:val="00F82118"/>
    <w:rsid w:val="00F82574"/>
    <w:rsid w:val="00F82813"/>
    <w:rsid w:val="00F828DD"/>
    <w:rsid w:val="00F82903"/>
    <w:rsid w:val="00F82A55"/>
    <w:rsid w:val="00F82C1B"/>
    <w:rsid w:val="00F82E86"/>
    <w:rsid w:val="00F837AF"/>
    <w:rsid w:val="00F83C29"/>
    <w:rsid w:val="00F83E8E"/>
    <w:rsid w:val="00F83FEA"/>
    <w:rsid w:val="00F84149"/>
    <w:rsid w:val="00F84288"/>
    <w:rsid w:val="00F84316"/>
    <w:rsid w:val="00F8445C"/>
    <w:rsid w:val="00F847C5"/>
    <w:rsid w:val="00F84ABF"/>
    <w:rsid w:val="00F84BCC"/>
    <w:rsid w:val="00F85081"/>
    <w:rsid w:val="00F850F2"/>
    <w:rsid w:val="00F8514C"/>
    <w:rsid w:val="00F852A7"/>
    <w:rsid w:val="00F852B5"/>
    <w:rsid w:val="00F85933"/>
    <w:rsid w:val="00F85B28"/>
    <w:rsid w:val="00F85C72"/>
    <w:rsid w:val="00F869B9"/>
    <w:rsid w:val="00F86B4A"/>
    <w:rsid w:val="00F86BAA"/>
    <w:rsid w:val="00F86CDC"/>
    <w:rsid w:val="00F870F4"/>
    <w:rsid w:val="00F8721B"/>
    <w:rsid w:val="00F87277"/>
    <w:rsid w:val="00F87307"/>
    <w:rsid w:val="00F87365"/>
    <w:rsid w:val="00F874F6"/>
    <w:rsid w:val="00F875B1"/>
    <w:rsid w:val="00F87A4E"/>
    <w:rsid w:val="00F87EA4"/>
    <w:rsid w:val="00F9017D"/>
    <w:rsid w:val="00F90206"/>
    <w:rsid w:val="00F9027F"/>
    <w:rsid w:val="00F90316"/>
    <w:rsid w:val="00F90919"/>
    <w:rsid w:val="00F90982"/>
    <w:rsid w:val="00F90A7B"/>
    <w:rsid w:val="00F90B1B"/>
    <w:rsid w:val="00F90D53"/>
    <w:rsid w:val="00F90F2E"/>
    <w:rsid w:val="00F90FE4"/>
    <w:rsid w:val="00F9101B"/>
    <w:rsid w:val="00F91128"/>
    <w:rsid w:val="00F9118A"/>
    <w:rsid w:val="00F912EA"/>
    <w:rsid w:val="00F917D1"/>
    <w:rsid w:val="00F91917"/>
    <w:rsid w:val="00F91A0D"/>
    <w:rsid w:val="00F91A80"/>
    <w:rsid w:val="00F91B06"/>
    <w:rsid w:val="00F91D1E"/>
    <w:rsid w:val="00F91E43"/>
    <w:rsid w:val="00F91F98"/>
    <w:rsid w:val="00F92051"/>
    <w:rsid w:val="00F925F8"/>
    <w:rsid w:val="00F9266D"/>
    <w:rsid w:val="00F92AB2"/>
    <w:rsid w:val="00F92AD3"/>
    <w:rsid w:val="00F92C85"/>
    <w:rsid w:val="00F92F16"/>
    <w:rsid w:val="00F92FF1"/>
    <w:rsid w:val="00F93443"/>
    <w:rsid w:val="00F93517"/>
    <w:rsid w:val="00F93866"/>
    <w:rsid w:val="00F9395B"/>
    <w:rsid w:val="00F93A57"/>
    <w:rsid w:val="00F93DAB"/>
    <w:rsid w:val="00F93DDA"/>
    <w:rsid w:val="00F93FEA"/>
    <w:rsid w:val="00F94360"/>
    <w:rsid w:val="00F943B2"/>
    <w:rsid w:val="00F943E6"/>
    <w:rsid w:val="00F94587"/>
    <w:rsid w:val="00F94B32"/>
    <w:rsid w:val="00F94EDC"/>
    <w:rsid w:val="00F95208"/>
    <w:rsid w:val="00F95CB0"/>
    <w:rsid w:val="00F95D39"/>
    <w:rsid w:val="00F95E78"/>
    <w:rsid w:val="00F95FC0"/>
    <w:rsid w:val="00F95FED"/>
    <w:rsid w:val="00F95FF6"/>
    <w:rsid w:val="00F9616B"/>
    <w:rsid w:val="00F961B7"/>
    <w:rsid w:val="00F96272"/>
    <w:rsid w:val="00F962EB"/>
    <w:rsid w:val="00F96367"/>
    <w:rsid w:val="00F96376"/>
    <w:rsid w:val="00F965AE"/>
    <w:rsid w:val="00F96714"/>
    <w:rsid w:val="00F967F4"/>
    <w:rsid w:val="00F96A27"/>
    <w:rsid w:val="00F96AA9"/>
    <w:rsid w:val="00F971A2"/>
    <w:rsid w:val="00F971E5"/>
    <w:rsid w:val="00F971F6"/>
    <w:rsid w:val="00F9729C"/>
    <w:rsid w:val="00F9782C"/>
    <w:rsid w:val="00F9796F"/>
    <w:rsid w:val="00F97A68"/>
    <w:rsid w:val="00F97C04"/>
    <w:rsid w:val="00F97CF7"/>
    <w:rsid w:val="00F97F25"/>
    <w:rsid w:val="00FA00AA"/>
    <w:rsid w:val="00FA0136"/>
    <w:rsid w:val="00FA0195"/>
    <w:rsid w:val="00FA0230"/>
    <w:rsid w:val="00FA0296"/>
    <w:rsid w:val="00FA0487"/>
    <w:rsid w:val="00FA0673"/>
    <w:rsid w:val="00FA0709"/>
    <w:rsid w:val="00FA076F"/>
    <w:rsid w:val="00FA0971"/>
    <w:rsid w:val="00FA0E4D"/>
    <w:rsid w:val="00FA0EEF"/>
    <w:rsid w:val="00FA13AB"/>
    <w:rsid w:val="00FA17AC"/>
    <w:rsid w:val="00FA18F9"/>
    <w:rsid w:val="00FA195A"/>
    <w:rsid w:val="00FA1C77"/>
    <w:rsid w:val="00FA1E0F"/>
    <w:rsid w:val="00FA1ED2"/>
    <w:rsid w:val="00FA1EEF"/>
    <w:rsid w:val="00FA20CC"/>
    <w:rsid w:val="00FA222E"/>
    <w:rsid w:val="00FA23C4"/>
    <w:rsid w:val="00FA2AC0"/>
    <w:rsid w:val="00FA2E1C"/>
    <w:rsid w:val="00FA2F34"/>
    <w:rsid w:val="00FA2FCA"/>
    <w:rsid w:val="00FA326B"/>
    <w:rsid w:val="00FA34EB"/>
    <w:rsid w:val="00FA3563"/>
    <w:rsid w:val="00FA39D5"/>
    <w:rsid w:val="00FA3A92"/>
    <w:rsid w:val="00FA3B3C"/>
    <w:rsid w:val="00FA3FE1"/>
    <w:rsid w:val="00FA4125"/>
    <w:rsid w:val="00FA41A2"/>
    <w:rsid w:val="00FA41B6"/>
    <w:rsid w:val="00FA4487"/>
    <w:rsid w:val="00FA44FE"/>
    <w:rsid w:val="00FA47EC"/>
    <w:rsid w:val="00FA492A"/>
    <w:rsid w:val="00FA4B11"/>
    <w:rsid w:val="00FA520B"/>
    <w:rsid w:val="00FA5736"/>
    <w:rsid w:val="00FA5B3E"/>
    <w:rsid w:val="00FA6131"/>
    <w:rsid w:val="00FA6643"/>
    <w:rsid w:val="00FA67AF"/>
    <w:rsid w:val="00FA6904"/>
    <w:rsid w:val="00FA6C37"/>
    <w:rsid w:val="00FA6D2F"/>
    <w:rsid w:val="00FA6FBE"/>
    <w:rsid w:val="00FA7532"/>
    <w:rsid w:val="00FA758F"/>
    <w:rsid w:val="00FA76FF"/>
    <w:rsid w:val="00FA771F"/>
    <w:rsid w:val="00FA78A9"/>
    <w:rsid w:val="00FA78B6"/>
    <w:rsid w:val="00FA79DD"/>
    <w:rsid w:val="00FA7B53"/>
    <w:rsid w:val="00FA7F37"/>
    <w:rsid w:val="00FB0330"/>
    <w:rsid w:val="00FB0708"/>
    <w:rsid w:val="00FB078E"/>
    <w:rsid w:val="00FB07A5"/>
    <w:rsid w:val="00FB0858"/>
    <w:rsid w:val="00FB0DCB"/>
    <w:rsid w:val="00FB0F22"/>
    <w:rsid w:val="00FB14C0"/>
    <w:rsid w:val="00FB154F"/>
    <w:rsid w:val="00FB1697"/>
    <w:rsid w:val="00FB174D"/>
    <w:rsid w:val="00FB1E1B"/>
    <w:rsid w:val="00FB1E50"/>
    <w:rsid w:val="00FB1FF5"/>
    <w:rsid w:val="00FB20C6"/>
    <w:rsid w:val="00FB214C"/>
    <w:rsid w:val="00FB223C"/>
    <w:rsid w:val="00FB23A3"/>
    <w:rsid w:val="00FB24EA"/>
    <w:rsid w:val="00FB267A"/>
    <w:rsid w:val="00FB2C8F"/>
    <w:rsid w:val="00FB2DF4"/>
    <w:rsid w:val="00FB2E25"/>
    <w:rsid w:val="00FB309F"/>
    <w:rsid w:val="00FB3137"/>
    <w:rsid w:val="00FB319F"/>
    <w:rsid w:val="00FB35BB"/>
    <w:rsid w:val="00FB3831"/>
    <w:rsid w:val="00FB3A1D"/>
    <w:rsid w:val="00FB3A54"/>
    <w:rsid w:val="00FB3E3A"/>
    <w:rsid w:val="00FB3E5F"/>
    <w:rsid w:val="00FB42B0"/>
    <w:rsid w:val="00FB444D"/>
    <w:rsid w:val="00FB492E"/>
    <w:rsid w:val="00FB495C"/>
    <w:rsid w:val="00FB4BCA"/>
    <w:rsid w:val="00FB4BFD"/>
    <w:rsid w:val="00FB5112"/>
    <w:rsid w:val="00FB52BE"/>
    <w:rsid w:val="00FB532B"/>
    <w:rsid w:val="00FB592C"/>
    <w:rsid w:val="00FB5ADE"/>
    <w:rsid w:val="00FB5B03"/>
    <w:rsid w:val="00FB643C"/>
    <w:rsid w:val="00FB64A1"/>
    <w:rsid w:val="00FB657C"/>
    <w:rsid w:val="00FB672D"/>
    <w:rsid w:val="00FB6C79"/>
    <w:rsid w:val="00FB6D0E"/>
    <w:rsid w:val="00FB6DEA"/>
    <w:rsid w:val="00FB7260"/>
    <w:rsid w:val="00FB73EC"/>
    <w:rsid w:val="00FB7A11"/>
    <w:rsid w:val="00FB7BCB"/>
    <w:rsid w:val="00FB7DFD"/>
    <w:rsid w:val="00FB7E1D"/>
    <w:rsid w:val="00FB7E60"/>
    <w:rsid w:val="00FB7EC4"/>
    <w:rsid w:val="00FC00B6"/>
    <w:rsid w:val="00FC0129"/>
    <w:rsid w:val="00FC0296"/>
    <w:rsid w:val="00FC0615"/>
    <w:rsid w:val="00FC0A7A"/>
    <w:rsid w:val="00FC0B78"/>
    <w:rsid w:val="00FC0C13"/>
    <w:rsid w:val="00FC109F"/>
    <w:rsid w:val="00FC1258"/>
    <w:rsid w:val="00FC152C"/>
    <w:rsid w:val="00FC1BA3"/>
    <w:rsid w:val="00FC1D46"/>
    <w:rsid w:val="00FC1F08"/>
    <w:rsid w:val="00FC2137"/>
    <w:rsid w:val="00FC2548"/>
    <w:rsid w:val="00FC2761"/>
    <w:rsid w:val="00FC27DF"/>
    <w:rsid w:val="00FC2E76"/>
    <w:rsid w:val="00FC2ED5"/>
    <w:rsid w:val="00FC2FBC"/>
    <w:rsid w:val="00FC30C4"/>
    <w:rsid w:val="00FC3172"/>
    <w:rsid w:val="00FC33B2"/>
    <w:rsid w:val="00FC3509"/>
    <w:rsid w:val="00FC3920"/>
    <w:rsid w:val="00FC3D71"/>
    <w:rsid w:val="00FC40BD"/>
    <w:rsid w:val="00FC43C3"/>
    <w:rsid w:val="00FC4417"/>
    <w:rsid w:val="00FC4494"/>
    <w:rsid w:val="00FC46F6"/>
    <w:rsid w:val="00FC48E6"/>
    <w:rsid w:val="00FC4BE3"/>
    <w:rsid w:val="00FC4E45"/>
    <w:rsid w:val="00FC4EA4"/>
    <w:rsid w:val="00FC4F45"/>
    <w:rsid w:val="00FC5310"/>
    <w:rsid w:val="00FC5733"/>
    <w:rsid w:val="00FC5A9D"/>
    <w:rsid w:val="00FC5C32"/>
    <w:rsid w:val="00FC5DDD"/>
    <w:rsid w:val="00FC6037"/>
    <w:rsid w:val="00FC6879"/>
    <w:rsid w:val="00FC6F5A"/>
    <w:rsid w:val="00FC6F6E"/>
    <w:rsid w:val="00FC7590"/>
    <w:rsid w:val="00FC776A"/>
    <w:rsid w:val="00FC7ABC"/>
    <w:rsid w:val="00FC7AC2"/>
    <w:rsid w:val="00FC7B62"/>
    <w:rsid w:val="00FC7D7E"/>
    <w:rsid w:val="00FD0000"/>
    <w:rsid w:val="00FD002B"/>
    <w:rsid w:val="00FD019F"/>
    <w:rsid w:val="00FD03AA"/>
    <w:rsid w:val="00FD08F9"/>
    <w:rsid w:val="00FD0C40"/>
    <w:rsid w:val="00FD0DBC"/>
    <w:rsid w:val="00FD0E41"/>
    <w:rsid w:val="00FD0EFC"/>
    <w:rsid w:val="00FD0FD0"/>
    <w:rsid w:val="00FD11A3"/>
    <w:rsid w:val="00FD142E"/>
    <w:rsid w:val="00FD1605"/>
    <w:rsid w:val="00FD1650"/>
    <w:rsid w:val="00FD1656"/>
    <w:rsid w:val="00FD1808"/>
    <w:rsid w:val="00FD2020"/>
    <w:rsid w:val="00FD2111"/>
    <w:rsid w:val="00FD2158"/>
    <w:rsid w:val="00FD2465"/>
    <w:rsid w:val="00FD2702"/>
    <w:rsid w:val="00FD2AEA"/>
    <w:rsid w:val="00FD2AEE"/>
    <w:rsid w:val="00FD2C3F"/>
    <w:rsid w:val="00FD2E9E"/>
    <w:rsid w:val="00FD3008"/>
    <w:rsid w:val="00FD3287"/>
    <w:rsid w:val="00FD3667"/>
    <w:rsid w:val="00FD367F"/>
    <w:rsid w:val="00FD37BA"/>
    <w:rsid w:val="00FD38FE"/>
    <w:rsid w:val="00FD3EE1"/>
    <w:rsid w:val="00FD40FD"/>
    <w:rsid w:val="00FD4105"/>
    <w:rsid w:val="00FD47C8"/>
    <w:rsid w:val="00FD498A"/>
    <w:rsid w:val="00FD4B9D"/>
    <w:rsid w:val="00FD51FB"/>
    <w:rsid w:val="00FD5262"/>
    <w:rsid w:val="00FD5313"/>
    <w:rsid w:val="00FD53A5"/>
    <w:rsid w:val="00FD55CB"/>
    <w:rsid w:val="00FD572C"/>
    <w:rsid w:val="00FD5808"/>
    <w:rsid w:val="00FD58C9"/>
    <w:rsid w:val="00FD6056"/>
    <w:rsid w:val="00FD6BAD"/>
    <w:rsid w:val="00FD6D96"/>
    <w:rsid w:val="00FD6F93"/>
    <w:rsid w:val="00FD72E6"/>
    <w:rsid w:val="00FD751E"/>
    <w:rsid w:val="00FD76C9"/>
    <w:rsid w:val="00FD7ECC"/>
    <w:rsid w:val="00FD7EF3"/>
    <w:rsid w:val="00FE0031"/>
    <w:rsid w:val="00FE00AB"/>
    <w:rsid w:val="00FE00AC"/>
    <w:rsid w:val="00FE0207"/>
    <w:rsid w:val="00FE03AD"/>
    <w:rsid w:val="00FE0797"/>
    <w:rsid w:val="00FE0C67"/>
    <w:rsid w:val="00FE0D5D"/>
    <w:rsid w:val="00FE1583"/>
    <w:rsid w:val="00FE1B4F"/>
    <w:rsid w:val="00FE1BBB"/>
    <w:rsid w:val="00FE1C5C"/>
    <w:rsid w:val="00FE1D08"/>
    <w:rsid w:val="00FE1E37"/>
    <w:rsid w:val="00FE1F84"/>
    <w:rsid w:val="00FE20D5"/>
    <w:rsid w:val="00FE23FA"/>
    <w:rsid w:val="00FE27E1"/>
    <w:rsid w:val="00FE29D6"/>
    <w:rsid w:val="00FE2B14"/>
    <w:rsid w:val="00FE2B7D"/>
    <w:rsid w:val="00FE2C27"/>
    <w:rsid w:val="00FE2E02"/>
    <w:rsid w:val="00FE2F14"/>
    <w:rsid w:val="00FE3102"/>
    <w:rsid w:val="00FE3381"/>
    <w:rsid w:val="00FE3394"/>
    <w:rsid w:val="00FE3A33"/>
    <w:rsid w:val="00FE3A71"/>
    <w:rsid w:val="00FE3A81"/>
    <w:rsid w:val="00FE3D5F"/>
    <w:rsid w:val="00FE4140"/>
    <w:rsid w:val="00FE42B5"/>
    <w:rsid w:val="00FE45BF"/>
    <w:rsid w:val="00FE4780"/>
    <w:rsid w:val="00FE4931"/>
    <w:rsid w:val="00FE49C4"/>
    <w:rsid w:val="00FE4C78"/>
    <w:rsid w:val="00FE4D7F"/>
    <w:rsid w:val="00FE519B"/>
    <w:rsid w:val="00FE5309"/>
    <w:rsid w:val="00FE5882"/>
    <w:rsid w:val="00FE5A14"/>
    <w:rsid w:val="00FE5C77"/>
    <w:rsid w:val="00FE5D56"/>
    <w:rsid w:val="00FE6044"/>
    <w:rsid w:val="00FE60D8"/>
    <w:rsid w:val="00FE6165"/>
    <w:rsid w:val="00FE62DB"/>
    <w:rsid w:val="00FE6500"/>
    <w:rsid w:val="00FE6844"/>
    <w:rsid w:val="00FE6B76"/>
    <w:rsid w:val="00FE6E2C"/>
    <w:rsid w:val="00FE6F08"/>
    <w:rsid w:val="00FE72B0"/>
    <w:rsid w:val="00FE72FD"/>
    <w:rsid w:val="00FE7B82"/>
    <w:rsid w:val="00FE7F84"/>
    <w:rsid w:val="00FF0662"/>
    <w:rsid w:val="00FF07E8"/>
    <w:rsid w:val="00FF0CCA"/>
    <w:rsid w:val="00FF0D67"/>
    <w:rsid w:val="00FF0F76"/>
    <w:rsid w:val="00FF108F"/>
    <w:rsid w:val="00FF124B"/>
    <w:rsid w:val="00FF1949"/>
    <w:rsid w:val="00FF19F2"/>
    <w:rsid w:val="00FF1A90"/>
    <w:rsid w:val="00FF1AEE"/>
    <w:rsid w:val="00FF1DC9"/>
    <w:rsid w:val="00FF1E71"/>
    <w:rsid w:val="00FF20AD"/>
    <w:rsid w:val="00FF2148"/>
    <w:rsid w:val="00FF227D"/>
    <w:rsid w:val="00FF232C"/>
    <w:rsid w:val="00FF252A"/>
    <w:rsid w:val="00FF27B6"/>
    <w:rsid w:val="00FF287D"/>
    <w:rsid w:val="00FF2E6F"/>
    <w:rsid w:val="00FF2E77"/>
    <w:rsid w:val="00FF32CA"/>
    <w:rsid w:val="00FF3457"/>
    <w:rsid w:val="00FF37FA"/>
    <w:rsid w:val="00FF3AC7"/>
    <w:rsid w:val="00FF3C42"/>
    <w:rsid w:val="00FF3F86"/>
    <w:rsid w:val="00FF4119"/>
    <w:rsid w:val="00FF428C"/>
    <w:rsid w:val="00FF45A2"/>
    <w:rsid w:val="00FF46F4"/>
    <w:rsid w:val="00FF47EE"/>
    <w:rsid w:val="00FF4AF3"/>
    <w:rsid w:val="00FF4B8E"/>
    <w:rsid w:val="00FF53D0"/>
    <w:rsid w:val="00FF5408"/>
    <w:rsid w:val="00FF551F"/>
    <w:rsid w:val="00FF552A"/>
    <w:rsid w:val="00FF56E9"/>
    <w:rsid w:val="00FF588C"/>
    <w:rsid w:val="00FF58ED"/>
    <w:rsid w:val="00FF5CFE"/>
    <w:rsid w:val="00FF5E20"/>
    <w:rsid w:val="00FF5FD7"/>
    <w:rsid w:val="00FF5FE1"/>
    <w:rsid w:val="00FF6206"/>
    <w:rsid w:val="00FF6546"/>
    <w:rsid w:val="00FF65DF"/>
    <w:rsid w:val="00FF66DE"/>
    <w:rsid w:val="00FF6895"/>
    <w:rsid w:val="00FF699D"/>
    <w:rsid w:val="00FF69EA"/>
    <w:rsid w:val="00FF6CC8"/>
    <w:rsid w:val="00FF6DEE"/>
    <w:rsid w:val="00FF6E88"/>
    <w:rsid w:val="00FF6F6A"/>
    <w:rsid w:val="00FF70B2"/>
    <w:rsid w:val="00FF78D0"/>
    <w:rsid w:val="00FF79B5"/>
    <w:rsid w:val="00FF7A1B"/>
    <w:rsid w:val="00FF7D9B"/>
    <w:rsid w:val="0155F601"/>
    <w:rsid w:val="02146945"/>
    <w:rsid w:val="0BF78BA6"/>
    <w:rsid w:val="0DFF6CD4"/>
    <w:rsid w:val="10B14823"/>
    <w:rsid w:val="141831C2"/>
    <w:rsid w:val="144E5215"/>
    <w:rsid w:val="15E5B440"/>
    <w:rsid w:val="1601B27A"/>
    <w:rsid w:val="2157DC6B"/>
    <w:rsid w:val="26C9715B"/>
    <w:rsid w:val="27A40427"/>
    <w:rsid w:val="329065C5"/>
    <w:rsid w:val="3404A0BE"/>
    <w:rsid w:val="36889410"/>
    <w:rsid w:val="3E4B8514"/>
    <w:rsid w:val="412E74C4"/>
    <w:rsid w:val="43C98337"/>
    <w:rsid w:val="4474A0B9"/>
    <w:rsid w:val="494508C3"/>
    <w:rsid w:val="499C293C"/>
    <w:rsid w:val="4B7CF08C"/>
    <w:rsid w:val="4D57B475"/>
    <w:rsid w:val="4E9D2F95"/>
    <w:rsid w:val="50AB74F9"/>
    <w:rsid w:val="57FFD450"/>
    <w:rsid w:val="64361835"/>
    <w:rsid w:val="68032683"/>
    <w:rsid w:val="6958B035"/>
    <w:rsid w:val="77A10376"/>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8AABF5"/>
  <w15:docId w15:val="{DA2081B8-E82B-44A2-8F0D-3BB77EEB9F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06BA"/>
    <w:pPr>
      <w:spacing w:line="260" w:lineRule="atLeast"/>
    </w:pPr>
    <w:rPr>
      <w:sz w:val="22"/>
      <w:lang w:val="en-GB" w:bidi="ar-SA"/>
    </w:rPr>
  </w:style>
  <w:style w:type="paragraph" w:styleId="Heading1">
    <w:name w:val="heading 1"/>
    <w:basedOn w:val="Heading2"/>
    <w:next w:val="BodyText"/>
    <w:link w:val="Heading1Char"/>
    <w:autoRedefine/>
    <w:qFormat/>
    <w:rsid w:val="00573450"/>
    <w:pPr>
      <w:numPr>
        <w:ilvl w:val="0"/>
        <w:numId w:val="0"/>
      </w:numPr>
      <w:spacing w:before="0" w:after="0" w:line="240" w:lineRule="atLeast"/>
      <w:ind w:left="540" w:hanging="540"/>
      <w:jc w:val="thaiDistribute"/>
      <w:outlineLvl w:val="0"/>
    </w:pPr>
    <w:rPr>
      <w:i w:val="0"/>
      <w:iCs/>
      <w:sz w:val="24"/>
      <w:szCs w:val="24"/>
      <w:lang w:val="en-US" w:bidi="th-TH"/>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link w:val="Heading6Char"/>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qFormat/>
    <w:rsid w:val="009B79C1"/>
    <w:pPr>
      <w:spacing w:after="260"/>
    </w:pPr>
  </w:style>
  <w:style w:type="paragraph" w:styleId="BodyTextIndent">
    <w:name w:val="Body Text Indent"/>
    <w:aliases w:val="i"/>
    <w:basedOn w:val="BodyText"/>
    <w:link w:val="BodyTextIndentChar"/>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link w:val="HeaderChar"/>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link w:val="FootnoteTextChar"/>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link w:val="BodyText3Char"/>
    <w:rsid w:val="009B79C1"/>
    <w:pPr>
      <w:ind w:left="142" w:hanging="142"/>
    </w:pPr>
    <w:rPr>
      <w:sz w:val="18"/>
      <w:szCs w:val="16"/>
    </w:rPr>
  </w:style>
  <w:style w:type="character" w:styleId="PageNumber">
    <w:name w:val="page number"/>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normal + Angsana New,Left,Before:  0 pt,Line spacing:  At least..."/>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uiPriority w:val="99"/>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b + Angsana New,Bold,Thai Distributed Justification,Left:  0....,Normal + Angsana New,Left:  1 cm,Rig..."/>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link w:val="MacroTextChar"/>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F4284D"/>
    <w:pPr>
      <w:spacing w:after="0" w:line="240" w:lineRule="atLeast"/>
      <w:ind w:left="540" w:right="43"/>
      <w:jc w:val="both"/>
    </w:pPr>
    <w:rPr>
      <w:rFonts w:cs="Univers 45 Light"/>
      <w:i/>
      <w:iCs/>
      <w:color w:val="000000"/>
      <w:szCs w:val="22"/>
      <w:lang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F4284D"/>
    <w:rPr>
      <w:rFonts w:cs="Univers 45 Light"/>
      <w:i/>
      <w:iCs/>
      <w:color w:val="000000"/>
      <w:sz w:val="22"/>
      <w:szCs w:val="22"/>
    </w:rPr>
  </w:style>
  <w:style w:type="paragraph" w:customStyle="1" w:styleId="AccPolicyalternative">
    <w:name w:val="Acc Policy alternative"/>
    <w:basedOn w:val="AccPolicysubhead"/>
    <w:link w:val="AccPolicyalternativeChar"/>
    <w:autoRedefine/>
    <w:rsid w:val="006A3670"/>
    <w:pPr>
      <w:ind w:right="0"/>
    </w:pPr>
    <w:rPr>
      <w:i w:val="0"/>
      <w:iCs w:val="0"/>
      <w:color w:val="auto"/>
    </w:rPr>
  </w:style>
  <w:style w:type="character" w:customStyle="1" w:styleId="AccPolicyalternativeChar">
    <w:name w:val="Acc Policy alternative Char"/>
    <w:link w:val="AccPolicyalternative"/>
    <w:rsid w:val="006A3670"/>
    <w:rPr>
      <w:rFonts w:cs="Univers 45 Light"/>
      <w:sz w:val="22"/>
      <w:szCs w:val="22"/>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A45CCE"/>
    <w:rPr>
      <w:b/>
      <w:i/>
      <w:sz w:val="22"/>
      <w:lang w:val="en-GB" w:bidi="ar-SA"/>
    </w:rPr>
  </w:style>
  <w:style w:type="character" w:customStyle="1" w:styleId="Heading1Char">
    <w:name w:val="Heading 1 Char"/>
    <w:link w:val="Heading1"/>
    <w:rsid w:val="00573450"/>
    <w:rPr>
      <w:b/>
      <w:iCs/>
      <w:sz w:val="24"/>
      <w:szCs w:val="24"/>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uiPriority w:val="99"/>
    <w:rsid w:val="004C0E13"/>
    <w:rPr>
      <w:sz w:val="16"/>
      <w:szCs w:val="16"/>
    </w:rPr>
  </w:style>
  <w:style w:type="paragraph" w:styleId="CommentText">
    <w:name w:val="annotation text"/>
    <w:basedOn w:val="Normal"/>
    <w:link w:val="CommentTextChar"/>
    <w:semiHidden/>
    <w:rsid w:val="004C0E13"/>
    <w:rPr>
      <w:sz w:val="20"/>
    </w:rPr>
  </w:style>
  <w:style w:type="paragraph" w:styleId="CommentSubject">
    <w:name w:val="annotation subject"/>
    <w:basedOn w:val="CommentText"/>
    <w:next w:val="CommentText"/>
    <w:link w:val="CommentSubjectChar"/>
    <w:semiHidden/>
    <w:rsid w:val="004C0E13"/>
    <w:rPr>
      <w:b/>
      <w:bCs/>
    </w:rPr>
  </w:style>
  <w:style w:type="character" w:customStyle="1" w:styleId="FooterChar">
    <w:name w:val="Footer Char"/>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val="en-GB" w:bidi="ar-SA"/>
    </w:rPr>
  </w:style>
  <w:style w:type="character" w:styleId="Emphasis">
    <w:name w:val="Emphasis"/>
    <w:uiPriority w:val="20"/>
    <w:qFormat/>
    <w:rsid w:val="00F56161"/>
    <w:rPr>
      <w:i/>
      <w:iCs/>
    </w:rPr>
  </w:style>
  <w:style w:type="paragraph" w:customStyle="1" w:styleId="RNormal">
    <w:name w:val="RNormal"/>
    <w:basedOn w:val="Normal"/>
    <w:rsid w:val="00DC78DA"/>
    <w:pPr>
      <w:spacing w:line="240" w:lineRule="auto"/>
      <w:jc w:val="both"/>
    </w:pPr>
    <w:rPr>
      <w:szCs w:val="24"/>
      <w:lang w:val="en-US"/>
    </w:rPr>
  </w:style>
  <w:style w:type="paragraph" w:customStyle="1" w:styleId="E">
    <w:name w:val="Å§ª×èÍ E"/>
    <w:basedOn w:val="Normal"/>
    <w:rsid w:val="000F5A08"/>
    <w:pPr>
      <w:spacing w:line="240" w:lineRule="auto"/>
      <w:ind w:left="5040" w:right="540"/>
      <w:jc w:val="center"/>
    </w:pPr>
    <w:rPr>
      <w:rFonts w:ascii="Book Antiqua" w:hAnsi="Book Antiqua" w:cs="Angsana New"/>
      <w:szCs w:val="22"/>
      <w:lang w:val="th-TH" w:bidi="th-TH"/>
    </w:rPr>
  </w:style>
  <w:style w:type="character" w:customStyle="1" w:styleId="EmailStyle252">
    <w:name w:val="EmailStyle252"/>
    <w:semiHidden/>
    <w:rsid w:val="000178CF"/>
    <w:rPr>
      <w:rFonts w:ascii="Arial" w:hAnsi="Arial" w:cs="Arial"/>
      <w:color w:val="auto"/>
      <w:sz w:val="20"/>
      <w:szCs w:val="20"/>
    </w:rPr>
  </w:style>
  <w:style w:type="paragraph" w:customStyle="1" w:styleId="xl43">
    <w:name w:val="xl43"/>
    <w:basedOn w:val="Normal"/>
    <w:rsid w:val="000178CF"/>
    <w:pPr>
      <w:pBdr>
        <w:bottom w:val="single" w:sz="4" w:space="0" w:color="auto"/>
      </w:pBdr>
      <w:spacing w:before="100" w:beforeAutospacing="1" w:after="100" w:afterAutospacing="1" w:line="240" w:lineRule="auto"/>
      <w:textAlignment w:val="center"/>
    </w:pPr>
    <w:rPr>
      <w:rFonts w:ascii="Angsana New" w:hAnsi="Angsana New" w:cs="Angsana New"/>
      <w:sz w:val="24"/>
      <w:szCs w:val="24"/>
      <w:lang w:val="en-US" w:bidi="th-TH"/>
    </w:rPr>
  </w:style>
  <w:style w:type="paragraph" w:styleId="NoSpacing">
    <w:name w:val="No Spacing"/>
    <w:uiPriority w:val="1"/>
    <w:qFormat/>
    <w:rsid w:val="003E1681"/>
    <w:rPr>
      <w:sz w:val="22"/>
      <w:lang w:val="en-GB" w:bidi="ar-SA"/>
    </w:rPr>
  </w:style>
  <w:style w:type="paragraph" w:styleId="BodyTextIndent2">
    <w:name w:val="Body Text Indent 2"/>
    <w:basedOn w:val="Normal"/>
    <w:link w:val="BodyTextIndent2Char"/>
    <w:rsid w:val="000E5CB3"/>
    <w:pPr>
      <w:spacing w:after="120" w:line="480" w:lineRule="auto"/>
      <w:ind w:left="283"/>
    </w:pPr>
  </w:style>
  <w:style w:type="character" w:customStyle="1" w:styleId="BodyTextIndent2Char">
    <w:name w:val="Body Text Indent 2 Char"/>
    <w:link w:val="BodyTextIndent2"/>
    <w:rsid w:val="000E5CB3"/>
    <w:rPr>
      <w:sz w:val="22"/>
      <w:lang w:eastAsia="en-US" w:bidi="ar-SA"/>
    </w:rPr>
  </w:style>
  <w:style w:type="character" w:customStyle="1" w:styleId="Heading1Char1">
    <w:name w:val="Heading 1 Char1"/>
    <w:rsid w:val="008E1BFE"/>
    <w:rPr>
      <w:rFonts w:ascii="Angsana New" w:eastAsia="Times New Roman" w:hAnsi="Angsana New" w:cs="Times New Roman"/>
      <w:b/>
      <w:bCs/>
      <w:sz w:val="30"/>
      <w:szCs w:val="18"/>
      <w:u w:val="single"/>
      <w:shd w:val="solid" w:color="FFFFFF" w:fill="FFFFFF"/>
    </w:rPr>
  </w:style>
  <w:style w:type="paragraph" w:customStyle="1" w:styleId="Pa17">
    <w:name w:val="Pa17"/>
    <w:basedOn w:val="Default"/>
    <w:next w:val="Default"/>
    <w:uiPriority w:val="99"/>
    <w:rsid w:val="0079753A"/>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9753A"/>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9753A"/>
    <w:pPr>
      <w:spacing w:line="191" w:lineRule="atLeast"/>
    </w:pPr>
    <w:rPr>
      <w:rFonts w:eastAsia="Times New Roman" w:cs="Angsana New"/>
      <w:color w:val="auto"/>
      <w:lang w:val="en-GB" w:eastAsia="en-US"/>
    </w:rPr>
  </w:style>
  <w:style w:type="character" w:customStyle="1" w:styleId="EmailStyle261">
    <w:name w:val="EmailStyle261"/>
    <w:semiHidden/>
    <w:rsid w:val="00BF3186"/>
    <w:rPr>
      <w:rFonts w:ascii="Arial" w:hAnsi="Arial" w:cs="Arial"/>
      <w:color w:val="auto"/>
      <w:sz w:val="20"/>
      <w:szCs w:val="20"/>
    </w:rPr>
  </w:style>
  <w:style w:type="character" w:customStyle="1" w:styleId="EmailStyle2621">
    <w:name w:val="EmailStyle2621"/>
    <w:semiHidden/>
    <w:rsid w:val="004864AA"/>
    <w:rPr>
      <w:rFonts w:ascii="Arial" w:hAnsi="Arial" w:cs="Arial"/>
      <w:color w:val="auto"/>
      <w:sz w:val="20"/>
      <w:szCs w:val="20"/>
    </w:rPr>
  </w:style>
  <w:style w:type="character" w:customStyle="1" w:styleId="EmailStyle2631">
    <w:name w:val="EmailStyle2631"/>
    <w:semiHidden/>
    <w:rsid w:val="004864AA"/>
    <w:rPr>
      <w:rFonts w:ascii="Arial" w:hAnsi="Arial" w:cs="Arial"/>
      <w:color w:val="auto"/>
      <w:sz w:val="20"/>
      <w:szCs w:val="20"/>
    </w:rPr>
  </w:style>
  <w:style w:type="character" w:customStyle="1" w:styleId="EmailStyle2641">
    <w:name w:val="EmailStyle2641"/>
    <w:semiHidden/>
    <w:rsid w:val="004864AA"/>
    <w:rPr>
      <w:rFonts w:ascii="Arial" w:hAnsi="Arial" w:cs="Arial"/>
      <w:color w:val="auto"/>
      <w:sz w:val="20"/>
      <w:szCs w:val="20"/>
    </w:rPr>
  </w:style>
  <w:style w:type="character" w:styleId="LineNumber">
    <w:name w:val="line number"/>
    <w:basedOn w:val="DefaultParagraphFont"/>
    <w:rsid w:val="00807056"/>
  </w:style>
  <w:style w:type="paragraph" w:customStyle="1" w:styleId="7I-7H-">
    <w:name w:val="@7I-@#7H-"/>
    <w:basedOn w:val="Normal"/>
    <w:next w:val="Normal"/>
    <w:rsid w:val="00583E16"/>
    <w:pPr>
      <w:spacing w:line="240" w:lineRule="auto"/>
    </w:pPr>
    <w:rPr>
      <w:rFonts w:ascii="Arial" w:eastAsia="MS Mincho" w:hAnsi="Arial" w:cs="Cordia New"/>
      <w:sz w:val="24"/>
      <w:szCs w:val="24"/>
      <w:lang w:val="th-TH" w:eastAsia="th-TH" w:bidi="th-TH"/>
    </w:rPr>
  </w:style>
  <w:style w:type="character" w:customStyle="1" w:styleId="HeaderChar">
    <w:name w:val="Header Char"/>
    <w:link w:val="Header"/>
    <w:rsid w:val="00157251"/>
    <w:rPr>
      <w:i/>
      <w:sz w:val="18"/>
      <w:lang w:eastAsia="en-US" w:bidi="ar-SA"/>
    </w:rPr>
  </w:style>
  <w:style w:type="character" w:customStyle="1" w:styleId="CommentTextChar">
    <w:name w:val="Comment Text Char"/>
    <w:link w:val="CommentText"/>
    <w:semiHidden/>
    <w:rsid w:val="00A37853"/>
    <w:rPr>
      <w:lang w:eastAsia="en-US" w:bidi="ar-SA"/>
    </w:rPr>
  </w:style>
  <w:style w:type="paragraph" w:customStyle="1" w:styleId="Style7">
    <w:name w:val="Style7"/>
    <w:basedOn w:val="Normal"/>
    <w:qFormat/>
    <w:rsid w:val="007102DE"/>
    <w:pPr>
      <w:framePr w:hSpace="180" w:wrap="around" w:vAnchor="text" w:hAnchor="margin" w:x="-202" w:y="132"/>
    </w:pPr>
    <w:rPr>
      <w:sz w:val="16"/>
      <w:szCs w:val="16"/>
    </w:rPr>
  </w:style>
  <w:style w:type="paragraph" w:customStyle="1" w:styleId="3">
    <w:name w:val="?????3????"/>
    <w:basedOn w:val="Normal"/>
    <w:uiPriority w:val="99"/>
    <w:rsid w:val="00801226"/>
    <w:pPr>
      <w:tabs>
        <w:tab w:val="left" w:pos="360"/>
        <w:tab w:val="left" w:pos="720"/>
      </w:tabs>
      <w:spacing w:line="240" w:lineRule="auto"/>
    </w:pPr>
    <w:rPr>
      <w:rFonts w:ascii="Book Antiqua" w:eastAsia="MS Mincho" w:hAnsi="Book Antiqua" w:cs="Angsana New"/>
      <w:szCs w:val="22"/>
      <w:lang w:val="th-TH" w:bidi="th-TH"/>
    </w:rPr>
  </w:style>
  <w:style w:type="paragraph" w:styleId="Title">
    <w:name w:val="Title"/>
    <w:basedOn w:val="Normal"/>
    <w:link w:val="TitleChar"/>
    <w:qFormat/>
    <w:rsid w:val="001F24CF"/>
    <w:pPr>
      <w:spacing w:before="240" w:after="60" w:line="240" w:lineRule="auto"/>
      <w:jc w:val="center"/>
      <w:outlineLvl w:val="0"/>
    </w:pPr>
    <w:rPr>
      <w:rFonts w:eastAsia="Cordia New" w:cs="Angsana New"/>
      <w:b/>
      <w:bCs/>
      <w:kern w:val="36"/>
      <w:sz w:val="24"/>
      <w:szCs w:val="24"/>
      <w:lang w:eastAsia="x-none" w:bidi="th-TH"/>
    </w:rPr>
  </w:style>
  <w:style w:type="character" w:customStyle="1" w:styleId="TitleChar">
    <w:name w:val="Title Char"/>
    <w:link w:val="Title"/>
    <w:rsid w:val="001F24CF"/>
    <w:rPr>
      <w:rFonts w:eastAsia="Cordia New" w:cs="Angsana New"/>
      <w:b/>
      <w:bCs/>
      <w:kern w:val="36"/>
      <w:sz w:val="24"/>
      <w:szCs w:val="24"/>
      <w:lang w:eastAsia="x-none"/>
    </w:rPr>
  </w:style>
  <w:style w:type="paragraph" w:customStyle="1" w:styleId="a">
    <w:name w:val="เนื้อเรื่อง"/>
    <w:basedOn w:val="Normal"/>
    <w:rsid w:val="00084BD1"/>
    <w:pPr>
      <w:spacing w:line="240" w:lineRule="auto"/>
      <w:ind w:right="386"/>
    </w:pPr>
    <w:rPr>
      <w:rFonts w:ascii="Arial" w:hAnsi="Arial" w:cs="Angsana New"/>
      <w:b/>
      <w:bCs/>
      <w:sz w:val="28"/>
      <w:szCs w:val="28"/>
      <w:lang w:val="th-TH" w:bidi="th-TH"/>
    </w:rPr>
  </w:style>
  <w:style w:type="paragraph" w:styleId="NormalIndent">
    <w:name w:val="Normal Indent"/>
    <w:basedOn w:val="Normal"/>
    <w:rsid w:val="009C64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val="en-US" w:bidi="th-TH"/>
    </w:rPr>
  </w:style>
  <w:style w:type="character" w:customStyle="1" w:styleId="BodyTextChar1">
    <w:name w:val="Body Text Char1"/>
    <w:aliases w:val="bt Char1,body text Char1,Body Char1"/>
    <w:uiPriority w:val="99"/>
    <w:rsid w:val="009C6459"/>
    <w:rPr>
      <w:rFonts w:ascii="Arial" w:eastAsia="Times New Roman" w:hAnsi="Arial" w:cs="Angsana New"/>
      <w:szCs w:val="22"/>
      <w:lang w:val="x-none" w:eastAsia="x-none"/>
    </w:rPr>
  </w:style>
  <w:style w:type="character" w:customStyle="1" w:styleId="Heading4Char">
    <w:name w:val="Heading 4 Char"/>
    <w:link w:val="Heading4"/>
    <w:rsid w:val="00492D78"/>
    <w:rPr>
      <w:sz w:val="22"/>
      <w:lang w:val="en-GB" w:bidi="ar-SA"/>
    </w:rPr>
  </w:style>
  <w:style w:type="character" w:customStyle="1" w:styleId="Heading5Char">
    <w:name w:val="Heading 5 Char"/>
    <w:link w:val="Heading5"/>
    <w:rsid w:val="00492D78"/>
    <w:rPr>
      <w:sz w:val="22"/>
      <w:lang w:val="en-GB" w:bidi="ar-SA"/>
    </w:rPr>
  </w:style>
  <w:style w:type="character" w:customStyle="1" w:styleId="Heading6Char">
    <w:name w:val="Heading 6 Char"/>
    <w:link w:val="Heading6"/>
    <w:rsid w:val="00492D78"/>
    <w:rPr>
      <w:sz w:val="22"/>
      <w:lang w:val="en-GB" w:bidi="ar-SA"/>
    </w:rPr>
  </w:style>
  <w:style w:type="character" w:customStyle="1" w:styleId="Heading7Char">
    <w:name w:val="Heading 7 Char"/>
    <w:link w:val="Heading7"/>
    <w:rsid w:val="00492D78"/>
    <w:rPr>
      <w:sz w:val="22"/>
      <w:lang w:val="en-GB" w:bidi="ar-SA"/>
    </w:rPr>
  </w:style>
  <w:style w:type="character" w:customStyle="1" w:styleId="Heading8Char">
    <w:name w:val="Heading 8 Char"/>
    <w:link w:val="Heading8"/>
    <w:rsid w:val="00492D78"/>
    <w:rPr>
      <w:sz w:val="22"/>
      <w:lang w:val="en-GB" w:bidi="ar-SA"/>
    </w:rPr>
  </w:style>
  <w:style w:type="character" w:customStyle="1" w:styleId="Heading9Char">
    <w:name w:val="Heading 9 Char"/>
    <w:link w:val="Heading9"/>
    <w:rsid w:val="00492D78"/>
    <w:rPr>
      <w:sz w:val="22"/>
      <w:lang w:val="en-GB" w:bidi="ar-SA"/>
    </w:rPr>
  </w:style>
  <w:style w:type="character" w:customStyle="1" w:styleId="BodyTextIndentChar">
    <w:name w:val="Body Text Indent Char"/>
    <w:aliases w:val="i Char"/>
    <w:link w:val="BodyTextIndent"/>
    <w:rsid w:val="00492D78"/>
    <w:rPr>
      <w:sz w:val="22"/>
      <w:lang w:val="en-GB" w:bidi="ar-SA"/>
    </w:rPr>
  </w:style>
  <w:style w:type="character" w:customStyle="1" w:styleId="FootnoteTextChar">
    <w:name w:val="Footnote Text Char"/>
    <w:aliases w:val="ft Char"/>
    <w:link w:val="FootnoteText"/>
    <w:semiHidden/>
    <w:rsid w:val="00492D78"/>
    <w:rPr>
      <w:sz w:val="18"/>
      <w:lang w:val="en-GB" w:bidi="ar-SA"/>
    </w:rPr>
  </w:style>
  <w:style w:type="character" w:customStyle="1" w:styleId="SignatureChar">
    <w:name w:val="Signature Char"/>
    <w:link w:val="Signature"/>
    <w:rsid w:val="00492D78"/>
    <w:rPr>
      <w:sz w:val="22"/>
      <w:lang w:val="en-GB" w:bidi="ar-SA"/>
    </w:rPr>
  </w:style>
  <w:style w:type="character" w:customStyle="1" w:styleId="BodyText3Char">
    <w:name w:val="Body Text 3 Char"/>
    <w:link w:val="BodyText3"/>
    <w:rsid w:val="00492D78"/>
    <w:rPr>
      <w:sz w:val="18"/>
      <w:szCs w:val="16"/>
      <w:lang w:val="en-GB" w:bidi="ar-SA"/>
    </w:rPr>
  </w:style>
  <w:style w:type="character" w:customStyle="1" w:styleId="MacroTextChar">
    <w:name w:val="Macro Text Char"/>
    <w:link w:val="MacroText"/>
    <w:semiHidden/>
    <w:rsid w:val="00492D78"/>
    <w:rPr>
      <w:rFonts w:ascii="Courier New" w:hAnsi="Courier New"/>
      <w:lang w:val="en-AU" w:bidi="ar-SA"/>
    </w:rPr>
  </w:style>
  <w:style w:type="character" w:customStyle="1" w:styleId="BodyText2Char">
    <w:name w:val="Body Text 2 Char"/>
    <w:link w:val="BodyText2"/>
    <w:rsid w:val="00492D78"/>
    <w:rPr>
      <w:sz w:val="22"/>
      <w:lang w:val="en-GB" w:bidi="ar-SA"/>
    </w:rPr>
  </w:style>
  <w:style w:type="character" w:customStyle="1" w:styleId="BalloonTextChar">
    <w:name w:val="Balloon Text Char"/>
    <w:link w:val="BalloonText"/>
    <w:semiHidden/>
    <w:rsid w:val="00492D78"/>
    <w:rPr>
      <w:rFonts w:ascii="Tahoma" w:hAnsi="Tahoma" w:cs="Tahoma"/>
      <w:sz w:val="16"/>
      <w:szCs w:val="16"/>
      <w:lang w:val="en-GB" w:bidi="ar-SA"/>
    </w:rPr>
  </w:style>
  <w:style w:type="character" w:customStyle="1" w:styleId="DocumentMapChar">
    <w:name w:val="Document Map Char"/>
    <w:link w:val="DocumentMap"/>
    <w:semiHidden/>
    <w:rsid w:val="00492D78"/>
    <w:rPr>
      <w:rFonts w:ascii="Tahoma" w:hAnsi="Tahoma" w:cs="Tahoma"/>
      <w:shd w:val="clear" w:color="auto" w:fill="000080"/>
      <w:lang w:val="en-GB" w:bidi="ar-SA"/>
    </w:rPr>
  </w:style>
  <w:style w:type="character" w:customStyle="1" w:styleId="CommentSubjectChar">
    <w:name w:val="Comment Subject Char"/>
    <w:link w:val="CommentSubject"/>
    <w:semiHidden/>
    <w:rsid w:val="00492D78"/>
    <w:rPr>
      <w:b/>
      <w:bCs/>
      <w:lang w:val="en-GB" w:bidi="ar-SA"/>
    </w:rPr>
  </w:style>
  <w:style w:type="table" w:customStyle="1" w:styleId="TableGrid1">
    <w:name w:val="Table Grid1"/>
    <w:basedOn w:val="TableNormal"/>
    <w:next w:val="TableGrid"/>
    <w:uiPriority w:val="39"/>
    <w:rsid w:val="001C67D8"/>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ListParagraphChar">
    <w:name w:val="List Paragraph Char"/>
    <w:link w:val="ListParagraph"/>
    <w:uiPriority w:val="34"/>
    <w:locked/>
    <w:rsid w:val="00AF65A1"/>
    <w:rPr>
      <w:sz w:val="22"/>
      <w:lang w:val="en-GB" w:bidi="ar-SA"/>
    </w:rPr>
  </w:style>
  <w:style w:type="paragraph" w:customStyle="1" w:styleId="Pa18">
    <w:name w:val="Pa18"/>
    <w:basedOn w:val="Default"/>
    <w:next w:val="Default"/>
    <w:uiPriority w:val="99"/>
    <w:rsid w:val="00410890"/>
    <w:pPr>
      <w:spacing w:line="191" w:lineRule="atLeast"/>
    </w:pPr>
    <w:rPr>
      <w:rFonts w:ascii="Univers LT Std 45 Light" w:eastAsia="Times New Roman" w:hAnsi="Univers LT Std 45 Light" w:cs="Angsana New"/>
      <w:color w:val="auto"/>
      <w:lang w:eastAsia="en-US"/>
    </w:rPr>
  </w:style>
  <w:style w:type="paragraph" w:customStyle="1" w:styleId="paragraph">
    <w:name w:val="paragraph"/>
    <w:basedOn w:val="Normal"/>
    <w:rsid w:val="00BA28DE"/>
    <w:pPr>
      <w:spacing w:before="100" w:beforeAutospacing="1" w:after="100" w:afterAutospacing="1" w:line="240" w:lineRule="auto"/>
    </w:pPr>
    <w:rPr>
      <w:sz w:val="24"/>
      <w:szCs w:val="24"/>
      <w:lang w:val="en-US" w:bidi="th-TH"/>
    </w:rPr>
  </w:style>
  <w:style w:type="character" w:customStyle="1" w:styleId="normaltextrun">
    <w:name w:val="normaltextrun"/>
    <w:basedOn w:val="DefaultParagraphFont"/>
    <w:rsid w:val="00BA28DE"/>
  </w:style>
  <w:style w:type="character" w:customStyle="1" w:styleId="eop">
    <w:name w:val="eop"/>
    <w:basedOn w:val="DefaultParagraphFont"/>
    <w:rsid w:val="00BA28DE"/>
  </w:style>
  <w:style w:type="character" w:customStyle="1" w:styleId="ui-provider">
    <w:name w:val="ui-provider"/>
    <w:basedOn w:val="DefaultParagraphFont"/>
    <w:rsid w:val="00BA51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64774">
      <w:bodyDiv w:val="1"/>
      <w:marLeft w:val="0"/>
      <w:marRight w:val="0"/>
      <w:marTop w:val="0"/>
      <w:marBottom w:val="0"/>
      <w:divBdr>
        <w:top w:val="none" w:sz="0" w:space="0" w:color="auto"/>
        <w:left w:val="none" w:sz="0" w:space="0" w:color="auto"/>
        <w:bottom w:val="none" w:sz="0" w:space="0" w:color="auto"/>
        <w:right w:val="none" w:sz="0" w:space="0" w:color="auto"/>
      </w:divBdr>
    </w:div>
    <w:div w:id="44565609">
      <w:bodyDiv w:val="1"/>
      <w:marLeft w:val="0"/>
      <w:marRight w:val="0"/>
      <w:marTop w:val="0"/>
      <w:marBottom w:val="0"/>
      <w:divBdr>
        <w:top w:val="none" w:sz="0" w:space="0" w:color="auto"/>
        <w:left w:val="none" w:sz="0" w:space="0" w:color="auto"/>
        <w:bottom w:val="none" w:sz="0" w:space="0" w:color="auto"/>
        <w:right w:val="none" w:sz="0" w:space="0" w:color="auto"/>
      </w:divBdr>
    </w:div>
    <w:div w:id="59638997">
      <w:bodyDiv w:val="1"/>
      <w:marLeft w:val="0"/>
      <w:marRight w:val="0"/>
      <w:marTop w:val="0"/>
      <w:marBottom w:val="0"/>
      <w:divBdr>
        <w:top w:val="none" w:sz="0" w:space="0" w:color="auto"/>
        <w:left w:val="none" w:sz="0" w:space="0" w:color="auto"/>
        <w:bottom w:val="none" w:sz="0" w:space="0" w:color="auto"/>
        <w:right w:val="none" w:sz="0" w:space="0" w:color="auto"/>
      </w:divBdr>
    </w:div>
    <w:div w:id="63601242">
      <w:bodyDiv w:val="1"/>
      <w:marLeft w:val="0"/>
      <w:marRight w:val="0"/>
      <w:marTop w:val="0"/>
      <w:marBottom w:val="0"/>
      <w:divBdr>
        <w:top w:val="none" w:sz="0" w:space="0" w:color="auto"/>
        <w:left w:val="none" w:sz="0" w:space="0" w:color="auto"/>
        <w:bottom w:val="none" w:sz="0" w:space="0" w:color="auto"/>
        <w:right w:val="none" w:sz="0" w:space="0" w:color="auto"/>
      </w:divBdr>
    </w:div>
    <w:div w:id="73478024">
      <w:bodyDiv w:val="1"/>
      <w:marLeft w:val="0"/>
      <w:marRight w:val="0"/>
      <w:marTop w:val="0"/>
      <w:marBottom w:val="0"/>
      <w:divBdr>
        <w:top w:val="none" w:sz="0" w:space="0" w:color="auto"/>
        <w:left w:val="none" w:sz="0" w:space="0" w:color="auto"/>
        <w:bottom w:val="none" w:sz="0" w:space="0" w:color="auto"/>
        <w:right w:val="none" w:sz="0" w:space="0" w:color="auto"/>
      </w:divBdr>
      <w:divsChild>
        <w:div w:id="1207143">
          <w:marLeft w:val="0"/>
          <w:marRight w:val="0"/>
          <w:marTop w:val="0"/>
          <w:marBottom w:val="0"/>
          <w:divBdr>
            <w:top w:val="none" w:sz="0" w:space="0" w:color="auto"/>
            <w:left w:val="none" w:sz="0" w:space="0" w:color="auto"/>
            <w:bottom w:val="none" w:sz="0" w:space="0" w:color="auto"/>
            <w:right w:val="none" w:sz="0" w:space="0" w:color="auto"/>
          </w:divBdr>
        </w:div>
        <w:div w:id="133986479">
          <w:marLeft w:val="0"/>
          <w:marRight w:val="0"/>
          <w:marTop w:val="0"/>
          <w:marBottom w:val="0"/>
          <w:divBdr>
            <w:top w:val="none" w:sz="0" w:space="0" w:color="auto"/>
            <w:left w:val="none" w:sz="0" w:space="0" w:color="auto"/>
            <w:bottom w:val="none" w:sz="0" w:space="0" w:color="auto"/>
            <w:right w:val="none" w:sz="0" w:space="0" w:color="auto"/>
          </w:divBdr>
        </w:div>
        <w:div w:id="1270773445">
          <w:marLeft w:val="0"/>
          <w:marRight w:val="0"/>
          <w:marTop w:val="0"/>
          <w:marBottom w:val="0"/>
          <w:divBdr>
            <w:top w:val="none" w:sz="0" w:space="0" w:color="auto"/>
            <w:left w:val="none" w:sz="0" w:space="0" w:color="auto"/>
            <w:bottom w:val="none" w:sz="0" w:space="0" w:color="auto"/>
            <w:right w:val="none" w:sz="0" w:space="0" w:color="auto"/>
          </w:divBdr>
        </w:div>
        <w:div w:id="1780566218">
          <w:marLeft w:val="0"/>
          <w:marRight w:val="0"/>
          <w:marTop w:val="0"/>
          <w:marBottom w:val="0"/>
          <w:divBdr>
            <w:top w:val="none" w:sz="0" w:space="0" w:color="auto"/>
            <w:left w:val="none" w:sz="0" w:space="0" w:color="auto"/>
            <w:bottom w:val="none" w:sz="0" w:space="0" w:color="auto"/>
            <w:right w:val="none" w:sz="0" w:space="0" w:color="auto"/>
          </w:divBdr>
        </w:div>
        <w:div w:id="2094935402">
          <w:marLeft w:val="0"/>
          <w:marRight w:val="0"/>
          <w:marTop w:val="0"/>
          <w:marBottom w:val="0"/>
          <w:divBdr>
            <w:top w:val="none" w:sz="0" w:space="0" w:color="auto"/>
            <w:left w:val="none" w:sz="0" w:space="0" w:color="auto"/>
            <w:bottom w:val="none" w:sz="0" w:space="0" w:color="auto"/>
            <w:right w:val="none" w:sz="0" w:space="0" w:color="auto"/>
          </w:divBdr>
        </w:div>
      </w:divsChild>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94787222">
      <w:bodyDiv w:val="1"/>
      <w:marLeft w:val="0"/>
      <w:marRight w:val="0"/>
      <w:marTop w:val="0"/>
      <w:marBottom w:val="0"/>
      <w:divBdr>
        <w:top w:val="none" w:sz="0" w:space="0" w:color="auto"/>
        <w:left w:val="none" w:sz="0" w:space="0" w:color="auto"/>
        <w:bottom w:val="none" w:sz="0" w:space="0" w:color="auto"/>
        <w:right w:val="none" w:sz="0" w:space="0" w:color="auto"/>
      </w:divBdr>
    </w:div>
    <w:div w:id="130250799">
      <w:bodyDiv w:val="1"/>
      <w:marLeft w:val="0"/>
      <w:marRight w:val="0"/>
      <w:marTop w:val="0"/>
      <w:marBottom w:val="0"/>
      <w:divBdr>
        <w:top w:val="none" w:sz="0" w:space="0" w:color="auto"/>
        <w:left w:val="none" w:sz="0" w:space="0" w:color="auto"/>
        <w:bottom w:val="none" w:sz="0" w:space="0" w:color="auto"/>
        <w:right w:val="none" w:sz="0" w:space="0" w:color="auto"/>
      </w:divBdr>
    </w:div>
    <w:div w:id="144667587">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078239">
      <w:bodyDiv w:val="1"/>
      <w:marLeft w:val="0"/>
      <w:marRight w:val="0"/>
      <w:marTop w:val="0"/>
      <w:marBottom w:val="0"/>
      <w:divBdr>
        <w:top w:val="none" w:sz="0" w:space="0" w:color="auto"/>
        <w:left w:val="none" w:sz="0" w:space="0" w:color="auto"/>
        <w:bottom w:val="none" w:sz="0" w:space="0" w:color="auto"/>
        <w:right w:val="none" w:sz="0" w:space="0" w:color="auto"/>
      </w:divBdr>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246505083">
      <w:bodyDiv w:val="1"/>
      <w:marLeft w:val="0"/>
      <w:marRight w:val="0"/>
      <w:marTop w:val="0"/>
      <w:marBottom w:val="0"/>
      <w:divBdr>
        <w:top w:val="none" w:sz="0" w:space="0" w:color="auto"/>
        <w:left w:val="none" w:sz="0" w:space="0" w:color="auto"/>
        <w:bottom w:val="none" w:sz="0" w:space="0" w:color="auto"/>
        <w:right w:val="none" w:sz="0" w:space="0" w:color="auto"/>
      </w:divBdr>
    </w:div>
    <w:div w:id="312638876">
      <w:bodyDiv w:val="1"/>
      <w:marLeft w:val="0"/>
      <w:marRight w:val="0"/>
      <w:marTop w:val="0"/>
      <w:marBottom w:val="0"/>
      <w:divBdr>
        <w:top w:val="none" w:sz="0" w:space="0" w:color="auto"/>
        <w:left w:val="none" w:sz="0" w:space="0" w:color="auto"/>
        <w:bottom w:val="none" w:sz="0" w:space="0" w:color="auto"/>
        <w:right w:val="none" w:sz="0" w:space="0" w:color="auto"/>
      </w:divBdr>
    </w:div>
    <w:div w:id="324164253">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14744308">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1600243">
      <w:bodyDiv w:val="1"/>
      <w:marLeft w:val="0"/>
      <w:marRight w:val="0"/>
      <w:marTop w:val="0"/>
      <w:marBottom w:val="0"/>
      <w:divBdr>
        <w:top w:val="none" w:sz="0" w:space="0" w:color="auto"/>
        <w:left w:val="none" w:sz="0" w:space="0" w:color="auto"/>
        <w:bottom w:val="none" w:sz="0" w:space="0" w:color="auto"/>
        <w:right w:val="none" w:sz="0" w:space="0" w:color="auto"/>
      </w:divBdr>
    </w:div>
    <w:div w:id="490221453">
      <w:bodyDiv w:val="1"/>
      <w:marLeft w:val="0"/>
      <w:marRight w:val="0"/>
      <w:marTop w:val="0"/>
      <w:marBottom w:val="0"/>
      <w:divBdr>
        <w:top w:val="none" w:sz="0" w:space="0" w:color="auto"/>
        <w:left w:val="none" w:sz="0" w:space="0" w:color="auto"/>
        <w:bottom w:val="none" w:sz="0" w:space="0" w:color="auto"/>
        <w:right w:val="none" w:sz="0" w:space="0" w:color="auto"/>
      </w:divBdr>
    </w:div>
    <w:div w:id="548415373">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22600427">
      <w:bodyDiv w:val="1"/>
      <w:marLeft w:val="0"/>
      <w:marRight w:val="0"/>
      <w:marTop w:val="0"/>
      <w:marBottom w:val="0"/>
      <w:divBdr>
        <w:top w:val="none" w:sz="0" w:space="0" w:color="auto"/>
        <w:left w:val="none" w:sz="0" w:space="0" w:color="auto"/>
        <w:bottom w:val="none" w:sz="0" w:space="0" w:color="auto"/>
        <w:right w:val="none" w:sz="0" w:space="0" w:color="auto"/>
      </w:divBdr>
    </w:div>
    <w:div w:id="746003598">
      <w:bodyDiv w:val="1"/>
      <w:marLeft w:val="0"/>
      <w:marRight w:val="0"/>
      <w:marTop w:val="0"/>
      <w:marBottom w:val="0"/>
      <w:divBdr>
        <w:top w:val="none" w:sz="0" w:space="0" w:color="auto"/>
        <w:left w:val="none" w:sz="0" w:space="0" w:color="auto"/>
        <w:bottom w:val="none" w:sz="0" w:space="0" w:color="auto"/>
        <w:right w:val="none" w:sz="0" w:space="0" w:color="auto"/>
      </w:divBdr>
    </w:div>
    <w:div w:id="762342769">
      <w:bodyDiv w:val="1"/>
      <w:marLeft w:val="0"/>
      <w:marRight w:val="0"/>
      <w:marTop w:val="0"/>
      <w:marBottom w:val="0"/>
      <w:divBdr>
        <w:top w:val="none" w:sz="0" w:space="0" w:color="auto"/>
        <w:left w:val="none" w:sz="0" w:space="0" w:color="auto"/>
        <w:bottom w:val="none" w:sz="0" w:space="0" w:color="auto"/>
        <w:right w:val="none" w:sz="0" w:space="0" w:color="auto"/>
      </w:divBdr>
    </w:div>
    <w:div w:id="776798973">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64250942">
      <w:bodyDiv w:val="1"/>
      <w:marLeft w:val="0"/>
      <w:marRight w:val="0"/>
      <w:marTop w:val="0"/>
      <w:marBottom w:val="0"/>
      <w:divBdr>
        <w:top w:val="none" w:sz="0" w:space="0" w:color="auto"/>
        <w:left w:val="none" w:sz="0" w:space="0" w:color="auto"/>
        <w:bottom w:val="none" w:sz="0" w:space="0" w:color="auto"/>
        <w:right w:val="none" w:sz="0" w:space="0" w:color="auto"/>
      </w:divBdr>
    </w:div>
    <w:div w:id="865025608">
      <w:bodyDiv w:val="1"/>
      <w:marLeft w:val="0"/>
      <w:marRight w:val="0"/>
      <w:marTop w:val="0"/>
      <w:marBottom w:val="0"/>
      <w:divBdr>
        <w:top w:val="none" w:sz="0" w:space="0" w:color="auto"/>
        <w:left w:val="none" w:sz="0" w:space="0" w:color="auto"/>
        <w:bottom w:val="none" w:sz="0" w:space="0" w:color="auto"/>
        <w:right w:val="none" w:sz="0" w:space="0" w:color="auto"/>
      </w:divBdr>
    </w:div>
    <w:div w:id="1030882793">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128888935">
      <w:bodyDiv w:val="1"/>
      <w:marLeft w:val="0"/>
      <w:marRight w:val="0"/>
      <w:marTop w:val="0"/>
      <w:marBottom w:val="0"/>
      <w:divBdr>
        <w:top w:val="none" w:sz="0" w:space="0" w:color="auto"/>
        <w:left w:val="none" w:sz="0" w:space="0" w:color="auto"/>
        <w:bottom w:val="none" w:sz="0" w:space="0" w:color="auto"/>
        <w:right w:val="none" w:sz="0" w:space="0" w:color="auto"/>
      </w:divBdr>
    </w:div>
    <w:div w:id="1190224190">
      <w:bodyDiv w:val="1"/>
      <w:marLeft w:val="0"/>
      <w:marRight w:val="0"/>
      <w:marTop w:val="0"/>
      <w:marBottom w:val="0"/>
      <w:divBdr>
        <w:top w:val="none" w:sz="0" w:space="0" w:color="auto"/>
        <w:left w:val="none" w:sz="0" w:space="0" w:color="auto"/>
        <w:bottom w:val="none" w:sz="0" w:space="0" w:color="auto"/>
        <w:right w:val="none" w:sz="0" w:space="0" w:color="auto"/>
      </w:divBdr>
      <w:divsChild>
        <w:div w:id="716777520">
          <w:marLeft w:val="0"/>
          <w:marRight w:val="0"/>
          <w:marTop w:val="0"/>
          <w:marBottom w:val="0"/>
          <w:divBdr>
            <w:top w:val="none" w:sz="0" w:space="0" w:color="auto"/>
            <w:left w:val="none" w:sz="0" w:space="0" w:color="auto"/>
            <w:bottom w:val="none" w:sz="0" w:space="0" w:color="auto"/>
            <w:right w:val="none" w:sz="0" w:space="0" w:color="auto"/>
          </w:divBdr>
        </w:div>
      </w:divsChild>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64606532">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199661">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403722537">
      <w:bodyDiv w:val="1"/>
      <w:marLeft w:val="0"/>
      <w:marRight w:val="0"/>
      <w:marTop w:val="0"/>
      <w:marBottom w:val="0"/>
      <w:divBdr>
        <w:top w:val="none" w:sz="0" w:space="0" w:color="auto"/>
        <w:left w:val="none" w:sz="0" w:space="0" w:color="auto"/>
        <w:bottom w:val="none" w:sz="0" w:space="0" w:color="auto"/>
        <w:right w:val="none" w:sz="0" w:space="0" w:color="auto"/>
      </w:divBdr>
    </w:div>
    <w:div w:id="1451313362">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4021040">
      <w:bodyDiv w:val="1"/>
      <w:marLeft w:val="0"/>
      <w:marRight w:val="0"/>
      <w:marTop w:val="0"/>
      <w:marBottom w:val="0"/>
      <w:divBdr>
        <w:top w:val="none" w:sz="0" w:space="0" w:color="auto"/>
        <w:left w:val="none" w:sz="0" w:space="0" w:color="auto"/>
        <w:bottom w:val="none" w:sz="0" w:space="0" w:color="auto"/>
        <w:right w:val="none" w:sz="0" w:space="0" w:color="auto"/>
      </w:divBdr>
    </w:div>
    <w:div w:id="1773621684">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795636142">
      <w:bodyDiv w:val="1"/>
      <w:marLeft w:val="0"/>
      <w:marRight w:val="0"/>
      <w:marTop w:val="0"/>
      <w:marBottom w:val="0"/>
      <w:divBdr>
        <w:top w:val="none" w:sz="0" w:space="0" w:color="auto"/>
        <w:left w:val="none" w:sz="0" w:space="0" w:color="auto"/>
        <w:bottom w:val="none" w:sz="0" w:space="0" w:color="auto"/>
        <w:right w:val="none" w:sz="0" w:space="0" w:color="auto"/>
      </w:divBdr>
    </w:div>
    <w:div w:id="1848250047">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41335279">
      <w:bodyDiv w:val="1"/>
      <w:marLeft w:val="0"/>
      <w:marRight w:val="0"/>
      <w:marTop w:val="0"/>
      <w:marBottom w:val="0"/>
      <w:divBdr>
        <w:top w:val="none" w:sz="0" w:space="0" w:color="auto"/>
        <w:left w:val="none" w:sz="0" w:space="0" w:color="auto"/>
        <w:bottom w:val="none" w:sz="0" w:space="0" w:color="auto"/>
        <w:right w:val="none" w:sz="0" w:space="0" w:color="auto"/>
      </w:divBdr>
    </w:div>
    <w:div w:id="1968196541">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145081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eader" Target="header5.xml"/><Relationship Id="rId26" Type="http://schemas.openxmlformats.org/officeDocument/2006/relationships/footer" Target="footer8.xml"/><Relationship Id="rId3" Type="http://schemas.openxmlformats.org/officeDocument/2006/relationships/customXml" Target="../customXml/item3.xml"/><Relationship Id="rId21" Type="http://schemas.openxmlformats.org/officeDocument/2006/relationships/footer" Target="footer6.xml"/><Relationship Id="rId34" Type="http://schemas.openxmlformats.org/officeDocument/2006/relationships/header" Target="header15.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oter" Target="footer4.xml"/><Relationship Id="rId25" Type="http://schemas.openxmlformats.org/officeDocument/2006/relationships/header" Target="header9.xml"/><Relationship Id="rId33" Type="http://schemas.openxmlformats.org/officeDocument/2006/relationships/header" Target="header14.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oter" Target="footer5.xml"/><Relationship Id="rId29"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footer" Target="footer7.xml"/><Relationship Id="rId32" Type="http://schemas.openxmlformats.org/officeDocument/2006/relationships/footer" Target="footer10.xml"/><Relationship Id="rId5" Type="http://schemas.openxmlformats.org/officeDocument/2006/relationships/styles" Target="styles.xml"/><Relationship Id="rId15" Type="http://schemas.openxmlformats.org/officeDocument/2006/relationships/footer" Target="footer3.xml"/><Relationship Id="rId23" Type="http://schemas.openxmlformats.org/officeDocument/2006/relationships/header" Target="header8.xml"/><Relationship Id="rId28" Type="http://schemas.openxmlformats.org/officeDocument/2006/relationships/header" Target="header11.xml"/><Relationship Id="rId36"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eader" Target="header6.xml"/><Relationship Id="rId31" Type="http://schemas.openxmlformats.org/officeDocument/2006/relationships/header" Target="header1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header" Target="header7.xml"/><Relationship Id="rId27" Type="http://schemas.openxmlformats.org/officeDocument/2006/relationships/header" Target="header10.xml"/><Relationship Id="rId30" Type="http://schemas.openxmlformats.org/officeDocument/2006/relationships/header" Target="header12.xml"/><Relationship Id="rId35" Type="http://schemas.openxmlformats.org/officeDocument/2006/relationships/fontTable" Target="fontTable.xml"/><Relationship Id="rId8"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0886878-4507-4C1C-9741-77FC9AF30532}">
  <ds:schemaRefs>
    <ds:schemaRef ds:uri="http://schemas.openxmlformats.org/officeDocument/2006/bibliography"/>
  </ds:schemaRefs>
</ds:datastoreItem>
</file>

<file path=customXml/itemProps2.xml><?xml version="1.0" encoding="utf-8"?>
<ds:datastoreItem xmlns:ds="http://schemas.openxmlformats.org/officeDocument/2006/customXml" ds:itemID="{1CECC4C1-AD1A-4D8E-9D18-A3D9912FDC6D}">
  <ds:schemaRefs>
    <ds:schemaRef ds:uri="http://schemas.microsoft.com/sharepoint/v3/contenttype/forms"/>
  </ds:schemaRefs>
</ds:datastoreItem>
</file>

<file path=customXml/itemProps3.xml><?xml version="1.0" encoding="utf-8"?>
<ds:datastoreItem xmlns:ds="http://schemas.openxmlformats.org/officeDocument/2006/customXml" ds:itemID="{B851E626-1BB4-42B2-993E-9796EDD722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_Plain.dot</Template>
  <TotalTime>1800</TotalTime>
  <Pages>52</Pages>
  <Words>13972</Words>
  <Characters>79641</Characters>
  <Application>Microsoft Office Word</Application>
  <DocSecurity>0</DocSecurity>
  <Lines>663</Lines>
  <Paragraphs>186</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93427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Penpitcha, Wongsena</cp:lastModifiedBy>
  <cp:revision>1367</cp:revision>
  <cp:lastPrinted>2025-02-18T18:03:00Z</cp:lastPrinted>
  <dcterms:created xsi:type="dcterms:W3CDTF">2023-02-20T01:11:00Z</dcterms:created>
  <dcterms:modified xsi:type="dcterms:W3CDTF">2025-02-21T11:01:00Z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