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392F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5597F06D" w:rsidR="005704CD" w:rsidRPr="009875D5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9875D5"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217458" w:rsidRPr="009875D5">
        <w:rPr>
          <w:rFonts w:asciiTheme="majorBidi" w:hAnsiTheme="majorBidi" w:cstheme="majorBidi"/>
          <w:sz w:val="44"/>
          <w:szCs w:val="44"/>
        </w:rPr>
        <w:t xml:space="preserve"> </w:t>
      </w:r>
      <w:r w:rsidR="00217458" w:rsidRPr="009875D5">
        <w:rPr>
          <w:rFonts w:asciiTheme="majorBidi" w:hAnsiTheme="majorBidi" w:cstheme="majorBidi"/>
          <w:sz w:val="44"/>
          <w:szCs w:val="44"/>
          <w:cs/>
        </w:rPr>
        <w:t>ยูนิค เอ็นจิเนียริ่ง แอนด์ คอนสตรัคชั่น</w:t>
      </w:r>
      <w:r w:rsidRPr="009875D5"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Pr="009875D5" w:rsidRDefault="004B73A7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 w:rsidRPr="009875D5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9875D5" w:rsidRDefault="005704CD" w:rsidP="009875D5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Pr="009875D5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9875D5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16C76271" w:rsidR="005704CD" w:rsidRPr="009875D5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 w:rsidRPr="009875D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9875D5">
        <w:rPr>
          <w:rFonts w:ascii="Angsana New" w:hAnsi="Angsana New" w:cs="Angsana New"/>
          <w:sz w:val="32"/>
          <w:szCs w:val="32"/>
        </w:rPr>
        <w:t>31</w:t>
      </w:r>
      <w:r w:rsidRPr="009875D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63245" w:rsidRPr="009875D5">
        <w:rPr>
          <w:rFonts w:ascii="Angsana New" w:hAnsi="Angsana New" w:cs="Angsana New"/>
          <w:sz w:val="32"/>
          <w:szCs w:val="32"/>
        </w:rPr>
        <w:t>2567</w:t>
      </w:r>
    </w:p>
    <w:p w14:paraId="002A5147" w14:textId="01C3DA47" w:rsidR="00086FDB" w:rsidRPr="009875D5" w:rsidRDefault="005704CD" w:rsidP="009875D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9875D5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9875D5" w:rsidRDefault="001E7F91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9875D5" w:rsidRDefault="00086FDB" w:rsidP="009875D5">
      <w:pPr>
        <w:rPr>
          <w:rFonts w:cstheme="minorBidi"/>
          <w:sz w:val="20"/>
          <w:szCs w:val="20"/>
        </w:rPr>
        <w:sectPr w:rsidR="00086FDB" w:rsidRPr="009875D5" w:rsidSect="00A6258D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9875D5" w:rsidRDefault="00B235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9875D5" w:rsidRDefault="00B235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9875D5" w:rsidRDefault="00401FE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Pr="009875D5" w:rsidRDefault="00401FE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0A114C6" w14:textId="77777777" w:rsidR="00217458" w:rsidRPr="009875D5" w:rsidRDefault="00217458" w:rsidP="009875D5">
      <w:pPr>
        <w:pStyle w:val="Heading5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 w:cs="Angsana New" w:hint="cs"/>
          <w:sz w:val="26"/>
          <w:szCs w:val="26"/>
          <w:cs/>
        </w:rPr>
        <w:t>รายงานของผู้สอบบัญชีรับอนุญาต</w:t>
      </w:r>
    </w:p>
    <w:p w14:paraId="6EA6D95A" w14:textId="77777777" w:rsidR="00217458" w:rsidRPr="009875D5" w:rsidRDefault="00217458" w:rsidP="009875D5">
      <w:pPr>
        <w:rPr>
          <w:rFonts w:ascii="Angsana New" w:hAnsi="Angsana New"/>
          <w:sz w:val="26"/>
          <w:szCs w:val="26"/>
        </w:rPr>
      </w:pPr>
    </w:p>
    <w:p w14:paraId="11ED416B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เสนอ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ผู้ถือหุ้น</w:t>
      </w:r>
      <w:r w:rsidRPr="009875D5">
        <w:rPr>
          <w:rFonts w:ascii="Angsana New" w:hAnsi="Angsana New"/>
          <w:sz w:val="26"/>
          <w:szCs w:val="26"/>
          <w:cs/>
        </w:rPr>
        <w:t xml:space="preserve">บริษัท </w:t>
      </w:r>
      <w:r w:rsidRPr="009875D5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(มหาชน)</w:t>
      </w:r>
    </w:p>
    <w:p w14:paraId="55F352C1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2BA8862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ความเห็น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790F025F" w14:textId="12D464E6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พเจ้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ได้ตรวจสอบงบก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9875D5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(มหาชน) และบริษัทย่อย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(“กลุ่มบริษัท”) และ</w:t>
      </w:r>
      <w:r w:rsidRPr="009875D5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9875D5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 xml:space="preserve">จำกัด (มหาชน) (“บริษัท”) </w:t>
      </w:r>
      <w:r w:rsidRPr="009875D5">
        <w:rPr>
          <w:rFonts w:ascii="Angsana New" w:hAnsi="Angsana New"/>
          <w:sz w:val="26"/>
          <w:szCs w:val="26"/>
          <w:cs/>
        </w:rPr>
        <w:t>ซึ่งประกอบด้วยงบฐ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นะก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</w:t>
      </w:r>
      <w:r w:rsidRPr="009875D5">
        <w:rPr>
          <w:rFonts w:ascii="Angsana New" w:hAnsi="Angsana New"/>
          <w:sz w:val="26"/>
          <w:szCs w:val="26"/>
          <w:cs/>
        </w:rPr>
        <w:t>งบฐ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นะก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9875D5">
        <w:rPr>
          <w:rFonts w:ascii="Angsana New" w:hAnsi="Angsana New"/>
          <w:sz w:val="26"/>
          <w:szCs w:val="26"/>
          <w:cs/>
        </w:rPr>
        <w:t xml:space="preserve"> ณ วันที่</w:t>
      </w:r>
      <w:r w:rsidRPr="009875D5">
        <w:rPr>
          <w:rFonts w:ascii="Angsana New" w:hAnsi="Angsana New"/>
          <w:sz w:val="26"/>
          <w:szCs w:val="26"/>
        </w:rPr>
        <w:t xml:space="preserve"> 31 </w:t>
      </w:r>
      <w:r w:rsidRPr="009875D5">
        <w:rPr>
          <w:rFonts w:ascii="Angsana New" w:hAnsi="Angsana New"/>
          <w:sz w:val="26"/>
          <w:szCs w:val="26"/>
          <w:cs/>
        </w:rPr>
        <w:t>ธันว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 xml:space="preserve">คม </w:t>
      </w:r>
      <w:r w:rsidR="00863245" w:rsidRPr="009875D5">
        <w:rPr>
          <w:rFonts w:ascii="Angsana New" w:hAnsi="Angsana New"/>
          <w:sz w:val="26"/>
          <w:szCs w:val="26"/>
        </w:rPr>
        <w:t>2567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งบ</w:t>
      </w:r>
      <w:r w:rsidRPr="009875D5">
        <w:rPr>
          <w:rFonts w:ascii="Angsana New" w:hAnsi="Angsana New" w:hint="cs"/>
          <w:sz w:val="26"/>
          <w:szCs w:val="26"/>
          <w:cs/>
        </w:rPr>
        <w:t>กำ</w:t>
      </w:r>
      <w:r w:rsidRPr="009875D5">
        <w:rPr>
          <w:rFonts w:ascii="Angsana New" w:hAnsi="Angsana New"/>
          <w:sz w:val="26"/>
          <w:szCs w:val="26"/>
          <w:cs/>
        </w:rPr>
        <w:t>ไรขาดทุน</w:t>
      </w:r>
      <w:r w:rsidRPr="009875D5">
        <w:rPr>
          <w:rFonts w:ascii="Angsana New" w:hAnsi="Angsana New" w:hint="cs"/>
          <w:sz w:val="26"/>
          <w:szCs w:val="26"/>
          <w:cs/>
        </w:rPr>
        <w:t>เบ็ดเสร็จรวมและ</w:t>
      </w:r>
      <w:r w:rsidRPr="009875D5">
        <w:rPr>
          <w:rFonts w:ascii="Angsana New" w:hAnsi="Angsana New"/>
          <w:sz w:val="26"/>
          <w:szCs w:val="26"/>
          <w:cs/>
        </w:rPr>
        <w:t>งบ</w:t>
      </w:r>
      <w:r w:rsidRPr="009875D5">
        <w:rPr>
          <w:rFonts w:ascii="Angsana New" w:hAnsi="Angsana New" w:hint="cs"/>
          <w:sz w:val="26"/>
          <w:szCs w:val="26"/>
          <w:cs/>
        </w:rPr>
        <w:t>กำ</w:t>
      </w:r>
      <w:r w:rsidRPr="009875D5">
        <w:rPr>
          <w:rFonts w:ascii="Angsana New" w:hAnsi="Angsana New"/>
          <w:sz w:val="26"/>
          <w:szCs w:val="26"/>
          <w:cs/>
        </w:rPr>
        <w:t>ไรขาดทุน</w:t>
      </w:r>
      <w:r w:rsidRPr="009875D5">
        <w:rPr>
          <w:rFonts w:ascii="Angsana New" w:hAnsi="Angsana New" w:hint="cs"/>
          <w:sz w:val="26"/>
          <w:szCs w:val="26"/>
          <w:cs/>
        </w:rPr>
        <w:t xml:space="preserve">เบ็ดเสร็จเฉพาะกิจการ </w:t>
      </w:r>
      <w:r w:rsidR="001046A7" w:rsidRPr="009875D5">
        <w:rPr>
          <w:rFonts w:ascii="Angsana New" w:hAnsi="Angsana New"/>
          <w:sz w:val="26"/>
          <w:szCs w:val="26"/>
          <w:cs/>
        </w:rPr>
        <w:t>งบการเปลี่ยนแปลงส่วนของ</w:t>
      </w:r>
      <w:r w:rsidR="00EF6186" w:rsidRPr="009875D5">
        <w:rPr>
          <w:rFonts w:ascii="Angsana New" w:hAnsi="Angsana New"/>
          <w:sz w:val="26"/>
          <w:szCs w:val="26"/>
          <w:cs/>
        </w:rPr>
        <w:t>ผู้ถือหุ้น</w:t>
      </w:r>
      <w:r w:rsidR="001046A7" w:rsidRPr="009875D5">
        <w:rPr>
          <w:rFonts w:ascii="Angsana New" w:hAnsi="Angsana New" w:hint="cs"/>
          <w:sz w:val="26"/>
          <w:szCs w:val="26"/>
          <w:cs/>
        </w:rPr>
        <w:t>รวม</w:t>
      </w:r>
      <w:r w:rsidR="001046A7" w:rsidRPr="009875D5">
        <w:rPr>
          <w:rFonts w:ascii="Angsana New" w:hAnsi="Angsana New"/>
          <w:sz w:val="26"/>
          <w:szCs w:val="26"/>
          <w:cs/>
        </w:rPr>
        <w:t>และงบการเปลี่ยนแปลงส่วนของ</w:t>
      </w:r>
      <w:r w:rsidR="00EF6186" w:rsidRPr="009875D5">
        <w:rPr>
          <w:rFonts w:ascii="Angsana New" w:hAnsi="Angsana New"/>
          <w:sz w:val="26"/>
          <w:szCs w:val="26"/>
          <w:cs/>
        </w:rPr>
        <w:t>ผู้ถือหุ้น</w:t>
      </w:r>
      <w:r w:rsidR="001046A7" w:rsidRPr="009875D5">
        <w:rPr>
          <w:rFonts w:ascii="Angsana New" w:hAnsi="Angsana New"/>
          <w:sz w:val="26"/>
          <w:szCs w:val="26"/>
          <w:cs/>
        </w:rPr>
        <w:t>เฉพาะกิจการ</w:t>
      </w:r>
      <w:r w:rsidRPr="009875D5">
        <w:rPr>
          <w:rFonts w:ascii="Angsana New" w:hAnsi="Angsana New" w:hint="cs"/>
          <w:sz w:val="26"/>
          <w:szCs w:val="26"/>
          <w:cs/>
        </w:rPr>
        <w:t>และงบกระแสเงินสดรวมและ</w:t>
      </w:r>
      <w:r w:rsidR="004E3F78" w:rsidRPr="009875D5">
        <w:rPr>
          <w:rFonts w:ascii="Angsana New" w:hAnsi="Angsana New"/>
          <w:sz w:val="26"/>
          <w:szCs w:val="26"/>
        </w:rPr>
        <w:t xml:space="preserve">   </w:t>
      </w:r>
      <w:r w:rsidRPr="009875D5">
        <w:rPr>
          <w:rFonts w:ascii="Angsana New" w:hAnsi="Angsana New" w:hint="cs"/>
          <w:sz w:val="26"/>
          <w:szCs w:val="26"/>
          <w:cs/>
        </w:rPr>
        <w:t>งบกระแสเงินสดเฉพาะกิจการสำหรับ</w:t>
      </w:r>
      <w:r w:rsidRPr="009875D5">
        <w:rPr>
          <w:rFonts w:ascii="Angsana New" w:hAnsi="Angsana New"/>
          <w:sz w:val="26"/>
          <w:szCs w:val="26"/>
          <w:cs/>
        </w:rPr>
        <w:t>ปีสิ้นสุดวันเดียวกันและห</w:t>
      </w:r>
      <w:r w:rsidRPr="009875D5">
        <w:rPr>
          <w:rFonts w:ascii="Angsana New" w:hAnsi="Angsana New" w:hint="cs"/>
          <w:sz w:val="26"/>
          <w:szCs w:val="26"/>
          <w:cs/>
        </w:rPr>
        <w:t>มา</w:t>
      </w:r>
      <w:r w:rsidRPr="009875D5">
        <w:rPr>
          <w:rFonts w:ascii="Angsana New" w:hAnsi="Angsana New"/>
          <w:sz w:val="26"/>
          <w:szCs w:val="26"/>
          <w:cs/>
        </w:rPr>
        <w:t>ยเหตุประกอบงบการเงิน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รวมถึง</w:t>
      </w:r>
      <w:r w:rsidR="00CF588B" w:rsidRPr="009875D5">
        <w:rPr>
          <w:rFonts w:ascii="Angsana New" w:hAnsi="Angsana New" w:hint="cs"/>
          <w:sz w:val="26"/>
          <w:szCs w:val="26"/>
          <w:cs/>
        </w:rPr>
        <w:t>ข้อมูล</w:t>
      </w:r>
      <w:r w:rsidRPr="009875D5">
        <w:rPr>
          <w:rFonts w:ascii="Angsana New" w:hAnsi="Angsana New"/>
          <w:sz w:val="26"/>
          <w:szCs w:val="26"/>
          <w:cs/>
        </w:rPr>
        <w:t>นโยบายการบัญชีที่</w:t>
      </w:r>
      <w:r w:rsidR="00CF588B" w:rsidRPr="009875D5">
        <w:rPr>
          <w:rFonts w:ascii="Angsana New" w:hAnsi="Angsana New" w:hint="cs"/>
          <w:sz w:val="26"/>
          <w:szCs w:val="26"/>
          <w:cs/>
        </w:rPr>
        <w:t>มีสาระ</w:t>
      </w:r>
      <w:r w:rsidRPr="009875D5">
        <w:rPr>
          <w:rFonts w:ascii="Angsana New" w:hAnsi="Angsana New"/>
          <w:sz w:val="26"/>
          <w:szCs w:val="26"/>
          <w:cs/>
        </w:rPr>
        <w:t>สำคัญ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4FDAF092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74F669" w14:textId="77632AAD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ข้าพเจ้าเห็นว่า งบก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  <w:cs/>
        </w:rPr>
        <w:t>ข้างต้นนี้แสดงฐานะการเงิน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</w:t>
      </w:r>
      <w:r w:rsidRPr="009875D5">
        <w:rPr>
          <w:rFonts w:ascii="Angsana New" w:hAnsi="Angsana New"/>
          <w:sz w:val="26"/>
          <w:szCs w:val="26"/>
          <w:cs/>
        </w:rPr>
        <w:t>ฐานะการเงิน</w:t>
      </w:r>
      <w:r w:rsidRPr="009875D5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9875D5">
        <w:rPr>
          <w:rFonts w:ascii="Angsana New" w:hAnsi="Angsana New"/>
          <w:sz w:val="26"/>
          <w:szCs w:val="26"/>
          <w:cs/>
        </w:rPr>
        <w:t>ของ</w:t>
      </w:r>
      <w:r w:rsidRPr="009875D5">
        <w:rPr>
          <w:rFonts w:ascii="Angsana New" w:hAnsi="Angsana New" w:hint="cs"/>
          <w:sz w:val="26"/>
          <w:szCs w:val="26"/>
          <w:cs/>
        </w:rPr>
        <w:t>กลุ่ม</w:t>
      </w:r>
      <w:r w:rsidRPr="009875D5">
        <w:rPr>
          <w:rFonts w:ascii="Angsana New" w:hAnsi="Angsana New"/>
          <w:sz w:val="26"/>
          <w:szCs w:val="26"/>
          <w:cs/>
        </w:rPr>
        <w:t>บริษัท</w:t>
      </w:r>
      <w:r w:rsidRPr="009875D5">
        <w:rPr>
          <w:rFonts w:ascii="Angsana New" w:hAnsi="Angsana New" w:hint="cs"/>
          <w:sz w:val="26"/>
          <w:szCs w:val="26"/>
          <w:cs/>
        </w:rPr>
        <w:t xml:space="preserve">และบริษัท </w:t>
      </w:r>
      <w:r w:rsidRPr="009875D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875D5">
        <w:rPr>
          <w:rFonts w:ascii="Angsana New" w:hAnsi="Angsana New"/>
          <w:sz w:val="26"/>
          <w:szCs w:val="26"/>
        </w:rPr>
        <w:t xml:space="preserve">31 </w:t>
      </w:r>
      <w:r w:rsidRPr="009875D5">
        <w:rPr>
          <w:rFonts w:ascii="Angsana New" w:hAnsi="Angsana New"/>
          <w:sz w:val="26"/>
          <w:szCs w:val="26"/>
          <w:cs/>
        </w:rPr>
        <w:t xml:space="preserve">ธันวาคม </w:t>
      </w:r>
      <w:r w:rsidR="00863245" w:rsidRPr="009875D5">
        <w:rPr>
          <w:rFonts w:ascii="Angsana New" w:hAnsi="Angsana New"/>
          <w:sz w:val="26"/>
          <w:szCs w:val="26"/>
        </w:rPr>
        <w:t>2567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ผลการดำเนินงาน</w:t>
      </w:r>
      <w:r w:rsidRPr="009875D5">
        <w:rPr>
          <w:rFonts w:ascii="Angsana New" w:hAnsi="Angsana New" w:hint="cs"/>
          <w:sz w:val="26"/>
          <w:szCs w:val="26"/>
          <w:cs/>
        </w:rPr>
        <w:t>รวมและผลการดำเนินงานเฉพาะกิจการ และกระแสเงินสดรวมและกระแสเงินสดเฉพาะกิจการสำ</w:t>
      </w:r>
      <w:r w:rsidRPr="009875D5">
        <w:rPr>
          <w:rFonts w:ascii="Angsana New" w:hAnsi="Angsana New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4B73A7" w:rsidRPr="009875D5">
        <w:rPr>
          <w:rFonts w:asciiTheme="majorBidi" w:hAnsiTheme="majorBidi" w:cstheme="majorBidi"/>
          <w:sz w:val="26"/>
          <w:szCs w:val="26"/>
        </w:rPr>
        <w:t xml:space="preserve"> </w:t>
      </w:r>
    </w:p>
    <w:p w14:paraId="7F1DB8B6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A441A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CD38E8F" w14:textId="3ECC39E2" w:rsidR="00217458" w:rsidRPr="009875D5" w:rsidRDefault="00671E10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9875D5">
        <w:rPr>
          <w:rFonts w:asciiTheme="majorBidi" w:hAnsiTheme="majorBidi" w:cstheme="majorBidi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Theme="majorBidi" w:hAnsiTheme="majorBidi" w:cstheme="majorBidi"/>
          <w:sz w:val="26"/>
          <w:szCs w:val="26"/>
          <w:cs/>
        </w:rPr>
        <w:t>ตาม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ประมวล</w:t>
      </w:r>
      <w:r w:rsidRPr="009875D5">
        <w:rPr>
          <w:rFonts w:asciiTheme="majorBidi" w:hAnsiTheme="majorBidi" w:cstheme="majorBidi"/>
          <w:sz w:val="26"/>
          <w:szCs w:val="26"/>
          <w:cs/>
        </w:rPr>
        <w:t>จรรย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9875D5">
        <w:rPr>
          <w:rFonts w:asciiTheme="majorBidi" w:hAnsiTheme="majorBidi" w:cstheme="majorBidi"/>
          <w:sz w:val="26"/>
          <w:szCs w:val="26"/>
          <w:cs/>
        </w:rPr>
        <w:t>บรรณของผู้ประกอบวิชาชีพบัญชี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 รวมถึงมาตรฐานเรื่องความเป็นอิสระ</w:t>
      </w:r>
      <w:r w:rsidRPr="009875D5">
        <w:rPr>
          <w:rFonts w:asciiTheme="majorBidi" w:hAnsiTheme="majorBidi" w:cstheme="majorBidi"/>
          <w:sz w:val="26"/>
          <w:szCs w:val="26"/>
          <w:cs/>
        </w:rPr>
        <w:t xml:space="preserve">ที่กำหนดโดยสภาวิชาชีพบัญชี 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9875D5">
        <w:rPr>
          <w:rFonts w:asciiTheme="majorBidi" w:hAnsiTheme="majorBidi" w:cstheme="majorBidi"/>
          <w:sz w:val="26"/>
          <w:szCs w:val="26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9875D5">
        <w:rPr>
          <w:rFonts w:asciiTheme="majorBidi" w:hAnsiTheme="majorBidi" w:cstheme="majorBidi"/>
          <w:sz w:val="26"/>
          <w:szCs w:val="26"/>
          <w:cs/>
        </w:rPr>
        <w:t>นจรรย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9875D5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875D5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ตามประมวลจรรยาบรรณของผู้ประกอบวิชาชีพบัญชี </w:t>
      </w:r>
      <w:r w:rsidRPr="009875D5">
        <w:rPr>
          <w:rFonts w:asciiTheme="majorBidi" w:hAnsiTheme="majorBidi" w:cstheme="majorBidi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217458" w:rsidRPr="009875D5">
        <w:rPr>
          <w:rFonts w:ascii="Angsana New" w:hAnsi="Angsana New"/>
          <w:sz w:val="26"/>
          <w:szCs w:val="26"/>
        </w:rPr>
        <w:t xml:space="preserve"> </w:t>
      </w:r>
    </w:p>
    <w:p w14:paraId="6B10DA1D" w14:textId="42CD1AE2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08C8665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เรื่องส</w:t>
      </w:r>
      <w:r w:rsidRPr="009875D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ำ</w:t>
      </w: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คัญในการตรวจสอบ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27C7B9D0" w14:textId="2D4A6BA9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เรื่องส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คัญในการตรวจสอบคือเรื่อง</w:t>
      </w:r>
      <w:r w:rsidRPr="009875D5">
        <w:rPr>
          <w:rFonts w:ascii="Angsana New" w:hAnsi="Angsana New" w:hint="cs"/>
          <w:sz w:val="26"/>
          <w:szCs w:val="26"/>
          <w:cs/>
        </w:rPr>
        <w:t>ต่าง ๆ ที่มีนัยสำ</w:t>
      </w:r>
      <w:r w:rsidRPr="009875D5">
        <w:rPr>
          <w:rFonts w:ascii="Angsana New" w:hAnsi="Angsana New"/>
          <w:sz w:val="26"/>
          <w:szCs w:val="26"/>
          <w:cs/>
        </w:rPr>
        <w:t>คัญ</w:t>
      </w:r>
      <w:r w:rsidRPr="009875D5">
        <w:rPr>
          <w:rFonts w:ascii="Angsana New" w:hAnsi="Angsana New" w:hint="cs"/>
          <w:sz w:val="26"/>
          <w:szCs w:val="26"/>
          <w:cs/>
        </w:rPr>
        <w:t>ที่สุด</w:t>
      </w:r>
      <w:r w:rsidRPr="009875D5">
        <w:rPr>
          <w:rFonts w:ascii="Angsana New" w:hAnsi="Angsana New"/>
          <w:sz w:val="26"/>
          <w:szCs w:val="26"/>
          <w:cs/>
        </w:rPr>
        <w:t xml:space="preserve"> ตามดุลยพินิจเย</w:t>
      </w:r>
      <w:r w:rsidRPr="009875D5">
        <w:rPr>
          <w:rFonts w:ascii="Angsana New" w:hAnsi="Angsana New" w:hint="cs"/>
          <w:sz w:val="26"/>
          <w:szCs w:val="26"/>
          <w:cs/>
        </w:rPr>
        <w:t>ี่ยงผู้</w:t>
      </w:r>
      <w:r w:rsidRPr="009875D5">
        <w:rPr>
          <w:rFonts w:ascii="Angsana New" w:hAnsi="Angsana New"/>
          <w:sz w:val="26"/>
          <w:szCs w:val="26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9875D5">
        <w:rPr>
          <w:rFonts w:ascii="Angsana New" w:hAnsi="Angsana New" w:hint="cs"/>
          <w:sz w:val="26"/>
          <w:szCs w:val="26"/>
          <w:cs/>
        </w:rPr>
        <w:t>สำหรับง</w:t>
      </w:r>
      <w:r w:rsidRPr="009875D5">
        <w:rPr>
          <w:rFonts w:ascii="Angsana New" w:hAnsi="Angsana New"/>
          <w:sz w:val="26"/>
          <w:szCs w:val="26"/>
          <w:cs/>
        </w:rPr>
        <w:t>วดปัจจุบัน ข้าพเจ้าได้น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เรื่องนี้มาพิจารณาในบริบทของการตรวจสอบงบการเงินรวมและ</w:t>
      </w:r>
      <w:r w:rsidR="00174765" w:rsidRPr="009875D5">
        <w:rPr>
          <w:rFonts w:ascii="Angsana New" w:hAnsi="Angsana New" w:hint="cs"/>
          <w:sz w:val="26"/>
          <w:szCs w:val="26"/>
          <w:cs/>
        </w:rPr>
        <w:t xml:space="preserve">        </w:t>
      </w:r>
      <w:r w:rsidRPr="009875D5">
        <w:rPr>
          <w:rFonts w:ascii="Angsana New" w:hAnsi="Angsana New"/>
          <w:sz w:val="26"/>
          <w:szCs w:val="26"/>
          <w:cs/>
        </w:rPr>
        <w:t xml:space="preserve">งบการเงินเฉพาะกิจการโดยรวมและในการแสดงความเห็นของข้าพเจ้า 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ทั้งนี้ ข้าพเจ้าไม่ได้แสดงความเห็นแยกต่างหากส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หรับเรื่องน</w:t>
      </w:r>
      <w:r w:rsidRPr="009875D5">
        <w:rPr>
          <w:rFonts w:ascii="Angsana New" w:hAnsi="Angsana New" w:hint="cs"/>
          <w:sz w:val="26"/>
          <w:szCs w:val="26"/>
          <w:cs/>
        </w:rPr>
        <w:t>ี้</w:t>
      </w:r>
    </w:p>
    <w:p w14:paraId="343027BF" w14:textId="08E1F0A5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B73A7" w:rsidRPr="009875D5" w14:paraId="4A69D51F" w14:textId="77777777" w:rsidTr="004B73A7">
        <w:tc>
          <w:tcPr>
            <w:tcW w:w="4663" w:type="dxa"/>
          </w:tcPr>
          <w:p w14:paraId="3671934B" w14:textId="77777777" w:rsidR="004B73A7" w:rsidRPr="009875D5" w:rsidRDefault="004B73A7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5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เรื่องส</w:t>
            </w:r>
            <w:r w:rsidRPr="009875D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ำ</w:t>
            </w:r>
            <w:r w:rsidRPr="009875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คัญในการตรวจสอบ</w:t>
            </w:r>
          </w:p>
        </w:tc>
        <w:tc>
          <w:tcPr>
            <w:tcW w:w="4644" w:type="dxa"/>
          </w:tcPr>
          <w:p w14:paraId="3E2C73F8" w14:textId="77777777" w:rsidR="004B73A7" w:rsidRPr="009875D5" w:rsidRDefault="004B73A7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5D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217458" w:rsidRPr="009875D5" w14:paraId="0619E38C" w14:textId="77777777" w:rsidTr="004B73A7">
        <w:tc>
          <w:tcPr>
            <w:tcW w:w="4663" w:type="dxa"/>
          </w:tcPr>
          <w:p w14:paraId="2AA43A70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875D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  <w:r w:rsidRPr="009875D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875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ต้นทุนและกำไรตามสัญญารับเหมาก่อสร้าง</w:t>
            </w:r>
          </w:p>
          <w:p w14:paraId="79629F8B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78F94ED" w14:textId="1A006105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</w:t>
            </w:r>
            <w:r w:rsidR="006556CB" w:rsidRPr="009875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สัญญา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ก่อสร้างและส่วนที่เป็นกำไรรับรู้ตามร้อยละของความสำเร็จของงานก่อสร้างเป็นรายสัญญาตามเงื่อนไขของสัญญา</w:t>
            </w:r>
            <w:r w:rsidRPr="009875D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ขั้นความสำเร็จของงานที่แล้วเสร็จนี้คำนวณมาจากอัตร</w:t>
            </w:r>
            <w:r w:rsidRPr="009875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าส่วนของต้นทุนการก่อสร้างที่เกิดขึ้นจริงของงานที่ทำเสร็จจนถึงปัจจุบัน</w:t>
            </w:r>
            <w:r w:rsidRPr="009875D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กับประมาณการต้นทุนการก่อสร้างทั้งหมดของโครงการที่คาดว่าจะใช้ในการก่อสร้างจนแล้วเสร็จ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ซึ่งต้นทุนการก่อสร้างทั้งหมดของโครงการที่ประมาณไว้นี้ประมาณขึ้นโดยวิศวกรโครงการของกลุ่มบริษัทซึ่งอาจจะมีการเปลี่ยนแปลงได้และการเปลี่ยนแปลงดังกล่าวอาจมีสาระสำคัญต่องบการเงินรวมและงบการเงินเฉพาะกิจการ</w:t>
            </w:r>
          </w:p>
          <w:p w14:paraId="3A5124A3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55F74134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ขอบเขตการรับรู้รายได้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ต้นทุนและกำไรตามขั้นความสำเร็จของงานก่อสร้างตามแต่ละสัญญา</w:t>
            </w:r>
            <w:r w:rsidRPr="009875D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เป็นการใช้ดุลยพินิจ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ข้อสมมติฐานที่มีนัยสำคัญของผู้บริหารในการประเมินความเหมาะสมของข้อมูลที่ใช้ในประมาณการที่เกี่ยวข้องกับการให้บริการตามสัญญาก่อสร้างซึ่งอาจเกิดจากความผิดพลาดหรือจากการตั้งใจของผู้บริหาร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ซึ่งอาจมีผลกระทบต่อรายได้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ต้นทุนและกำไรที่กลุ่มบริษัทและบริษัทรับรู้อย่างมีนัยสำคัญ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98D4661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85085D9" w14:textId="0BD1AC9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ทั้งนี้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ต้องมีการทบทวนประมาณการรายได้และต้นทุนในการก่อสร้างตลอดระยะเวลาก่อสร้างอย่างต่อเนื่อ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และปรับปรุงประมาณการดังกล่าวเมื่อจำเป็น</w:t>
            </w:r>
          </w:p>
        </w:tc>
        <w:tc>
          <w:tcPr>
            <w:tcW w:w="4644" w:type="dxa"/>
          </w:tcPr>
          <w:p w14:paraId="05D6DCEC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EE608D4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9ED5E3E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สัญญาก่อสร้างและสอบถามผู้บริหารในเรื่องความเสี่ยงในการรับรู้รายได้และต้นทุนประมาณการตามสัญญา</w:t>
            </w:r>
          </w:p>
          <w:p w14:paraId="22455754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ทดสอบระบบการควบคุมภายในของระบบต้นทุนผู้รับเหมาช่วง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ต้นทุนค่าวัสดุก่อสร้าง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และการจัดซื้อตามสัญญาก่อสร้างในระหว่างปี</w:t>
            </w:r>
          </w:p>
          <w:p w14:paraId="5933ED15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ตรวจสอบความน่าเชื่อถือและความถูกต้องของกระบวนการและข้อมูลในการจัดทำรายงาน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และงบประมาณทางการเงินที่นำมาใช้ในการกำหนดร้อยละของความสำเร็จของงานก่อสร้าง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81B27FB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เชื่อถือได้ของประมาณการต้นทุนการก่อสร้างและประเมินความสมเหตุสมผลของประมาณการต้นทุนการก่อสร้างกับต้นทุนที่เกิดขึ้นจริงว่าเป็นไปตามความก้าวหน้าของงานก่อสร้างจริงหรือไม่</w:t>
            </w:r>
          </w:p>
          <w:p w14:paraId="04D98A80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อัตรากำไรขั้นต้นตั้งแต่เริ่มโครงการก่อสร้างจนถึงปัจจุบันเพื่อประเมินความเหมาะสมของประมาณการต้นทุนการก่อสร้าง</w:t>
            </w:r>
          </w:p>
          <w:p w14:paraId="28A2FA76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ตรวจสอบความครบถ้วนและถูกต้องของการวัดมูลค่าของต้นทุนที่เกิดขึ้นจริง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และการประมาณการต้นทุนที่จะเกิดขึ้นส่วนที่เหลือเพื่อให้การก่อสร้างดังกล่าวสำเร็จได้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42B8F01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96FF81A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027076C7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2F896CE9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ผู้บริหารเป็นผู้รับผิดชอบต่อข้อมูลอื่น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ข้อมูลอื่นประกอบด้วย ข้อมูลซึ่งรวมอยู่ในรายงาน</w:t>
      </w:r>
      <w:r w:rsidRPr="009875D5">
        <w:rPr>
          <w:rFonts w:ascii="Angsana New" w:hAnsi="Angsana New" w:hint="cs"/>
          <w:sz w:val="26"/>
          <w:szCs w:val="26"/>
          <w:cs/>
        </w:rPr>
        <w:t xml:space="preserve">ประจำปี </w:t>
      </w:r>
      <w:r w:rsidRPr="009875D5">
        <w:rPr>
          <w:rFonts w:ascii="Angsana New" w:hAnsi="Angsana New"/>
          <w:sz w:val="26"/>
          <w:szCs w:val="26"/>
          <w:cs/>
        </w:rPr>
        <w:t>แต่ไม่รวมถึงงบการเงินรวมและ</w:t>
      </w:r>
      <w:r w:rsidRPr="009875D5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875D5">
        <w:rPr>
          <w:rFonts w:ascii="Angsana New" w:hAnsi="Angsana New"/>
          <w:sz w:val="26"/>
          <w:szCs w:val="26"/>
          <w:cs/>
        </w:rPr>
        <w:t>งบการเงินเฉพาะกิจการและรายงานของผ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สอบบัญชีท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อยู่ในรายงานน</w:t>
      </w:r>
      <w:r w:rsidRPr="009875D5">
        <w:rPr>
          <w:rFonts w:ascii="Angsana New" w:hAnsi="Angsana New" w:hint="cs"/>
          <w:sz w:val="26"/>
          <w:szCs w:val="26"/>
          <w:cs/>
        </w:rPr>
        <w:t>ั้น</w:t>
      </w:r>
      <w:r w:rsidRPr="009875D5">
        <w:rPr>
          <w:rFonts w:ascii="Angsana New" w:hAnsi="Angsana New"/>
          <w:sz w:val="26"/>
          <w:szCs w:val="26"/>
          <w:cs/>
        </w:rPr>
        <w:t xml:space="preserve"> ซึ่งคาดว่ารายงาน</w:t>
      </w:r>
      <w:r w:rsidRPr="009875D5">
        <w:rPr>
          <w:rFonts w:ascii="Angsana New" w:hAnsi="Angsana New" w:hint="cs"/>
          <w:sz w:val="26"/>
          <w:szCs w:val="26"/>
          <w:cs/>
        </w:rPr>
        <w:t>ประจำปี</w:t>
      </w:r>
      <w:r w:rsidRPr="009875D5">
        <w:rPr>
          <w:rFonts w:ascii="Angsana New" w:hAnsi="Angsana New"/>
          <w:sz w:val="26"/>
          <w:szCs w:val="26"/>
          <w:cs/>
        </w:rPr>
        <w:t>จะถูกจัดเตรียมให้ข้าพเจ้าภายหลังวันท</w:t>
      </w:r>
      <w:r w:rsidRPr="009875D5">
        <w:rPr>
          <w:rFonts w:ascii="Angsana New" w:hAnsi="Angsana New" w:hint="cs"/>
          <w:sz w:val="26"/>
          <w:szCs w:val="26"/>
          <w:cs/>
        </w:rPr>
        <w:t>ี่ใ</w:t>
      </w:r>
      <w:r w:rsidRPr="009875D5">
        <w:rPr>
          <w:rFonts w:ascii="Angsana New" w:hAnsi="Angsana New"/>
          <w:sz w:val="26"/>
          <w:szCs w:val="26"/>
          <w:cs/>
        </w:rPr>
        <w:t>นรายงานของผ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สอบบัญชีน</w:t>
      </w:r>
      <w:r w:rsidRPr="009875D5">
        <w:rPr>
          <w:rFonts w:ascii="Angsana New" w:hAnsi="Angsana New" w:hint="cs"/>
          <w:sz w:val="26"/>
          <w:szCs w:val="26"/>
          <w:cs/>
        </w:rPr>
        <w:t>ี้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4623FE76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DE5E136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26FDC77C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23DB069" w14:textId="70DAA50E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ความรับผิดชอบของข้าพเจ้</w:t>
      </w:r>
      <w:r w:rsidRPr="009875D5">
        <w:rPr>
          <w:rFonts w:ascii="Angsana New" w:hAnsi="Angsana New" w:hint="cs"/>
          <w:sz w:val="26"/>
          <w:szCs w:val="26"/>
          <w:cs/>
        </w:rPr>
        <w:t>าที่เกี่ยวเนื่อ</w:t>
      </w:r>
      <w:r w:rsidRPr="009875D5">
        <w:rPr>
          <w:rFonts w:ascii="Angsana New" w:hAnsi="Angsana New"/>
          <w:sz w:val="26"/>
          <w:szCs w:val="26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9875D5">
        <w:rPr>
          <w:rFonts w:ascii="Angsana New" w:hAnsi="Angsana New" w:hint="cs"/>
          <w:sz w:val="26"/>
          <w:szCs w:val="26"/>
          <w:cs/>
        </w:rPr>
        <w:t>ี่มี</w:t>
      </w:r>
      <w:r w:rsidRPr="009875D5">
        <w:rPr>
          <w:rFonts w:ascii="Angsana New" w:hAnsi="Angsana New"/>
          <w:sz w:val="26"/>
          <w:szCs w:val="26"/>
          <w:cs/>
        </w:rPr>
        <w:t>สาระส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คัญกับงบการเงินรวมและงบการเงินเฉพาะกิจการหรือกับความร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ท</w:t>
      </w:r>
      <w:r w:rsidRPr="009875D5">
        <w:rPr>
          <w:rFonts w:ascii="Angsana New" w:hAnsi="Angsana New" w:hint="cs"/>
          <w:sz w:val="26"/>
          <w:szCs w:val="26"/>
          <w:cs/>
        </w:rPr>
        <w:t>ี่ไ</w:t>
      </w:r>
      <w:r w:rsidRPr="009875D5">
        <w:rPr>
          <w:rFonts w:ascii="Angsana New" w:hAnsi="Angsana New"/>
          <w:sz w:val="26"/>
          <w:szCs w:val="26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9875D5">
        <w:rPr>
          <w:rFonts w:ascii="Angsana New" w:hAnsi="Angsana New" w:hint="cs"/>
          <w:sz w:val="26"/>
          <w:szCs w:val="26"/>
          <w:cs/>
        </w:rPr>
        <w:t>ี่ขั</w:t>
      </w:r>
      <w:r w:rsidRPr="009875D5">
        <w:rPr>
          <w:rFonts w:ascii="Angsana New" w:hAnsi="Angsana New"/>
          <w:sz w:val="26"/>
          <w:szCs w:val="26"/>
          <w:cs/>
        </w:rPr>
        <w:t>ดต่อข้อเท</w:t>
      </w:r>
      <w:r w:rsidRPr="009875D5">
        <w:rPr>
          <w:rFonts w:ascii="Angsana New" w:hAnsi="Angsana New" w:hint="cs"/>
          <w:sz w:val="26"/>
          <w:szCs w:val="26"/>
          <w:cs/>
        </w:rPr>
        <w:t>็จ</w:t>
      </w:r>
      <w:r w:rsidRPr="009875D5">
        <w:rPr>
          <w:rFonts w:ascii="Angsana New" w:hAnsi="Angsana New"/>
          <w:sz w:val="26"/>
          <w:szCs w:val="26"/>
          <w:cs/>
        </w:rPr>
        <w:t>จริงอ</w:t>
      </w:r>
      <w:r w:rsidRPr="009875D5">
        <w:rPr>
          <w:rFonts w:ascii="Angsana New" w:hAnsi="Angsana New" w:hint="cs"/>
          <w:sz w:val="26"/>
          <w:szCs w:val="26"/>
          <w:cs/>
        </w:rPr>
        <w:t>ัน</w:t>
      </w:r>
      <w:r w:rsidRPr="009875D5">
        <w:rPr>
          <w:rFonts w:ascii="Angsana New" w:hAnsi="Angsana New"/>
          <w:sz w:val="26"/>
          <w:szCs w:val="26"/>
          <w:cs/>
        </w:rPr>
        <w:t>เป็นสาระส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คัญหรือไม่</w:t>
      </w:r>
      <w:r w:rsidR="004B73A7" w:rsidRPr="009875D5">
        <w:rPr>
          <w:rFonts w:asciiTheme="majorBidi" w:hAnsiTheme="majorBidi" w:cstheme="majorBidi"/>
          <w:sz w:val="26"/>
          <w:szCs w:val="26"/>
        </w:rPr>
        <w:t xml:space="preserve"> </w:t>
      </w:r>
    </w:p>
    <w:p w14:paraId="06086172" w14:textId="4209CCFD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C2E5636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เมื่อข้าพเจ้าได้อ่านรายงาน</w:t>
      </w:r>
      <w:r w:rsidRPr="009875D5">
        <w:rPr>
          <w:rFonts w:ascii="Angsana New" w:hAnsi="Angsana New" w:hint="cs"/>
          <w:sz w:val="26"/>
          <w:szCs w:val="26"/>
          <w:cs/>
        </w:rPr>
        <w:t>ประจำปี</w:t>
      </w:r>
      <w:r w:rsidRPr="009875D5">
        <w:rPr>
          <w:rFonts w:ascii="Angsana New" w:hAnsi="Angsana New"/>
          <w:sz w:val="26"/>
          <w:szCs w:val="26"/>
          <w:cs/>
        </w:rPr>
        <w:t xml:space="preserve"> หากข้าพเจ้าสรุปได้ว่ามีการแสดงข้อมูลท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ขัดต่อข้อเท</w:t>
      </w:r>
      <w:r w:rsidRPr="009875D5">
        <w:rPr>
          <w:rFonts w:ascii="Angsana New" w:hAnsi="Angsana New" w:hint="cs"/>
          <w:sz w:val="26"/>
          <w:szCs w:val="26"/>
          <w:cs/>
        </w:rPr>
        <w:t>็จ</w:t>
      </w:r>
      <w:r w:rsidRPr="009875D5">
        <w:rPr>
          <w:rFonts w:ascii="Angsana New" w:hAnsi="Angsana New"/>
          <w:sz w:val="26"/>
          <w:szCs w:val="26"/>
          <w:cs/>
        </w:rPr>
        <w:t>จริงอันเป็นสาระส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ข้าพเจ้าต้องส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อสารเร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องดังกล่าวกับผ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ี่ใน</w:t>
      </w:r>
      <w:r w:rsidRPr="009875D5">
        <w:rPr>
          <w:rFonts w:ascii="Angsana New" w:hAnsi="Angsana New"/>
          <w:sz w:val="26"/>
          <w:szCs w:val="26"/>
          <w:cs/>
        </w:rPr>
        <w:t>การก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กับดูแล</w:t>
      </w:r>
    </w:p>
    <w:p w14:paraId="1D4E2DF4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</w:t>
      </w:r>
      <w:r w:rsidRPr="009875D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ำ</w:t>
      </w: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กับดูแลต่องบการเงินรวมและงบการเงินเฉพาะกิจการ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B45B564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รณ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ว่าจ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เป็นเพื่อให้สามารถจัดท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งบการเงินรวมและงบการเงินเฉพาะกิจการที่ปร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1C4CAFAC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FC1401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ในการจัดท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 ผู้บร</w:t>
      </w:r>
      <w:r w:rsidRPr="009875D5">
        <w:rPr>
          <w:rFonts w:ascii="Angsana New" w:hAnsi="Angsana New" w:hint="cs"/>
          <w:sz w:val="26"/>
          <w:szCs w:val="26"/>
          <w:cs/>
        </w:rPr>
        <w:t>ิ</w:t>
      </w:r>
      <w:r w:rsidRPr="009875D5">
        <w:rPr>
          <w:rFonts w:ascii="Angsana New" w:hAnsi="Angsana New"/>
          <w:sz w:val="26"/>
          <w:szCs w:val="26"/>
          <w:cs/>
        </w:rPr>
        <w:t>หารรับผิดชอบในการประเมินความสามารถของ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="Angsana New" w:hAnsi="Angsana New"/>
          <w:sz w:val="26"/>
          <w:szCs w:val="26"/>
          <w:cs/>
        </w:rPr>
        <w:t>ในการดำเนินงานต่อเนื่อง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</w:t>
      </w:r>
      <w:r w:rsidRPr="009875D5">
        <w:rPr>
          <w:rFonts w:ascii="Angsana New" w:hAnsi="Angsana New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15983EE3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517CDD5" w14:textId="0CB139C0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ผู้มีหน</w:t>
      </w:r>
      <w:r w:rsidRPr="009875D5">
        <w:rPr>
          <w:rFonts w:ascii="Angsana New" w:hAnsi="Angsana New" w:hint="cs"/>
          <w:sz w:val="26"/>
          <w:szCs w:val="26"/>
          <w:cs/>
        </w:rPr>
        <w:t>้า</w:t>
      </w:r>
      <w:r w:rsidRPr="009875D5">
        <w:rPr>
          <w:rFonts w:ascii="Angsana New" w:hAnsi="Angsana New"/>
          <w:sz w:val="26"/>
          <w:szCs w:val="26"/>
          <w:cs/>
        </w:rPr>
        <w:t>ที่ในก</w:t>
      </w:r>
      <w:r w:rsidRPr="009875D5">
        <w:rPr>
          <w:rFonts w:ascii="Angsana New" w:hAnsi="Angsana New" w:hint="cs"/>
          <w:sz w:val="26"/>
          <w:szCs w:val="26"/>
          <w:cs/>
        </w:rPr>
        <w:t>ารกำ</w:t>
      </w:r>
      <w:r w:rsidRPr="009875D5">
        <w:rPr>
          <w:rFonts w:ascii="Angsana New" w:hAnsi="Angsana New"/>
          <w:sz w:val="26"/>
          <w:szCs w:val="26"/>
          <w:cs/>
        </w:rPr>
        <w:t>กับดูแลมีหน</w:t>
      </w:r>
      <w:r w:rsidRPr="009875D5">
        <w:rPr>
          <w:rFonts w:ascii="Angsana New" w:hAnsi="Angsana New" w:hint="cs"/>
          <w:sz w:val="26"/>
          <w:szCs w:val="26"/>
          <w:cs/>
        </w:rPr>
        <w:t>้า</w:t>
      </w:r>
      <w:r w:rsidRPr="009875D5">
        <w:rPr>
          <w:rFonts w:ascii="Angsana New" w:hAnsi="Angsana New"/>
          <w:sz w:val="26"/>
          <w:szCs w:val="26"/>
          <w:cs/>
        </w:rPr>
        <w:t>ที่ในก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</w:t>
      </w:r>
      <w:r w:rsidRPr="009875D5">
        <w:rPr>
          <w:rFonts w:ascii="Angsana New" w:hAnsi="Angsana New" w:hint="cs"/>
          <w:sz w:val="26"/>
          <w:szCs w:val="26"/>
          <w:cs/>
        </w:rPr>
        <w:t>กำกับ</w:t>
      </w:r>
      <w:r w:rsidRPr="009875D5">
        <w:rPr>
          <w:rFonts w:ascii="Angsana New" w:hAnsi="Angsana New"/>
          <w:sz w:val="26"/>
          <w:szCs w:val="26"/>
          <w:cs/>
        </w:rPr>
        <w:t>ดูแลกระบวนก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รในก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รจัด</w:t>
      </w:r>
      <w:r w:rsidRPr="009875D5">
        <w:rPr>
          <w:rFonts w:ascii="Angsana New" w:hAnsi="Angsana New" w:hint="cs"/>
          <w:sz w:val="26"/>
          <w:szCs w:val="26"/>
          <w:cs/>
        </w:rPr>
        <w:t>ทำรายงานทางกา</w:t>
      </w:r>
      <w:r w:rsidRPr="009875D5">
        <w:rPr>
          <w:rFonts w:ascii="Angsana New" w:hAnsi="Angsana New"/>
          <w:sz w:val="26"/>
          <w:szCs w:val="26"/>
          <w:cs/>
        </w:rPr>
        <w:t>รเงินของ</w:t>
      </w:r>
      <w:r w:rsidRPr="009875D5">
        <w:rPr>
          <w:rFonts w:ascii="Angsana New" w:hAnsi="Angsana New" w:hint="cs"/>
          <w:sz w:val="26"/>
          <w:szCs w:val="26"/>
          <w:cs/>
        </w:rPr>
        <w:t>กลุ่ม</w:t>
      </w:r>
      <w:r w:rsidRPr="009875D5">
        <w:rPr>
          <w:rFonts w:ascii="Angsana New" w:hAnsi="Angsana New"/>
          <w:sz w:val="26"/>
          <w:szCs w:val="26"/>
          <w:cs/>
        </w:rPr>
        <w:t>บริษัท</w:t>
      </w:r>
      <w:r w:rsidRPr="009875D5">
        <w:rPr>
          <w:rFonts w:ascii="Angsana New" w:hAnsi="Angsana New" w:hint="cs"/>
          <w:sz w:val="26"/>
          <w:szCs w:val="26"/>
          <w:cs/>
        </w:rPr>
        <w:t>และบริษัท</w:t>
      </w:r>
    </w:p>
    <w:p w14:paraId="6D402A5C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E48E493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D75AC53" w14:textId="31D56993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รายการที่</w:t>
      </w:r>
      <w:r w:rsidR="009875D5">
        <w:rPr>
          <w:rFonts w:ascii="Angsana New" w:hAnsi="Angsana New"/>
          <w:sz w:val="26"/>
          <w:szCs w:val="26"/>
        </w:rPr>
        <w:t xml:space="preserve">  </w:t>
      </w:r>
      <w:r w:rsidRPr="009875D5">
        <w:rPr>
          <w:rFonts w:ascii="Angsana New" w:hAnsi="Angsana New"/>
          <w:sz w:val="26"/>
          <w:szCs w:val="26"/>
          <w:cs/>
        </w:rPr>
        <w:t>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0660CC97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A956790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60B2EDAE" w14:textId="77777777" w:rsidR="00217458" w:rsidRPr="009875D5" w:rsidRDefault="00217458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ไม่ว่าจะเกิดจากการทุจริตหรือข้อผิดพล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5EDF79A7" w14:textId="29CF0ADE" w:rsidR="00217458" w:rsidRPr="009875D5" w:rsidRDefault="00217458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ทำความเ</w:t>
      </w:r>
      <w:r w:rsidRPr="009875D5">
        <w:rPr>
          <w:rFonts w:ascii="Angsana New" w:hAnsi="Angsana New" w:hint="cs"/>
          <w:sz w:val="26"/>
          <w:szCs w:val="26"/>
          <w:cs/>
        </w:rPr>
        <w:t>ข้า</w:t>
      </w:r>
      <w:r w:rsidRPr="009875D5">
        <w:rPr>
          <w:rFonts w:ascii="Angsana New" w:hAnsi="Angsana New"/>
          <w:sz w:val="26"/>
          <w:szCs w:val="26"/>
          <w:cs/>
        </w:rPr>
        <w:t xml:space="preserve"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4B66C5" w:rsidRPr="009875D5">
        <w:rPr>
          <w:rFonts w:ascii="Angsana New" w:hAnsi="Angsana New"/>
          <w:sz w:val="26"/>
          <w:szCs w:val="26"/>
        </w:rPr>
        <w:t xml:space="preserve">  </w:t>
      </w:r>
      <w:r w:rsidRPr="009875D5">
        <w:rPr>
          <w:rFonts w:ascii="Angsana New" w:hAnsi="Angsana New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681921E4" w14:textId="7AD88126" w:rsidR="004B73A7" w:rsidRPr="009875D5" w:rsidRDefault="00217458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7360CD5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971B86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875D5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7279788" w14:textId="3487B1F0" w:rsidR="00C020AB" w:rsidRPr="009875D5" w:rsidRDefault="00C020AB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="Angsana New" w:hAnsi="Angsana New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9875D5">
        <w:rPr>
          <w:rFonts w:ascii="Angsana New" w:hAnsi="Angsana New" w:hint="cs"/>
          <w:sz w:val="26"/>
          <w:szCs w:val="26"/>
          <w:cs/>
        </w:rPr>
        <w:t>โดยให้ข้อสังเกต</w:t>
      </w:r>
      <w:r w:rsidRPr="009875D5">
        <w:rPr>
          <w:rFonts w:ascii="Angsana New" w:hAnsi="Angsana New"/>
          <w:sz w:val="26"/>
          <w:szCs w:val="26"/>
          <w:cs/>
        </w:rPr>
        <w:t>ถึงการเปิดเผย</w:t>
      </w:r>
      <w:r w:rsidRPr="009875D5">
        <w:rPr>
          <w:rFonts w:ascii="Angsana New" w:hAnsi="Angsana New" w:hint="cs"/>
          <w:sz w:val="26"/>
          <w:szCs w:val="26"/>
          <w:cs/>
        </w:rPr>
        <w:t>ข้อมูลในงบการเงินรวมและงบการเงินเฉพาะกิจการ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  <w:cs/>
        </w:rPr>
        <w:t>ที่เกี่ยวข้อง หรือถ้าการเปิดเผย</w:t>
      </w:r>
      <w:r w:rsidRPr="009875D5">
        <w:rPr>
          <w:rFonts w:ascii="Angsana New" w:hAnsi="Angsana New" w:hint="cs"/>
          <w:sz w:val="26"/>
          <w:szCs w:val="26"/>
          <w:cs/>
        </w:rPr>
        <w:t>ข้อมูล</w:t>
      </w:r>
      <w:r w:rsidRPr="009875D5">
        <w:rPr>
          <w:rFonts w:ascii="Angsana New" w:hAnsi="Angsana New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เหตุการณ์หรือสถ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นการณ์ในอน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คตอาจเป็นเหตุให้</w:t>
      </w:r>
      <w:r w:rsidRPr="009875D5">
        <w:rPr>
          <w:rFonts w:ascii="Angsana New" w:hAnsi="Angsana New" w:hint="cs"/>
          <w:sz w:val="26"/>
          <w:szCs w:val="26"/>
          <w:cs/>
        </w:rPr>
        <w:t>กลุ่ม</w:t>
      </w:r>
      <w:r w:rsidRPr="009875D5">
        <w:rPr>
          <w:rFonts w:ascii="Angsana New" w:hAnsi="Angsana New"/>
          <w:sz w:val="26"/>
          <w:szCs w:val="26"/>
          <w:cs/>
        </w:rPr>
        <w:t>บริษัท</w:t>
      </w:r>
      <w:r w:rsidRPr="009875D5">
        <w:rPr>
          <w:rFonts w:ascii="Angsana New" w:hAnsi="Angsana New" w:hint="cs"/>
          <w:sz w:val="26"/>
          <w:szCs w:val="26"/>
          <w:cs/>
        </w:rPr>
        <w:t>และบริษัท</w:t>
      </w:r>
      <w:r w:rsidRPr="009875D5">
        <w:rPr>
          <w:rFonts w:ascii="Angsana New" w:hAnsi="Angsana New"/>
          <w:sz w:val="26"/>
          <w:szCs w:val="26"/>
          <w:cs/>
        </w:rPr>
        <w:t>ต้องหยุดการดำเนินงานต่อเนื่อง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74ED375C" w14:textId="77777777" w:rsidR="00C020AB" w:rsidRPr="009875D5" w:rsidRDefault="00C020AB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875D5">
        <w:rPr>
          <w:rFonts w:ascii="Angsana New" w:hAnsi="Angsana New" w:hint="cs"/>
          <w:sz w:val="26"/>
          <w:szCs w:val="26"/>
          <w:cs/>
        </w:rPr>
        <w:t>ข้อมูล</w:t>
      </w:r>
      <w:r w:rsidRPr="009875D5">
        <w:rPr>
          <w:rFonts w:ascii="Angsana New" w:hAnsi="Angsana New"/>
          <w:sz w:val="26"/>
          <w:szCs w:val="26"/>
          <w:cs/>
        </w:rPr>
        <w:t>ว่า</w:t>
      </w:r>
      <w:r w:rsidRPr="009875D5">
        <w:rPr>
          <w:rFonts w:ascii="Angsana New" w:hAnsi="Angsana New" w:hint="cs"/>
          <w:sz w:val="26"/>
          <w:szCs w:val="26"/>
          <w:cs/>
        </w:rPr>
        <w:t xml:space="preserve">        </w:t>
      </w:r>
      <w:r w:rsidRPr="009875D5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9875D5">
        <w:rPr>
          <w:rFonts w:ascii="Angsana New" w:hAnsi="Angsana New" w:hint="cs"/>
          <w:sz w:val="26"/>
          <w:szCs w:val="26"/>
          <w:cs/>
        </w:rPr>
        <w:t>หรือไม่</w:t>
      </w:r>
    </w:p>
    <w:p w14:paraId="4B71C765" w14:textId="77777777" w:rsidR="00C020AB" w:rsidRPr="009875D5" w:rsidRDefault="00C020AB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FB5B02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3DF5C74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ข้าพเจ้าได้สื่อส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รกับผู้มีหน</w:t>
      </w:r>
      <w:r w:rsidRPr="009875D5">
        <w:rPr>
          <w:rFonts w:ascii="Angsana New" w:hAnsi="Angsana New" w:hint="cs"/>
          <w:sz w:val="26"/>
          <w:szCs w:val="26"/>
          <w:cs/>
        </w:rPr>
        <w:t>้า</w:t>
      </w:r>
      <w:r w:rsidRPr="009875D5">
        <w:rPr>
          <w:rFonts w:ascii="Angsana New" w:hAnsi="Angsana New"/>
          <w:sz w:val="26"/>
          <w:szCs w:val="26"/>
          <w:cs/>
        </w:rPr>
        <w:t>ที่ในก</w:t>
      </w:r>
      <w:r w:rsidRPr="009875D5">
        <w:rPr>
          <w:rFonts w:ascii="Angsana New" w:hAnsi="Angsana New" w:hint="cs"/>
          <w:sz w:val="26"/>
          <w:szCs w:val="26"/>
          <w:cs/>
        </w:rPr>
        <w:t>ารกำ</w:t>
      </w:r>
      <w:r w:rsidRPr="009875D5">
        <w:rPr>
          <w:rFonts w:ascii="Angsana New" w:hAnsi="Angsana New"/>
          <w:sz w:val="26"/>
          <w:szCs w:val="26"/>
          <w:cs/>
        </w:rPr>
        <w:t>กับดูแล</w:t>
      </w:r>
      <w:r w:rsidRPr="009875D5">
        <w:rPr>
          <w:rFonts w:ascii="Angsana New" w:hAnsi="Angsana New" w:hint="cs"/>
          <w:sz w:val="26"/>
          <w:szCs w:val="26"/>
          <w:cs/>
        </w:rPr>
        <w:t>ในเรื่องต่าง ๆ ที่สำคัญ ซึ่งรวมถึง</w:t>
      </w:r>
      <w:r w:rsidRPr="009875D5">
        <w:rPr>
          <w:rFonts w:ascii="Angsana New" w:hAnsi="Angsana New"/>
          <w:sz w:val="26"/>
          <w:szCs w:val="26"/>
          <w:cs/>
        </w:rPr>
        <w:t>ขอบเขตและช่วงเวล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875D5">
        <w:rPr>
          <w:rFonts w:ascii="Angsana New" w:hAnsi="Angsana New" w:hint="cs"/>
          <w:sz w:val="26"/>
          <w:szCs w:val="26"/>
          <w:cs/>
        </w:rPr>
        <w:t>หาก</w:t>
      </w:r>
      <w:r w:rsidRPr="009875D5">
        <w:rPr>
          <w:rFonts w:ascii="Angsana New" w:hAnsi="Angsana New"/>
          <w:sz w:val="26"/>
          <w:szCs w:val="26"/>
          <w:cs/>
        </w:rPr>
        <w:t>ข้าพเจ้าได้พบในระหว่างการตรวจสอบของข้าพเจ้า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3AEAAA3A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79155F9" w14:textId="1CF882EE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ข้าพเจ้าได้ให้ค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รับรองแก่ผ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ในการก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กับดูแลว่าข้าพเจ้าได้ปฏิบัติตามข้อก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หนดจรรยาบรรณท</w:t>
      </w:r>
      <w:r w:rsidRPr="009875D5">
        <w:rPr>
          <w:rFonts w:ascii="Angsana New" w:hAnsi="Angsana New" w:hint="cs"/>
          <w:sz w:val="26"/>
          <w:szCs w:val="26"/>
          <w:cs/>
        </w:rPr>
        <w:t>ี่เกี่ยว</w:t>
      </w:r>
      <w:r w:rsidRPr="009875D5">
        <w:rPr>
          <w:rFonts w:ascii="Angsana New" w:hAnsi="Angsana New"/>
          <w:sz w:val="26"/>
          <w:szCs w:val="26"/>
          <w:cs/>
        </w:rPr>
        <w:t>ข้องกับความเป็นอิสระและได้ส</w:t>
      </w:r>
      <w:r w:rsidRPr="009875D5">
        <w:rPr>
          <w:rFonts w:ascii="Angsana New" w:hAnsi="Angsana New" w:hint="cs"/>
          <w:sz w:val="26"/>
          <w:szCs w:val="26"/>
          <w:cs/>
        </w:rPr>
        <w:t>ื่อ</w:t>
      </w:r>
      <w:r w:rsidRPr="009875D5">
        <w:rPr>
          <w:rFonts w:ascii="Angsana New" w:hAnsi="Angsana New"/>
          <w:sz w:val="26"/>
          <w:szCs w:val="26"/>
          <w:cs/>
        </w:rPr>
        <w:t>สารกับผู้มีหน้าท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ในการก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กับดูแลเก</w:t>
      </w:r>
      <w:r w:rsidRPr="009875D5">
        <w:rPr>
          <w:rFonts w:ascii="Angsana New" w:hAnsi="Angsana New" w:hint="cs"/>
          <w:sz w:val="26"/>
          <w:szCs w:val="26"/>
          <w:cs/>
        </w:rPr>
        <w:t>ี่ย</w:t>
      </w:r>
      <w:r w:rsidRPr="009875D5">
        <w:rPr>
          <w:rFonts w:ascii="Angsana New" w:hAnsi="Angsana New"/>
          <w:sz w:val="26"/>
          <w:szCs w:val="26"/>
          <w:cs/>
        </w:rPr>
        <w:t>วกับความสัมพันธ์ท</w:t>
      </w:r>
      <w:r w:rsidRPr="009875D5">
        <w:rPr>
          <w:rFonts w:ascii="Angsana New" w:hAnsi="Angsana New" w:hint="cs"/>
          <w:sz w:val="26"/>
          <w:szCs w:val="26"/>
          <w:cs/>
        </w:rPr>
        <w:t>ั้</w:t>
      </w:r>
      <w:r w:rsidRPr="009875D5">
        <w:rPr>
          <w:rFonts w:ascii="Angsana New" w:hAnsi="Angsana New"/>
          <w:sz w:val="26"/>
          <w:szCs w:val="26"/>
          <w:cs/>
        </w:rPr>
        <w:t>งหมด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ตลอดจนเร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องอ</w:t>
      </w:r>
      <w:r w:rsidRPr="009875D5">
        <w:rPr>
          <w:rFonts w:ascii="Angsana New" w:hAnsi="Angsana New" w:hint="cs"/>
          <w:sz w:val="26"/>
          <w:szCs w:val="26"/>
          <w:cs/>
        </w:rPr>
        <w:t>ื่นซึ่ง</w:t>
      </w:r>
      <w:r w:rsidRPr="009875D5">
        <w:rPr>
          <w:rFonts w:ascii="Angsana New" w:hAnsi="Angsana New"/>
          <w:sz w:val="26"/>
          <w:szCs w:val="26"/>
          <w:cs/>
        </w:rPr>
        <w:t>ข้าพเจ้าเช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อว่ามีเหตุผลท</w:t>
      </w:r>
      <w:r w:rsidRPr="009875D5">
        <w:rPr>
          <w:rFonts w:ascii="Angsana New" w:hAnsi="Angsana New" w:hint="cs"/>
          <w:sz w:val="26"/>
          <w:szCs w:val="26"/>
          <w:cs/>
        </w:rPr>
        <w:t>ี่บุคค</w:t>
      </w:r>
      <w:r w:rsidRPr="009875D5">
        <w:rPr>
          <w:rFonts w:ascii="Angsana New" w:hAnsi="Angsana New"/>
          <w:sz w:val="26"/>
          <w:szCs w:val="26"/>
          <w:cs/>
        </w:rPr>
        <w:t>ลภายนอกอาจพิจารณาว่ากระทบต่อความเป็นอิสระ</w:t>
      </w:r>
      <w:r w:rsidR="00F6031E" w:rsidRPr="009875D5">
        <w:rPr>
          <w:rFonts w:ascii="Angsana New" w:hAnsi="Angsana New" w:hint="cs"/>
          <w:sz w:val="26"/>
          <w:szCs w:val="26"/>
          <w:cs/>
        </w:rPr>
        <w:t>และการดำเนินการเพื่อขจัดอุปสรรคหรือ</w:t>
      </w:r>
      <w:r w:rsidRPr="009875D5">
        <w:rPr>
          <w:rFonts w:ascii="Angsana New" w:hAnsi="Angsana New"/>
          <w:sz w:val="26"/>
          <w:szCs w:val="26"/>
          <w:cs/>
        </w:rPr>
        <w:t>มาตรการป้องก</w:t>
      </w:r>
      <w:r w:rsidRPr="009875D5">
        <w:rPr>
          <w:rFonts w:ascii="Angsana New" w:hAnsi="Angsana New" w:hint="cs"/>
          <w:sz w:val="26"/>
          <w:szCs w:val="26"/>
          <w:cs/>
        </w:rPr>
        <w:t>ัน</w:t>
      </w:r>
      <w:r w:rsidR="00F6031E" w:rsidRPr="009875D5">
        <w:rPr>
          <w:rFonts w:ascii="Angsana New" w:hAnsi="Angsana New" w:hint="cs"/>
          <w:sz w:val="26"/>
          <w:szCs w:val="26"/>
          <w:cs/>
        </w:rPr>
        <w:t>ของ</w:t>
      </w:r>
      <w:r w:rsidR="00CB0A7A">
        <w:rPr>
          <w:rFonts w:ascii="Angsana New" w:hAnsi="Angsana New" w:hint="cs"/>
          <w:sz w:val="26"/>
          <w:szCs w:val="26"/>
          <w:cs/>
        </w:rPr>
        <w:t>ข้าพเจ้า</w:t>
      </w:r>
      <w:r w:rsidR="00F6031E" w:rsidRPr="009875D5">
        <w:rPr>
          <w:rFonts w:ascii="Angsana New" w:hAnsi="Angsana New" w:hint="cs"/>
          <w:sz w:val="26"/>
          <w:szCs w:val="26"/>
          <w:cs/>
        </w:rPr>
        <w:t xml:space="preserve"> (ถ้ามี)</w:t>
      </w:r>
    </w:p>
    <w:p w14:paraId="7D9C28AA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AD10195" w14:textId="25F4DDAC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จากเร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</w:t>
      </w:r>
      <w:r w:rsidRPr="009875D5">
        <w:rPr>
          <w:rFonts w:ascii="Angsana New" w:hAnsi="Angsana New" w:hint="cs"/>
          <w:sz w:val="26"/>
          <w:szCs w:val="26"/>
          <w:cs/>
        </w:rPr>
        <w:t>ที่สื่</w:t>
      </w:r>
      <w:r w:rsidRPr="009875D5">
        <w:rPr>
          <w:rFonts w:ascii="Angsana New" w:hAnsi="Angsana New"/>
          <w:sz w:val="26"/>
          <w:szCs w:val="26"/>
          <w:cs/>
        </w:rPr>
        <w:t>อสารกับ</w:t>
      </w:r>
      <w:r w:rsidRPr="009875D5">
        <w:rPr>
          <w:rFonts w:ascii="Angsana New" w:hAnsi="Angsana New" w:hint="cs"/>
          <w:sz w:val="26"/>
          <w:szCs w:val="26"/>
          <w:cs/>
        </w:rPr>
        <w:t>ผู้</w:t>
      </w:r>
      <w:r w:rsidRPr="009875D5">
        <w:rPr>
          <w:rFonts w:ascii="Angsana New" w:hAnsi="Angsana New"/>
          <w:sz w:val="26"/>
          <w:szCs w:val="26"/>
          <w:cs/>
        </w:rPr>
        <w:t>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ในกา</w:t>
      </w:r>
      <w:r w:rsidRPr="009875D5">
        <w:rPr>
          <w:rFonts w:ascii="Angsana New" w:hAnsi="Angsana New" w:hint="cs"/>
          <w:sz w:val="26"/>
          <w:szCs w:val="26"/>
          <w:cs/>
        </w:rPr>
        <w:t>รกำ</w:t>
      </w:r>
      <w:r w:rsidRPr="009875D5">
        <w:rPr>
          <w:rFonts w:ascii="Angsana New" w:hAnsi="Angsana New"/>
          <w:sz w:val="26"/>
          <w:szCs w:val="26"/>
          <w:cs/>
        </w:rPr>
        <w:t>กับดูแล ข้าพเจ้าได้พิจารณาเรื่องต่าง ๆ ท</w:t>
      </w:r>
      <w:r w:rsidRPr="009875D5">
        <w:rPr>
          <w:rFonts w:ascii="Angsana New" w:hAnsi="Angsana New" w:hint="cs"/>
          <w:sz w:val="26"/>
          <w:szCs w:val="26"/>
          <w:cs/>
        </w:rPr>
        <w:t>ี่มีนั</w:t>
      </w:r>
      <w:r w:rsidRPr="009875D5">
        <w:rPr>
          <w:rFonts w:ascii="Angsana New" w:hAnsi="Angsana New"/>
          <w:sz w:val="26"/>
          <w:szCs w:val="26"/>
          <w:cs/>
        </w:rPr>
        <w:t>ยส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</w:t>
      </w:r>
      <w:r w:rsidRPr="009875D5">
        <w:rPr>
          <w:rFonts w:ascii="Angsana New" w:hAnsi="Angsana New" w:hint="cs"/>
          <w:sz w:val="26"/>
          <w:szCs w:val="26"/>
          <w:cs/>
        </w:rPr>
        <w:t>ที่สุด</w:t>
      </w:r>
      <w:r w:rsidRPr="009875D5">
        <w:rPr>
          <w:rFonts w:ascii="Angsana New" w:hAnsi="Angsana New"/>
          <w:sz w:val="26"/>
          <w:szCs w:val="26"/>
          <w:cs/>
        </w:rPr>
        <w:t>ในการตรวจสอบงบการเงินรวมและ</w:t>
      </w:r>
      <w:r w:rsidR="00CB0A7A">
        <w:rPr>
          <w:rFonts w:ascii="Angsana New" w:hAnsi="Angsana New" w:hint="cs"/>
          <w:sz w:val="26"/>
          <w:szCs w:val="26"/>
          <w:cs/>
        </w:rPr>
        <w:t xml:space="preserve">     </w:t>
      </w:r>
      <w:r w:rsidRPr="009875D5">
        <w:rPr>
          <w:rFonts w:ascii="Angsana New" w:hAnsi="Angsana New"/>
          <w:sz w:val="26"/>
          <w:szCs w:val="26"/>
          <w:cs/>
        </w:rPr>
        <w:t>งบการเงินเฉพาะกิจการในงวดปัจจุบันและก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หนดเป็นเรื่องส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คัญในการตรวจสอบ ข้าพเจ้าได้อธิบายเร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องเหล่าน</w:t>
      </w:r>
      <w:r w:rsidRPr="009875D5">
        <w:rPr>
          <w:rFonts w:ascii="Angsana New" w:hAnsi="Angsana New" w:hint="cs"/>
          <w:sz w:val="26"/>
          <w:szCs w:val="26"/>
          <w:cs/>
        </w:rPr>
        <w:t>ี้</w:t>
      </w:r>
      <w:r w:rsidRPr="009875D5">
        <w:rPr>
          <w:rFonts w:ascii="Angsana New" w:hAnsi="Angsana New"/>
          <w:sz w:val="26"/>
          <w:szCs w:val="26"/>
          <w:cs/>
        </w:rPr>
        <w:t>ในรายง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นของผ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สอบบัญชีเว้นแต่กฎหมายหรือข้อบังคับไม่ให้เปิดเผยต่อสาธารณะเ</w:t>
      </w:r>
      <w:r w:rsidRPr="009875D5">
        <w:rPr>
          <w:rFonts w:ascii="Angsana New" w:hAnsi="Angsana New" w:hint="cs"/>
          <w:sz w:val="26"/>
          <w:szCs w:val="26"/>
          <w:cs/>
        </w:rPr>
        <w:t>กี่ย</w:t>
      </w:r>
      <w:r w:rsidRPr="009875D5">
        <w:rPr>
          <w:rFonts w:ascii="Angsana New" w:hAnsi="Angsana New"/>
          <w:sz w:val="26"/>
          <w:szCs w:val="26"/>
          <w:cs/>
        </w:rPr>
        <w:t>วกับเรื่องดังกล่าว หรือในสถานการณ์ท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ยากท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จะเกิดข</w:t>
      </w:r>
      <w:r w:rsidRPr="009875D5">
        <w:rPr>
          <w:rFonts w:ascii="Angsana New" w:hAnsi="Angsana New" w:hint="cs"/>
          <w:sz w:val="26"/>
          <w:szCs w:val="26"/>
          <w:cs/>
        </w:rPr>
        <w:t>ึ้</w:t>
      </w:r>
      <w:r w:rsidRPr="009875D5">
        <w:rPr>
          <w:rFonts w:ascii="Angsana New" w:hAnsi="Angsana New"/>
          <w:sz w:val="26"/>
          <w:szCs w:val="26"/>
          <w:cs/>
        </w:rPr>
        <w:t>น ข้าพเจ้าพิจารณาว่าไม่ควรส</w:t>
      </w:r>
      <w:r w:rsidRPr="009875D5">
        <w:rPr>
          <w:rFonts w:ascii="Angsana New" w:hAnsi="Angsana New" w:hint="cs"/>
          <w:sz w:val="26"/>
          <w:szCs w:val="26"/>
          <w:cs/>
        </w:rPr>
        <w:t>ื่อ</w:t>
      </w:r>
      <w:r w:rsidRPr="009875D5">
        <w:rPr>
          <w:rFonts w:ascii="Angsana New" w:hAnsi="Angsana New"/>
          <w:sz w:val="26"/>
          <w:szCs w:val="26"/>
          <w:cs/>
        </w:rPr>
        <w:t>สารเร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องดังกล่าวในรายงานของข้าพเจ้าเพราะการกระท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F84F37" w14:textId="362FE9C2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FC762E3" w14:textId="2730A6A3" w:rsidR="007679E9" w:rsidRPr="009875D5" w:rsidRDefault="007679E9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Theme="majorBidi" w:hAnsiTheme="majorBidi" w:cstheme="majorBidi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 นางสาววลีรัตน์ อัครศรีสวัสดิ์</w:t>
      </w:r>
    </w:p>
    <w:p w14:paraId="4F90D19D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E0D8B9A" w14:textId="77777777" w:rsidR="00C020AB" w:rsidRPr="009875D5" w:rsidRDefault="00C020AB" w:rsidP="009875D5">
      <w:pPr>
        <w:pStyle w:val="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9875D5">
        <w:rPr>
          <w:rFonts w:ascii="Angsana New" w:hAnsi="Angsana New" w:cs="Angsana New"/>
          <w:sz w:val="26"/>
          <w:szCs w:val="26"/>
          <w:cs/>
        </w:rPr>
        <w:t>(นางสาววลีรัตน์  อัครศรีสวัสดิ์)</w:t>
      </w:r>
    </w:p>
    <w:p w14:paraId="31330A33" w14:textId="68B18A27" w:rsidR="005704CD" w:rsidRPr="009875D5" w:rsidRDefault="00C020AB" w:rsidP="009875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 xml:space="preserve">ผู้สอบบัญชีรับอนุญาต เลขทะเบียน </w:t>
      </w:r>
      <w:r w:rsidRPr="009875D5">
        <w:rPr>
          <w:rFonts w:ascii="Angsana New" w:hAnsi="Angsana New"/>
          <w:sz w:val="26"/>
          <w:szCs w:val="26"/>
        </w:rPr>
        <w:t>4411</w:t>
      </w:r>
    </w:p>
    <w:p w14:paraId="1EB593CB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9875D5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73B2A307" w:rsidR="00401FE8" w:rsidRPr="005704CD" w:rsidRDefault="005704CD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 xml:space="preserve">วันที่ </w:t>
      </w:r>
      <w:r w:rsidR="00165535" w:rsidRPr="009875D5">
        <w:rPr>
          <w:rFonts w:ascii="Angsana New" w:hAnsi="Angsana New"/>
          <w:sz w:val="26"/>
          <w:szCs w:val="26"/>
        </w:rPr>
        <w:t>2</w:t>
      </w:r>
      <w:r w:rsidR="00863245" w:rsidRPr="009875D5">
        <w:rPr>
          <w:rFonts w:ascii="Angsana New" w:hAnsi="Angsana New"/>
          <w:sz w:val="26"/>
          <w:szCs w:val="26"/>
        </w:rPr>
        <w:t>8</w:t>
      </w:r>
      <w:r w:rsidR="00730BA4" w:rsidRPr="009875D5">
        <w:rPr>
          <w:rFonts w:ascii="Angsana New" w:hAnsi="Angsana New"/>
          <w:sz w:val="26"/>
          <w:szCs w:val="26"/>
        </w:rPr>
        <w:t xml:space="preserve"> </w:t>
      </w:r>
      <w:r w:rsidR="00730BA4" w:rsidRPr="009875D5">
        <w:rPr>
          <w:rFonts w:ascii="Angsana New" w:hAnsi="Angsana New" w:hint="cs"/>
          <w:sz w:val="26"/>
          <w:szCs w:val="26"/>
          <w:cs/>
        </w:rPr>
        <w:t>กุมภาพันธ์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</w:rPr>
        <w:t>256</w:t>
      </w:r>
      <w:r w:rsidR="00863245" w:rsidRPr="009875D5">
        <w:rPr>
          <w:rFonts w:ascii="Angsana New" w:hAnsi="Angsana New"/>
          <w:sz w:val="26"/>
          <w:szCs w:val="26"/>
        </w:rPr>
        <w:t>8</w:t>
      </w:r>
    </w:p>
    <w:sectPr w:rsidR="00401FE8" w:rsidRPr="005704CD" w:rsidSect="00A6258D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CC121" w14:textId="77777777" w:rsidR="002B4CD8" w:rsidRDefault="002B4CD8" w:rsidP="00CE1E36">
      <w:r>
        <w:separator/>
      </w:r>
    </w:p>
  </w:endnote>
  <w:endnote w:type="continuationSeparator" w:id="0">
    <w:p w14:paraId="23B69722" w14:textId="77777777" w:rsidR="002B4CD8" w:rsidRDefault="002B4CD8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8D89" w14:textId="77777777" w:rsidR="002B4CD8" w:rsidRDefault="002B4CD8" w:rsidP="00CE1E36">
      <w:r>
        <w:separator/>
      </w:r>
    </w:p>
  </w:footnote>
  <w:footnote w:type="continuationSeparator" w:id="0">
    <w:p w14:paraId="7283E415" w14:textId="77777777" w:rsidR="002B4CD8" w:rsidRDefault="002B4CD8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9383084"/>
    <w:multiLevelType w:val="hybridMultilevel"/>
    <w:tmpl w:val="CA6AFB3C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492356">
    <w:abstractNumId w:val="6"/>
  </w:num>
  <w:num w:numId="2" w16cid:durableId="790167809">
    <w:abstractNumId w:val="5"/>
  </w:num>
  <w:num w:numId="3" w16cid:durableId="1040860893">
    <w:abstractNumId w:val="9"/>
  </w:num>
  <w:num w:numId="4" w16cid:durableId="1523278396">
    <w:abstractNumId w:val="7"/>
  </w:num>
  <w:num w:numId="5" w16cid:durableId="898444753">
    <w:abstractNumId w:val="8"/>
  </w:num>
  <w:num w:numId="6" w16cid:durableId="685401486">
    <w:abstractNumId w:val="3"/>
  </w:num>
  <w:num w:numId="7" w16cid:durableId="1404372925">
    <w:abstractNumId w:val="2"/>
  </w:num>
  <w:num w:numId="8" w16cid:durableId="70125587">
    <w:abstractNumId w:val="0"/>
  </w:num>
  <w:num w:numId="9" w16cid:durableId="1517574779">
    <w:abstractNumId w:val="1"/>
  </w:num>
  <w:num w:numId="10" w16cid:durableId="75370439">
    <w:abstractNumId w:val="4"/>
  </w:num>
  <w:num w:numId="11" w16cid:durableId="1173685508">
    <w:abstractNumId w:val="15"/>
  </w:num>
  <w:num w:numId="12" w16cid:durableId="1155687480">
    <w:abstractNumId w:val="13"/>
  </w:num>
  <w:num w:numId="13" w16cid:durableId="660044637">
    <w:abstractNumId w:val="20"/>
  </w:num>
  <w:num w:numId="14" w16cid:durableId="1030644259">
    <w:abstractNumId w:val="14"/>
  </w:num>
  <w:num w:numId="15" w16cid:durableId="927033346">
    <w:abstractNumId w:val="16"/>
  </w:num>
  <w:num w:numId="16" w16cid:durableId="933591311">
    <w:abstractNumId w:val="10"/>
  </w:num>
  <w:num w:numId="17" w16cid:durableId="106194005">
    <w:abstractNumId w:val="19"/>
  </w:num>
  <w:num w:numId="18" w16cid:durableId="42679040">
    <w:abstractNumId w:val="18"/>
  </w:num>
  <w:num w:numId="19" w16cid:durableId="1087573661">
    <w:abstractNumId w:val="11"/>
  </w:num>
  <w:num w:numId="20" w16cid:durableId="1772504059">
    <w:abstractNumId w:val="12"/>
  </w:num>
  <w:num w:numId="21" w16cid:durableId="1917126972">
    <w:abstractNumId w:val="21"/>
  </w:num>
  <w:num w:numId="22" w16cid:durableId="20942777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2DAC"/>
    <w:rsid w:val="000131E3"/>
    <w:rsid w:val="00015B9B"/>
    <w:rsid w:val="000173F5"/>
    <w:rsid w:val="0002066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7B40"/>
    <w:rsid w:val="00100258"/>
    <w:rsid w:val="001046A7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42E3"/>
    <w:rsid w:val="00136AF3"/>
    <w:rsid w:val="00136D6F"/>
    <w:rsid w:val="00142A5F"/>
    <w:rsid w:val="0015071F"/>
    <w:rsid w:val="00151B4F"/>
    <w:rsid w:val="00153E94"/>
    <w:rsid w:val="00162C5A"/>
    <w:rsid w:val="00165535"/>
    <w:rsid w:val="00165D39"/>
    <w:rsid w:val="00174765"/>
    <w:rsid w:val="0018571F"/>
    <w:rsid w:val="00190C39"/>
    <w:rsid w:val="0019306A"/>
    <w:rsid w:val="00193FF3"/>
    <w:rsid w:val="001B11D5"/>
    <w:rsid w:val="001B12BE"/>
    <w:rsid w:val="001B2D38"/>
    <w:rsid w:val="001B61B8"/>
    <w:rsid w:val="001C2E65"/>
    <w:rsid w:val="001C2EFD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458"/>
    <w:rsid w:val="00217573"/>
    <w:rsid w:val="00220F65"/>
    <w:rsid w:val="00221FC5"/>
    <w:rsid w:val="002236D9"/>
    <w:rsid w:val="00224F28"/>
    <w:rsid w:val="00230668"/>
    <w:rsid w:val="00232943"/>
    <w:rsid w:val="00232C87"/>
    <w:rsid w:val="00234F13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B4CD8"/>
    <w:rsid w:val="002C20A4"/>
    <w:rsid w:val="002C5F4C"/>
    <w:rsid w:val="002C7F59"/>
    <w:rsid w:val="002D6AEF"/>
    <w:rsid w:val="002D7007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3B45"/>
    <w:rsid w:val="0030587D"/>
    <w:rsid w:val="00305F68"/>
    <w:rsid w:val="00310E2B"/>
    <w:rsid w:val="00316EDB"/>
    <w:rsid w:val="0032033F"/>
    <w:rsid w:val="00326E3E"/>
    <w:rsid w:val="003400D9"/>
    <w:rsid w:val="003417B8"/>
    <w:rsid w:val="00343EA6"/>
    <w:rsid w:val="003507B3"/>
    <w:rsid w:val="003526A2"/>
    <w:rsid w:val="0035354F"/>
    <w:rsid w:val="003539BB"/>
    <w:rsid w:val="00361BE2"/>
    <w:rsid w:val="00363EB2"/>
    <w:rsid w:val="0036494F"/>
    <w:rsid w:val="00377EF1"/>
    <w:rsid w:val="00380FCA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C088C"/>
    <w:rsid w:val="003C1C4F"/>
    <w:rsid w:val="003C38DA"/>
    <w:rsid w:val="003D4849"/>
    <w:rsid w:val="003D5AC4"/>
    <w:rsid w:val="003F035F"/>
    <w:rsid w:val="003F44AB"/>
    <w:rsid w:val="00401FE8"/>
    <w:rsid w:val="00403272"/>
    <w:rsid w:val="00403B3D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862EE"/>
    <w:rsid w:val="004909DE"/>
    <w:rsid w:val="00490C5C"/>
    <w:rsid w:val="00494FA0"/>
    <w:rsid w:val="00497A8F"/>
    <w:rsid w:val="004A3EEA"/>
    <w:rsid w:val="004B14F3"/>
    <w:rsid w:val="004B29D1"/>
    <w:rsid w:val="004B6277"/>
    <w:rsid w:val="004B66C5"/>
    <w:rsid w:val="004B6BE1"/>
    <w:rsid w:val="004B6CEB"/>
    <w:rsid w:val="004B73A7"/>
    <w:rsid w:val="004C4B8C"/>
    <w:rsid w:val="004C6746"/>
    <w:rsid w:val="004C7A47"/>
    <w:rsid w:val="004D1998"/>
    <w:rsid w:val="004D3D79"/>
    <w:rsid w:val="004E0EAA"/>
    <w:rsid w:val="004E3BDE"/>
    <w:rsid w:val="004E3F78"/>
    <w:rsid w:val="004F2AA8"/>
    <w:rsid w:val="004F470E"/>
    <w:rsid w:val="00503F23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53C5"/>
    <w:rsid w:val="0059553B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29F0"/>
    <w:rsid w:val="00603708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5F6C"/>
    <w:rsid w:val="0064693D"/>
    <w:rsid w:val="00652140"/>
    <w:rsid w:val="00653FEE"/>
    <w:rsid w:val="006556CB"/>
    <w:rsid w:val="00665937"/>
    <w:rsid w:val="00671097"/>
    <w:rsid w:val="00671E10"/>
    <w:rsid w:val="0067308D"/>
    <w:rsid w:val="00674D94"/>
    <w:rsid w:val="00675A14"/>
    <w:rsid w:val="00682EA0"/>
    <w:rsid w:val="00690022"/>
    <w:rsid w:val="00694A2D"/>
    <w:rsid w:val="00696129"/>
    <w:rsid w:val="006A01DD"/>
    <w:rsid w:val="006A5DEF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25DF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254DE"/>
    <w:rsid w:val="00730BA4"/>
    <w:rsid w:val="00731C3D"/>
    <w:rsid w:val="007355FE"/>
    <w:rsid w:val="007362C1"/>
    <w:rsid w:val="007366A3"/>
    <w:rsid w:val="00736D6F"/>
    <w:rsid w:val="00747F39"/>
    <w:rsid w:val="0075155F"/>
    <w:rsid w:val="007538D6"/>
    <w:rsid w:val="007549CE"/>
    <w:rsid w:val="00756035"/>
    <w:rsid w:val="00764B66"/>
    <w:rsid w:val="00766EBB"/>
    <w:rsid w:val="007679E9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23AD"/>
    <w:rsid w:val="0084398C"/>
    <w:rsid w:val="00850D6A"/>
    <w:rsid w:val="008577A2"/>
    <w:rsid w:val="00857EAB"/>
    <w:rsid w:val="00860E0A"/>
    <w:rsid w:val="00861051"/>
    <w:rsid w:val="00863245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2C33"/>
    <w:rsid w:val="008955AF"/>
    <w:rsid w:val="008A0924"/>
    <w:rsid w:val="008B03E7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3659"/>
    <w:rsid w:val="009875D5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3FCC"/>
    <w:rsid w:val="009B68C0"/>
    <w:rsid w:val="009B6B56"/>
    <w:rsid w:val="009B6CFF"/>
    <w:rsid w:val="009C0C50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258D"/>
    <w:rsid w:val="00A6495A"/>
    <w:rsid w:val="00A72553"/>
    <w:rsid w:val="00A77B22"/>
    <w:rsid w:val="00A82BEE"/>
    <w:rsid w:val="00A917AF"/>
    <w:rsid w:val="00A930E5"/>
    <w:rsid w:val="00A97203"/>
    <w:rsid w:val="00AA0581"/>
    <w:rsid w:val="00AA1C35"/>
    <w:rsid w:val="00AA41B9"/>
    <w:rsid w:val="00AB2E97"/>
    <w:rsid w:val="00AC32A1"/>
    <w:rsid w:val="00AC38A3"/>
    <w:rsid w:val="00AC4D95"/>
    <w:rsid w:val="00AD288A"/>
    <w:rsid w:val="00AD4508"/>
    <w:rsid w:val="00AD77B7"/>
    <w:rsid w:val="00AE7578"/>
    <w:rsid w:val="00AF0B2E"/>
    <w:rsid w:val="00AF3A4C"/>
    <w:rsid w:val="00AF6ADB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7660"/>
    <w:rsid w:val="00B218C6"/>
    <w:rsid w:val="00B235A7"/>
    <w:rsid w:val="00B24C01"/>
    <w:rsid w:val="00B25EFF"/>
    <w:rsid w:val="00B31966"/>
    <w:rsid w:val="00B32647"/>
    <w:rsid w:val="00B32935"/>
    <w:rsid w:val="00B33C6B"/>
    <w:rsid w:val="00B410C5"/>
    <w:rsid w:val="00B44AE8"/>
    <w:rsid w:val="00B45518"/>
    <w:rsid w:val="00B461E5"/>
    <w:rsid w:val="00B46E40"/>
    <w:rsid w:val="00B5309B"/>
    <w:rsid w:val="00B53433"/>
    <w:rsid w:val="00B539B2"/>
    <w:rsid w:val="00B544FE"/>
    <w:rsid w:val="00B54BEF"/>
    <w:rsid w:val="00B62086"/>
    <w:rsid w:val="00B62515"/>
    <w:rsid w:val="00B667E5"/>
    <w:rsid w:val="00B7000B"/>
    <w:rsid w:val="00B72B87"/>
    <w:rsid w:val="00B734A3"/>
    <w:rsid w:val="00B75132"/>
    <w:rsid w:val="00B76812"/>
    <w:rsid w:val="00B76A5E"/>
    <w:rsid w:val="00B77ADB"/>
    <w:rsid w:val="00B815FC"/>
    <w:rsid w:val="00B8343C"/>
    <w:rsid w:val="00B84253"/>
    <w:rsid w:val="00B92AF8"/>
    <w:rsid w:val="00B96B88"/>
    <w:rsid w:val="00BA490C"/>
    <w:rsid w:val="00BA6254"/>
    <w:rsid w:val="00BB20AB"/>
    <w:rsid w:val="00BB6973"/>
    <w:rsid w:val="00BC1E56"/>
    <w:rsid w:val="00BC2E9C"/>
    <w:rsid w:val="00BC365F"/>
    <w:rsid w:val="00BC3755"/>
    <w:rsid w:val="00BC7665"/>
    <w:rsid w:val="00BC7D2C"/>
    <w:rsid w:val="00BD0E00"/>
    <w:rsid w:val="00BD285C"/>
    <w:rsid w:val="00BE3A1C"/>
    <w:rsid w:val="00BE3B1D"/>
    <w:rsid w:val="00BE461D"/>
    <w:rsid w:val="00BE46EF"/>
    <w:rsid w:val="00BE50A7"/>
    <w:rsid w:val="00BF1AE4"/>
    <w:rsid w:val="00BF46C9"/>
    <w:rsid w:val="00BF6E9E"/>
    <w:rsid w:val="00BF7EC9"/>
    <w:rsid w:val="00C00C63"/>
    <w:rsid w:val="00C00FFD"/>
    <w:rsid w:val="00C0138A"/>
    <w:rsid w:val="00C014F1"/>
    <w:rsid w:val="00C020AB"/>
    <w:rsid w:val="00C022F3"/>
    <w:rsid w:val="00C03021"/>
    <w:rsid w:val="00C0406F"/>
    <w:rsid w:val="00C11517"/>
    <w:rsid w:val="00C11886"/>
    <w:rsid w:val="00C12364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0700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B0A7A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CF4188"/>
    <w:rsid w:val="00CF588B"/>
    <w:rsid w:val="00D00188"/>
    <w:rsid w:val="00D016A1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17CC"/>
    <w:rsid w:val="00D34062"/>
    <w:rsid w:val="00D3766A"/>
    <w:rsid w:val="00D420B9"/>
    <w:rsid w:val="00D51619"/>
    <w:rsid w:val="00D52676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734D"/>
    <w:rsid w:val="00E0739B"/>
    <w:rsid w:val="00E10E11"/>
    <w:rsid w:val="00E13D64"/>
    <w:rsid w:val="00E153F6"/>
    <w:rsid w:val="00E2781E"/>
    <w:rsid w:val="00E33B86"/>
    <w:rsid w:val="00E40014"/>
    <w:rsid w:val="00E40E69"/>
    <w:rsid w:val="00E43546"/>
    <w:rsid w:val="00E43A60"/>
    <w:rsid w:val="00E443B4"/>
    <w:rsid w:val="00E45FC4"/>
    <w:rsid w:val="00E46988"/>
    <w:rsid w:val="00E618D3"/>
    <w:rsid w:val="00E650A1"/>
    <w:rsid w:val="00E765A3"/>
    <w:rsid w:val="00E7707B"/>
    <w:rsid w:val="00E8621E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A5A76"/>
    <w:rsid w:val="00EB3CC7"/>
    <w:rsid w:val="00EB65C9"/>
    <w:rsid w:val="00EC0B2A"/>
    <w:rsid w:val="00EC12E6"/>
    <w:rsid w:val="00EC38E8"/>
    <w:rsid w:val="00EC4E6F"/>
    <w:rsid w:val="00EC4FF0"/>
    <w:rsid w:val="00EC7AED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186"/>
    <w:rsid w:val="00EF6A1C"/>
    <w:rsid w:val="00F00792"/>
    <w:rsid w:val="00F0269E"/>
    <w:rsid w:val="00F04B06"/>
    <w:rsid w:val="00F10097"/>
    <w:rsid w:val="00F1053A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3418E"/>
    <w:rsid w:val="00F40499"/>
    <w:rsid w:val="00F449C3"/>
    <w:rsid w:val="00F461A9"/>
    <w:rsid w:val="00F47DE2"/>
    <w:rsid w:val="00F50A0D"/>
    <w:rsid w:val="00F514B8"/>
    <w:rsid w:val="00F531F2"/>
    <w:rsid w:val="00F5727B"/>
    <w:rsid w:val="00F6031E"/>
    <w:rsid w:val="00F6403D"/>
    <w:rsid w:val="00F6673A"/>
    <w:rsid w:val="00F71499"/>
    <w:rsid w:val="00F72474"/>
    <w:rsid w:val="00F7276D"/>
    <w:rsid w:val="00F744E9"/>
    <w:rsid w:val="00F7654D"/>
    <w:rsid w:val="00F8595A"/>
    <w:rsid w:val="00F8667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123</TotalTime>
  <Pages>5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Yupaphun Sirichainarumitr</cp:lastModifiedBy>
  <cp:revision>33</cp:revision>
  <cp:lastPrinted>2024-03-01T08:10:00Z</cp:lastPrinted>
  <dcterms:created xsi:type="dcterms:W3CDTF">2021-01-13T10:07:00Z</dcterms:created>
  <dcterms:modified xsi:type="dcterms:W3CDTF">2025-02-27T08:47:00Z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e1e33e02da7ccaabfe778eb1820825b833f771ad3f18ed5b13cf8a42aeccb920</vt:lpwstr>
  </property>
</Properties>
</file>