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6F664" w14:textId="76A65C4E" w:rsidR="003F7774" w:rsidRPr="00682823" w:rsidRDefault="005421E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1</w:t>
      </w:r>
      <w:r w:rsidR="003F7774" w:rsidRPr="00682823">
        <w:rPr>
          <w:rFonts w:ascii="Angsana New" w:hAnsi="Angsana New"/>
          <w:b/>
          <w:bCs/>
          <w:sz w:val="26"/>
          <w:szCs w:val="26"/>
          <w:cs/>
        </w:rPr>
        <w:t>.</w:t>
      </w:r>
      <w:r w:rsidR="003F7774" w:rsidRPr="00682823">
        <w:rPr>
          <w:rFonts w:ascii="Angsana New" w:hAnsi="Angsana New"/>
          <w:b/>
          <w:bCs/>
          <w:sz w:val="26"/>
          <w:szCs w:val="26"/>
        </w:rPr>
        <w:tab/>
      </w:r>
      <w:r w:rsidR="003F7774" w:rsidRPr="00682823">
        <w:rPr>
          <w:rFonts w:ascii="Angsana New" w:hAnsi="Angsana New"/>
          <w:b/>
          <w:bCs/>
          <w:sz w:val="26"/>
          <w:szCs w:val="26"/>
          <w:cs/>
        </w:rPr>
        <w:t>ทั่วไป</w:t>
      </w:r>
    </w:p>
    <w:p w14:paraId="09672051" w14:textId="77777777" w:rsidR="003F7774" w:rsidRPr="00682823" w:rsidRDefault="003F777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544F6990" w14:textId="77777777" w:rsidR="003F7774" w:rsidRPr="00682823" w:rsidRDefault="007E142B" w:rsidP="00682823">
      <w:pPr>
        <w:pStyle w:val="Heading6"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lang w:val="en-US"/>
        </w:rPr>
      </w:pPr>
      <w:r w:rsidRPr="00682823">
        <w:rPr>
          <w:rFonts w:ascii="Angsana New" w:hAnsi="Angsana New"/>
          <w:sz w:val="26"/>
          <w:szCs w:val="26"/>
          <w:cs/>
        </w:rPr>
        <w:t>บริษัท</w:t>
      </w:r>
    </w:p>
    <w:p w14:paraId="0591A49D" w14:textId="77777777" w:rsidR="003F7774" w:rsidRPr="00682823" w:rsidRDefault="003F777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3F64D2B5" w14:textId="6E9351F9" w:rsidR="00BE0570" w:rsidRPr="00682823" w:rsidRDefault="006053D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682823">
        <w:rPr>
          <w:rFonts w:ascii="Angsana New" w:hAnsi="Angsana New"/>
          <w:color w:val="000000"/>
          <w:sz w:val="26"/>
          <w:szCs w:val="26"/>
          <w:cs/>
        </w:rPr>
        <w:t>บริษัท ยูนิค เอ็นจิเนียริ่ง แอนด์ คอนสตรัคชั่น จำกัด (มหาชน)</w:t>
      </w:r>
      <w:r w:rsidR="007C5170" w:rsidRPr="00682823">
        <w:rPr>
          <w:rFonts w:ascii="Angsana New" w:hAnsi="Angsana New"/>
          <w:color w:val="000000"/>
          <w:sz w:val="26"/>
          <w:szCs w:val="26"/>
          <w:cs/>
        </w:rPr>
        <w:t xml:space="preserve"> (</w:t>
      </w:r>
      <w:r w:rsidR="007C5170" w:rsidRPr="00682823">
        <w:rPr>
          <w:rFonts w:ascii="Angsana New" w:hAnsi="Angsana New"/>
          <w:color w:val="000000"/>
          <w:sz w:val="26"/>
          <w:szCs w:val="26"/>
        </w:rPr>
        <w:t>“</w:t>
      </w:r>
      <w:r w:rsidR="007C5170" w:rsidRPr="00682823">
        <w:rPr>
          <w:rFonts w:ascii="Angsana New" w:hAnsi="Angsana New"/>
          <w:color w:val="000000"/>
          <w:sz w:val="26"/>
          <w:szCs w:val="26"/>
          <w:cs/>
        </w:rPr>
        <w:t>บริษัท</w:t>
      </w:r>
      <w:r w:rsidR="007C5170" w:rsidRPr="00682823">
        <w:rPr>
          <w:rFonts w:ascii="Angsana New" w:hAnsi="Angsana New"/>
          <w:color w:val="000000"/>
          <w:sz w:val="26"/>
          <w:szCs w:val="26"/>
        </w:rPr>
        <w:t>”</w:t>
      </w:r>
      <w:r w:rsidR="007C5170" w:rsidRPr="00682823">
        <w:rPr>
          <w:rFonts w:ascii="Angsana New" w:hAnsi="Angsana New"/>
          <w:color w:val="000000"/>
          <w:sz w:val="26"/>
          <w:szCs w:val="26"/>
          <w:cs/>
        </w:rPr>
        <w:t>)</w:t>
      </w:r>
      <w:r w:rsidR="003F7774" w:rsidRPr="00682823">
        <w:rPr>
          <w:rFonts w:ascii="Angsana New" w:hAnsi="Angsana New"/>
          <w:color w:val="000000"/>
          <w:sz w:val="26"/>
          <w:szCs w:val="26"/>
          <w:cs/>
        </w:rPr>
        <w:t xml:space="preserve"> จดทะเบ</w:t>
      </w:r>
      <w:r w:rsidR="007F39AF" w:rsidRPr="00682823">
        <w:rPr>
          <w:rFonts w:ascii="Angsana New" w:hAnsi="Angsana New"/>
          <w:color w:val="000000"/>
          <w:sz w:val="26"/>
          <w:szCs w:val="26"/>
          <w:cs/>
        </w:rPr>
        <w:t>ียนเป็นบริษัทจำกัดในประเทศไทย</w:t>
      </w:r>
      <w:r w:rsidR="00884506" w:rsidRPr="00682823">
        <w:rPr>
          <w:rFonts w:ascii="Angsana New" w:hAnsi="Angsana New"/>
          <w:color w:val="000000"/>
          <w:sz w:val="26"/>
          <w:szCs w:val="26"/>
          <w:cs/>
        </w:rPr>
        <w:t>เมื่อวันที่</w:t>
      </w:r>
      <w:r w:rsidR="00C31A0C" w:rsidRPr="00682823">
        <w:rPr>
          <w:rFonts w:ascii="Angsana New" w:hAnsi="Angsana New"/>
          <w:color w:val="000000"/>
          <w:sz w:val="26"/>
          <w:szCs w:val="26"/>
        </w:rPr>
        <w:t xml:space="preserve"> 29 </w:t>
      </w:r>
      <w:r w:rsidR="00C31A0C" w:rsidRPr="00682823">
        <w:rPr>
          <w:rFonts w:ascii="Angsana New" w:hAnsi="Angsana New"/>
          <w:color w:val="000000"/>
          <w:sz w:val="26"/>
          <w:szCs w:val="26"/>
          <w:cs/>
        </w:rPr>
        <w:t xml:space="preserve">กรกฎาคม </w:t>
      </w:r>
      <w:r w:rsidR="00FE61F6" w:rsidRPr="00682823">
        <w:rPr>
          <w:rFonts w:ascii="Angsana New" w:hAnsi="Angsana New"/>
          <w:color w:val="000000"/>
          <w:sz w:val="26"/>
          <w:szCs w:val="26"/>
        </w:rPr>
        <w:t>2537</w:t>
      </w:r>
      <w:r w:rsidR="003F7774" w:rsidRPr="00682823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AA56A3" w:rsidRPr="00682823">
        <w:rPr>
          <w:rFonts w:ascii="Angsana New" w:hAnsi="Angsana New"/>
          <w:color w:val="000000"/>
          <w:sz w:val="26"/>
          <w:szCs w:val="26"/>
          <w:cs/>
        </w:rPr>
        <w:t>และได้แป</w:t>
      </w:r>
      <w:r w:rsidR="006D0434" w:rsidRPr="00682823">
        <w:rPr>
          <w:rFonts w:ascii="Angsana New" w:hAnsi="Angsana New" w:hint="cs"/>
          <w:color w:val="000000"/>
          <w:sz w:val="26"/>
          <w:szCs w:val="26"/>
          <w:cs/>
        </w:rPr>
        <w:t>ร</w:t>
      </w:r>
      <w:r w:rsidR="00AA56A3" w:rsidRPr="00682823">
        <w:rPr>
          <w:rFonts w:ascii="Angsana New" w:hAnsi="Angsana New"/>
          <w:color w:val="000000"/>
          <w:sz w:val="26"/>
          <w:szCs w:val="26"/>
          <w:cs/>
        </w:rPr>
        <w:t xml:space="preserve">สภาพเป็นบริษัทมหาชนเมื่อวันที่ </w:t>
      </w:r>
      <w:r w:rsidR="00FE61F6" w:rsidRPr="00682823">
        <w:rPr>
          <w:rFonts w:ascii="Angsana New" w:hAnsi="Angsana New"/>
          <w:color w:val="000000"/>
          <w:sz w:val="26"/>
          <w:szCs w:val="26"/>
        </w:rPr>
        <w:t>23</w:t>
      </w:r>
      <w:r w:rsidR="00AA56A3" w:rsidRPr="00682823">
        <w:rPr>
          <w:rFonts w:ascii="Angsana New" w:hAnsi="Angsana New"/>
          <w:color w:val="000000"/>
          <w:sz w:val="26"/>
          <w:szCs w:val="26"/>
          <w:cs/>
        </w:rPr>
        <w:t xml:space="preserve"> มิถุนายน </w:t>
      </w:r>
      <w:r w:rsidR="00FE61F6" w:rsidRPr="00682823">
        <w:rPr>
          <w:rFonts w:ascii="Angsana New" w:hAnsi="Angsana New"/>
          <w:color w:val="000000"/>
          <w:sz w:val="26"/>
          <w:szCs w:val="26"/>
        </w:rPr>
        <w:t>2548</w:t>
      </w:r>
      <w:r w:rsidR="00906AEA" w:rsidRPr="00682823">
        <w:rPr>
          <w:rFonts w:ascii="Angsana New" w:hAnsi="Angsana New"/>
          <w:color w:val="000000"/>
          <w:sz w:val="26"/>
          <w:szCs w:val="26"/>
          <w:cs/>
        </w:rPr>
        <w:t xml:space="preserve">  ต่อมาเมื่อวันที่ </w:t>
      </w:r>
      <w:r w:rsidR="00906AEA" w:rsidRPr="00682823">
        <w:rPr>
          <w:rFonts w:ascii="Angsana New" w:hAnsi="Angsana New"/>
          <w:color w:val="000000"/>
          <w:sz w:val="26"/>
          <w:szCs w:val="26"/>
        </w:rPr>
        <w:t xml:space="preserve">30 </w:t>
      </w:r>
      <w:r w:rsidR="00906AEA" w:rsidRPr="00682823">
        <w:rPr>
          <w:rFonts w:ascii="Angsana New" w:hAnsi="Angsana New"/>
          <w:color w:val="000000"/>
          <w:sz w:val="26"/>
          <w:szCs w:val="26"/>
          <w:cs/>
        </w:rPr>
        <w:t xml:space="preserve">มีนาคม </w:t>
      </w:r>
      <w:r w:rsidR="00906AEA" w:rsidRPr="00682823">
        <w:rPr>
          <w:rFonts w:ascii="Angsana New" w:hAnsi="Angsana New"/>
          <w:color w:val="000000"/>
          <w:sz w:val="26"/>
          <w:szCs w:val="26"/>
        </w:rPr>
        <w:t xml:space="preserve">2550 </w:t>
      </w:r>
      <w:r w:rsidR="00906AEA" w:rsidRPr="00682823">
        <w:rPr>
          <w:rFonts w:ascii="Angsana New" w:hAnsi="Angsana New"/>
          <w:sz w:val="26"/>
          <w:szCs w:val="26"/>
          <w:cs/>
        </w:rPr>
        <w:t>หุ้นสามัญของบริษัทได้รับอนุญาตให้เป็นหลักทรัพย์จดทะเบียนในตลาดหลักทรัพย์แห่งประเทศไทย</w:t>
      </w:r>
      <w:r w:rsidR="00AA56A3" w:rsidRPr="00682823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3F7774" w:rsidRPr="00682823">
        <w:rPr>
          <w:rFonts w:ascii="Angsana New" w:hAnsi="Angsana New"/>
          <w:color w:val="000000"/>
          <w:sz w:val="26"/>
          <w:szCs w:val="26"/>
          <w:cs/>
        </w:rPr>
        <w:t>บริษัทดำเนินธุรกิจเกี่ยวกับการ</w:t>
      </w:r>
      <w:r w:rsidR="00F70F7F" w:rsidRPr="00682823">
        <w:rPr>
          <w:rFonts w:ascii="Angsana New" w:hAnsi="Angsana New"/>
          <w:color w:val="000000"/>
          <w:sz w:val="26"/>
          <w:szCs w:val="26"/>
          <w:cs/>
        </w:rPr>
        <w:t>รับเหมาก่อสร้าง</w:t>
      </w:r>
      <w:r w:rsidR="00F70F7F" w:rsidRPr="00682823">
        <w:rPr>
          <w:rFonts w:ascii="Angsana New" w:hAnsi="Angsana New"/>
          <w:color w:val="000000"/>
          <w:sz w:val="26"/>
          <w:szCs w:val="26"/>
        </w:rPr>
        <w:t xml:space="preserve"> </w:t>
      </w:r>
      <w:r w:rsidR="00583333" w:rsidRPr="00682823">
        <w:rPr>
          <w:rFonts w:ascii="Angsana New" w:hAnsi="Angsana New"/>
          <w:color w:val="000000"/>
          <w:sz w:val="26"/>
          <w:szCs w:val="26"/>
          <w:cs/>
        </w:rPr>
        <w:t>การพัฒนาที่ดินและ</w:t>
      </w:r>
      <w:r w:rsidR="00764E6A" w:rsidRPr="00682823">
        <w:rPr>
          <w:rFonts w:ascii="Angsana New" w:hAnsi="Angsana New"/>
          <w:color w:val="000000"/>
          <w:sz w:val="26"/>
          <w:szCs w:val="26"/>
          <w:cs/>
        </w:rPr>
        <w:t>ก่อสร้างอสังหาริมทรัพย์</w:t>
      </w:r>
      <w:r w:rsidR="00583333" w:rsidRPr="00682823">
        <w:rPr>
          <w:rFonts w:ascii="Angsana New" w:hAnsi="Angsana New"/>
          <w:color w:val="000000"/>
          <w:sz w:val="26"/>
          <w:szCs w:val="26"/>
          <w:cs/>
        </w:rPr>
        <w:t>เพื่อขาย</w:t>
      </w:r>
      <w:r w:rsidRPr="00682823">
        <w:rPr>
          <w:rFonts w:ascii="Angsana New" w:hAnsi="Angsana New"/>
          <w:color w:val="000000"/>
          <w:sz w:val="26"/>
          <w:szCs w:val="26"/>
          <w:cs/>
        </w:rPr>
        <w:t xml:space="preserve"> </w:t>
      </w:r>
    </w:p>
    <w:p w14:paraId="19F44206" w14:textId="77777777" w:rsidR="00BE0570" w:rsidRPr="00682823" w:rsidRDefault="00BE057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4A95929B" w14:textId="27637086" w:rsidR="005937CC" w:rsidRPr="00682823" w:rsidRDefault="006053D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  <w:u w:val="single"/>
        </w:rPr>
      </w:pPr>
      <w:r w:rsidRPr="00682823">
        <w:rPr>
          <w:rFonts w:ascii="Angsana New" w:hAnsi="Angsana New"/>
          <w:color w:val="000000"/>
          <w:sz w:val="26"/>
          <w:szCs w:val="26"/>
          <w:cs/>
        </w:rPr>
        <w:t>ที่อยู่ของบริษัทตามที</w:t>
      </w:r>
      <w:r w:rsidR="00AA56A3" w:rsidRPr="00682823">
        <w:rPr>
          <w:rFonts w:ascii="Angsana New" w:hAnsi="Angsana New"/>
          <w:color w:val="000000"/>
          <w:sz w:val="26"/>
          <w:szCs w:val="26"/>
          <w:cs/>
        </w:rPr>
        <w:t>่</w:t>
      </w:r>
      <w:r w:rsidR="005937CC" w:rsidRPr="00682823">
        <w:rPr>
          <w:rFonts w:ascii="Angsana New" w:hAnsi="Angsana New"/>
          <w:color w:val="000000"/>
          <w:sz w:val="26"/>
          <w:szCs w:val="26"/>
          <w:cs/>
        </w:rPr>
        <w:t xml:space="preserve">จดทะเบียนตั้งอยู่เลขที่ </w:t>
      </w:r>
      <w:r w:rsidR="005937CC" w:rsidRPr="00682823">
        <w:rPr>
          <w:rFonts w:ascii="Angsana New" w:hAnsi="Angsana New"/>
          <w:color w:val="000000"/>
          <w:sz w:val="26"/>
          <w:szCs w:val="26"/>
        </w:rPr>
        <w:t xml:space="preserve">200 </w:t>
      </w:r>
      <w:r w:rsidR="005937CC" w:rsidRPr="00682823">
        <w:rPr>
          <w:rFonts w:ascii="Angsana New" w:hAnsi="Angsana New"/>
          <w:color w:val="000000"/>
          <w:sz w:val="26"/>
          <w:szCs w:val="26"/>
          <w:cs/>
        </w:rPr>
        <w:t xml:space="preserve">จัสมิน อินเตอร์เนชั่นแนล ทาวเวอร์ ชั้น </w:t>
      </w:r>
      <w:r w:rsidR="005937CC" w:rsidRPr="00682823">
        <w:rPr>
          <w:rFonts w:ascii="Angsana New" w:hAnsi="Angsana New"/>
          <w:color w:val="000000"/>
          <w:sz w:val="26"/>
          <w:szCs w:val="26"/>
        </w:rPr>
        <w:t>1</w:t>
      </w:r>
      <w:r w:rsidR="00B60C22" w:rsidRPr="00682823">
        <w:rPr>
          <w:rFonts w:ascii="Angsana New" w:hAnsi="Angsana New"/>
          <w:color w:val="000000"/>
          <w:sz w:val="26"/>
          <w:szCs w:val="26"/>
        </w:rPr>
        <w:t>5</w:t>
      </w:r>
      <w:r w:rsidR="005937CC" w:rsidRPr="00682823">
        <w:rPr>
          <w:rFonts w:ascii="Angsana New" w:hAnsi="Angsana New"/>
          <w:color w:val="000000"/>
          <w:sz w:val="26"/>
          <w:szCs w:val="26"/>
          <w:cs/>
        </w:rPr>
        <w:t xml:space="preserve"> หมู่ </w:t>
      </w:r>
      <w:r w:rsidR="005937CC" w:rsidRPr="00682823">
        <w:rPr>
          <w:rFonts w:ascii="Angsana New" w:hAnsi="Angsana New"/>
          <w:color w:val="000000"/>
          <w:sz w:val="26"/>
          <w:szCs w:val="26"/>
        </w:rPr>
        <w:t>4</w:t>
      </w:r>
      <w:r w:rsidR="009368C3" w:rsidRPr="00682823">
        <w:rPr>
          <w:rFonts w:ascii="Angsana New" w:hAnsi="Angsana New"/>
          <w:color w:val="000000"/>
          <w:sz w:val="26"/>
          <w:szCs w:val="26"/>
          <w:cs/>
        </w:rPr>
        <w:t xml:space="preserve"> ถนน</w:t>
      </w:r>
      <w:r w:rsidR="005937CC" w:rsidRPr="00682823">
        <w:rPr>
          <w:rFonts w:ascii="Angsana New" w:hAnsi="Angsana New"/>
          <w:color w:val="000000"/>
          <w:sz w:val="26"/>
          <w:szCs w:val="26"/>
          <w:cs/>
        </w:rPr>
        <w:t>แจ้งวัฒนะ ตำบลปากเกร็ด อำเภอ</w:t>
      </w:r>
      <w:r w:rsidR="00351FEF" w:rsidRPr="00682823">
        <w:rPr>
          <w:rFonts w:ascii="Angsana New" w:hAnsi="Angsana New"/>
          <w:color w:val="000000"/>
          <w:sz w:val="26"/>
          <w:szCs w:val="26"/>
          <w:cs/>
        </w:rPr>
        <w:t xml:space="preserve">  </w:t>
      </w:r>
      <w:r w:rsidR="005937CC" w:rsidRPr="00682823">
        <w:rPr>
          <w:rFonts w:ascii="Angsana New" w:hAnsi="Angsana New"/>
          <w:color w:val="000000"/>
          <w:sz w:val="26"/>
          <w:szCs w:val="26"/>
          <w:cs/>
        </w:rPr>
        <w:t xml:space="preserve">ปากเกร็ด จังหวัดนนทบุรี </w:t>
      </w:r>
      <w:r w:rsidR="00FE61F6" w:rsidRPr="00682823">
        <w:rPr>
          <w:rFonts w:ascii="Angsana New" w:hAnsi="Angsana New"/>
          <w:color w:val="000000"/>
          <w:sz w:val="26"/>
          <w:szCs w:val="26"/>
        </w:rPr>
        <w:t>11120</w:t>
      </w:r>
      <w:r w:rsidR="00121B7F" w:rsidRPr="00682823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5937CC" w:rsidRPr="00682823">
        <w:rPr>
          <w:rFonts w:ascii="Angsana New" w:hAnsi="Angsana New"/>
          <w:color w:val="000000"/>
          <w:sz w:val="26"/>
          <w:szCs w:val="26"/>
          <w:cs/>
        </w:rPr>
        <w:t>ประเทศไทย</w:t>
      </w:r>
    </w:p>
    <w:p w14:paraId="67262783" w14:textId="77777777" w:rsidR="00BD32B2" w:rsidRPr="00682823" w:rsidRDefault="00BD32B2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3DC6B950" w14:textId="39E07F8C" w:rsidR="00A93CF0" w:rsidRPr="00682823" w:rsidRDefault="00A93CF0" w:rsidP="00682823">
      <w:pPr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682823">
        <w:rPr>
          <w:rFonts w:ascii="Angsana New" w:hAnsi="Angsana New"/>
          <w:sz w:val="26"/>
          <w:szCs w:val="26"/>
        </w:rPr>
        <w:t>31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ผู้ถือหุ้นของบริษัทสรุปได้ดังนี้</w:t>
      </w:r>
    </w:p>
    <w:p w14:paraId="0BBFFB0C" w14:textId="77777777" w:rsidR="00A93CF0" w:rsidRPr="00682823" w:rsidRDefault="00A93CF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8"/>
        <w:gridCol w:w="237"/>
        <w:gridCol w:w="1530"/>
        <w:gridCol w:w="236"/>
        <w:gridCol w:w="1687"/>
      </w:tblGrid>
      <w:tr w:rsidR="00A93CF0" w:rsidRPr="00682823" w14:paraId="41EAAD44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5F0EABB0" w14:textId="77777777" w:rsidR="00A93CF0" w:rsidRPr="00682823" w:rsidRDefault="00A93CF0" w:rsidP="00682823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0DD5ED8" w14:textId="77777777" w:rsidR="00A93CF0" w:rsidRPr="00682823" w:rsidRDefault="00A93CF0" w:rsidP="00682823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C717D" w14:textId="77777777" w:rsidR="00A93CF0" w:rsidRPr="00682823" w:rsidRDefault="00A93CF0" w:rsidP="00682823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A93CF0" w:rsidRPr="00682823" w14:paraId="2601A118" w14:textId="77777777" w:rsidTr="00F841FF">
        <w:tc>
          <w:tcPr>
            <w:tcW w:w="5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5CFE9" w14:textId="77777777" w:rsidR="00A93CF0" w:rsidRPr="00682823" w:rsidRDefault="00A93CF0" w:rsidP="00682823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105FF0C" w14:textId="77777777" w:rsidR="00A93CF0" w:rsidRPr="00682823" w:rsidRDefault="00A93CF0" w:rsidP="00682823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674A9" w14:textId="48FAF4A1" w:rsidR="00A93CF0" w:rsidRPr="00682823" w:rsidRDefault="0010196A" w:rsidP="00682823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63045" w14:textId="77777777" w:rsidR="00A93CF0" w:rsidRPr="00682823" w:rsidRDefault="00A93CF0" w:rsidP="00682823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6755F" w14:textId="6897C63C" w:rsidR="00A93CF0" w:rsidRPr="00682823" w:rsidRDefault="0010196A" w:rsidP="00682823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D6ACC" w:rsidRPr="00682823" w14:paraId="074263FD" w14:textId="77777777" w:rsidTr="00F841FF">
        <w:tc>
          <w:tcPr>
            <w:tcW w:w="5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DD88E" w14:textId="77777777" w:rsidR="000D6ACC" w:rsidRPr="00682823" w:rsidRDefault="000D6ACC" w:rsidP="00682823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นางถนอมศรี สุดโต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7B99A54" w14:textId="77777777" w:rsidR="000D6ACC" w:rsidRPr="00682823" w:rsidRDefault="000D6ACC" w:rsidP="00682823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23AB7" w14:textId="2A160E32" w:rsidR="000D6ACC" w:rsidRPr="00682823" w:rsidRDefault="005F6B95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23.046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737325" w14:textId="77777777" w:rsidR="000D6ACC" w:rsidRPr="00682823" w:rsidRDefault="000D6ACC" w:rsidP="00682823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5253D" w14:textId="1C445BB8" w:rsidR="000D6ACC" w:rsidRPr="00682823" w:rsidRDefault="000D6ACC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23.046</w:t>
            </w:r>
          </w:p>
        </w:tc>
      </w:tr>
      <w:tr w:rsidR="005F6B95" w:rsidRPr="00682823" w14:paraId="6CAAB164" w14:textId="77777777" w:rsidTr="00D12A0A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15BD5510" w14:textId="77777777" w:rsidR="005F6B95" w:rsidRPr="00682823" w:rsidRDefault="005F6B95" w:rsidP="00682823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นางมุกดา อาริยวัฒน์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B75114B" w14:textId="77777777" w:rsidR="005F6B95" w:rsidRPr="00682823" w:rsidRDefault="005F6B95" w:rsidP="00682823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532D9" w14:textId="77777777" w:rsidR="005F6B95" w:rsidRPr="00682823" w:rsidRDefault="005F6B95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15.195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1CAF69" w14:textId="77777777" w:rsidR="005F6B95" w:rsidRPr="00682823" w:rsidRDefault="005F6B95" w:rsidP="00682823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A821D4B" w14:textId="77777777" w:rsidR="005F6B95" w:rsidRPr="00682823" w:rsidRDefault="005F6B95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13.621</w:t>
            </w:r>
          </w:p>
        </w:tc>
      </w:tr>
      <w:tr w:rsidR="000D6ACC" w:rsidRPr="00682823" w14:paraId="5995888A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190297AF" w14:textId="77777777" w:rsidR="000D6ACC" w:rsidRPr="00682823" w:rsidRDefault="000D6ACC" w:rsidP="00682823">
            <w:pPr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นายเกรียงศักดิ์ สุวิวัฒน์ธนชัย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381E5F3" w14:textId="77777777" w:rsidR="000D6ACC" w:rsidRPr="00682823" w:rsidRDefault="000D6ACC" w:rsidP="00682823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F58CA" w14:textId="2E520FCA" w:rsidR="000D6ACC" w:rsidRPr="00682823" w:rsidRDefault="005F6B95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12.463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DE4274" w14:textId="77777777" w:rsidR="000D6ACC" w:rsidRPr="00682823" w:rsidRDefault="000D6ACC" w:rsidP="00682823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3EA84CC2" w14:textId="017A6DA6" w:rsidR="000D6ACC" w:rsidRPr="00682823" w:rsidRDefault="000D6ACC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12.463</w:t>
            </w:r>
          </w:p>
        </w:tc>
      </w:tr>
      <w:tr w:rsidR="000D6ACC" w:rsidRPr="00682823" w14:paraId="6587572A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5AF461D1" w14:textId="77777777" w:rsidR="000D6ACC" w:rsidRPr="00682823" w:rsidRDefault="000D6ACC" w:rsidP="00682823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นายธวัช เสริมคชสีห์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C5988C2" w14:textId="77777777" w:rsidR="000D6ACC" w:rsidRPr="00682823" w:rsidRDefault="000D6ACC" w:rsidP="00682823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061A7" w14:textId="41D07958" w:rsidR="000D6ACC" w:rsidRPr="00682823" w:rsidRDefault="005F6B95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3.474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0F2227" w14:textId="77777777" w:rsidR="000D6ACC" w:rsidRPr="00682823" w:rsidRDefault="000D6ACC" w:rsidP="00682823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79E0DE1" w14:textId="7535FF33" w:rsidR="000D6ACC" w:rsidRPr="00682823" w:rsidRDefault="000D6ACC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3.297</w:t>
            </w:r>
          </w:p>
        </w:tc>
      </w:tr>
      <w:tr w:rsidR="000D6ACC" w:rsidRPr="00682823" w14:paraId="40C434B6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4DDC9DC8" w14:textId="27D36995" w:rsidR="000D6ACC" w:rsidRPr="00682823" w:rsidRDefault="000D6ACC" w:rsidP="00682823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นายศิลา วินัยวัฒนวงศ์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39DD2A8" w14:textId="77777777" w:rsidR="000D6ACC" w:rsidRPr="00682823" w:rsidRDefault="000D6ACC" w:rsidP="00682823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73811" w14:textId="679DF575" w:rsidR="000D6ACC" w:rsidRPr="00682823" w:rsidRDefault="005F6B95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1.536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1ED77E" w14:textId="77777777" w:rsidR="000D6ACC" w:rsidRPr="00682823" w:rsidRDefault="000D6ACC" w:rsidP="00682823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343DC53B" w14:textId="1DB4E9D3" w:rsidR="000D6ACC" w:rsidRPr="00682823" w:rsidRDefault="000D6ACC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1.536</w:t>
            </w:r>
          </w:p>
        </w:tc>
      </w:tr>
      <w:tr w:rsidR="000D6ACC" w:rsidRPr="00682823" w14:paraId="08D40486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13CEFA7C" w14:textId="3AC3B1DA" w:rsidR="000D6ACC" w:rsidRPr="00682823" w:rsidRDefault="000D6ACC" w:rsidP="00682823">
            <w:pPr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นายณัฐพงษ์ เลิศล้ำประเสริฐกุล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66C107C" w14:textId="77777777" w:rsidR="000D6ACC" w:rsidRPr="00682823" w:rsidRDefault="000D6ACC" w:rsidP="00682823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129AE" w14:textId="6C58343D" w:rsidR="000D6ACC" w:rsidRPr="00682823" w:rsidRDefault="005F6B95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1.505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68E0BC" w14:textId="77777777" w:rsidR="000D6ACC" w:rsidRPr="00682823" w:rsidRDefault="000D6ACC" w:rsidP="00682823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582751F" w14:textId="48D1D9E0" w:rsidR="000D6ACC" w:rsidRPr="00682823" w:rsidRDefault="000D6ACC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1.505</w:t>
            </w:r>
          </w:p>
        </w:tc>
      </w:tr>
      <w:tr w:rsidR="005F6B95" w:rsidRPr="00682823" w14:paraId="5C909A06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37C4C5FF" w14:textId="74B65FAF" w:rsidR="005F6B95" w:rsidRPr="00682823" w:rsidRDefault="005F6B95" w:rsidP="00682823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นางสาวว</w:t>
            </w:r>
            <w:r w:rsidR="003E168F" w:rsidRPr="00682823">
              <w:rPr>
                <w:rFonts w:ascii="Angsana New" w:hAnsi="Angsana New"/>
                <w:sz w:val="26"/>
                <w:szCs w:val="26"/>
                <w:cs/>
              </w:rPr>
              <w:t>ั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นทนีย์ ร</w:t>
            </w:r>
            <w:r w:rsidR="003E168F" w:rsidRPr="00682823">
              <w:rPr>
                <w:rFonts w:ascii="Angsana New" w:hAnsi="Angsana New"/>
                <w:sz w:val="26"/>
                <w:szCs w:val="26"/>
                <w:cs/>
              </w:rPr>
              <w:t>ุ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จิ</w:t>
            </w:r>
            <w:r w:rsidR="003E168F" w:rsidRPr="00682823">
              <w:rPr>
                <w:rFonts w:ascii="Angsana New" w:hAnsi="Angsana New"/>
                <w:sz w:val="26"/>
                <w:szCs w:val="26"/>
                <w:cs/>
              </w:rPr>
              <w:t>รา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วรรณกร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2EC9232" w14:textId="77777777" w:rsidR="005F6B95" w:rsidRPr="00682823" w:rsidRDefault="005F6B95" w:rsidP="00682823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13161" w14:textId="10FE0D6E" w:rsidR="005F6B95" w:rsidRPr="00682823" w:rsidRDefault="005F6B95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1.342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C005F7" w14:textId="77777777" w:rsidR="005F6B95" w:rsidRPr="00682823" w:rsidRDefault="005F6B95" w:rsidP="00682823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41B1C99E" w14:textId="247C17A8" w:rsidR="005F6B95" w:rsidRPr="00682823" w:rsidRDefault="005F6B95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1.332</w:t>
            </w:r>
          </w:p>
        </w:tc>
      </w:tr>
      <w:tr w:rsidR="000D6ACC" w:rsidRPr="00682823" w14:paraId="7723AAA5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1427CBB7" w14:textId="77777777" w:rsidR="000D6ACC" w:rsidRPr="00682823" w:rsidRDefault="000D6ACC" w:rsidP="00682823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ไทยเอ็นวีดีอาร์ จำกัด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5BEDCB5" w14:textId="77777777" w:rsidR="000D6ACC" w:rsidRPr="00682823" w:rsidRDefault="000D6ACC" w:rsidP="00682823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5F28F" w14:textId="00F9DCD8" w:rsidR="000D6ACC" w:rsidRPr="00682823" w:rsidRDefault="005F6B95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0.985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D71384" w14:textId="77777777" w:rsidR="000D6ACC" w:rsidRPr="00682823" w:rsidRDefault="000D6ACC" w:rsidP="00682823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E14984D" w14:textId="5FE06EBF" w:rsidR="000D6ACC" w:rsidRPr="00682823" w:rsidRDefault="000D6ACC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1.348</w:t>
            </w:r>
          </w:p>
        </w:tc>
      </w:tr>
      <w:tr w:rsidR="000D6ACC" w:rsidRPr="00682823" w14:paraId="7109F86A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2E5672B4" w14:textId="77777777" w:rsidR="000D6ACC" w:rsidRPr="00682823" w:rsidRDefault="000D6ACC" w:rsidP="00682823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57B397C" w14:textId="77777777" w:rsidR="000D6ACC" w:rsidRPr="00682823" w:rsidRDefault="000D6ACC" w:rsidP="00682823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91893" w14:textId="57F05F4B" w:rsidR="000D6ACC" w:rsidRPr="00682823" w:rsidRDefault="005F6B95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40.454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1080AB" w14:textId="77777777" w:rsidR="000D6ACC" w:rsidRPr="00682823" w:rsidRDefault="000D6ACC" w:rsidP="00682823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4DB9E" w14:textId="2C3B3D28" w:rsidR="000D6ACC" w:rsidRPr="00682823" w:rsidRDefault="00703BE2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41.852</w:t>
            </w:r>
          </w:p>
        </w:tc>
      </w:tr>
      <w:tr w:rsidR="000D6ACC" w:rsidRPr="00682823" w14:paraId="3751E69A" w14:textId="77777777" w:rsidTr="00F841FF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268BE74E" w14:textId="77777777" w:rsidR="000D6ACC" w:rsidRPr="00682823" w:rsidRDefault="000D6ACC" w:rsidP="00682823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0356B48" w14:textId="77777777" w:rsidR="000D6ACC" w:rsidRPr="00682823" w:rsidRDefault="000D6ACC" w:rsidP="00682823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61A216" w14:textId="78A34F78" w:rsidR="000D6ACC" w:rsidRPr="00682823" w:rsidRDefault="003E168F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100.000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942CA3" w14:textId="77777777" w:rsidR="000D6ACC" w:rsidRPr="00682823" w:rsidRDefault="000D6ACC" w:rsidP="00682823">
            <w:pPr>
              <w:tabs>
                <w:tab w:val="decimal" w:pos="792"/>
              </w:tabs>
              <w:ind w:right="2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8152C9" w14:textId="490DA044" w:rsidR="000D6ACC" w:rsidRPr="00682823" w:rsidRDefault="000D6ACC" w:rsidP="00682823">
            <w:pPr>
              <w:ind w:left="162" w:right="276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100.000</w:t>
            </w:r>
          </w:p>
        </w:tc>
      </w:tr>
    </w:tbl>
    <w:p w14:paraId="5C0865E7" w14:textId="77777777" w:rsidR="00BF7E43" w:rsidRPr="00682823" w:rsidRDefault="00BF7E43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493A4574" w14:textId="77777777" w:rsidR="002047AD" w:rsidRPr="00682823" w:rsidRDefault="00BF7E43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682823">
        <w:rPr>
          <w:rFonts w:ascii="Angsana New" w:hAnsi="Angsana New"/>
          <w:b/>
          <w:bCs/>
          <w:color w:val="000000"/>
          <w:sz w:val="26"/>
          <w:szCs w:val="26"/>
          <w:cs/>
        </w:rPr>
        <w:t>บริษัทย่อย</w:t>
      </w:r>
    </w:p>
    <w:p w14:paraId="5B875A9E" w14:textId="77777777" w:rsidR="00BF7E43" w:rsidRPr="00682823" w:rsidRDefault="00BF7E43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tbl>
      <w:tblPr>
        <w:tblW w:w="9859" w:type="dxa"/>
        <w:tblInd w:w="-90" w:type="dxa"/>
        <w:tblLook w:val="04A0" w:firstRow="1" w:lastRow="0" w:firstColumn="1" w:lastColumn="0" w:noHBand="0" w:noVBand="1"/>
      </w:tblPr>
      <w:tblGrid>
        <w:gridCol w:w="3020"/>
        <w:gridCol w:w="257"/>
        <w:gridCol w:w="971"/>
        <w:gridCol w:w="267"/>
        <w:gridCol w:w="1314"/>
        <w:gridCol w:w="266"/>
        <w:gridCol w:w="2563"/>
        <w:gridCol w:w="264"/>
        <w:gridCol w:w="937"/>
      </w:tblGrid>
      <w:tr w:rsidR="00262AFE" w:rsidRPr="00682823" w14:paraId="20CD12D4" w14:textId="77777777" w:rsidTr="00262AFE">
        <w:tc>
          <w:tcPr>
            <w:tcW w:w="3020" w:type="dxa"/>
          </w:tcPr>
          <w:p w14:paraId="72AC3351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339950C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6317D97B" w14:textId="77777777" w:rsidR="00262AFE" w:rsidRPr="00682823" w:rsidRDefault="00262AFE" w:rsidP="00682823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7" w:type="dxa"/>
          </w:tcPr>
          <w:p w14:paraId="24FF21A5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ABA883C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11096913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3110BA5F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14:paraId="69CA9864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1C4511EB" w14:textId="77777777" w:rsidR="00262AFE" w:rsidRPr="00682823" w:rsidRDefault="00262AFE" w:rsidP="00682823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262AFE" w:rsidRPr="00682823" w14:paraId="208FD384" w14:textId="77777777" w:rsidTr="00262AFE">
        <w:tc>
          <w:tcPr>
            <w:tcW w:w="3020" w:type="dxa"/>
            <w:tcBorders>
              <w:bottom w:val="single" w:sz="4" w:space="0" w:color="auto"/>
            </w:tcBorders>
          </w:tcPr>
          <w:p w14:paraId="76581A2A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57" w:type="dxa"/>
          </w:tcPr>
          <w:p w14:paraId="2CF0C494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2BB23D68" w14:textId="77777777" w:rsidR="00262AFE" w:rsidRPr="00682823" w:rsidRDefault="00262AFE" w:rsidP="00682823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7" w:type="dxa"/>
          </w:tcPr>
          <w:p w14:paraId="6FEA77E0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105B5F4" w14:textId="77777777" w:rsidR="00262AFE" w:rsidRPr="00682823" w:rsidRDefault="00262AFE" w:rsidP="00682823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6" w:type="dxa"/>
          </w:tcPr>
          <w:p w14:paraId="23220292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  <w:tcBorders>
              <w:bottom w:val="single" w:sz="4" w:space="0" w:color="auto"/>
            </w:tcBorders>
          </w:tcPr>
          <w:p w14:paraId="6AC965F7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4" w:type="dxa"/>
          </w:tcPr>
          <w:p w14:paraId="4B59A725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496E1E5E" w14:textId="77777777" w:rsidR="00262AFE" w:rsidRPr="00682823" w:rsidRDefault="00262AFE" w:rsidP="00682823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tr w:rsidR="00262AFE" w:rsidRPr="00682823" w14:paraId="10FE3B3B" w14:textId="77777777" w:rsidTr="00262AFE">
        <w:tc>
          <w:tcPr>
            <w:tcW w:w="3020" w:type="dxa"/>
          </w:tcPr>
          <w:p w14:paraId="54D180BD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0444B6C5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5B244A74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1A492866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39F85E2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19DFE4C1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3D5775B0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5F4AB5E8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50315E5F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682823" w14:paraId="0E39E311" w14:textId="77777777" w:rsidTr="00262AFE">
        <w:tc>
          <w:tcPr>
            <w:tcW w:w="3020" w:type="dxa"/>
          </w:tcPr>
          <w:p w14:paraId="0432FC50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บริษัท กิจการร่วมค้า ยูคิว-เอสอาร์ซี จำกัด</w:t>
            </w:r>
          </w:p>
        </w:tc>
        <w:tc>
          <w:tcPr>
            <w:tcW w:w="257" w:type="dxa"/>
          </w:tcPr>
          <w:p w14:paraId="33062D2E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0F000652" w14:textId="77777777" w:rsidR="00262AFE" w:rsidRPr="00682823" w:rsidRDefault="00262AFE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0EFF2BA5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E3A00BA" w14:textId="77777777" w:rsidR="00262AFE" w:rsidRPr="00682823" w:rsidRDefault="00262AFE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682823">
              <w:rPr>
                <w:rFonts w:ascii="Angsana New" w:hAnsi="Angsana New"/>
                <w:sz w:val="24"/>
                <w:szCs w:val="24"/>
              </w:rPr>
              <w:t>2554</w:t>
            </w:r>
          </w:p>
        </w:tc>
        <w:tc>
          <w:tcPr>
            <w:tcW w:w="266" w:type="dxa"/>
          </w:tcPr>
          <w:p w14:paraId="423ACAB8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647FC517" w14:textId="77777777" w:rsidR="00262AFE" w:rsidRPr="00682823" w:rsidRDefault="00262AFE" w:rsidP="00682823">
            <w:pPr>
              <w:tabs>
                <w:tab w:val="left" w:pos="540"/>
              </w:tabs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ประมูลงานในอนาคต  จนถึงปัจจุบัน</w:t>
            </w:r>
            <w:r w:rsidRPr="006828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>ยังไม่ได้เริ่มดำเนินพาณิชยกิจใด ๆ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4" w:type="dxa"/>
          </w:tcPr>
          <w:p w14:paraId="14B8F1CE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16211546" w14:textId="77777777" w:rsidR="00262AFE" w:rsidRPr="00682823" w:rsidRDefault="00262AFE" w:rsidP="00682823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89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262AFE" w:rsidRPr="00682823" w14:paraId="76E9CD55" w14:textId="77777777" w:rsidTr="00262AFE">
        <w:tc>
          <w:tcPr>
            <w:tcW w:w="3020" w:type="dxa"/>
          </w:tcPr>
          <w:p w14:paraId="5DC8C556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7A475CFD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1EC75391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5FDDACAD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636623B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7F635529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20C6FD08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0CE5EE8E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6BFD7E79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682823" w14:paraId="6D047553" w14:textId="77777777" w:rsidTr="00262AFE">
        <w:tc>
          <w:tcPr>
            <w:tcW w:w="3020" w:type="dxa"/>
          </w:tcPr>
          <w:p w14:paraId="02772CF2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บริษัท ยูนิค แมชชีนเนอรี่ จำกัด</w:t>
            </w:r>
          </w:p>
        </w:tc>
        <w:tc>
          <w:tcPr>
            <w:tcW w:w="257" w:type="dxa"/>
          </w:tcPr>
          <w:p w14:paraId="3103E528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7D7AED92" w14:textId="77777777" w:rsidR="00262AFE" w:rsidRPr="00682823" w:rsidRDefault="00262AFE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6FF8FA2A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DA20E7A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ตุลาคม </w:t>
            </w:r>
            <w:r w:rsidRPr="00682823">
              <w:rPr>
                <w:rFonts w:ascii="Angsana New" w:hAnsi="Angsana New"/>
                <w:sz w:val="24"/>
                <w:szCs w:val="24"/>
              </w:rPr>
              <w:t>2555</w:t>
            </w:r>
          </w:p>
        </w:tc>
        <w:tc>
          <w:tcPr>
            <w:tcW w:w="266" w:type="dxa"/>
          </w:tcPr>
          <w:p w14:paraId="0D12237C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0BE7F244" w14:textId="77777777" w:rsidR="00262AFE" w:rsidRPr="00682823" w:rsidRDefault="00262AFE" w:rsidP="00682823">
            <w:pPr>
              <w:tabs>
                <w:tab w:val="left" w:pos="540"/>
              </w:tabs>
              <w:ind w:right="-9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ให้บริการเช่าเครื่องจักร</w:t>
            </w:r>
          </w:p>
        </w:tc>
        <w:tc>
          <w:tcPr>
            <w:tcW w:w="264" w:type="dxa"/>
          </w:tcPr>
          <w:p w14:paraId="5C45C03E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7AECE46F" w14:textId="77777777" w:rsidR="00262AFE" w:rsidRPr="00682823" w:rsidRDefault="00262AFE" w:rsidP="00682823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</w:tbl>
    <w:p w14:paraId="376A32D1" w14:textId="77777777" w:rsidR="004260C7" w:rsidRPr="00682823" w:rsidRDefault="004260C7" w:rsidP="00682823">
      <w:pPr>
        <w:rPr>
          <w:rFonts w:ascii="Angsana New" w:hAnsi="Angsana New"/>
          <w:sz w:val="26"/>
          <w:szCs w:val="26"/>
        </w:rPr>
      </w:pPr>
      <w:bookmarkStart w:id="0" w:name="_Hlk125631733"/>
      <w:r w:rsidRPr="00682823">
        <w:rPr>
          <w:rFonts w:ascii="Angsana New" w:hAnsi="Angsana New"/>
          <w:sz w:val="26"/>
          <w:szCs w:val="26"/>
        </w:rPr>
        <w:br w:type="page"/>
      </w:r>
    </w:p>
    <w:tbl>
      <w:tblPr>
        <w:tblW w:w="9859" w:type="dxa"/>
        <w:tblInd w:w="-90" w:type="dxa"/>
        <w:tblLook w:val="04A0" w:firstRow="1" w:lastRow="0" w:firstColumn="1" w:lastColumn="0" w:noHBand="0" w:noVBand="1"/>
      </w:tblPr>
      <w:tblGrid>
        <w:gridCol w:w="3020"/>
        <w:gridCol w:w="257"/>
        <w:gridCol w:w="971"/>
        <w:gridCol w:w="267"/>
        <w:gridCol w:w="1314"/>
        <w:gridCol w:w="266"/>
        <w:gridCol w:w="2563"/>
        <w:gridCol w:w="264"/>
        <w:gridCol w:w="937"/>
      </w:tblGrid>
      <w:tr w:rsidR="00423CD2" w:rsidRPr="00682823" w14:paraId="483D68BC" w14:textId="77777777" w:rsidTr="00320E03">
        <w:tc>
          <w:tcPr>
            <w:tcW w:w="3020" w:type="dxa"/>
          </w:tcPr>
          <w:p w14:paraId="6AA4A10D" w14:textId="29FBAEB6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8C366EF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0B50B84B" w14:textId="77777777" w:rsidR="00423CD2" w:rsidRPr="00682823" w:rsidRDefault="00423CD2" w:rsidP="00682823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7" w:type="dxa"/>
          </w:tcPr>
          <w:p w14:paraId="32BAC414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200FAE6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AA615E8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10A342A5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dxa"/>
          </w:tcPr>
          <w:p w14:paraId="624073DA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DA97013" w14:textId="77777777" w:rsidR="00423CD2" w:rsidRPr="00682823" w:rsidRDefault="00423CD2" w:rsidP="00682823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423CD2" w:rsidRPr="00682823" w14:paraId="4076ADA5" w14:textId="77777777" w:rsidTr="00320E03">
        <w:tc>
          <w:tcPr>
            <w:tcW w:w="3020" w:type="dxa"/>
            <w:tcBorders>
              <w:bottom w:val="single" w:sz="4" w:space="0" w:color="auto"/>
            </w:tcBorders>
          </w:tcPr>
          <w:p w14:paraId="76E7DA59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57" w:type="dxa"/>
          </w:tcPr>
          <w:p w14:paraId="37B0714F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06F7A99C" w14:textId="77777777" w:rsidR="00423CD2" w:rsidRPr="00682823" w:rsidRDefault="00423CD2" w:rsidP="00682823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7" w:type="dxa"/>
          </w:tcPr>
          <w:p w14:paraId="66328B34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C13394F" w14:textId="77777777" w:rsidR="00423CD2" w:rsidRPr="00682823" w:rsidRDefault="00423CD2" w:rsidP="00682823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6" w:type="dxa"/>
          </w:tcPr>
          <w:p w14:paraId="488A695C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  <w:tcBorders>
              <w:bottom w:val="single" w:sz="4" w:space="0" w:color="auto"/>
            </w:tcBorders>
          </w:tcPr>
          <w:p w14:paraId="00F8CA37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4" w:type="dxa"/>
          </w:tcPr>
          <w:p w14:paraId="637240A6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12701A4" w14:textId="77777777" w:rsidR="00423CD2" w:rsidRPr="00682823" w:rsidRDefault="00423CD2" w:rsidP="00682823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tr w:rsidR="00262AFE" w:rsidRPr="00682823" w14:paraId="3F0E42D9" w14:textId="77777777" w:rsidTr="00262AFE">
        <w:tc>
          <w:tcPr>
            <w:tcW w:w="3020" w:type="dxa"/>
          </w:tcPr>
          <w:p w14:paraId="063871A4" w14:textId="3D92EC84" w:rsidR="00262AFE" w:rsidRPr="00682823" w:rsidRDefault="00600B3D" w:rsidP="00682823">
            <w:pPr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บริษัท ทรัสตี้ คอนสตรัคชั่น จำกัด</w:t>
            </w:r>
            <w:bookmarkEnd w:id="0"/>
          </w:p>
        </w:tc>
        <w:tc>
          <w:tcPr>
            <w:tcW w:w="257" w:type="dxa"/>
          </w:tcPr>
          <w:p w14:paraId="3E6C5374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5CCA6FCA" w14:textId="77777777" w:rsidR="00262AFE" w:rsidRPr="00682823" w:rsidRDefault="00262AFE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5D2F92BD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51D4E41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ตุลาคม </w:t>
            </w:r>
            <w:r w:rsidRPr="00682823">
              <w:rPr>
                <w:rFonts w:ascii="Angsana New" w:hAnsi="Angsana New"/>
                <w:sz w:val="24"/>
                <w:szCs w:val="24"/>
              </w:rPr>
              <w:t>2555</w:t>
            </w:r>
          </w:p>
        </w:tc>
        <w:tc>
          <w:tcPr>
            <w:tcW w:w="266" w:type="dxa"/>
          </w:tcPr>
          <w:p w14:paraId="504FD52D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21B1F6B7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ผลิตวัสดุเพื่อใช้ในการก่อสร้าง</w:t>
            </w:r>
          </w:p>
        </w:tc>
        <w:tc>
          <w:tcPr>
            <w:tcW w:w="264" w:type="dxa"/>
          </w:tcPr>
          <w:p w14:paraId="43529C61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345FD2B" w14:textId="77777777" w:rsidR="00262AFE" w:rsidRPr="00682823" w:rsidRDefault="00262AFE" w:rsidP="00682823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262AFE" w:rsidRPr="00682823" w14:paraId="1BD5926B" w14:textId="77777777" w:rsidTr="00262AFE">
        <w:tc>
          <w:tcPr>
            <w:tcW w:w="3020" w:type="dxa"/>
          </w:tcPr>
          <w:p w14:paraId="21274BB6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7B904687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68EE98D5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246A23E2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6EF5C49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77B4256C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550C9652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5EEFABD1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2B9F5D93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682823" w14:paraId="1DA1A57F" w14:textId="77777777" w:rsidTr="00262AFE">
        <w:tc>
          <w:tcPr>
            <w:tcW w:w="3020" w:type="dxa"/>
          </w:tcPr>
          <w:p w14:paraId="6B5EC752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บริษัท ยูนิค ทันเนลลิ่ง จำกัด</w:t>
            </w:r>
          </w:p>
        </w:tc>
        <w:tc>
          <w:tcPr>
            <w:tcW w:w="257" w:type="dxa"/>
          </w:tcPr>
          <w:p w14:paraId="2E117453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6EA85E67" w14:textId="77777777" w:rsidR="00262AFE" w:rsidRPr="00682823" w:rsidRDefault="00262AFE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4C3A95D8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E936631" w14:textId="77777777" w:rsidR="00262AFE" w:rsidRPr="00682823" w:rsidRDefault="00262AFE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>2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พฤศจิกายน </w:t>
            </w:r>
            <w:r w:rsidRPr="00682823">
              <w:rPr>
                <w:rFonts w:ascii="Angsana New" w:hAnsi="Angsana New"/>
                <w:sz w:val="24"/>
                <w:szCs w:val="24"/>
              </w:rPr>
              <w:t>2555</w:t>
            </w:r>
          </w:p>
        </w:tc>
        <w:tc>
          <w:tcPr>
            <w:tcW w:w="266" w:type="dxa"/>
          </w:tcPr>
          <w:p w14:paraId="77C46720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44B5243F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การรับเหมาก่อสร้าง</w:t>
            </w:r>
          </w:p>
        </w:tc>
        <w:tc>
          <w:tcPr>
            <w:tcW w:w="264" w:type="dxa"/>
          </w:tcPr>
          <w:p w14:paraId="743C54D5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98F6850" w14:textId="358232D8" w:rsidR="007A456A" w:rsidRPr="00682823" w:rsidRDefault="00262AFE" w:rsidP="00682823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262AFE" w:rsidRPr="00682823" w14:paraId="6191551F" w14:textId="77777777" w:rsidTr="00C34E0D">
        <w:tc>
          <w:tcPr>
            <w:tcW w:w="3020" w:type="dxa"/>
          </w:tcPr>
          <w:p w14:paraId="5D56CA35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598419F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1D1A5FF5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17E002C3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7D6B4A1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52DC4A65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681EF096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060099EA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601D5D4E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768E6" w:rsidRPr="00682823" w14:paraId="4CFD0BD1" w14:textId="77777777" w:rsidTr="0093675D">
        <w:tc>
          <w:tcPr>
            <w:tcW w:w="3020" w:type="dxa"/>
          </w:tcPr>
          <w:p w14:paraId="410E5A48" w14:textId="77777777" w:rsidR="00E768E6" w:rsidRPr="00682823" w:rsidRDefault="00E768E6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บริษัท ยูนิค บิลท์ จำกัด</w:t>
            </w:r>
          </w:p>
        </w:tc>
        <w:tc>
          <w:tcPr>
            <w:tcW w:w="257" w:type="dxa"/>
          </w:tcPr>
          <w:p w14:paraId="5EAA50C0" w14:textId="77777777" w:rsidR="00E768E6" w:rsidRPr="00682823" w:rsidRDefault="00E768E6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46E8B25C" w14:textId="77777777" w:rsidR="00E768E6" w:rsidRPr="00682823" w:rsidRDefault="00E768E6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680F60BD" w14:textId="77777777" w:rsidR="00E768E6" w:rsidRPr="00682823" w:rsidRDefault="00E768E6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0FF3363" w14:textId="77777777" w:rsidR="00E768E6" w:rsidRPr="00682823" w:rsidRDefault="00E768E6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>14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682823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4963390D" w14:textId="77777777" w:rsidR="00E768E6" w:rsidRPr="00682823" w:rsidRDefault="00E768E6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7E908AA0" w14:textId="77777777" w:rsidR="00E768E6" w:rsidRPr="00682823" w:rsidRDefault="00E768E6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ให้บริการเกี่ยวกับงานรับเหมาก่อสร้างอาคาร</w:t>
            </w:r>
          </w:p>
        </w:tc>
        <w:tc>
          <w:tcPr>
            <w:tcW w:w="264" w:type="dxa"/>
          </w:tcPr>
          <w:p w14:paraId="0A231357" w14:textId="77777777" w:rsidR="00E768E6" w:rsidRPr="00682823" w:rsidRDefault="00E768E6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7EA9A3C7" w14:textId="77777777" w:rsidR="00E768E6" w:rsidRPr="00682823" w:rsidRDefault="00E768E6" w:rsidP="00682823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E768E6" w:rsidRPr="00682823" w14:paraId="02A3C6C9" w14:textId="77777777" w:rsidTr="0093675D">
        <w:tc>
          <w:tcPr>
            <w:tcW w:w="3020" w:type="dxa"/>
          </w:tcPr>
          <w:p w14:paraId="48F10363" w14:textId="77777777" w:rsidR="00E768E6" w:rsidRPr="00682823" w:rsidRDefault="00E768E6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11BD497" w14:textId="77777777" w:rsidR="00E768E6" w:rsidRPr="00682823" w:rsidRDefault="00E768E6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03B786B7" w14:textId="77777777" w:rsidR="00E768E6" w:rsidRPr="00682823" w:rsidRDefault="00E768E6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32B7D680" w14:textId="77777777" w:rsidR="00E768E6" w:rsidRPr="00682823" w:rsidRDefault="00E768E6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1ACB2EF" w14:textId="77777777" w:rsidR="00E768E6" w:rsidRPr="00682823" w:rsidRDefault="00E768E6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69594AC5" w14:textId="77777777" w:rsidR="00E768E6" w:rsidRPr="00682823" w:rsidRDefault="00E768E6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21966081" w14:textId="77777777" w:rsidR="00E768E6" w:rsidRPr="00682823" w:rsidRDefault="00E768E6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2100EEC9" w14:textId="77777777" w:rsidR="00E768E6" w:rsidRPr="00682823" w:rsidRDefault="00E768E6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3BD55828" w14:textId="77777777" w:rsidR="00E768E6" w:rsidRPr="00682823" w:rsidRDefault="00E768E6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682823" w14:paraId="671363BE" w14:textId="77777777" w:rsidTr="00262AFE">
        <w:tc>
          <w:tcPr>
            <w:tcW w:w="3020" w:type="dxa"/>
          </w:tcPr>
          <w:p w14:paraId="01260C00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บริษัท ยูนิค ซิสเท็ม จำกัด</w:t>
            </w:r>
          </w:p>
        </w:tc>
        <w:tc>
          <w:tcPr>
            <w:tcW w:w="257" w:type="dxa"/>
          </w:tcPr>
          <w:p w14:paraId="2BA703DD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414C010A" w14:textId="77777777" w:rsidR="00262AFE" w:rsidRPr="00682823" w:rsidRDefault="00262AFE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1BD0B41D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09A85AB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>22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682823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3306AF63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228340A2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บริการเกี่ยวกับงานระบบสาธารณูปโภค  </w:t>
            </w:r>
          </w:p>
        </w:tc>
        <w:tc>
          <w:tcPr>
            <w:tcW w:w="264" w:type="dxa"/>
          </w:tcPr>
          <w:p w14:paraId="20534E43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36EE17CA" w14:textId="77777777" w:rsidR="00262AFE" w:rsidRPr="00682823" w:rsidRDefault="00262AFE" w:rsidP="00682823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262AFE" w:rsidRPr="00682823" w14:paraId="4C5FE64C" w14:textId="77777777" w:rsidTr="00262AFE">
        <w:tc>
          <w:tcPr>
            <w:tcW w:w="3020" w:type="dxa"/>
          </w:tcPr>
          <w:p w14:paraId="6DE6552D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385E816E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1C9829F6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148E8368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A53F9BC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42A069AE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1F02FD86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50C4B1D4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24E6FC0B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682823" w14:paraId="131D816D" w14:textId="77777777" w:rsidTr="00262AFE">
        <w:tc>
          <w:tcPr>
            <w:tcW w:w="3020" w:type="dxa"/>
          </w:tcPr>
          <w:p w14:paraId="1612C336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บริษัท ยูนิค อินโนเวชั่น จำกัด</w:t>
            </w:r>
          </w:p>
        </w:tc>
        <w:tc>
          <w:tcPr>
            <w:tcW w:w="257" w:type="dxa"/>
          </w:tcPr>
          <w:p w14:paraId="68D79AAC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3255B132" w14:textId="77777777" w:rsidR="00262AFE" w:rsidRPr="00682823" w:rsidRDefault="00262AFE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1C7B968B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C4B21FF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>17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เมษายน </w:t>
            </w:r>
            <w:r w:rsidRPr="00682823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796402C2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0CCAC57D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ให้บริการโรงหล่องานคอนกรีตและคอนกรีตสำเร็จรูป  </w:t>
            </w:r>
          </w:p>
        </w:tc>
        <w:tc>
          <w:tcPr>
            <w:tcW w:w="264" w:type="dxa"/>
          </w:tcPr>
          <w:p w14:paraId="5A070D5F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B98E1DB" w14:textId="77777777" w:rsidR="00262AFE" w:rsidRPr="00682823" w:rsidRDefault="00262AFE" w:rsidP="00682823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  <w:tr w:rsidR="00262AFE" w:rsidRPr="00682823" w14:paraId="746F7B76" w14:textId="77777777" w:rsidTr="00262AFE">
        <w:tc>
          <w:tcPr>
            <w:tcW w:w="3020" w:type="dxa"/>
          </w:tcPr>
          <w:p w14:paraId="6DFAF787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FF6FA71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50F29964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05F37117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7463813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0BE21E00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7CA5AB75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7AAF8FF3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3C326593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682823" w14:paraId="16EBA73A" w14:textId="77777777" w:rsidTr="00262AFE">
        <w:tc>
          <w:tcPr>
            <w:tcW w:w="3020" w:type="dxa"/>
          </w:tcPr>
          <w:p w14:paraId="73E04D82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บริษัท ยูนิค เมทัล จำกัด</w:t>
            </w:r>
          </w:p>
        </w:tc>
        <w:tc>
          <w:tcPr>
            <w:tcW w:w="257" w:type="dxa"/>
          </w:tcPr>
          <w:p w14:paraId="7F0A66F0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4D1C08FC" w14:textId="77777777" w:rsidR="00262AFE" w:rsidRPr="00682823" w:rsidRDefault="00262AFE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479198DE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7A25703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>4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กันยายน </w:t>
            </w:r>
            <w:r w:rsidRPr="00682823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69F0EA2D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5A54A340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ให้บริการเกี่ยวกับงานเชื่อม กลึง และงานเหล็ก</w:t>
            </w:r>
          </w:p>
        </w:tc>
        <w:tc>
          <w:tcPr>
            <w:tcW w:w="264" w:type="dxa"/>
          </w:tcPr>
          <w:p w14:paraId="7C07C575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512F1955" w14:textId="77777777" w:rsidR="00262AFE" w:rsidRPr="00682823" w:rsidRDefault="00262AFE" w:rsidP="00682823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97</w:t>
            </w:r>
          </w:p>
        </w:tc>
      </w:tr>
      <w:tr w:rsidR="00262AFE" w:rsidRPr="00682823" w14:paraId="44838516" w14:textId="77777777" w:rsidTr="00262AFE">
        <w:tc>
          <w:tcPr>
            <w:tcW w:w="3020" w:type="dxa"/>
          </w:tcPr>
          <w:p w14:paraId="697B0B46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306C66E7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49B48A07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2E200DC7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EBD5FF7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621743F2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3196841D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76572745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088A8100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682823" w14:paraId="10B081F2" w14:textId="77777777" w:rsidTr="00262AFE">
        <w:tc>
          <w:tcPr>
            <w:tcW w:w="3020" w:type="dxa"/>
          </w:tcPr>
          <w:p w14:paraId="04957DA7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บริษัท ยูนิค แพรคติก้า จำกัด</w:t>
            </w:r>
          </w:p>
        </w:tc>
        <w:tc>
          <w:tcPr>
            <w:tcW w:w="257" w:type="dxa"/>
          </w:tcPr>
          <w:p w14:paraId="76022F47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4CDCBF29" w14:textId="77777777" w:rsidR="00262AFE" w:rsidRPr="00682823" w:rsidRDefault="00262AFE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4B9E7836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976942C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>4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กันยายน </w:t>
            </w:r>
            <w:r w:rsidRPr="00682823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751F2CAE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4802011A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ให้บริการงานติดตั้งประกอบ</w:t>
            </w:r>
          </w:p>
        </w:tc>
        <w:tc>
          <w:tcPr>
            <w:tcW w:w="264" w:type="dxa"/>
          </w:tcPr>
          <w:p w14:paraId="0FF11FE2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3060E7FC" w14:textId="77777777" w:rsidR="00262AFE" w:rsidRPr="00682823" w:rsidRDefault="00262AFE" w:rsidP="00682823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97</w:t>
            </w:r>
          </w:p>
        </w:tc>
      </w:tr>
      <w:tr w:rsidR="00262AFE" w:rsidRPr="00682823" w14:paraId="5E559E1D" w14:textId="77777777" w:rsidTr="00262AFE">
        <w:tc>
          <w:tcPr>
            <w:tcW w:w="3020" w:type="dxa"/>
          </w:tcPr>
          <w:p w14:paraId="5E75DAC2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A562701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06234C1A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132B22CB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8E272B3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22573CA2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07BDD338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185CBFF2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393C6E06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682823" w14:paraId="368DC8EE" w14:textId="77777777" w:rsidTr="00262AFE">
        <w:tc>
          <w:tcPr>
            <w:tcW w:w="3020" w:type="dxa"/>
          </w:tcPr>
          <w:p w14:paraId="159FB8BF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บริษัท ยูนิค เอ็กซพลอเรชั่น จำกัด</w:t>
            </w:r>
          </w:p>
        </w:tc>
        <w:tc>
          <w:tcPr>
            <w:tcW w:w="257" w:type="dxa"/>
          </w:tcPr>
          <w:p w14:paraId="2B7F34AE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4A14C104" w14:textId="77777777" w:rsidR="00262AFE" w:rsidRPr="00682823" w:rsidRDefault="00262AFE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193D8D13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959C47A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>4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กันยายน </w:t>
            </w:r>
            <w:r w:rsidRPr="00682823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33D36D77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511B2C58" w14:textId="229309CB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ให้บริการสำรวจ รังวัด วางผังและ</w:t>
            </w:r>
            <w:r w:rsidR="00571F95" w:rsidRPr="0068282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>ทำระดับ</w:t>
            </w:r>
          </w:p>
        </w:tc>
        <w:tc>
          <w:tcPr>
            <w:tcW w:w="264" w:type="dxa"/>
          </w:tcPr>
          <w:p w14:paraId="1A811C10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661E6176" w14:textId="77777777" w:rsidR="00262AFE" w:rsidRPr="00682823" w:rsidRDefault="00262AFE" w:rsidP="00682823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97</w:t>
            </w:r>
          </w:p>
        </w:tc>
      </w:tr>
      <w:tr w:rsidR="00262AFE" w:rsidRPr="00682823" w14:paraId="2B8C2457" w14:textId="77777777" w:rsidTr="00262AFE">
        <w:tc>
          <w:tcPr>
            <w:tcW w:w="3020" w:type="dxa"/>
          </w:tcPr>
          <w:p w14:paraId="78621CDD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6FA3249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2767F8DB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5AC2B755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B00268B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4FD3AD90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06B64BF3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1A8C6C91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182DAE80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682823" w14:paraId="70FC6CCB" w14:textId="77777777" w:rsidTr="00262AFE">
        <w:tc>
          <w:tcPr>
            <w:tcW w:w="3020" w:type="dxa"/>
          </w:tcPr>
          <w:p w14:paraId="3A5AEE27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บริษัท ยูนิค อีควิปเม้นท์ เซอร์วิส จำกัด</w:t>
            </w:r>
          </w:p>
        </w:tc>
        <w:tc>
          <w:tcPr>
            <w:tcW w:w="257" w:type="dxa"/>
          </w:tcPr>
          <w:p w14:paraId="4D6F321F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3DE2B4F1" w14:textId="77777777" w:rsidR="00262AFE" w:rsidRPr="00682823" w:rsidRDefault="00262AFE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3D4447AF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F7EDF02" w14:textId="77777777" w:rsidR="00262AFE" w:rsidRPr="00682823" w:rsidRDefault="00262AFE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>3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682823">
              <w:rPr>
                <w:rFonts w:ascii="Angsana New" w:hAnsi="Angsana New"/>
                <w:sz w:val="24"/>
                <w:szCs w:val="24"/>
              </w:rPr>
              <w:t>2556</w:t>
            </w:r>
          </w:p>
        </w:tc>
        <w:tc>
          <w:tcPr>
            <w:tcW w:w="266" w:type="dxa"/>
          </w:tcPr>
          <w:p w14:paraId="413E5925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0FEEBF61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ให้บริการซ่อมแซมและบำรุงรักษาเครื่องจักรและเครื่องมือเครื่องใช้</w:t>
            </w:r>
          </w:p>
        </w:tc>
        <w:tc>
          <w:tcPr>
            <w:tcW w:w="264" w:type="dxa"/>
          </w:tcPr>
          <w:p w14:paraId="5530A508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463817F8" w14:textId="77777777" w:rsidR="00262AFE" w:rsidRPr="00682823" w:rsidRDefault="00262AFE" w:rsidP="00682823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97</w:t>
            </w:r>
          </w:p>
        </w:tc>
      </w:tr>
      <w:tr w:rsidR="00262AFE" w:rsidRPr="00682823" w14:paraId="67CB36F7" w14:textId="77777777" w:rsidTr="00262AFE">
        <w:tc>
          <w:tcPr>
            <w:tcW w:w="3020" w:type="dxa"/>
          </w:tcPr>
          <w:p w14:paraId="1EE69093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0E450F61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1" w:type="dxa"/>
          </w:tcPr>
          <w:p w14:paraId="0A6BA3A7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14:paraId="5E7205F9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75C0629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00653188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63" w:type="dxa"/>
          </w:tcPr>
          <w:p w14:paraId="4529F1B1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7529F17C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652216A2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62AFE" w:rsidRPr="00682823" w14:paraId="6BD1D7C0" w14:textId="77777777" w:rsidTr="00262AFE">
        <w:tc>
          <w:tcPr>
            <w:tcW w:w="3020" w:type="dxa"/>
          </w:tcPr>
          <w:p w14:paraId="7A089411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ซัน เทคโนโลยี แอนด์ คอนสตรัคชั่น จำกัด</w:t>
            </w:r>
          </w:p>
        </w:tc>
        <w:tc>
          <w:tcPr>
            <w:tcW w:w="257" w:type="dxa"/>
          </w:tcPr>
          <w:p w14:paraId="3625576C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</w:tcPr>
          <w:p w14:paraId="51979ED4" w14:textId="77777777" w:rsidR="00262AFE" w:rsidRPr="00682823" w:rsidRDefault="00262AFE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7" w:type="dxa"/>
          </w:tcPr>
          <w:p w14:paraId="40B507A1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BF27271" w14:textId="77777777" w:rsidR="00262AFE" w:rsidRPr="00682823" w:rsidRDefault="00262AFE" w:rsidP="00682823">
            <w:pPr>
              <w:ind w:left="-105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 xml:space="preserve">19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682823">
              <w:rPr>
                <w:rFonts w:ascii="Angsana New" w:hAnsi="Angsana New"/>
                <w:sz w:val="24"/>
                <w:szCs w:val="24"/>
              </w:rPr>
              <w:t>2557</w:t>
            </w:r>
          </w:p>
        </w:tc>
        <w:tc>
          <w:tcPr>
            <w:tcW w:w="266" w:type="dxa"/>
          </w:tcPr>
          <w:p w14:paraId="1F1D59C8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3" w:type="dxa"/>
          </w:tcPr>
          <w:p w14:paraId="440A0388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เพื่อประมูลงานในอนาคต  จนถึงปัจจุบัน</w:t>
            </w:r>
            <w:r w:rsidRPr="006828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>ยังไม่ได้เริ่มดำเนินพาณิชยกิจใด</w:t>
            </w:r>
            <w:r w:rsidRPr="006828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264" w:type="dxa"/>
          </w:tcPr>
          <w:p w14:paraId="4F3642E2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</w:tcPr>
          <w:p w14:paraId="6FB0C711" w14:textId="77777777" w:rsidR="00262AFE" w:rsidRPr="00682823" w:rsidRDefault="00262AFE" w:rsidP="00682823">
            <w:pPr>
              <w:ind w:left="-102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</w:p>
        </w:tc>
      </w:tr>
    </w:tbl>
    <w:p w14:paraId="6C4ED543" w14:textId="77777777" w:rsidR="00471E20" w:rsidRPr="00682823" w:rsidRDefault="00471E20" w:rsidP="00682823">
      <w:pPr>
        <w:jc w:val="both"/>
        <w:rPr>
          <w:rFonts w:ascii="Angsana New" w:hAnsi="Angsana New"/>
          <w:color w:val="000000"/>
          <w:sz w:val="26"/>
          <w:szCs w:val="26"/>
        </w:rPr>
      </w:pPr>
    </w:p>
    <w:p w14:paraId="27585690" w14:textId="606A3966" w:rsidR="00356C39" w:rsidRPr="00682823" w:rsidRDefault="00A47EFC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682823">
        <w:rPr>
          <w:rFonts w:ascii="Angsana New" w:hAnsi="Angsana New"/>
          <w:b/>
          <w:bCs/>
          <w:color w:val="000000"/>
          <w:sz w:val="26"/>
          <w:szCs w:val="26"/>
          <w:cs/>
        </w:rPr>
        <w:t>การดำเนินงานร่วมกัน</w:t>
      </w:r>
    </w:p>
    <w:p w14:paraId="02FDA975" w14:textId="77777777" w:rsidR="00456220" w:rsidRPr="00682823" w:rsidRDefault="00456220" w:rsidP="00682823">
      <w:pPr>
        <w:jc w:val="both"/>
        <w:rPr>
          <w:rFonts w:ascii="Angsana New" w:hAnsi="Angsana New"/>
          <w:color w:val="000000"/>
          <w:sz w:val="26"/>
          <w:szCs w:val="26"/>
        </w:rPr>
      </w:pPr>
    </w:p>
    <w:tbl>
      <w:tblPr>
        <w:tblW w:w="9819" w:type="dxa"/>
        <w:tblInd w:w="-90" w:type="dxa"/>
        <w:tblLook w:val="04A0" w:firstRow="1" w:lastRow="0" w:firstColumn="1" w:lastColumn="0" w:noHBand="0" w:noVBand="1"/>
      </w:tblPr>
      <w:tblGrid>
        <w:gridCol w:w="2306"/>
        <w:gridCol w:w="261"/>
        <w:gridCol w:w="799"/>
        <w:gridCol w:w="269"/>
        <w:gridCol w:w="1315"/>
        <w:gridCol w:w="269"/>
        <w:gridCol w:w="2052"/>
        <w:gridCol w:w="266"/>
        <w:gridCol w:w="2282"/>
      </w:tblGrid>
      <w:tr w:rsidR="00456220" w:rsidRPr="00682823" w14:paraId="00749E61" w14:textId="77777777" w:rsidTr="007F0251">
        <w:tc>
          <w:tcPr>
            <w:tcW w:w="2306" w:type="dxa"/>
          </w:tcPr>
          <w:p w14:paraId="585AAA7F" w14:textId="77777777" w:rsidR="00456220" w:rsidRPr="00682823" w:rsidRDefault="00456220" w:rsidP="0068282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1" w:name="_Hlk63539162"/>
          </w:p>
        </w:tc>
        <w:tc>
          <w:tcPr>
            <w:tcW w:w="261" w:type="dxa"/>
          </w:tcPr>
          <w:p w14:paraId="294B9E6F" w14:textId="77777777" w:rsidR="00456220" w:rsidRPr="00682823" w:rsidRDefault="00456220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5509E010" w14:textId="77777777" w:rsidR="00456220" w:rsidRPr="00682823" w:rsidRDefault="00456220" w:rsidP="00682823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9" w:type="dxa"/>
          </w:tcPr>
          <w:p w14:paraId="76E5BA8C" w14:textId="77777777" w:rsidR="00456220" w:rsidRPr="00682823" w:rsidRDefault="00456220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6328CE9" w14:textId="77777777" w:rsidR="00456220" w:rsidRPr="00682823" w:rsidRDefault="00456220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C54B0D2" w14:textId="77777777" w:rsidR="00456220" w:rsidRPr="00682823" w:rsidRDefault="00456220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18102A87" w14:textId="77777777" w:rsidR="00456220" w:rsidRPr="00682823" w:rsidRDefault="00456220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F3C4666" w14:textId="77777777" w:rsidR="00456220" w:rsidRPr="00682823" w:rsidRDefault="00456220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06658A3B" w14:textId="77777777" w:rsidR="00456220" w:rsidRPr="00682823" w:rsidRDefault="00456220" w:rsidP="00682823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5231A4" w:rsidRPr="00682823" w14:paraId="5569CC4A" w14:textId="77777777" w:rsidTr="007F0251">
        <w:tc>
          <w:tcPr>
            <w:tcW w:w="2306" w:type="dxa"/>
            <w:tcBorders>
              <w:bottom w:val="single" w:sz="4" w:space="0" w:color="auto"/>
            </w:tcBorders>
          </w:tcPr>
          <w:p w14:paraId="14EC9169" w14:textId="77777777" w:rsidR="005231A4" w:rsidRPr="00682823" w:rsidRDefault="005231A4" w:rsidP="0068282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ชื่อ</w:t>
            </w:r>
            <w:r w:rsidR="00D4052C" w:rsidRPr="00682823">
              <w:rPr>
                <w:rFonts w:ascii="Angsana New" w:hAnsi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61" w:type="dxa"/>
          </w:tcPr>
          <w:p w14:paraId="52931607" w14:textId="77777777" w:rsidR="005231A4" w:rsidRPr="00682823" w:rsidRDefault="005231A4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6FC0E850" w14:textId="77777777" w:rsidR="005231A4" w:rsidRPr="00682823" w:rsidRDefault="005231A4" w:rsidP="00682823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9" w:type="dxa"/>
          </w:tcPr>
          <w:p w14:paraId="569D3E72" w14:textId="77777777" w:rsidR="005231A4" w:rsidRPr="00682823" w:rsidRDefault="005231A4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69717F24" w14:textId="77777777" w:rsidR="005231A4" w:rsidRPr="00682823" w:rsidRDefault="005231A4" w:rsidP="00682823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9" w:type="dxa"/>
          </w:tcPr>
          <w:p w14:paraId="42277F37" w14:textId="77777777" w:rsidR="005231A4" w:rsidRPr="00682823" w:rsidRDefault="005231A4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0048337B" w14:textId="77777777" w:rsidR="005231A4" w:rsidRPr="00682823" w:rsidRDefault="001866F3" w:rsidP="006828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</w:t>
            </w:r>
            <w:r w:rsidR="005231A4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ธุรกิจ</w:t>
            </w:r>
          </w:p>
        </w:tc>
        <w:tc>
          <w:tcPr>
            <w:tcW w:w="266" w:type="dxa"/>
          </w:tcPr>
          <w:p w14:paraId="6CEBA8A2" w14:textId="77777777" w:rsidR="005231A4" w:rsidRPr="00682823" w:rsidRDefault="005231A4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27B13C7A" w14:textId="77777777" w:rsidR="005231A4" w:rsidRPr="00682823" w:rsidRDefault="005231A4" w:rsidP="00682823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bookmarkEnd w:id="1"/>
      <w:tr w:rsidR="00262AFE" w:rsidRPr="00682823" w14:paraId="0C3BC526" w14:textId="77777777" w:rsidTr="00DE6416">
        <w:tc>
          <w:tcPr>
            <w:tcW w:w="2306" w:type="dxa"/>
          </w:tcPr>
          <w:p w14:paraId="115F867C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กิจการร่วมค้า เอสเอช - ยูเอ็น</w:t>
            </w:r>
          </w:p>
        </w:tc>
        <w:tc>
          <w:tcPr>
            <w:tcW w:w="261" w:type="dxa"/>
          </w:tcPr>
          <w:p w14:paraId="18B709A2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40F94360" w14:textId="77777777" w:rsidR="00262AFE" w:rsidRPr="00682823" w:rsidRDefault="00262AFE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359A8434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3CE9FED" w14:textId="77777777" w:rsidR="00262AFE" w:rsidRPr="00682823" w:rsidRDefault="00262AFE" w:rsidP="00682823">
            <w:pPr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พฤศจิกายน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269" w:type="dxa"/>
          </w:tcPr>
          <w:p w14:paraId="28DA0331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4EB93C33" w14:textId="330DAA66" w:rsidR="00262AFE" w:rsidRPr="00682823" w:rsidRDefault="00262AFE" w:rsidP="00682823">
            <w:pPr>
              <w:tabs>
                <w:tab w:val="clear" w:pos="1871"/>
              </w:tabs>
              <w:ind w:right="-142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การรับเหมาก่อสร้างโครงการระบบรถไฟฟ้า</w:t>
            </w:r>
            <w:r w:rsidR="00CD0195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เตาปูน-</w:t>
            </w:r>
            <w:r w:rsidR="00571F95" w:rsidRPr="0068282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ท่า</w:t>
            </w:r>
            <w:r w:rsidR="00571F95" w:rsidRPr="0068282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ระ (สายสีน้ำเงิน) ช่วงหัวลำโพง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บางแค และช่วงบางซื่อ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ท่าพระ (สัญญาที่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 กับการรถไฟฟ้าขนส่งมวลชนแห่งประเทศไทย</w:t>
            </w:r>
          </w:p>
        </w:tc>
        <w:tc>
          <w:tcPr>
            <w:tcW w:w="266" w:type="dxa"/>
          </w:tcPr>
          <w:p w14:paraId="334762B8" w14:textId="77777777" w:rsidR="00262AFE" w:rsidRPr="00682823" w:rsidRDefault="00262AFE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54A2FFCA" w14:textId="77777777" w:rsidR="00262AFE" w:rsidRPr="00682823" w:rsidRDefault="00262AFE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proofErr w:type="spellStart"/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Sinohydro</w:t>
            </w:r>
            <w:proofErr w:type="spellEnd"/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Corporation Limited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(ส่วนแบ่งร้อยละ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และบริษัท (ส่วนแบ่งร้อยละ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</w:tbl>
    <w:p w14:paraId="6C1A7B80" w14:textId="77777777" w:rsidR="00571F95" w:rsidRPr="00682823" w:rsidRDefault="00571F95" w:rsidP="00682823">
      <w:r w:rsidRPr="00682823">
        <w:br w:type="page"/>
      </w:r>
    </w:p>
    <w:tbl>
      <w:tblPr>
        <w:tblW w:w="9819" w:type="dxa"/>
        <w:tblInd w:w="-90" w:type="dxa"/>
        <w:tblLook w:val="04A0" w:firstRow="1" w:lastRow="0" w:firstColumn="1" w:lastColumn="0" w:noHBand="0" w:noVBand="1"/>
      </w:tblPr>
      <w:tblGrid>
        <w:gridCol w:w="2306"/>
        <w:gridCol w:w="261"/>
        <w:gridCol w:w="799"/>
        <w:gridCol w:w="269"/>
        <w:gridCol w:w="1315"/>
        <w:gridCol w:w="269"/>
        <w:gridCol w:w="2052"/>
        <w:gridCol w:w="266"/>
        <w:gridCol w:w="2282"/>
      </w:tblGrid>
      <w:tr w:rsidR="00423CD2" w:rsidRPr="00682823" w14:paraId="581ADB65" w14:textId="77777777" w:rsidTr="00320E03">
        <w:tc>
          <w:tcPr>
            <w:tcW w:w="2306" w:type="dxa"/>
          </w:tcPr>
          <w:p w14:paraId="74DFD92C" w14:textId="0455D6B4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4A9B550F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441B05D4" w14:textId="77777777" w:rsidR="00423CD2" w:rsidRPr="00682823" w:rsidRDefault="00423CD2" w:rsidP="00682823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9" w:type="dxa"/>
          </w:tcPr>
          <w:p w14:paraId="5BBB66A3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F5D6623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D242E45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700FF9EF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FF4432E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48C21134" w14:textId="77777777" w:rsidR="00423CD2" w:rsidRPr="00682823" w:rsidRDefault="00423CD2" w:rsidP="00682823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423CD2" w:rsidRPr="00682823" w14:paraId="3C41E79B" w14:textId="77777777" w:rsidTr="00320E03">
        <w:tc>
          <w:tcPr>
            <w:tcW w:w="2306" w:type="dxa"/>
            <w:tcBorders>
              <w:bottom w:val="single" w:sz="4" w:space="0" w:color="auto"/>
            </w:tcBorders>
          </w:tcPr>
          <w:p w14:paraId="195F93ED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1" w:type="dxa"/>
          </w:tcPr>
          <w:p w14:paraId="02BAA399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D22D669" w14:textId="77777777" w:rsidR="00423CD2" w:rsidRPr="00682823" w:rsidRDefault="00423CD2" w:rsidP="00682823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9" w:type="dxa"/>
          </w:tcPr>
          <w:p w14:paraId="4C884BF8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23D74110" w14:textId="77777777" w:rsidR="00423CD2" w:rsidRPr="00682823" w:rsidRDefault="00423CD2" w:rsidP="00682823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9" w:type="dxa"/>
          </w:tcPr>
          <w:p w14:paraId="13E7BFBB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3CB33643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6" w:type="dxa"/>
          </w:tcPr>
          <w:p w14:paraId="42356D33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16AB1499" w14:textId="77777777" w:rsidR="00423CD2" w:rsidRPr="00682823" w:rsidRDefault="00423CD2" w:rsidP="00682823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tr w:rsidR="005231A4" w:rsidRPr="00682823" w14:paraId="4A2431EF" w14:textId="77777777" w:rsidTr="007F0251">
        <w:tc>
          <w:tcPr>
            <w:tcW w:w="2306" w:type="dxa"/>
          </w:tcPr>
          <w:p w14:paraId="11E81E2F" w14:textId="77777777" w:rsidR="005231A4" w:rsidRPr="00682823" w:rsidRDefault="005231A4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กิจการร่วมค้า เอส ยู</w:t>
            </w:r>
          </w:p>
        </w:tc>
        <w:tc>
          <w:tcPr>
            <w:tcW w:w="261" w:type="dxa"/>
          </w:tcPr>
          <w:p w14:paraId="10DABEEE" w14:textId="77777777" w:rsidR="005231A4" w:rsidRPr="00682823" w:rsidRDefault="005231A4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32DB595F" w14:textId="77777777" w:rsidR="005231A4" w:rsidRPr="00682823" w:rsidRDefault="005231A4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24007219" w14:textId="77777777" w:rsidR="005231A4" w:rsidRPr="00682823" w:rsidRDefault="005231A4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025E1BA" w14:textId="77777777" w:rsidR="005231A4" w:rsidRPr="00682823" w:rsidRDefault="005231A4" w:rsidP="00682823">
            <w:pPr>
              <w:ind w:right="-3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>13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กันยายน </w:t>
            </w:r>
            <w:r w:rsidRPr="00682823">
              <w:rPr>
                <w:rFonts w:ascii="Angsana New" w:hAnsi="Angsana New"/>
                <w:sz w:val="24"/>
                <w:szCs w:val="24"/>
              </w:rPr>
              <w:t>2555</w:t>
            </w:r>
          </w:p>
        </w:tc>
        <w:tc>
          <w:tcPr>
            <w:tcW w:w="269" w:type="dxa"/>
          </w:tcPr>
          <w:p w14:paraId="085182B4" w14:textId="77777777" w:rsidR="005231A4" w:rsidRPr="00682823" w:rsidRDefault="005231A4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3A0FD69C" w14:textId="77777777" w:rsidR="005231A4" w:rsidRPr="00682823" w:rsidRDefault="005231A4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การรับเหมาก่อสร้างโครงการระบบขนส่งมวลชนในกรุงเทพ (สายสีแดง) สัญญาที่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งานโยธาสำหรับสถานีกลางบางซื่อและศูนย์ซ่อมบำรุง</w:t>
            </w:r>
            <w:r w:rsidR="00684FFA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กับการรถไฟแห่งประเทศไทย</w:t>
            </w:r>
          </w:p>
        </w:tc>
        <w:tc>
          <w:tcPr>
            <w:tcW w:w="266" w:type="dxa"/>
          </w:tcPr>
          <w:p w14:paraId="0CA8E063" w14:textId="77777777" w:rsidR="005231A4" w:rsidRPr="00682823" w:rsidRDefault="005231A4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45B4F4E8" w14:textId="77777777" w:rsidR="005231A4" w:rsidRPr="00682823" w:rsidRDefault="005231A4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บริษัท ซิโน-ไทย เอ็นจิเนียริ่ง แอนด์ คอนสตรัคชั่น จำกัด (มหาชน)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60)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และบริษัท (ส่วนแบ่งร้อยละ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40)</w:t>
            </w:r>
          </w:p>
        </w:tc>
      </w:tr>
      <w:tr w:rsidR="00C2316F" w:rsidRPr="00682823" w14:paraId="085ABD3A" w14:textId="77777777" w:rsidTr="007F0251">
        <w:tc>
          <w:tcPr>
            <w:tcW w:w="2306" w:type="dxa"/>
          </w:tcPr>
          <w:p w14:paraId="699C8CDE" w14:textId="77777777" w:rsidR="00C2316F" w:rsidRPr="00682823" w:rsidRDefault="00C2316F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35D501D5" w14:textId="77777777" w:rsidR="00C2316F" w:rsidRPr="00682823" w:rsidRDefault="00C2316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47B41268" w14:textId="77777777" w:rsidR="00C2316F" w:rsidRPr="00682823" w:rsidRDefault="00C2316F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62330B4D" w14:textId="77777777" w:rsidR="00C2316F" w:rsidRPr="00682823" w:rsidRDefault="00C2316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B457BE9" w14:textId="77777777" w:rsidR="00C2316F" w:rsidRPr="00682823" w:rsidRDefault="00C2316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3AF8BEA" w14:textId="77777777" w:rsidR="00C2316F" w:rsidRPr="00682823" w:rsidRDefault="00C2316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5097438F" w14:textId="77777777" w:rsidR="00C2316F" w:rsidRPr="00682823" w:rsidRDefault="00C2316F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6079D97" w14:textId="77777777" w:rsidR="00C2316F" w:rsidRPr="00682823" w:rsidRDefault="00C2316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7D357F1F" w14:textId="77777777" w:rsidR="00C2316F" w:rsidRPr="00682823" w:rsidRDefault="00C2316F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2316F" w:rsidRPr="00682823" w14:paraId="39961E33" w14:textId="77777777" w:rsidTr="007F0251">
        <w:tc>
          <w:tcPr>
            <w:tcW w:w="2306" w:type="dxa"/>
          </w:tcPr>
          <w:p w14:paraId="1C1A2261" w14:textId="77777777" w:rsidR="00C2316F" w:rsidRPr="00682823" w:rsidRDefault="00C2316F" w:rsidP="00682823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กิจการร่วมค้า </w:t>
            </w: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>UN-SH-CH</w:t>
            </w:r>
          </w:p>
        </w:tc>
        <w:tc>
          <w:tcPr>
            <w:tcW w:w="261" w:type="dxa"/>
          </w:tcPr>
          <w:p w14:paraId="31A5A194" w14:textId="77777777" w:rsidR="00C2316F" w:rsidRPr="00682823" w:rsidRDefault="00C2316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3A348967" w14:textId="77777777" w:rsidR="00C2316F" w:rsidRPr="00682823" w:rsidRDefault="00C2316F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0C87F7B5" w14:textId="77777777" w:rsidR="00C2316F" w:rsidRPr="00682823" w:rsidRDefault="00C2316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57369293" w14:textId="77777777" w:rsidR="00C2316F" w:rsidRPr="00682823" w:rsidRDefault="00C2316F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 xml:space="preserve">27 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มีนา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คม </w:t>
            </w: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>2558</w:t>
            </w:r>
          </w:p>
        </w:tc>
        <w:tc>
          <w:tcPr>
            <w:tcW w:w="269" w:type="dxa"/>
          </w:tcPr>
          <w:p w14:paraId="63A1F79A" w14:textId="77777777" w:rsidR="00C2316F" w:rsidRPr="00682823" w:rsidRDefault="00C2316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57A4C5DB" w14:textId="77777777" w:rsidR="00C2316F" w:rsidRPr="00682823" w:rsidRDefault="00C2316F" w:rsidP="00682823">
            <w:pPr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การรับเหมาก่อสร้าง</w:t>
            </w:r>
            <w:r w:rsidR="00A73B42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โครงการระบบขนส่งมวลชนในกรุงเทพ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สายสีเขียว</w:t>
            </w:r>
            <w:r w:rsidR="00A73B42"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A73B42" w:rsidRPr="00682823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(เหนือ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สัญญาที่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FE769E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การก่อสร้างงานโยธา ช่วงสะพานใหม่-คูคต</w:t>
            </w:r>
            <w:r w:rsidR="00CB63EA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กับการรถไฟฟ้าขนส่งมวลชนแห่งประเทศไทย</w:t>
            </w:r>
          </w:p>
        </w:tc>
        <w:tc>
          <w:tcPr>
            <w:tcW w:w="266" w:type="dxa"/>
          </w:tcPr>
          <w:p w14:paraId="67474683" w14:textId="77777777" w:rsidR="00C2316F" w:rsidRPr="00682823" w:rsidRDefault="00C2316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3468F545" w14:textId="77777777" w:rsidR="00C2316F" w:rsidRPr="00682823" w:rsidRDefault="00C2316F" w:rsidP="00682823">
            <w:pPr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Sinohydro Corporation Limited (ส่วนแบ่งร้อยละ </w:t>
            </w: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>25)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, China Harbour Engineering Company Limited (ส่วนแบ่งร้อยละ </w:t>
            </w: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 xml:space="preserve">25) 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และบริษัท (ส่วนแบ่งร้อยละ </w:t>
            </w: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>50)</w:t>
            </w:r>
          </w:p>
        </w:tc>
      </w:tr>
      <w:tr w:rsidR="00DD626F" w:rsidRPr="00682823" w14:paraId="473AEA86" w14:textId="77777777" w:rsidTr="007F0251">
        <w:tc>
          <w:tcPr>
            <w:tcW w:w="2306" w:type="dxa"/>
          </w:tcPr>
          <w:p w14:paraId="4F1164F7" w14:textId="77777777" w:rsidR="00DD626F" w:rsidRPr="00682823" w:rsidRDefault="00DD626F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695B3AC9" w14:textId="77777777" w:rsidR="00DD626F" w:rsidRPr="00682823" w:rsidRDefault="00DD626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6BEB0FCD" w14:textId="77777777" w:rsidR="00DD626F" w:rsidRPr="00682823" w:rsidRDefault="00DD626F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33CA230F" w14:textId="77777777" w:rsidR="00DD626F" w:rsidRPr="00682823" w:rsidRDefault="00DD626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CAFCC64" w14:textId="77777777" w:rsidR="00DD626F" w:rsidRPr="00682823" w:rsidRDefault="00DD626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F40FF48" w14:textId="77777777" w:rsidR="00DD626F" w:rsidRPr="00682823" w:rsidRDefault="00DD626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6B8E36CF" w14:textId="77777777" w:rsidR="00DD626F" w:rsidRPr="00682823" w:rsidRDefault="00DD626F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49D9923E" w14:textId="77777777" w:rsidR="00DD626F" w:rsidRPr="00682823" w:rsidRDefault="00DD626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3ACC35DB" w14:textId="77777777" w:rsidR="00DD626F" w:rsidRPr="00682823" w:rsidRDefault="00DD626F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82C43" w:rsidRPr="00682823" w14:paraId="29DDCEEC" w14:textId="77777777" w:rsidTr="007F0251">
        <w:tc>
          <w:tcPr>
            <w:tcW w:w="2306" w:type="dxa"/>
          </w:tcPr>
          <w:p w14:paraId="3A43F9F6" w14:textId="77777777" w:rsidR="00482C43" w:rsidRPr="00682823" w:rsidRDefault="00482C43" w:rsidP="00682823">
            <w:pPr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กิจการร่วมค้า ยูเอ</w:t>
            </w:r>
          </w:p>
        </w:tc>
        <w:tc>
          <w:tcPr>
            <w:tcW w:w="261" w:type="dxa"/>
          </w:tcPr>
          <w:p w14:paraId="5CD91FB1" w14:textId="77777777" w:rsidR="00482C43" w:rsidRPr="00682823" w:rsidRDefault="00482C43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0A1B487" w14:textId="77777777" w:rsidR="00482C43" w:rsidRPr="00682823" w:rsidRDefault="00482C43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26974FC0" w14:textId="77777777" w:rsidR="00482C43" w:rsidRPr="00682823" w:rsidRDefault="00482C43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5DB2EC7" w14:textId="77777777" w:rsidR="00482C43" w:rsidRPr="00682823" w:rsidRDefault="00482C43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 xml:space="preserve">11 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มกราคม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>255</w:t>
            </w:r>
            <w:r w:rsidRPr="00682823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69" w:type="dxa"/>
          </w:tcPr>
          <w:p w14:paraId="149E3A59" w14:textId="77777777" w:rsidR="00482C43" w:rsidRPr="00682823" w:rsidRDefault="00482C43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153128B3" w14:textId="77777777" w:rsidR="00482C43" w:rsidRPr="00682823" w:rsidRDefault="00482C43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การรับเหมาก่อสร้างโครงการถนนต่อเชื่อมถนนราชพฤกษ์-ถนนกาญจนาภิเษก (แนวเหนือ </w:t>
            </w:r>
            <w:r w:rsidR="007301ED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ใต้) </w:t>
            </w:r>
          </w:p>
          <w:p w14:paraId="19F30FA1" w14:textId="77777777" w:rsidR="00482C43" w:rsidRPr="00682823" w:rsidRDefault="00482C43" w:rsidP="0068282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left" w:pos="162"/>
              </w:tabs>
              <w:ind w:left="162" w:hanging="1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ตอน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NS1</w:t>
            </w:r>
          </w:p>
          <w:p w14:paraId="1CAB5A99" w14:textId="77777777" w:rsidR="00482C43" w:rsidRPr="00682823" w:rsidRDefault="00482C43" w:rsidP="0068282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left" w:pos="162"/>
              </w:tabs>
              <w:ind w:left="162" w:hanging="1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ตอน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NS2</w:t>
            </w:r>
          </w:p>
          <w:p w14:paraId="74BF6184" w14:textId="77777777" w:rsidR="00482C43" w:rsidRPr="00682823" w:rsidRDefault="00482C43" w:rsidP="0068282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left" w:pos="162"/>
              </w:tabs>
              <w:ind w:left="162" w:hanging="1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ตอน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NS3</w:t>
            </w:r>
          </w:p>
          <w:p w14:paraId="6D0CFF29" w14:textId="77777777" w:rsidR="00482C43" w:rsidRPr="00682823" w:rsidRDefault="00482C43" w:rsidP="0068282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left" w:pos="162"/>
              </w:tabs>
              <w:ind w:left="162" w:hanging="1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ตอน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CD Road</w:t>
            </w:r>
          </w:p>
        </w:tc>
        <w:tc>
          <w:tcPr>
            <w:tcW w:w="266" w:type="dxa"/>
          </w:tcPr>
          <w:p w14:paraId="26A5ABA0" w14:textId="77777777" w:rsidR="00482C43" w:rsidRPr="00682823" w:rsidRDefault="00482C43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3CB5E9F9" w14:textId="099B75D1" w:rsidR="00482C43" w:rsidRPr="00682823" w:rsidRDefault="00482C4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อสิตากิจ จำกัด (ส่วนแบ่งสำหรับ ตอน </w:t>
            </w:r>
            <w:r w:rsidRPr="00682823">
              <w:rPr>
                <w:rFonts w:ascii="Angsana New" w:hAnsi="Angsana New"/>
                <w:sz w:val="24"/>
                <w:szCs w:val="24"/>
              </w:rPr>
              <w:t xml:space="preserve">NS1, NS2, NS3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และ ตอน </w:t>
            </w:r>
            <w:r w:rsidRPr="00682823">
              <w:rPr>
                <w:rFonts w:ascii="Angsana New" w:hAnsi="Angsana New"/>
                <w:sz w:val="24"/>
                <w:szCs w:val="24"/>
              </w:rPr>
              <w:t xml:space="preserve">CD Road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คือ ร้อยละ </w:t>
            </w:r>
            <w:r w:rsidRPr="00682823">
              <w:rPr>
                <w:rFonts w:ascii="Angsana New" w:hAnsi="Angsana New"/>
                <w:sz w:val="24"/>
                <w:szCs w:val="24"/>
              </w:rPr>
              <w:t xml:space="preserve">60,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682823">
              <w:rPr>
                <w:rFonts w:ascii="Angsana New" w:hAnsi="Angsana New"/>
                <w:sz w:val="24"/>
                <w:szCs w:val="24"/>
              </w:rPr>
              <w:t xml:space="preserve">50,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682823">
              <w:rPr>
                <w:rFonts w:ascii="Angsana New" w:hAnsi="Angsana New"/>
                <w:sz w:val="24"/>
                <w:szCs w:val="24"/>
              </w:rPr>
              <w:t xml:space="preserve">50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และร้อยละ </w:t>
            </w:r>
            <w:r w:rsidRPr="00682823">
              <w:rPr>
                <w:rFonts w:ascii="Angsana New" w:hAnsi="Angsana New"/>
                <w:sz w:val="24"/>
                <w:szCs w:val="24"/>
              </w:rPr>
              <w:t xml:space="preserve">70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>ตามลำดับ) และ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(ส่วนแบ่งสำหรับ ตอน </w:t>
            </w:r>
            <w:r w:rsidRPr="00682823">
              <w:rPr>
                <w:rFonts w:ascii="Angsana New" w:hAnsi="Angsana New"/>
                <w:sz w:val="24"/>
                <w:szCs w:val="24"/>
              </w:rPr>
              <w:t xml:space="preserve">NS1, NS2, NS3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และ ตอน </w:t>
            </w:r>
            <w:r w:rsidRPr="00682823">
              <w:rPr>
                <w:rFonts w:ascii="Angsana New" w:hAnsi="Angsana New"/>
                <w:sz w:val="24"/>
                <w:szCs w:val="24"/>
              </w:rPr>
              <w:t xml:space="preserve">CD Road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คือ ร้อยละ </w:t>
            </w:r>
            <w:r w:rsidRPr="00682823">
              <w:rPr>
                <w:rFonts w:ascii="Angsana New" w:hAnsi="Angsana New"/>
                <w:sz w:val="24"/>
                <w:szCs w:val="24"/>
              </w:rPr>
              <w:t xml:space="preserve">40,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682823">
              <w:rPr>
                <w:rFonts w:ascii="Angsana New" w:hAnsi="Angsana New"/>
                <w:sz w:val="24"/>
                <w:szCs w:val="24"/>
              </w:rPr>
              <w:t xml:space="preserve">50,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682823">
              <w:rPr>
                <w:rFonts w:ascii="Angsana New" w:hAnsi="Angsana New"/>
                <w:sz w:val="24"/>
                <w:szCs w:val="24"/>
              </w:rPr>
              <w:t xml:space="preserve">50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และร้อยละ </w:t>
            </w:r>
            <w:r w:rsidRPr="00682823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>ตามลำดับ)</w:t>
            </w:r>
          </w:p>
        </w:tc>
      </w:tr>
      <w:tr w:rsidR="00892435" w:rsidRPr="00682823" w14:paraId="34967822" w14:textId="77777777" w:rsidTr="00DE6416">
        <w:tc>
          <w:tcPr>
            <w:tcW w:w="2306" w:type="dxa"/>
          </w:tcPr>
          <w:p w14:paraId="3D5808EE" w14:textId="77777777" w:rsidR="00892435" w:rsidRPr="00682823" w:rsidRDefault="00F841FF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261" w:type="dxa"/>
          </w:tcPr>
          <w:p w14:paraId="755B5A17" w14:textId="77777777" w:rsidR="00892435" w:rsidRPr="00682823" w:rsidRDefault="00892435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4C9C1712" w14:textId="77777777" w:rsidR="00892435" w:rsidRPr="00682823" w:rsidRDefault="00892435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1B2DEAFA" w14:textId="77777777" w:rsidR="00892435" w:rsidRPr="00682823" w:rsidRDefault="00892435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B9C3FB4" w14:textId="77777777" w:rsidR="00892435" w:rsidRPr="00682823" w:rsidRDefault="00892435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444AFC9" w14:textId="77777777" w:rsidR="00892435" w:rsidRPr="00682823" w:rsidRDefault="00892435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1A18923B" w14:textId="77777777" w:rsidR="00892435" w:rsidRPr="00682823" w:rsidRDefault="00892435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3BAE9D9A" w14:textId="77777777" w:rsidR="00892435" w:rsidRPr="00682823" w:rsidRDefault="00892435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34E0F151" w14:textId="77777777" w:rsidR="00892435" w:rsidRPr="00682823" w:rsidRDefault="00892435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92435" w:rsidRPr="00682823" w14:paraId="2E891DEB" w14:textId="77777777" w:rsidTr="00DE6416">
        <w:tc>
          <w:tcPr>
            <w:tcW w:w="2306" w:type="dxa"/>
          </w:tcPr>
          <w:p w14:paraId="0B8B83AD" w14:textId="77777777" w:rsidR="00892435" w:rsidRPr="00682823" w:rsidRDefault="00892435" w:rsidP="00682823">
            <w:pPr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กิจการร่วมค้า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>ยูนิค - อสิตากิจ</w:t>
            </w:r>
          </w:p>
        </w:tc>
        <w:tc>
          <w:tcPr>
            <w:tcW w:w="261" w:type="dxa"/>
          </w:tcPr>
          <w:p w14:paraId="024736BA" w14:textId="77777777" w:rsidR="00892435" w:rsidRPr="00682823" w:rsidRDefault="00892435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010B3DDD" w14:textId="77777777" w:rsidR="00892435" w:rsidRPr="00682823" w:rsidRDefault="00892435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2750F4EC" w14:textId="77777777" w:rsidR="00892435" w:rsidRPr="00682823" w:rsidRDefault="00892435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7D0BD98" w14:textId="77777777" w:rsidR="00892435" w:rsidRPr="00682823" w:rsidRDefault="00892435" w:rsidP="00682823">
            <w:pPr>
              <w:ind w:left="-92" w:right="-12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 xml:space="preserve">18 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กุมภาพันธ์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>255</w:t>
            </w:r>
            <w:r w:rsidRPr="00682823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69" w:type="dxa"/>
          </w:tcPr>
          <w:p w14:paraId="4E06624C" w14:textId="77777777" w:rsidR="00892435" w:rsidRPr="00682823" w:rsidRDefault="00892435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65F5D952" w14:textId="431409DE" w:rsidR="00892435" w:rsidRPr="00682823" w:rsidRDefault="00892435" w:rsidP="00682823">
            <w:pPr>
              <w:tabs>
                <w:tab w:val="clear" w:pos="1871"/>
              </w:tabs>
              <w:ind w:right="-98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จนถึงปัจจุบัน กิจการร่วมค้าดังกล่าวยังไม่เริ่มดำเนินการ</w:t>
            </w:r>
            <w:r w:rsidR="004260C7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ใด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66" w:type="dxa"/>
          </w:tcPr>
          <w:p w14:paraId="239F0538" w14:textId="77777777" w:rsidR="00892435" w:rsidRPr="00682823" w:rsidRDefault="00892435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2697F46F" w14:textId="77777777" w:rsidR="00892435" w:rsidRPr="00682823" w:rsidRDefault="00892435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บริษัท อสิตากิจ จำกัด (ส่วน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แบ่งร้อยละ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50)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และบริษัท (ส่วนแบ่งร้อยละ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50)</w:t>
            </w:r>
          </w:p>
        </w:tc>
      </w:tr>
      <w:tr w:rsidR="00014859" w:rsidRPr="00682823" w14:paraId="793F6E60" w14:textId="77777777" w:rsidTr="00DE6416">
        <w:tc>
          <w:tcPr>
            <w:tcW w:w="2306" w:type="dxa"/>
          </w:tcPr>
          <w:p w14:paraId="5D4D80CF" w14:textId="77777777" w:rsidR="00014859" w:rsidRPr="00682823" w:rsidRDefault="00014859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01536722" w14:textId="77777777" w:rsidR="00014859" w:rsidRPr="00682823" w:rsidRDefault="00014859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77A84656" w14:textId="77777777" w:rsidR="00014859" w:rsidRPr="00682823" w:rsidRDefault="00014859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0D9F39EC" w14:textId="77777777" w:rsidR="00014859" w:rsidRPr="00682823" w:rsidRDefault="00014859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307DC84F" w14:textId="77777777" w:rsidR="00014859" w:rsidRPr="00682823" w:rsidRDefault="00014859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47A53AA" w14:textId="77777777" w:rsidR="00014859" w:rsidRPr="00682823" w:rsidRDefault="00014859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43E8A036" w14:textId="77777777" w:rsidR="00014859" w:rsidRPr="00682823" w:rsidRDefault="00014859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4E571055" w14:textId="77777777" w:rsidR="00014859" w:rsidRPr="00682823" w:rsidRDefault="00014859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7D1A691D" w14:textId="77777777" w:rsidR="00014859" w:rsidRPr="00682823" w:rsidRDefault="00014859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14859" w:rsidRPr="00682823" w14:paraId="1B367CD9" w14:textId="77777777" w:rsidTr="00DE6416">
        <w:tc>
          <w:tcPr>
            <w:tcW w:w="2306" w:type="dxa"/>
          </w:tcPr>
          <w:p w14:paraId="117A47FF" w14:textId="77777777" w:rsidR="00014859" w:rsidRPr="00682823" w:rsidRDefault="00014859" w:rsidP="00682823">
            <w:pPr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กิจการร่วมค้า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ยูเอ็น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-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เอสเอช </w:t>
            </w:r>
          </w:p>
        </w:tc>
        <w:tc>
          <w:tcPr>
            <w:tcW w:w="261" w:type="dxa"/>
          </w:tcPr>
          <w:p w14:paraId="1B28C380" w14:textId="77777777" w:rsidR="00014859" w:rsidRPr="00682823" w:rsidRDefault="00014859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05E0D261" w14:textId="77777777" w:rsidR="00014859" w:rsidRPr="00682823" w:rsidRDefault="00014859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</w:tcPr>
          <w:p w14:paraId="1CF394A7" w14:textId="77777777" w:rsidR="00014859" w:rsidRPr="00682823" w:rsidRDefault="00014859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479A9419" w14:textId="77777777" w:rsidR="00014859" w:rsidRPr="00682823" w:rsidRDefault="00014859" w:rsidP="00682823">
            <w:pPr>
              <w:ind w:left="-92" w:right="-12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 xml:space="preserve">12 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en-GB"/>
              </w:rPr>
              <w:t>ธันวาคม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269" w:type="dxa"/>
          </w:tcPr>
          <w:p w14:paraId="10305D39" w14:textId="77777777" w:rsidR="00014859" w:rsidRPr="00682823" w:rsidRDefault="00014859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2A751AE4" w14:textId="77777777" w:rsidR="00014859" w:rsidRPr="00682823" w:rsidRDefault="00014859" w:rsidP="00682823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การรับเหมาก่อสร้างโครงการระบบขนส่งมวลชน โครงการรถไฟทางคู่ ช่วงลพบุรี - ปากน้ำโพ สัญญาที่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ช่วงบ้านกลับ - โคกกระเทียม (ทางรถไฟยกระดับ)</w:t>
            </w:r>
          </w:p>
        </w:tc>
        <w:tc>
          <w:tcPr>
            <w:tcW w:w="266" w:type="dxa"/>
          </w:tcPr>
          <w:p w14:paraId="699565BB" w14:textId="77777777" w:rsidR="00014859" w:rsidRPr="00682823" w:rsidRDefault="00014859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236CAD06" w14:textId="77777777" w:rsidR="00014859" w:rsidRPr="00682823" w:rsidRDefault="00014859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proofErr w:type="spellStart"/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Sinohydro</w:t>
            </w:r>
            <w:proofErr w:type="spellEnd"/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Corporation Limited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(ส่วนแบ่งร้อยละ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49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และบริษัท (ส่วนแบ่งร้อยละ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51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F1F9D" w:rsidRPr="00682823" w14:paraId="44DE9D32" w14:textId="77777777" w:rsidTr="0052606F">
        <w:tc>
          <w:tcPr>
            <w:tcW w:w="2306" w:type="dxa"/>
          </w:tcPr>
          <w:p w14:paraId="76461D92" w14:textId="77777777" w:rsidR="008F1F9D" w:rsidRPr="00682823" w:rsidRDefault="008F1F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7AE96DAF" w14:textId="77777777" w:rsidR="008F1F9D" w:rsidRPr="00682823" w:rsidRDefault="008F1F9D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6821D852" w14:textId="77777777" w:rsidR="008F1F9D" w:rsidRPr="00682823" w:rsidRDefault="008F1F9D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7574A477" w14:textId="77777777" w:rsidR="008F1F9D" w:rsidRPr="00682823" w:rsidRDefault="008F1F9D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16D671E7" w14:textId="77777777" w:rsidR="008F1F9D" w:rsidRPr="00682823" w:rsidRDefault="008F1F9D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BDC6A62" w14:textId="77777777" w:rsidR="008F1F9D" w:rsidRPr="00682823" w:rsidRDefault="008F1F9D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11EA05AD" w14:textId="77777777" w:rsidR="008F1F9D" w:rsidRPr="00682823" w:rsidRDefault="008F1F9D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9E869AE" w14:textId="77777777" w:rsidR="008F1F9D" w:rsidRPr="00682823" w:rsidRDefault="008F1F9D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442B1C04" w14:textId="77777777" w:rsidR="008F1F9D" w:rsidRPr="00682823" w:rsidRDefault="008F1F9D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23CD2" w:rsidRPr="00682823" w14:paraId="27383BFE" w14:textId="77777777" w:rsidTr="00320E03">
        <w:tc>
          <w:tcPr>
            <w:tcW w:w="2306" w:type="dxa"/>
          </w:tcPr>
          <w:p w14:paraId="05CCE148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1FEB334B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D1B7733" w14:textId="77777777" w:rsidR="00423CD2" w:rsidRPr="00682823" w:rsidRDefault="00423CD2" w:rsidP="00682823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9" w:type="dxa"/>
          </w:tcPr>
          <w:p w14:paraId="41B8A6C9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3E33CE4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FA3E8CC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6E269826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9A7D2EE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1653C84F" w14:textId="77777777" w:rsidR="00423CD2" w:rsidRPr="00682823" w:rsidRDefault="00423CD2" w:rsidP="00682823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423CD2" w:rsidRPr="00682823" w14:paraId="4F4F2219" w14:textId="77777777" w:rsidTr="00320E03">
        <w:tc>
          <w:tcPr>
            <w:tcW w:w="2306" w:type="dxa"/>
            <w:tcBorders>
              <w:bottom w:val="single" w:sz="4" w:space="0" w:color="auto"/>
            </w:tcBorders>
          </w:tcPr>
          <w:p w14:paraId="33624914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1" w:type="dxa"/>
          </w:tcPr>
          <w:p w14:paraId="5C9A5AE2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289D690B" w14:textId="77777777" w:rsidR="00423CD2" w:rsidRPr="00682823" w:rsidRDefault="00423CD2" w:rsidP="00682823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9" w:type="dxa"/>
          </w:tcPr>
          <w:p w14:paraId="39D395C6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0525B16A" w14:textId="77777777" w:rsidR="00423CD2" w:rsidRPr="00682823" w:rsidRDefault="00423CD2" w:rsidP="00682823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9" w:type="dxa"/>
          </w:tcPr>
          <w:p w14:paraId="1213D2E1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1D8DAB07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6" w:type="dxa"/>
          </w:tcPr>
          <w:p w14:paraId="5EE6E23D" w14:textId="77777777" w:rsidR="00423CD2" w:rsidRPr="00682823" w:rsidRDefault="00423CD2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5A822EED" w14:textId="77777777" w:rsidR="00423CD2" w:rsidRPr="00682823" w:rsidRDefault="00423CD2" w:rsidP="00682823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tr w:rsidR="004260C7" w:rsidRPr="00682823" w14:paraId="28B35742" w14:textId="77777777" w:rsidTr="00C76BA4">
        <w:tc>
          <w:tcPr>
            <w:tcW w:w="2306" w:type="dxa"/>
            <w:shd w:val="clear" w:color="auto" w:fill="auto"/>
          </w:tcPr>
          <w:p w14:paraId="2AF9D3C7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1" w:type="dxa"/>
            <w:shd w:val="clear" w:color="auto" w:fill="auto"/>
          </w:tcPr>
          <w:p w14:paraId="4D3E3CBA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7AC97B1" w14:textId="77777777" w:rsidR="004260C7" w:rsidRPr="00682823" w:rsidRDefault="004260C7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3443F42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4C3BBEA3" w14:textId="77777777" w:rsidR="004260C7" w:rsidRPr="00682823" w:rsidRDefault="004260C7" w:rsidP="00682823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2B0D5021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38C7BE75" w14:textId="77777777" w:rsidR="004260C7" w:rsidRPr="00682823" w:rsidRDefault="004260C7" w:rsidP="00682823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61E25862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43658530" w14:textId="77777777" w:rsidR="004260C7" w:rsidRPr="00682823" w:rsidRDefault="004260C7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260C7" w:rsidRPr="00682823" w14:paraId="099E18FC" w14:textId="77777777" w:rsidTr="00C76BA4">
        <w:tc>
          <w:tcPr>
            <w:tcW w:w="2306" w:type="dxa"/>
            <w:shd w:val="clear" w:color="auto" w:fill="auto"/>
          </w:tcPr>
          <w:p w14:paraId="7247C7D8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กิจการร่วมค้า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บีที </w:t>
            </w:r>
            <w:r w:rsidRPr="00682823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ยูเอ็น </w:t>
            </w:r>
          </w:p>
        </w:tc>
        <w:tc>
          <w:tcPr>
            <w:tcW w:w="261" w:type="dxa"/>
            <w:shd w:val="clear" w:color="auto" w:fill="auto"/>
          </w:tcPr>
          <w:p w14:paraId="46CAAEFE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8A8141F" w14:textId="77777777" w:rsidR="004260C7" w:rsidRPr="00682823" w:rsidRDefault="004260C7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  <w:shd w:val="clear" w:color="auto" w:fill="auto"/>
          </w:tcPr>
          <w:p w14:paraId="1318DEE7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3C2BFE23" w14:textId="77777777" w:rsidR="004260C7" w:rsidRPr="00682823" w:rsidRDefault="004260C7" w:rsidP="00682823">
            <w:pPr>
              <w:ind w:left="-92" w:right="-12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 xml:space="preserve">12 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en-GB"/>
              </w:rPr>
              <w:t>ธันวาคม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7EC163B8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5C1B9655" w14:textId="77777777" w:rsidR="004260C7" w:rsidRPr="00682823" w:rsidRDefault="004260C7" w:rsidP="00682823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การรับเหมาก่อสร้างโครงการจัดหาและติดตั้งระบบอาณัติสัญญาณและโทรคมนาคม ในโครงการก่อสร้างรถไฟทางคู่ ช่วงลพบุรี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ปากน้ำโพ</w:t>
            </w:r>
          </w:p>
        </w:tc>
        <w:tc>
          <w:tcPr>
            <w:tcW w:w="266" w:type="dxa"/>
            <w:shd w:val="clear" w:color="auto" w:fill="auto"/>
          </w:tcPr>
          <w:p w14:paraId="29632AE6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5C71823C" w14:textId="77777777" w:rsidR="004260C7" w:rsidRPr="00682823" w:rsidRDefault="004260C7" w:rsidP="00682823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อัลสตอม (ประเทศไทย) จำกัด (เดิมชื่อ บริษัท บอมบาร์ดิเอร์ ทรานสปอร์เทชั่น ซิกแนล (ประเทศไทย) จำกัด) (ส่วนแบ่งร้อยละ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37.41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) และบริษัท (ส่วนแบ่งร้อยละ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62.59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4260C7" w:rsidRPr="00682823" w14:paraId="1A508ABA" w14:textId="77777777" w:rsidTr="00F841FF">
        <w:tc>
          <w:tcPr>
            <w:tcW w:w="2306" w:type="dxa"/>
            <w:shd w:val="clear" w:color="auto" w:fill="auto"/>
          </w:tcPr>
          <w:p w14:paraId="2CB78F4D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1" w:type="dxa"/>
            <w:shd w:val="clear" w:color="auto" w:fill="auto"/>
          </w:tcPr>
          <w:p w14:paraId="19015AB6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401B482" w14:textId="77777777" w:rsidR="004260C7" w:rsidRPr="00682823" w:rsidRDefault="004260C7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076C881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57F6B835" w14:textId="77777777" w:rsidR="004260C7" w:rsidRPr="00682823" w:rsidRDefault="004260C7" w:rsidP="00682823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2F059DB3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057FAAB5" w14:textId="77777777" w:rsidR="004260C7" w:rsidRPr="00682823" w:rsidRDefault="004260C7" w:rsidP="00682823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0DC48A98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48059C78" w14:textId="77777777" w:rsidR="004260C7" w:rsidRPr="00682823" w:rsidRDefault="004260C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D7487" w:rsidRPr="00682823" w14:paraId="77A0B4B0" w14:textId="77777777" w:rsidTr="00F841FF">
        <w:tc>
          <w:tcPr>
            <w:tcW w:w="2306" w:type="dxa"/>
            <w:shd w:val="clear" w:color="auto" w:fill="auto"/>
          </w:tcPr>
          <w:p w14:paraId="5105239E" w14:textId="5585A2AE" w:rsidR="00BD7487" w:rsidRPr="00682823" w:rsidRDefault="00BD7487" w:rsidP="00682823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กิจการร่วมค้า ยูเอ็น - เอเอส</w:t>
            </w:r>
          </w:p>
        </w:tc>
        <w:tc>
          <w:tcPr>
            <w:tcW w:w="261" w:type="dxa"/>
            <w:shd w:val="clear" w:color="auto" w:fill="auto"/>
          </w:tcPr>
          <w:p w14:paraId="4D3455B1" w14:textId="77777777" w:rsidR="00BD7487" w:rsidRPr="00682823" w:rsidRDefault="00BD748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BC8335A" w14:textId="31932FAC" w:rsidR="00BD7487" w:rsidRPr="00682823" w:rsidRDefault="00BD7487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  <w:shd w:val="clear" w:color="auto" w:fill="auto"/>
          </w:tcPr>
          <w:p w14:paraId="7A66EB8B" w14:textId="77777777" w:rsidR="00BD7487" w:rsidRPr="00682823" w:rsidRDefault="00BD748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59672A68" w14:textId="30EA23B8" w:rsidR="00BD7487" w:rsidRPr="00682823" w:rsidRDefault="00017930" w:rsidP="00682823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กรกฎาคม </w:t>
            </w: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65D2BBCF" w14:textId="77777777" w:rsidR="00BD7487" w:rsidRPr="00682823" w:rsidRDefault="00BD748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607BE0D8" w14:textId="6073D5CC" w:rsidR="00BD7487" w:rsidRPr="00682823" w:rsidRDefault="00BD7487" w:rsidP="00682823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การรับเหมาก่อสร้างโครงการขุดคลองระบายน้ำหลากพร้อมอาคารประกอบ สัญญาที่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โครงการคลองระบายน้ำหลากบางบาล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บางไทร จังหวัดพระนครศรีอยุธยา กับกรมชลประทาน</w:t>
            </w:r>
          </w:p>
        </w:tc>
        <w:tc>
          <w:tcPr>
            <w:tcW w:w="266" w:type="dxa"/>
            <w:shd w:val="clear" w:color="auto" w:fill="auto"/>
          </w:tcPr>
          <w:p w14:paraId="0B6DA6D9" w14:textId="77777777" w:rsidR="00BD7487" w:rsidRPr="00682823" w:rsidRDefault="00BD748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245A7944" w14:textId="53E7A2B8" w:rsidR="005C7C8C" w:rsidRPr="00682823" w:rsidRDefault="00BD748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อสิตากิจ จำกัด </w:t>
            </w:r>
            <w:r w:rsidR="005C7C8C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="005C7C8C" w:rsidRPr="00682823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="005C7C8C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="005C7C8C"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</w:p>
          <w:p w14:paraId="08A68749" w14:textId="7136622E" w:rsidR="00BD7487" w:rsidRPr="00682823" w:rsidRDefault="005C7C8C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70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BD7487" w:rsidRPr="00682823" w14:paraId="49E73FAE" w14:textId="77777777" w:rsidTr="00F841FF">
        <w:tc>
          <w:tcPr>
            <w:tcW w:w="2306" w:type="dxa"/>
            <w:shd w:val="clear" w:color="auto" w:fill="auto"/>
          </w:tcPr>
          <w:p w14:paraId="50033F67" w14:textId="77777777" w:rsidR="00BD7487" w:rsidRPr="00682823" w:rsidRDefault="00BD7487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27A4272A" w14:textId="77777777" w:rsidR="00BD7487" w:rsidRPr="00682823" w:rsidRDefault="00BD748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5F7F3A71" w14:textId="77777777" w:rsidR="00BD7487" w:rsidRPr="00682823" w:rsidRDefault="00BD7487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2EF1E621" w14:textId="77777777" w:rsidR="00BD7487" w:rsidRPr="00682823" w:rsidRDefault="00BD748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11165B1B" w14:textId="77777777" w:rsidR="00BD7487" w:rsidRPr="00682823" w:rsidRDefault="00BD748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21B1C97E" w14:textId="77777777" w:rsidR="00BD7487" w:rsidRPr="00682823" w:rsidRDefault="00BD748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3C8BA078" w14:textId="77777777" w:rsidR="00BD7487" w:rsidRPr="00682823" w:rsidRDefault="00BD7487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5397F030" w14:textId="77777777" w:rsidR="00BD7487" w:rsidRPr="00682823" w:rsidRDefault="00BD748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06E63E0D" w14:textId="77777777" w:rsidR="00BD7487" w:rsidRPr="00682823" w:rsidRDefault="00BD7487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091B" w:rsidRPr="00682823" w14:paraId="507FD96E" w14:textId="77777777" w:rsidTr="00F841FF">
        <w:tc>
          <w:tcPr>
            <w:tcW w:w="2306" w:type="dxa"/>
            <w:shd w:val="clear" w:color="auto" w:fill="auto"/>
          </w:tcPr>
          <w:p w14:paraId="4032B01F" w14:textId="073EE21E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กิจการร่วมค้า ยูเอ็น - เอเอสที</w:t>
            </w:r>
          </w:p>
        </w:tc>
        <w:tc>
          <w:tcPr>
            <w:tcW w:w="261" w:type="dxa"/>
            <w:shd w:val="clear" w:color="auto" w:fill="auto"/>
          </w:tcPr>
          <w:p w14:paraId="739B638F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2B475E09" w14:textId="2C3BD271" w:rsidR="007D091B" w:rsidRPr="00682823" w:rsidRDefault="007D091B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  <w:shd w:val="clear" w:color="auto" w:fill="auto"/>
          </w:tcPr>
          <w:p w14:paraId="6BEF4720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558877E2" w14:textId="105BC088" w:rsidR="007D091B" w:rsidRPr="00682823" w:rsidRDefault="007D091B" w:rsidP="00682823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>20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สิงหาคม </w:t>
            </w:r>
            <w:r w:rsidRPr="00682823">
              <w:rPr>
                <w:rFonts w:ascii="Angsana New" w:hAnsi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6F6BEA3F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1A06683A" w14:textId="378D7B28" w:rsidR="007D091B" w:rsidRPr="00682823" w:rsidRDefault="007D091B" w:rsidP="00682823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การรับเหมาก่อสร้างโครงการเปลี่ยนระบบสายไฟฟ้าอากาศเป็นสายไฟฟ้าใต้ดิน โครงการส่วนต่อขยายตามแนวรถไฟฟ้าสายสีม่วง ถนนกรุงเทพฯ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นนทบุรีกับการไฟฟ้านครหลวง</w:t>
            </w:r>
          </w:p>
        </w:tc>
        <w:tc>
          <w:tcPr>
            <w:tcW w:w="266" w:type="dxa"/>
            <w:shd w:val="clear" w:color="auto" w:fill="auto"/>
          </w:tcPr>
          <w:p w14:paraId="02D93DEF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19CEC0A3" w14:textId="6F8C9EB0" w:rsidR="007D091B" w:rsidRPr="00682823" w:rsidRDefault="007D091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อสิตากิจ จำกัด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(ส่วนแบ่งร้อยละ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30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และ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</w:p>
          <w:p w14:paraId="6329AA87" w14:textId="0F2E8934" w:rsidR="007D091B" w:rsidRPr="00682823" w:rsidRDefault="007D091B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70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6F2AC6" w:rsidRPr="00682823" w14:paraId="26D89D67" w14:textId="77777777" w:rsidTr="00F841FF">
        <w:tc>
          <w:tcPr>
            <w:tcW w:w="2306" w:type="dxa"/>
            <w:shd w:val="clear" w:color="auto" w:fill="auto"/>
          </w:tcPr>
          <w:p w14:paraId="0926C65A" w14:textId="77777777" w:rsidR="006F2AC6" w:rsidRPr="00682823" w:rsidRDefault="006F2AC6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2F94164E" w14:textId="77777777" w:rsidR="006F2AC6" w:rsidRPr="00682823" w:rsidRDefault="006F2AC6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5F287D3C" w14:textId="77777777" w:rsidR="006F2AC6" w:rsidRPr="00682823" w:rsidRDefault="006F2AC6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2F594AE7" w14:textId="77777777" w:rsidR="006F2AC6" w:rsidRPr="00682823" w:rsidRDefault="006F2AC6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0F9B4D2C" w14:textId="77777777" w:rsidR="006F2AC6" w:rsidRPr="00682823" w:rsidRDefault="006F2AC6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53EC4EE0" w14:textId="77777777" w:rsidR="006F2AC6" w:rsidRPr="00682823" w:rsidRDefault="006F2AC6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2B9AC290" w14:textId="77777777" w:rsidR="006F2AC6" w:rsidRPr="00682823" w:rsidRDefault="006F2AC6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6B26EA52" w14:textId="77777777" w:rsidR="006F2AC6" w:rsidRPr="00682823" w:rsidRDefault="006F2AC6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4EF84E17" w14:textId="77777777" w:rsidR="006F2AC6" w:rsidRPr="00682823" w:rsidRDefault="006F2AC6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091B" w:rsidRPr="00682823" w14:paraId="2AE5444D" w14:textId="77777777" w:rsidTr="00F841FF">
        <w:tc>
          <w:tcPr>
            <w:tcW w:w="2306" w:type="dxa"/>
            <w:shd w:val="clear" w:color="auto" w:fill="auto"/>
          </w:tcPr>
          <w:p w14:paraId="1CFA481C" w14:textId="5ECAC0A8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กิจการร่วมค้า ยูเอ็น</w:t>
            </w:r>
            <w:r w:rsidR="00E768E6" w:rsidRPr="006828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="00E768E6" w:rsidRPr="006828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>ซีซี</w:t>
            </w:r>
          </w:p>
        </w:tc>
        <w:tc>
          <w:tcPr>
            <w:tcW w:w="261" w:type="dxa"/>
            <w:shd w:val="clear" w:color="auto" w:fill="auto"/>
          </w:tcPr>
          <w:p w14:paraId="48AD2241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3507E76A" w14:textId="45FC17B6" w:rsidR="007D091B" w:rsidRPr="00682823" w:rsidRDefault="007D091B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  <w:shd w:val="clear" w:color="auto" w:fill="auto"/>
          </w:tcPr>
          <w:p w14:paraId="0B459225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0704579B" w14:textId="6B9EECA1" w:rsidR="007D091B" w:rsidRPr="00682823" w:rsidRDefault="007D091B" w:rsidP="00682823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ตุลาคม </w:t>
            </w:r>
            <w:r w:rsidRPr="00682823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4CA197B2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6E455EF4" w14:textId="596957D4" w:rsidR="007D091B" w:rsidRPr="00682823" w:rsidRDefault="007D091B" w:rsidP="00682823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การรับเหมาก่อสร้างโครงการพิเศษสาย</w:t>
            </w:r>
            <w:r w:rsidR="00BF2070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ระราม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3 -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ดาวคะนอง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วงแหวนรอบนอกกรุงเทพมหานครด้านตะวันตก สัญญาที่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0036A"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80036A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กับการทางพิเศษแห่งประเทศไทย</w:t>
            </w:r>
          </w:p>
        </w:tc>
        <w:tc>
          <w:tcPr>
            <w:tcW w:w="266" w:type="dxa"/>
            <w:shd w:val="clear" w:color="auto" w:fill="auto"/>
          </w:tcPr>
          <w:p w14:paraId="7658A7EE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422F47E0" w14:textId="15856A79" w:rsidR="007D091B" w:rsidRPr="00682823" w:rsidRDefault="007D091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บริษัท ซีวิล คอนสตรัคชั่น เซอร์วิสเซส แอนด์ โปรดักส์ จำกัด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(ส่วนแบ่งร้อยละ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30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และ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70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D091B" w:rsidRPr="00682823" w14:paraId="7803724E" w14:textId="77777777" w:rsidTr="00F841FF">
        <w:tc>
          <w:tcPr>
            <w:tcW w:w="2306" w:type="dxa"/>
            <w:shd w:val="clear" w:color="auto" w:fill="auto"/>
          </w:tcPr>
          <w:p w14:paraId="29BC0B20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2E039AF3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5B5C2B53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9F70131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13F5A02D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510E9D10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38AC49ED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449CDE24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5102EB23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091B" w:rsidRPr="00682823" w14:paraId="5FFAB30F" w14:textId="77777777" w:rsidTr="00F841FF">
        <w:tc>
          <w:tcPr>
            <w:tcW w:w="2306" w:type="dxa"/>
            <w:shd w:val="clear" w:color="auto" w:fill="auto"/>
          </w:tcPr>
          <w:p w14:paraId="358250ED" w14:textId="2E41F7DD" w:rsidR="007D091B" w:rsidRPr="00682823" w:rsidRDefault="00F60615" w:rsidP="00682823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กิจการร่วมค้า ยูนิค</w:t>
            </w:r>
          </w:p>
        </w:tc>
        <w:tc>
          <w:tcPr>
            <w:tcW w:w="261" w:type="dxa"/>
            <w:shd w:val="clear" w:color="auto" w:fill="auto"/>
          </w:tcPr>
          <w:p w14:paraId="63677162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12759BEA" w14:textId="2A362B3F" w:rsidR="007D091B" w:rsidRPr="00682823" w:rsidRDefault="007D091B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69" w:type="dxa"/>
            <w:shd w:val="clear" w:color="auto" w:fill="auto"/>
          </w:tcPr>
          <w:p w14:paraId="44EB1548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099C4A9E" w14:textId="7FD1C2E9" w:rsidR="007D091B" w:rsidRPr="00682823" w:rsidRDefault="00F60615" w:rsidP="00682823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 xml:space="preserve">22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4BE7529C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045901E4" w14:textId="0981538E" w:rsidR="007D091B" w:rsidRPr="00682823" w:rsidRDefault="00F60615" w:rsidP="00682823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การรับเหมาก่อสร้างโครงการก่อสร้างทางรถไฟ สายบ้านไผ่</w:t>
            </w:r>
            <w:r w:rsidR="00416598"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-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มหาสารคาม</w:t>
            </w:r>
            <w:r w:rsidR="00416598"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-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ร้อยเอ็ด</w:t>
            </w:r>
            <w:r w:rsidR="00416598"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-มุกดาหาร</w:t>
            </w:r>
            <w:r w:rsidR="00416598"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  <w:r w:rsidR="00416598"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นครพนม สัญญาที่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2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ช่วง</w:t>
            </w:r>
            <w:r w:rsidR="00FC7EE8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นองพอก</w:t>
            </w:r>
            <w:r w:rsidR="00416598"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  <w:r w:rsidR="00416598"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สะพา</w:t>
            </w:r>
            <w:r w:rsidR="00FC7EE8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มิตรภาพ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C62602"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C62602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กับการรถไฟแห่งประเทศไทย</w:t>
            </w:r>
          </w:p>
        </w:tc>
        <w:tc>
          <w:tcPr>
            <w:tcW w:w="266" w:type="dxa"/>
            <w:shd w:val="clear" w:color="auto" w:fill="auto"/>
          </w:tcPr>
          <w:p w14:paraId="65AA4BC9" w14:textId="77777777" w:rsidR="007D091B" w:rsidRPr="00682823" w:rsidRDefault="007D091B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512A548E" w14:textId="790D515C" w:rsidR="007D091B" w:rsidRPr="00682823" w:rsidRDefault="007D091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F60615" w:rsidRPr="00682823">
              <w:rPr>
                <w:rFonts w:ascii="Angsana New" w:hAnsi="Angsana New"/>
                <w:sz w:val="24"/>
                <w:szCs w:val="24"/>
                <w:cs/>
              </w:rPr>
              <w:t>พี.ซีอีที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="00F60615" w:rsidRPr="0068282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E06F0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</w:t>
            </w:r>
            <w:r w:rsidR="007A456A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="00DE06F0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ร้อยละ</w:t>
            </w:r>
            <w:r w:rsidR="00DE06F0"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17</w:t>
            </w:r>
            <w:r w:rsidR="00DE06F0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="00F60615" w:rsidRPr="0068282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E06F0" w:rsidRPr="00682823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="00DE06F0" w:rsidRPr="006828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60615" w:rsidRPr="00682823">
              <w:rPr>
                <w:rFonts w:ascii="Angsana New" w:hAnsi="Angsana New"/>
                <w:sz w:val="24"/>
                <w:szCs w:val="24"/>
                <w:cs/>
              </w:rPr>
              <w:t xml:space="preserve">ไทยพีค่อนและอุตสาหกรรม จำกัด </w:t>
            </w:r>
            <w:r w:rsidR="00DE06F0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="00DE06F0" w:rsidRPr="00682823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="00DE06F0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="00DE06F0"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F60615" w:rsidRPr="00682823">
              <w:rPr>
                <w:rFonts w:ascii="Angsana New" w:hAnsi="Angsana New"/>
                <w:sz w:val="24"/>
                <w:szCs w:val="24"/>
                <w:cs/>
              </w:rPr>
              <w:t>บริษัท วัชรขจร จำกัด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E06F0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="00DE06F0" w:rsidRPr="00682823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DE06F0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และ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(ส่วนแบ่งร้อยละ </w:t>
            </w:r>
            <w:r w:rsidR="00DE06F0" w:rsidRPr="00682823">
              <w:rPr>
                <w:rFonts w:ascii="Angsana New" w:hAnsi="Angsana New"/>
                <w:color w:val="000000"/>
                <w:sz w:val="24"/>
                <w:szCs w:val="24"/>
              </w:rPr>
              <w:t>56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B5CAF" w:rsidRPr="00682823" w14:paraId="2FE2FA28" w14:textId="77777777" w:rsidTr="00F841FF">
        <w:tc>
          <w:tcPr>
            <w:tcW w:w="2306" w:type="dxa"/>
            <w:shd w:val="clear" w:color="auto" w:fill="auto"/>
          </w:tcPr>
          <w:p w14:paraId="6054D9E7" w14:textId="77777777" w:rsidR="003B5CAF" w:rsidRPr="00682823" w:rsidRDefault="003B5CAF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32386D6D" w14:textId="77777777" w:rsidR="003B5CAF" w:rsidRPr="00682823" w:rsidRDefault="003B5CA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39CAC7C3" w14:textId="77777777" w:rsidR="003B5CAF" w:rsidRPr="00682823" w:rsidRDefault="003B5CAF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35E6386" w14:textId="77777777" w:rsidR="003B5CAF" w:rsidRPr="00682823" w:rsidRDefault="003B5CA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471CE3CC" w14:textId="77777777" w:rsidR="003B5CAF" w:rsidRPr="00682823" w:rsidRDefault="003B5CA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3A5BD3F7" w14:textId="77777777" w:rsidR="003B5CAF" w:rsidRPr="00682823" w:rsidRDefault="003B5CA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6FDF6FD0" w14:textId="77777777" w:rsidR="003B5CAF" w:rsidRPr="00682823" w:rsidRDefault="003B5CAF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69D16A88" w14:textId="77777777" w:rsidR="003B5CAF" w:rsidRPr="00682823" w:rsidRDefault="003B5CAF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21F0D9DF" w14:textId="77777777" w:rsidR="003B5CAF" w:rsidRPr="00682823" w:rsidRDefault="003B5CAF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260C7" w:rsidRPr="00682823" w14:paraId="5ECFA29C" w14:textId="77777777" w:rsidTr="00C76BA4">
        <w:tc>
          <w:tcPr>
            <w:tcW w:w="2306" w:type="dxa"/>
          </w:tcPr>
          <w:p w14:paraId="2EAB268E" w14:textId="77777777" w:rsidR="004260C7" w:rsidRPr="00682823" w:rsidRDefault="004260C7" w:rsidP="0068282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</w:tcPr>
          <w:p w14:paraId="76F2D605" w14:textId="77777777" w:rsidR="004260C7" w:rsidRPr="00682823" w:rsidRDefault="004260C7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5D09861C" w14:textId="77777777" w:rsidR="004260C7" w:rsidRPr="00682823" w:rsidRDefault="004260C7" w:rsidP="00682823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69" w:type="dxa"/>
          </w:tcPr>
          <w:p w14:paraId="516AC998" w14:textId="77777777" w:rsidR="004260C7" w:rsidRPr="00682823" w:rsidRDefault="004260C7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</w:tcPr>
          <w:p w14:paraId="08C4BBDE" w14:textId="77777777" w:rsidR="004260C7" w:rsidRPr="00682823" w:rsidRDefault="004260C7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E67D97C" w14:textId="77777777" w:rsidR="004260C7" w:rsidRPr="00682823" w:rsidRDefault="004260C7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</w:tcPr>
          <w:p w14:paraId="710F5FD5" w14:textId="77777777" w:rsidR="004260C7" w:rsidRPr="00682823" w:rsidRDefault="004260C7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5DC5CE5" w14:textId="77777777" w:rsidR="004260C7" w:rsidRPr="00682823" w:rsidRDefault="004260C7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</w:tcPr>
          <w:p w14:paraId="21E4BA66" w14:textId="77777777" w:rsidR="004260C7" w:rsidRPr="00682823" w:rsidRDefault="004260C7" w:rsidP="00682823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</w:tc>
      </w:tr>
      <w:tr w:rsidR="004260C7" w:rsidRPr="00682823" w14:paraId="26910644" w14:textId="77777777" w:rsidTr="00C76BA4">
        <w:tc>
          <w:tcPr>
            <w:tcW w:w="2306" w:type="dxa"/>
            <w:tcBorders>
              <w:bottom w:val="single" w:sz="4" w:space="0" w:color="auto"/>
            </w:tcBorders>
          </w:tcPr>
          <w:p w14:paraId="5E9E266B" w14:textId="77777777" w:rsidR="004260C7" w:rsidRPr="00682823" w:rsidRDefault="004260C7" w:rsidP="00682823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1" w:type="dxa"/>
          </w:tcPr>
          <w:p w14:paraId="7434B85A" w14:textId="77777777" w:rsidR="004260C7" w:rsidRPr="00682823" w:rsidRDefault="004260C7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25913A9A" w14:textId="77777777" w:rsidR="004260C7" w:rsidRPr="00682823" w:rsidRDefault="004260C7" w:rsidP="00682823">
            <w:pPr>
              <w:tabs>
                <w:tab w:val="clear" w:pos="680"/>
              </w:tabs>
              <w:ind w:left="-97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69" w:type="dxa"/>
          </w:tcPr>
          <w:p w14:paraId="4F81DA9F" w14:textId="77777777" w:rsidR="004260C7" w:rsidRPr="00682823" w:rsidRDefault="004260C7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3ACD3D6" w14:textId="77777777" w:rsidR="004260C7" w:rsidRPr="00682823" w:rsidRDefault="004260C7" w:rsidP="00682823">
            <w:pPr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269" w:type="dxa"/>
          </w:tcPr>
          <w:p w14:paraId="58479CEC" w14:textId="77777777" w:rsidR="004260C7" w:rsidRPr="00682823" w:rsidRDefault="004260C7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</w:tcPr>
          <w:p w14:paraId="4E5BDDF4" w14:textId="77777777" w:rsidR="004260C7" w:rsidRPr="00682823" w:rsidRDefault="004260C7" w:rsidP="00682823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6" w:type="dxa"/>
          </w:tcPr>
          <w:p w14:paraId="355EB9C6" w14:textId="77777777" w:rsidR="004260C7" w:rsidRPr="00682823" w:rsidRDefault="004260C7" w:rsidP="0068282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0E09BC7F" w14:textId="77777777" w:rsidR="004260C7" w:rsidRPr="00682823" w:rsidRDefault="004260C7" w:rsidP="00682823">
            <w:pPr>
              <w:ind w:left="-102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</w:tr>
      <w:tr w:rsidR="004260C7" w:rsidRPr="00682823" w14:paraId="56F80F11" w14:textId="77777777" w:rsidTr="00C76BA4">
        <w:tc>
          <w:tcPr>
            <w:tcW w:w="2306" w:type="dxa"/>
            <w:shd w:val="clear" w:color="auto" w:fill="auto"/>
          </w:tcPr>
          <w:p w14:paraId="24AA2609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1" w:type="dxa"/>
            <w:shd w:val="clear" w:color="auto" w:fill="auto"/>
          </w:tcPr>
          <w:p w14:paraId="2E81FE1D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4BFE6604" w14:textId="77777777" w:rsidR="004260C7" w:rsidRPr="00682823" w:rsidRDefault="004260C7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99C8C3A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05BC990A" w14:textId="77777777" w:rsidR="004260C7" w:rsidRPr="00682823" w:rsidRDefault="004260C7" w:rsidP="00682823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2F47D3CC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719517AB" w14:textId="77777777" w:rsidR="004260C7" w:rsidRPr="00682823" w:rsidRDefault="004260C7" w:rsidP="00682823">
            <w:pPr>
              <w:tabs>
                <w:tab w:val="clear" w:pos="1871"/>
              </w:tabs>
              <w:ind w:right="-9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7FB9DDCC" w14:textId="77777777" w:rsidR="004260C7" w:rsidRPr="00682823" w:rsidRDefault="004260C7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187EE3DB" w14:textId="77777777" w:rsidR="004260C7" w:rsidRPr="00682823" w:rsidRDefault="004260C7" w:rsidP="0068282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3B5CAF" w:rsidRPr="00682823" w14:paraId="1E58CC25" w14:textId="77777777" w:rsidTr="00F841FF">
        <w:tc>
          <w:tcPr>
            <w:tcW w:w="2306" w:type="dxa"/>
            <w:shd w:val="clear" w:color="auto" w:fill="auto"/>
          </w:tcPr>
          <w:p w14:paraId="35A02E61" w14:textId="39B938FA" w:rsidR="003B5CAF" w:rsidRPr="00682823" w:rsidRDefault="00600B3D" w:rsidP="00682823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กิจการร่วมค้า ยูเอ็น - เอเอสไอ</w:t>
            </w:r>
          </w:p>
        </w:tc>
        <w:tc>
          <w:tcPr>
            <w:tcW w:w="261" w:type="dxa"/>
            <w:shd w:val="clear" w:color="auto" w:fill="auto"/>
          </w:tcPr>
          <w:p w14:paraId="5D20067E" w14:textId="77777777" w:rsidR="003B5CAF" w:rsidRPr="00682823" w:rsidRDefault="003B5CAF" w:rsidP="00682823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799" w:type="dxa"/>
            <w:shd w:val="clear" w:color="auto" w:fill="auto"/>
          </w:tcPr>
          <w:p w14:paraId="30A60603" w14:textId="5B11F43C" w:rsidR="003B5CAF" w:rsidRPr="00682823" w:rsidRDefault="003B5CAF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269" w:type="dxa"/>
            <w:shd w:val="clear" w:color="auto" w:fill="auto"/>
          </w:tcPr>
          <w:p w14:paraId="6C416CB1" w14:textId="77777777" w:rsidR="003B5CAF" w:rsidRPr="00682823" w:rsidRDefault="003B5CAF" w:rsidP="00682823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1315" w:type="dxa"/>
            <w:shd w:val="clear" w:color="auto" w:fill="auto"/>
          </w:tcPr>
          <w:p w14:paraId="24F3A6B5" w14:textId="563669C2" w:rsidR="003B5CAF" w:rsidRPr="00682823" w:rsidRDefault="004260C7" w:rsidP="00682823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>20</w:t>
            </w:r>
            <w:r w:rsidR="00627DA5"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มกราคม </w:t>
            </w:r>
            <w:r w:rsidR="00627DA5" w:rsidRPr="0068282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324F3084" w14:textId="77777777" w:rsidR="003B5CAF" w:rsidRPr="00682823" w:rsidRDefault="003B5CAF" w:rsidP="00682823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2052" w:type="dxa"/>
            <w:shd w:val="clear" w:color="auto" w:fill="auto"/>
          </w:tcPr>
          <w:p w14:paraId="23050BBA" w14:textId="5F2FD4D8" w:rsidR="003B5CAF" w:rsidRPr="00682823" w:rsidRDefault="00600B3D" w:rsidP="00682823">
            <w:pPr>
              <w:tabs>
                <w:tab w:val="clear" w:pos="1871"/>
              </w:tabs>
              <w:ind w:right="-9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การรับเหมาก่อสร้างโครงการก่อสร้างทางหลวงพิเศษหมายเลข </w:t>
            </w:r>
            <w:r w:rsidRPr="00682823">
              <w:rPr>
                <w:rFonts w:ascii="Angsana New" w:hAnsi="Angsana New"/>
                <w:sz w:val="24"/>
                <w:szCs w:val="24"/>
                <w:lang w:val="th-TH"/>
              </w:rPr>
              <w:t>82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สายทางยกระดับบางขุนเทียน</w:t>
            </w:r>
            <w:r w:rsidR="00416598"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>-</w:t>
            </w:r>
            <w:r w:rsidR="00416598"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>บ้านแพ้ว ช่วงเอกชัย</w:t>
            </w:r>
            <w:r w:rsidR="00416598"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>-</w:t>
            </w:r>
            <w:r w:rsidR="00416598"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>บ้านแพ้ว ตอน</w:t>
            </w:r>
            <w:r w:rsidRPr="00682823">
              <w:rPr>
                <w:rFonts w:ascii="Angsana New" w:hAnsi="Angsana New"/>
                <w:sz w:val="24"/>
                <w:szCs w:val="24"/>
                <w:lang w:val="th-TH"/>
              </w:rPr>
              <w:t xml:space="preserve"> 6</w:t>
            </w:r>
          </w:p>
        </w:tc>
        <w:tc>
          <w:tcPr>
            <w:tcW w:w="266" w:type="dxa"/>
            <w:shd w:val="clear" w:color="auto" w:fill="auto"/>
          </w:tcPr>
          <w:p w14:paraId="139F94E5" w14:textId="77777777" w:rsidR="003B5CAF" w:rsidRPr="00682823" w:rsidRDefault="003B5CAF" w:rsidP="00682823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2282" w:type="dxa"/>
            <w:shd w:val="clear" w:color="auto" w:fill="auto"/>
          </w:tcPr>
          <w:p w14:paraId="6C1FE31D" w14:textId="330EC348" w:rsidR="003B5CAF" w:rsidRPr="00682823" w:rsidRDefault="00600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อสิตากิจ จำกัด </w:t>
            </w:r>
            <w:r w:rsidR="000E4CD4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   ร้อยละ</w:t>
            </w:r>
            <w:r w:rsidR="000E4CD4"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85</w:t>
            </w:r>
            <w:r w:rsidR="000E4CD4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="000E4CD4" w:rsidRPr="0068282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และบริษัท </w:t>
            </w:r>
            <w:r w:rsidR="000E4CD4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(ส่วนแบ่งร้อยละ</w:t>
            </w:r>
            <w:r w:rsidR="000E4CD4"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15</w:t>
            </w:r>
            <w:r w:rsidR="000E4CD4"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C7426" w:rsidRPr="00682823" w14:paraId="0BBCA923" w14:textId="77777777" w:rsidTr="00F841FF">
        <w:tc>
          <w:tcPr>
            <w:tcW w:w="2306" w:type="dxa"/>
            <w:shd w:val="clear" w:color="auto" w:fill="auto"/>
          </w:tcPr>
          <w:p w14:paraId="41A28DCF" w14:textId="77777777" w:rsidR="009C7426" w:rsidRPr="00682823" w:rsidRDefault="009C7426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14271079" w14:textId="77777777" w:rsidR="009C7426" w:rsidRPr="00682823" w:rsidRDefault="009C7426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39AFB65E" w14:textId="77777777" w:rsidR="009C7426" w:rsidRPr="00682823" w:rsidRDefault="009C7426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24F407C5" w14:textId="77777777" w:rsidR="009C7426" w:rsidRPr="00682823" w:rsidRDefault="009C7426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40DADF51" w14:textId="77777777" w:rsidR="009C7426" w:rsidRPr="00682823" w:rsidRDefault="009C7426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27B5FC98" w14:textId="77777777" w:rsidR="009C7426" w:rsidRPr="00682823" w:rsidRDefault="009C7426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14:paraId="0BA828B7" w14:textId="77777777" w:rsidR="009C7426" w:rsidRPr="00682823" w:rsidRDefault="009C7426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4D2EB19F" w14:textId="77777777" w:rsidR="009C7426" w:rsidRPr="00682823" w:rsidRDefault="009C7426" w:rsidP="0068282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2" w:type="dxa"/>
            <w:shd w:val="clear" w:color="auto" w:fill="auto"/>
          </w:tcPr>
          <w:p w14:paraId="136102FF" w14:textId="77777777" w:rsidR="009C7426" w:rsidRPr="00682823" w:rsidRDefault="009C7426" w:rsidP="0068282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C7426" w:rsidRPr="00682823" w14:paraId="0AD9A7DA" w14:textId="77777777" w:rsidTr="00F841FF">
        <w:tc>
          <w:tcPr>
            <w:tcW w:w="2306" w:type="dxa"/>
            <w:shd w:val="clear" w:color="auto" w:fill="auto"/>
          </w:tcPr>
          <w:p w14:paraId="5577F741" w14:textId="5BCB6FAE" w:rsidR="009C7426" w:rsidRPr="00682823" w:rsidRDefault="009C7426" w:rsidP="00682823">
            <w:pPr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กิจการร่วมค้า ยูเอ็นเอ</w:t>
            </w:r>
          </w:p>
        </w:tc>
        <w:tc>
          <w:tcPr>
            <w:tcW w:w="261" w:type="dxa"/>
            <w:shd w:val="clear" w:color="auto" w:fill="auto"/>
          </w:tcPr>
          <w:p w14:paraId="76555286" w14:textId="77777777" w:rsidR="009C7426" w:rsidRPr="00682823" w:rsidRDefault="009C7426" w:rsidP="00682823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799" w:type="dxa"/>
            <w:shd w:val="clear" w:color="auto" w:fill="auto"/>
          </w:tcPr>
          <w:p w14:paraId="424BDDAF" w14:textId="28AB1F05" w:rsidR="009C7426" w:rsidRPr="00682823" w:rsidRDefault="009C7426" w:rsidP="0068282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269" w:type="dxa"/>
            <w:shd w:val="clear" w:color="auto" w:fill="auto"/>
          </w:tcPr>
          <w:p w14:paraId="738457EA" w14:textId="77777777" w:rsidR="009C7426" w:rsidRPr="00682823" w:rsidRDefault="009C7426" w:rsidP="00682823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1315" w:type="dxa"/>
            <w:shd w:val="clear" w:color="auto" w:fill="auto"/>
          </w:tcPr>
          <w:p w14:paraId="372DA7F1" w14:textId="15F17C42" w:rsidR="009C7426" w:rsidRPr="00682823" w:rsidRDefault="00627DA5" w:rsidP="00682823">
            <w:pPr>
              <w:ind w:left="-92" w:right="-1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2823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กันยายน </w:t>
            </w:r>
            <w:r w:rsidRPr="0068282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6D908CCF" w14:textId="77777777" w:rsidR="009C7426" w:rsidRPr="00682823" w:rsidRDefault="009C7426" w:rsidP="00682823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2052" w:type="dxa"/>
            <w:shd w:val="clear" w:color="auto" w:fill="auto"/>
          </w:tcPr>
          <w:p w14:paraId="5D76CD3F" w14:textId="2A71F6E7" w:rsidR="009C7426" w:rsidRPr="00682823" w:rsidRDefault="00627DA5" w:rsidP="00682823">
            <w:pPr>
              <w:tabs>
                <w:tab w:val="clear" w:pos="1871"/>
              </w:tabs>
              <w:ind w:right="-98"/>
              <w:rPr>
                <w:rFonts w:ascii="Angsana New" w:hAnsi="Angsana New"/>
                <w:sz w:val="24"/>
                <w:szCs w:val="24"/>
                <w:cs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>การรับเหมาก่อสร้างโครงการจ้างก่อสร้างสะพานบนสายทาง รย.</w:t>
            </w:r>
            <w:r w:rsidR="001B7DE1" w:rsidRPr="00682823">
              <w:rPr>
                <w:rFonts w:ascii="Angsana New" w:hAnsi="Angsana New"/>
                <w:sz w:val="24"/>
                <w:szCs w:val="24"/>
              </w:rPr>
              <w:t>4060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อ.เขาชะเมา, แก่งหางแมว จ.ระยอง, </w:t>
            </w:r>
            <w:r w:rsidR="00FB5BFE"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>จ.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จันทบุรี </w:t>
            </w:r>
            <w:r w:rsidRPr="00682823">
              <w:rPr>
                <w:rFonts w:ascii="Angsana New" w:hAnsi="Angsana New"/>
                <w:sz w:val="24"/>
                <w:szCs w:val="24"/>
              </w:rPr>
              <w:t>2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แห่ง</w:t>
            </w:r>
          </w:p>
        </w:tc>
        <w:tc>
          <w:tcPr>
            <w:tcW w:w="266" w:type="dxa"/>
            <w:shd w:val="clear" w:color="auto" w:fill="auto"/>
          </w:tcPr>
          <w:p w14:paraId="31ACC108" w14:textId="77777777" w:rsidR="009C7426" w:rsidRPr="00682823" w:rsidRDefault="009C7426" w:rsidP="00682823">
            <w:pPr>
              <w:rPr>
                <w:rFonts w:ascii="Angsana New" w:hAnsi="Angsana New"/>
                <w:sz w:val="24"/>
                <w:szCs w:val="24"/>
                <w:lang w:val="th-TH"/>
              </w:rPr>
            </w:pPr>
          </w:p>
        </w:tc>
        <w:tc>
          <w:tcPr>
            <w:tcW w:w="2282" w:type="dxa"/>
            <w:shd w:val="clear" w:color="auto" w:fill="auto"/>
          </w:tcPr>
          <w:p w14:paraId="4B760CE6" w14:textId="4A614EB9" w:rsidR="009C7426" w:rsidRPr="00682823" w:rsidRDefault="00627DA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อสิตากิจ จำกัด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   ร้อยละ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95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  <w:r w:rsidRPr="0068282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82823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และบริษัท 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(ส่วนแบ่งร้อยละ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</w:rPr>
              <w:t xml:space="preserve"> 5</w:t>
            </w:r>
            <w:r w:rsidRPr="0068282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</w:tbl>
    <w:p w14:paraId="040BC456" w14:textId="77777777" w:rsidR="00923EBC" w:rsidRPr="00682823" w:rsidRDefault="00923EBC" w:rsidP="00682823">
      <w:pPr>
        <w:jc w:val="both"/>
        <w:rPr>
          <w:rFonts w:ascii="Angsana New" w:hAnsi="Angsana New"/>
          <w:color w:val="000000"/>
          <w:sz w:val="26"/>
          <w:szCs w:val="26"/>
        </w:rPr>
      </w:pPr>
    </w:p>
    <w:p w14:paraId="5277B969" w14:textId="643884CA" w:rsidR="00723960" w:rsidRPr="00682823" w:rsidRDefault="003A772B" w:rsidP="00682823">
      <w:pPr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  <w:r w:rsidRPr="00682823">
        <w:rPr>
          <w:rFonts w:ascii="Angsana New" w:hAnsi="Angsana New"/>
          <w:color w:val="000000"/>
          <w:spacing w:val="-4"/>
          <w:sz w:val="26"/>
          <w:szCs w:val="26"/>
          <w:cs/>
        </w:rPr>
        <w:t>บริษัทย่อย</w:t>
      </w:r>
      <w:r w:rsidR="00D04F25" w:rsidRPr="00682823">
        <w:rPr>
          <w:rFonts w:ascii="Angsana New" w:hAnsi="Angsana New"/>
          <w:color w:val="000000"/>
          <w:spacing w:val="-4"/>
          <w:sz w:val="26"/>
          <w:szCs w:val="26"/>
          <w:cs/>
          <w:lang w:val="en-GB"/>
        </w:rPr>
        <w:t>และกิจการร่วมค้า</w:t>
      </w:r>
      <w:r w:rsidR="00723960" w:rsidRPr="00682823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ดังกล่าวข้างต้นมีที่อยู่ตามที่จดทะเบียนตั้งอยู่เลขที่ </w:t>
      </w:r>
      <w:r w:rsidR="00723960" w:rsidRPr="00682823">
        <w:rPr>
          <w:rFonts w:ascii="Angsana New" w:hAnsi="Angsana New"/>
          <w:color w:val="000000"/>
          <w:spacing w:val="-4"/>
          <w:sz w:val="26"/>
          <w:szCs w:val="26"/>
        </w:rPr>
        <w:t xml:space="preserve">200 </w:t>
      </w:r>
      <w:r w:rsidR="00723960" w:rsidRPr="00682823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จัสมิน อินเตอร์เนชั่นแนล ทาวเวอร์ ชั้น </w:t>
      </w:r>
      <w:r w:rsidR="00723960" w:rsidRPr="00682823">
        <w:rPr>
          <w:rFonts w:ascii="Angsana New" w:hAnsi="Angsana New"/>
          <w:color w:val="000000"/>
          <w:spacing w:val="-4"/>
          <w:sz w:val="26"/>
          <w:szCs w:val="26"/>
        </w:rPr>
        <w:t>15</w:t>
      </w:r>
      <w:r w:rsidR="00723960" w:rsidRPr="00682823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หมู่ </w:t>
      </w:r>
      <w:r w:rsidR="00723960" w:rsidRPr="00682823">
        <w:rPr>
          <w:rFonts w:ascii="Angsana New" w:hAnsi="Angsana New"/>
          <w:color w:val="000000"/>
          <w:spacing w:val="-4"/>
          <w:sz w:val="26"/>
          <w:szCs w:val="26"/>
        </w:rPr>
        <w:t>4</w:t>
      </w:r>
      <w:r w:rsidR="00723960" w:rsidRPr="00682823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ถนนแจ้งวัฒนะ</w:t>
      </w:r>
      <w:r w:rsidR="00723960" w:rsidRPr="00682823">
        <w:rPr>
          <w:rFonts w:ascii="Angsana New" w:hAnsi="Angsana New"/>
          <w:color w:val="000000"/>
          <w:spacing w:val="-4"/>
          <w:sz w:val="26"/>
          <w:szCs w:val="26"/>
        </w:rPr>
        <w:t xml:space="preserve"> </w:t>
      </w:r>
      <w:r w:rsidR="00723960" w:rsidRPr="00682823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ตำบลปากเกร็ด</w:t>
      </w:r>
      <w:r w:rsidR="00723960" w:rsidRPr="00682823">
        <w:rPr>
          <w:rFonts w:ascii="Angsana New" w:hAnsi="Angsana New"/>
          <w:color w:val="000000"/>
          <w:spacing w:val="-4"/>
          <w:sz w:val="26"/>
          <w:szCs w:val="26"/>
        </w:rPr>
        <w:t xml:space="preserve"> </w:t>
      </w:r>
      <w:r w:rsidR="00723960" w:rsidRPr="00682823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อำเภอปากเกร็ด จังหวัดนนทบุรี </w:t>
      </w:r>
      <w:r w:rsidR="00723960" w:rsidRPr="00682823">
        <w:rPr>
          <w:rFonts w:ascii="Angsana New" w:hAnsi="Angsana New"/>
          <w:color w:val="000000"/>
          <w:spacing w:val="-4"/>
          <w:sz w:val="26"/>
          <w:szCs w:val="26"/>
        </w:rPr>
        <w:t>11120</w:t>
      </w:r>
      <w:r w:rsidR="00723960" w:rsidRPr="00682823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ประเทศไทย</w:t>
      </w:r>
    </w:p>
    <w:p w14:paraId="674B1671" w14:textId="77777777" w:rsidR="00FB5BFE" w:rsidRPr="00682823" w:rsidRDefault="00FB5BFE" w:rsidP="00682823">
      <w:pPr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</w:p>
    <w:p w14:paraId="1E8E80AE" w14:textId="392B1F88" w:rsidR="006973E2" w:rsidRPr="00682823" w:rsidRDefault="007D2A61" w:rsidP="00682823">
      <w:pPr>
        <w:jc w:val="thaiDistribute"/>
        <w:rPr>
          <w:rFonts w:ascii="Angsana New" w:hAnsi="Angsana New"/>
          <w:color w:val="000000"/>
          <w:sz w:val="26"/>
          <w:szCs w:val="26"/>
        </w:rPr>
      </w:pPr>
      <w:r w:rsidRPr="00682823">
        <w:rPr>
          <w:rFonts w:ascii="Angsana New" w:hAnsi="Angsana New"/>
          <w:color w:val="000000"/>
          <w:sz w:val="26"/>
          <w:szCs w:val="26"/>
          <w:cs/>
        </w:rPr>
        <w:t>บริษัท</w:t>
      </w:r>
      <w:r w:rsidR="007A456A" w:rsidRPr="00682823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3A772B" w:rsidRPr="00682823">
        <w:rPr>
          <w:rFonts w:ascii="Angsana New" w:hAnsi="Angsana New"/>
          <w:color w:val="000000"/>
          <w:sz w:val="26"/>
          <w:szCs w:val="26"/>
          <w:cs/>
        </w:rPr>
        <w:t>บริษัทย่อย</w:t>
      </w:r>
      <w:r w:rsidR="007A456A" w:rsidRPr="00682823">
        <w:rPr>
          <w:rFonts w:ascii="Angsana New" w:hAnsi="Angsana New"/>
          <w:color w:val="000000"/>
          <w:sz w:val="26"/>
          <w:szCs w:val="26"/>
          <w:cs/>
        </w:rPr>
        <w:t>และการดำเนินงานร่วมกัน</w:t>
      </w:r>
      <w:r w:rsidR="00723960" w:rsidRPr="00682823">
        <w:rPr>
          <w:rFonts w:ascii="Angsana New" w:hAnsi="Angsana New"/>
          <w:color w:val="000000"/>
          <w:sz w:val="26"/>
          <w:szCs w:val="26"/>
          <w:cs/>
        </w:rPr>
        <w:t>ดังกล่าวข้างต้น</w:t>
      </w:r>
      <w:r w:rsidR="006973E2" w:rsidRPr="00682823">
        <w:rPr>
          <w:rFonts w:ascii="Angsana New" w:hAnsi="Angsana New"/>
          <w:color w:val="000000"/>
          <w:sz w:val="26"/>
          <w:szCs w:val="26"/>
          <w:cs/>
        </w:rPr>
        <w:t>รวมกันเรียกว่า</w:t>
      </w:r>
      <w:r w:rsidR="00151526" w:rsidRPr="00682823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151526" w:rsidRPr="00682823">
        <w:rPr>
          <w:rFonts w:ascii="Angsana New" w:hAnsi="Angsana New"/>
          <w:color w:val="000000"/>
          <w:sz w:val="26"/>
          <w:szCs w:val="26"/>
        </w:rPr>
        <w:t>“</w:t>
      </w:r>
      <w:r w:rsidR="006973E2" w:rsidRPr="00682823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151526" w:rsidRPr="00682823">
        <w:rPr>
          <w:rFonts w:ascii="Angsana New" w:hAnsi="Angsana New"/>
          <w:color w:val="000000"/>
          <w:sz w:val="26"/>
          <w:szCs w:val="26"/>
        </w:rPr>
        <w:t>”</w:t>
      </w:r>
    </w:p>
    <w:p w14:paraId="6D6540A3" w14:textId="77777777" w:rsidR="00416598" w:rsidRPr="00682823" w:rsidRDefault="0041659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019F088" w14:textId="49055A47" w:rsidR="00807DF1" w:rsidRPr="00682823" w:rsidRDefault="00BC262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2</w:t>
      </w:r>
      <w:r w:rsidR="00807DF1" w:rsidRPr="00682823">
        <w:rPr>
          <w:rFonts w:ascii="Angsana New" w:hAnsi="Angsana New"/>
          <w:b/>
          <w:bCs/>
          <w:sz w:val="26"/>
          <w:szCs w:val="26"/>
        </w:rPr>
        <w:t>.</w:t>
      </w:r>
      <w:r w:rsidR="00807DF1" w:rsidRPr="00682823">
        <w:rPr>
          <w:rFonts w:ascii="Angsana New" w:hAnsi="Angsana New"/>
          <w:b/>
          <w:bCs/>
          <w:sz w:val="26"/>
          <w:szCs w:val="26"/>
        </w:rPr>
        <w:tab/>
      </w:r>
      <w:r w:rsidR="00807DF1" w:rsidRPr="00682823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</w:t>
      </w:r>
      <w:r w:rsidR="00807DF1" w:rsidRPr="00682823">
        <w:rPr>
          <w:rFonts w:ascii="Angsana New" w:hAnsi="Angsana New"/>
          <w:b/>
          <w:bCs/>
          <w:sz w:val="26"/>
          <w:szCs w:val="26"/>
          <w:cs/>
          <w:lang w:val="th-TH"/>
        </w:rPr>
        <w:t>และหลักการจัดทำงบการเงิน</w:t>
      </w:r>
      <w:r w:rsidR="00807DF1" w:rsidRPr="00682823">
        <w:rPr>
          <w:rFonts w:ascii="Angsana New" w:hAnsi="Angsana New"/>
          <w:b/>
          <w:bCs/>
          <w:sz w:val="26"/>
          <w:szCs w:val="26"/>
          <w:cs/>
        </w:rPr>
        <w:t>รวม</w:t>
      </w:r>
    </w:p>
    <w:p w14:paraId="2E2D8D44" w14:textId="77777777" w:rsidR="00807DF1" w:rsidRPr="00682823" w:rsidRDefault="00807DF1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color w:val="000000"/>
          <w:sz w:val="26"/>
          <w:szCs w:val="26"/>
          <w:cs/>
        </w:rPr>
      </w:pPr>
    </w:p>
    <w:p w14:paraId="249126EC" w14:textId="77777777" w:rsidR="00807DF1" w:rsidRPr="00682823" w:rsidRDefault="006E64E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ก)</w:t>
      </w:r>
      <w:r w:rsidR="00807DF1" w:rsidRPr="00682823">
        <w:rPr>
          <w:rFonts w:ascii="Angsana New" w:hAnsi="Angsana New"/>
          <w:sz w:val="26"/>
          <w:szCs w:val="26"/>
          <w:cs/>
          <w:lang w:val="th-TH"/>
        </w:rPr>
        <w:tab/>
        <w:t>งบการเงินนี้จัดทำเป็นเงินบาทและเป็นภาษาไทยตาม</w:t>
      </w:r>
      <w:r w:rsidR="002B3674" w:rsidRPr="00682823">
        <w:rPr>
          <w:rFonts w:ascii="Angsana New" w:hAnsi="Angsana New"/>
          <w:sz w:val="26"/>
          <w:szCs w:val="26"/>
          <w:cs/>
          <w:lang w:val="th-TH"/>
        </w:rPr>
        <w:t>มาตรฐานการรายงานทางการเงิน</w:t>
      </w:r>
      <w:r w:rsidR="00807DF1" w:rsidRPr="00682823">
        <w:rPr>
          <w:rFonts w:ascii="Angsana New" w:hAnsi="Angsana New"/>
          <w:sz w:val="26"/>
          <w:szCs w:val="26"/>
          <w:cs/>
          <w:lang w:val="th-TH"/>
        </w:rPr>
        <w:t>ของประเทศ</w:t>
      </w:r>
      <w:r w:rsidR="00166D6F" w:rsidRPr="00682823">
        <w:rPr>
          <w:rFonts w:ascii="Angsana New" w:hAnsi="Angsana New"/>
          <w:sz w:val="26"/>
          <w:szCs w:val="26"/>
          <w:cs/>
          <w:lang w:val="th-TH"/>
        </w:rPr>
        <w:t>ไทย  ทั้งนี้ งบการเงินรวมและ</w:t>
      </w:r>
      <w:r w:rsidR="00FD58B6" w:rsidRPr="00682823">
        <w:rPr>
          <w:rFonts w:ascii="Angsana New" w:hAnsi="Angsana New"/>
          <w:sz w:val="26"/>
          <w:szCs w:val="26"/>
          <w:cs/>
          <w:lang w:val="th-TH"/>
        </w:rPr>
        <w:t xml:space="preserve">            </w:t>
      </w:r>
      <w:r w:rsidR="007C5170" w:rsidRPr="00682823">
        <w:rPr>
          <w:rFonts w:ascii="Angsana New" w:hAnsi="Angsana New"/>
          <w:sz w:val="26"/>
          <w:szCs w:val="26"/>
          <w:cs/>
          <w:lang w:val="th-TH"/>
        </w:rPr>
        <w:t>งบการเงินเฉพาะกิจการ</w:t>
      </w:r>
      <w:r w:rsidR="00807DF1" w:rsidRPr="00682823">
        <w:rPr>
          <w:rFonts w:ascii="Angsana New" w:hAnsi="Angsana New"/>
          <w:sz w:val="26"/>
          <w:szCs w:val="26"/>
          <w:cs/>
          <w:lang w:val="th-TH"/>
        </w:rPr>
        <w:t>มีวัตถุประสงค์ที่จัดทำขึ้นเพื่อแสดงฐานะการเงิน  ผลการดำเนินงานและกระแสเงินสดตาม</w:t>
      </w:r>
      <w:r w:rsidR="002B3674" w:rsidRPr="00682823">
        <w:rPr>
          <w:rFonts w:ascii="Angsana New" w:hAnsi="Angsana New"/>
          <w:sz w:val="26"/>
          <w:szCs w:val="26"/>
          <w:cs/>
          <w:lang w:val="th-TH"/>
        </w:rPr>
        <w:t>มาตรฐานการรายงานทางการเงิน</w:t>
      </w:r>
      <w:r w:rsidR="00692AC6" w:rsidRPr="00682823">
        <w:rPr>
          <w:rFonts w:ascii="Angsana New" w:hAnsi="Angsana New"/>
          <w:sz w:val="26"/>
          <w:szCs w:val="26"/>
          <w:cs/>
          <w:lang w:val="th-TH"/>
        </w:rPr>
        <w:t xml:space="preserve">ของประเทศไทยเท่านั้น </w:t>
      </w:r>
    </w:p>
    <w:p w14:paraId="4D7977EF" w14:textId="77777777" w:rsidR="00A022A7" w:rsidRPr="00682823" w:rsidRDefault="00A022A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47FAE118" w14:textId="22788196" w:rsidR="00A022A7" w:rsidRPr="00682823" w:rsidRDefault="00A022A7" w:rsidP="00682823">
      <w:pPr>
        <w:pStyle w:val="BodyText3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เพื่อความสะดวกของผู้อ่านงบการเงิน </w:t>
      </w:r>
      <w:r w:rsidR="00311D87" w:rsidRPr="00682823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682823">
        <w:rPr>
          <w:rFonts w:ascii="Angsana New" w:hAnsi="Angsana New"/>
          <w:sz w:val="26"/>
          <w:szCs w:val="26"/>
          <w:cs/>
          <w:lang w:val="th-TH"/>
        </w:rPr>
        <w:t>บริษัท</w:t>
      </w:r>
      <w:r w:rsidR="00311D87" w:rsidRPr="00682823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>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4B56D753" w14:textId="03BF7FCF" w:rsidR="00B45571" w:rsidRPr="00682823" w:rsidRDefault="00B45571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lang w:val="th-TH"/>
        </w:rPr>
      </w:pPr>
    </w:p>
    <w:p w14:paraId="6C50E6E1" w14:textId="77777777" w:rsidR="001B7DE1" w:rsidRPr="00682823" w:rsidRDefault="001B7DE1" w:rsidP="00682823">
      <w:pPr>
        <w:pStyle w:val="BodyText3"/>
        <w:ind w:left="540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682823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6B63F1E" w14:textId="77777777" w:rsidR="001B7DE1" w:rsidRPr="00682823" w:rsidRDefault="001B7DE1" w:rsidP="00682823">
      <w:pPr>
        <w:pStyle w:val="BodyText3"/>
        <w:ind w:left="54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48A06BFE" w14:textId="13F44CA3" w:rsidR="001B7DE1" w:rsidRPr="00682823" w:rsidRDefault="001B7DE1" w:rsidP="00682823">
      <w:pPr>
        <w:pStyle w:val="BodyText3"/>
        <w:ind w:left="540"/>
        <w:jc w:val="thaiDistribute"/>
        <w:rPr>
          <w:rFonts w:ascii="Angsana New" w:hAnsi="Angsana New"/>
          <w:sz w:val="26"/>
          <w:szCs w:val="26"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ในระหว่างปี กลุ่มบริษัทยูนิค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682823">
        <w:rPr>
          <w:rFonts w:ascii="Angsana New" w:hAnsi="Angsana New"/>
          <w:sz w:val="26"/>
          <w:szCs w:val="26"/>
          <w:lang w:val="th-TH"/>
        </w:rPr>
        <w:t xml:space="preserve"> 1 </w:t>
      </w:r>
      <w:r w:rsidRPr="00682823">
        <w:rPr>
          <w:rFonts w:ascii="Angsana New" w:hAnsi="Angsana New"/>
          <w:sz w:val="26"/>
          <w:szCs w:val="26"/>
          <w:cs/>
          <w:lang w:val="th-TH"/>
        </w:rPr>
        <w:t>มกราคม</w:t>
      </w:r>
      <w:r w:rsidRPr="00682823">
        <w:rPr>
          <w:rFonts w:ascii="Angsana New" w:hAnsi="Angsana New"/>
          <w:sz w:val="26"/>
          <w:szCs w:val="26"/>
          <w:lang w:val="th-TH"/>
        </w:rPr>
        <w:t xml:space="preserve"> </w:t>
      </w:r>
      <w:r w:rsidR="0010196A" w:rsidRPr="00682823">
        <w:rPr>
          <w:rFonts w:ascii="Angsana New" w:hAnsi="Angsana New"/>
          <w:sz w:val="26"/>
          <w:szCs w:val="26"/>
          <w:lang w:val="en-US"/>
        </w:rPr>
        <w:t>2567</w:t>
      </w:r>
      <w:r w:rsidRPr="00682823">
        <w:rPr>
          <w:rFonts w:ascii="Angsana New" w:hAnsi="Angsana New"/>
          <w:sz w:val="26"/>
          <w:szCs w:val="26"/>
          <w:lang w:val="th-TH"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D5BC01F" w14:textId="77777777" w:rsidR="001B7DE1" w:rsidRPr="00682823" w:rsidRDefault="001B7DE1" w:rsidP="00682823">
      <w:pPr>
        <w:pStyle w:val="BodyText3"/>
        <w:ind w:left="54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3E63EBA" w14:textId="77777777" w:rsidR="001B7DE1" w:rsidRPr="00682823" w:rsidRDefault="001B7DE1" w:rsidP="00682823">
      <w:pPr>
        <w:pStyle w:val="BodyText3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ยูนิค</w:t>
      </w:r>
    </w:p>
    <w:p w14:paraId="0E989E0A" w14:textId="77777777" w:rsidR="00153A8C" w:rsidRPr="00682823" w:rsidRDefault="00153A8C" w:rsidP="00682823">
      <w:pPr>
        <w:pStyle w:val="BodyText3"/>
        <w:ind w:left="540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7A702604" w14:textId="6CA0A761" w:rsidR="00117518" w:rsidRPr="00682823" w:rsidRDefault="0011751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lastRenderedPageBreak/>
        <w:t>ข)</w:t>
      </w:r>
      <w:r w:rsidRPr="00682823">
        <w:rPr>
          <w:rFonts w:ascii="Angsana New" w:hAnsi="Angsana New"/>
          <w:sz w:val="26"/>
          <w:szCs w:val="26"/>
          <w:cs/>
          <w:lang w:val="th-TH"/>
        </w:rPr>
        <w:tab/>
      </w:r>
      <w:r w:rsidRPr="00682823">
        <w:rPr>
          <w:rFonts w:ascii="Angsana New" w:hAnsi="Angsana New"/>
          <w:sz w:val="26"/>
          <w:szCs w:val="26"/>
          <w:cs/>
        </w:rPr>
        <w:t>งบการเงิน</w:t>
      </w:r>
      <w:r w:rsidR="00FF2B76" w:rsidRPr="00682823">
        <w:rPr>
          <w:rFonts w:ascii="Angsana New" w:hAnsi="Angsana New"/>
          <w:sz w:val="26"/>
          <w:szCs w:val="26"/>
          <w:cs/>
        </w:rPr>
        <w:t>รวมประกอบด้วยงบการเงินของบริษัท</w:t>
      </w:r>
      <w:r w:rsidR="0088520E" w:rsidRPr="00682823">
        <w:rPr>
          <w:rFonts w:ascii="Angsana New" w:hAnsi="Angsana New"/>
          <w:sz w:val="26"/>
          <w:szCs w:val="26"/>
          <w:cs/>
        </w:rPr>
        <w:t xml:space="preserve"> </w:t>
      </w:r>
      <w:r w:rsidR="003A772B" w:rsidRPr="00682823">
        <w:rPr>
          <w:rFonts w:ascii="Angsana New" w:hAnsi="Angsana New"/>
          <w:sz w:val="26"/>
          <w:szCs w:val="26"/>
          <w:cs/>
        </w:rPr>
        <w:t>บริษัทย่อย</w:t>
      </w:r>
      <w:r w:rsidR="0088520E" w:rsidRPr="00682823">
        <w:rPr>
          <w:rFonts w:ascii="Angsana New" w:hAnsi="Angsana New"/>
          <w:sz w:val="26"/>
          <w:szCs w:val="26"/>
          <w:cs/>
        </w:rPr>
        <w:t>และการ</w:t>
      </w:r>
      <w:r w:rsidR="00B45571" w:rsidRPr="00682823">
        <w:rPr>
          <w:rFonts w:ascii="Angsana New" w:hAnsi="Angsana New"/>
          <w:sz w:val="26"/>
          <w:szCs w:val="26"/>
          <w:cs/>
        </w:rPr>
        <w:t>ดำเนินงานร่วมกัน</w:t>
      </w:r>
    </w:p>
    <w:p w14:paraId="570ADA40" w14:textId="2AF7E61F" w:rsidR="009B5D88" w:rsidRPr="00682823" w:rsidRDefault="009B5D8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14:paraId="3C7DE30E" w14:textId="4E6A1740" w:rsidR="00FE4805" w:rsidRPr="00682823" w:rsidRDefault="00FE480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  <w:cs/>
        </w:rPr>
        <w:t>บริษัทย่อย</w:t>
      </w:r>
    </w:p>
    <w:p w14:paraId="447C59F7" w14:textId="77777777" w:rsidR="00FE4805" w:rsidRPr="00682823" w:rsidRDefault="00FE4805" w:rsidP="00682823">
      <w:pPr>
        <w:pStyle w:val="BodyText2"/>
        <w:spacing w:line="240" w:lineRule="atLeast"/>
        <w:ind w:right="47"/>
        <w:rPr>
          <w:rFonts w:ascii="Angsana New" w:hAnsi="Angsana New"/>
          <w:sz w:val="26"/>
          <w:szCs w:val="26"/>
        </w:rPr>
      </w:pPr>
    </w:p>
    <w:p w14:paraId="71943650" w14:textId="77777777" w:rsidR="00FE4805" w:rsidRPr="00682823" w:rsidRDefault="00FE480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t>บริษัทย่อยเป็นกิจการที่อยู่ภายใต้การควบคุมของกลุ่มบริษัทยูนิค</w:t>
      </w:r>
      <w:r w:rsidRPr="00682823">
        <w:rPr>
          <w:rFonts w:ascii="Angsana New" w:hAnsi="Angsana New"/>
          <w:sz w:val="26"/>
          <w:szCs w:val="26"/>
        </w:rPr>
        <w:t> </w:t>
      </w:r>
      <w:r w:rsidRPr="00682823">
        <w:rPr>
          <w:rFonts w:ascii="Angsana New" w:hAnsi="Angsana New"/>
          <w:sz w:val="26"/>
          <w:szCs w:val="26"/>
          <w:cs/>
        </w:rPr>
        <w:t xml:space="preserve"> การควบคุมเกิดขึ้นเมื่อกลุ่มบริษัทยูนิค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ยูนิค</w:t>
      </w:r>
      <w:r w:rsidRPr="00682823">
        <w:rPr>
          <w:rFonts w:ascii="Angsana New" w:hAnsi="Angsana New"/>
          <w:sz w:val="26"/>
          <w:szCs w:val="26"/>
        </w:rPr>
        <w:t> </w:t>
      </w:r>
      <w:r w:rsidRPr="00682823">
        <w:rPr>
          <w:rFonts w:ascii="Angsana New" w:hAnsi="Angsana New"/>
          <w:sz w:val="26"/>
          <w:szCs w:val="26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0D5750F5" w14:textId="77777777" w:rsidR="002E36F5" w:rsidRPr="00682823" w:rsidRDefault="002E36F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00D1F298" w14:textId="45BD61A2" w:rsidR="00FE4805" w:rsidRPr="00682823" w:rsidRDefault="00FE480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  <w:cs/>
        </w:rPr>
        <w:t>การสูญเสียการควบคุม</w:t>
      </w:r>
    </w:p>
    <w:p w14:paraId="11546659" w14:textId="77777777" w:rsidR="00FE4805" w:rsidRPr="00682823" w:rsidRDefault="00FE4805" w:rsidP="00682823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26"/>
          <w:szCs w:val="26"/>
          <w:cs/>
        </w:rPr>
      </w:pPr>
    </w:p>
    <w:p w14:paraId="6DE70F7D" w14:textId="77777777" w:rsidR="00FE4805" w:rsidRPr="00682823" w:rsidRDefault="00FE480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t>เมื่อกลุ่มบริษัทยูนิคสูญเสียการควบคุมในบริษัทย่อย กลุ่มบริษัทยูนิคตัดรายการสินทรัพย์และหนี้สินของบริษัทย่อยนั้นออก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</w:t>
      </w:r>
      <w:r w:rsidRPr="00682823">
        <w:rPr>
          <w:rFonts w:ascii="Angsana New" w:hAnsi="Angsana New"/>
          <w:sz w:val="26"/>
          <w:szCs w:val="26"/>
        </w:rPr>
        <w:t>  </w:t>
      </w:r>
      <w:r w:rsidRPr="00682823">
        <w:rPr>
          <w:rFonts w:ascii="Angsana New" w:hAnsi="Angsana New"/>
          <w:sz w:val="26"/>
          <w:szCs w:val="26"/>
          <w:cs/>
        </w:rPr>
        <w:t xml:space="preserve"> 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682823">
        <w:rPr>
          <w:rFonts w:ascii="Angsana New" w:hAnsi="Angsana New"/>
          <w:sz w:val="26"/>
          <w:szCs w:val="26"/>
        </w:rPr>
        <w:t> </w:t>
      </w:r>
      <w:r w:rsidRPr="00682823">
        <w:rPr>
          <w:rFonts w:ascii="Angsana New" w:hAnsi="Angsana New"/>
          <w:sz w:val="26"/>
          <w:szCs w:val="26"/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7A2C192" w14:textId="77777777" w:rsidR="00906E6B" w:rsidRPr="00682823" w:rsidRDefault="00906E6B" w:rsidP="00682823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b/>
          <w:bCs/>
          <w:sz w:val="26"/>
          <w:szCs w:val="26"/>
        </w:rPr>
      </w:pPr>
    </w:p>
    <w:p w14:paraId="3C7C63CD" w14:textId="43B06D25" w:rsidR="00DC16D0" w:rsidRPr="00682823" w:rsidRDefault="00DC16D0" w:rsidP="00682823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B45571" w:rsidRPr="00682823">
        <w:rPr>
          <w:rFonts w:ascii="Angsana New" w:hAnsi="Angsana New"/>
          <w:b/>
          <w:bCs/>
          <w:sz w:val="26"/>
          <w:szCs w:val="26"/>
          <w:cs/>
        </w:rPr>
        <w:t>ดำเนินงานร่วมกัน</w:t>
      </w:r>
    </w:p>
    <w:p w14:paraId="0B0D722A" w14:textId="77777777" w:rsidR="00DC16D0" w:rsidRPr="00682823" w:rsidRDefault="00DC16D0" w:rsidP="00682823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sz w:val="26"/>
          <w:szCs w:val="26"/>
        </w:rPr>
      </w:pPr>
    </w:p>
    <w:p w14:paraId="1DE15BB3" w14:textId="77777777" w:rsidR="00DC16D0" w:rsidRPr="00682823" w:rsidRDefault="00DC16D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682823">
        <w:rPr>
          <w:rFonts w:ascii="Angsana New" w:hAnsi="Angsana New"/>
          <w:color w:val="000000"/>
          <w:sz w:val="26"/>
          <w:szCs w:val="26"/>
          <w:cs/>
        </w:rPr>
        <w:t xml:space="preserve">มาตรฐานการรายงานทางการเงินฉบับที่ </w:t>
      </w:r>
      <w:r w:rsidRPr="00682823">
        <w:rPr>
          <w:rFonts w:ascii="Angsana New" w:hAnsi="Angsana New"/>
          <w:color w:val="000000"/>
          <w:sz w:val="26"/>
          <w:szCs w:val="26"/>
        </w:rPr>
        <w:t xml:space="preserve">11 </w:t>
      </w:r>
      <w:r w:rsidRPr="00682823">
        <w:rPr>
          <w:rFonts w:ascii="Angsana New" w:hAnsi="Angsana New"/>
          <w:color w:val="000000"/>
          <w:sz w:val="26"/>
          <w:szCs w:val="26"/>
          <w:cs/>
        </w:rPr>
        <w:t xml:space="preserve">เรื่อง การร่วมการงาน </w:t>
      </w:r>
      <w:r w:rsidR="00094EB5" w:rsidRPr="00682823">
        <w:rPr>
          <w:rFonts w:ascii="Angsana New" w:hAnsi="Angsana New"/>
          <w:color w:val="000000"/>
          <w:sz w:val="26"/>
          <w:szCs w:val="26"/>
        </w:rPr>
        <w:t xml:space="preserve"> 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กำหนดให้กิจการที่ลงทุนในกิจการใด</w:t>
      </w:r>
      <w:r w:rsidR="002D1E62" w:rsidRPr="00682823">
        <w:rPr>
          <w:rFonts w:ascii="Angsana New" w:hAnsi="Angsana New"/>
          <w:color w:val="000000"/>
          <w:sz w:val="26"/>
          <w:szCs w:val="26"/>
        </w:rPr>
        <w:t xml:space="preserve"> </w:t>
      </w:r>
      <w:r w:rsidRPr="00682823">
        <w:rPr>
          <w:rFonts w:ascii="Angsana New" w:hAnsi="Angsana New"/>
          <w:color w:val="000000"/>
          <w:sz w:val="26"/>
          <w:szCs w:val="26"/>
          <w:cs/>
        </w:rPr>
        <w:t xml:space="preserve">ๆ ต้องพิจารณาว่าตนมีการควบคุมร่วม </w:t>
      </w:r>
      <w:r w:rsidRPr="00682823">
        <w:rPr>
          <w:rFonts w:ascii="Angsana New" w:hAnsi="Angsana New"/>
          <w:color w:val="000000"/>
          <w:sz w:val="26"/>
          <w:szCs w:val="26"/>
        </w:rPr>
        <w:t xml:space="preserve">(Joint control) </w:t>
      </w:r>
      <w:r w:rsidRPr="00682823">
        <w:rPr>
          <w:rFonts w:ascii="Angsana New" w:hAnsi="Angsana New"/>
          <w:color w:val="000000"/>
          <w:sz w:val="26"/>
          <w:szCs w:val="26"/>
          <w:cs/>
        </w:rPr>
        <w:t xml:space="preserve">กับผู้ลงทุนรายอื่นในกิจการนั้นหรือไม่ หากกิจการมีการควบคุมร่วมกับผู้ลงทุนรายอื่นในกิจการที่ถูกลงทุนนั้นแล้วให้ถือว่ากิจการนั้นเป็นการร่วมการงาน </w:t>
      </w:r>
      <w:r w:rsidRPr="00682823">
        <w:rPr>
          <w:rFonts w:ascii="Angsana New" w:hAnsi="Angsana New"/>
          <w:color w:val="000000"/>
          <w:sz w:val="26"/>
          <w:szCs w:val="26"/>
        </w:rPr>
        <w:t xml:space="preserve">(Joint arrangement) </w:t>
      </w:r>
      <w:r w:rsidRPr="00682823">
        <w:rPr>
          <w:rFonts w:ascii="Angsana New" w:hAnsi="Angsana New"/>
          <w:color w:val="000000"/>
          <w:sz w:val="26"/>
          <w:szCs w:val="26"/>
          <w:cs/>
        </w:rPr>
        <w:t xml:space="preserve">หลังจากนั้น กิจการต้องใช้ดุลยพินิจในการกำหนดประเภทของการร่วมการงานนั้นว่าเป็นการดำเนินงานร่วมกัน </w:t>
      </w:r>
      <w:r w:rsidRPr="00682823">
        <w:rPr>
          <w:rFonts w:ascii="Angsana New" w:hAnsi="Angsana New"/>
          <w:color w:val="000000"/>
          <w:sz w:val="26"/>
          <w:szCs w:val="26"/>
        </w:rPr>
        <w:t xml:space="preserve">(Joint operation) </w:t>
      </w:r>
      <w:r w:rsidRPr="00682823">
        <w:rPr>
          <w:rFonts w:ascii="Angsana New" w:hAnsi="Angsana New"/>
          <w:color w:val="000000"/>
          <w:sz w:val="26"/>
          <w:szCs w:val="26"/>
          <w:cs/>
        </w:rPr>
        <w:t xml:space="preserve">หรือ การร่วมค้า </w:t>
      </w:r>
      <w:r w:rsidRPr="00682823">
        <w:rPr>
          <w:rFonts w:ascii="Angsana New" w:hAnsi="Angsana New"/>
          <w:color w:val="000000"/>
          <w:sz w:val="26"/>
          <w:szCs w:val="26"/>
        </w:rPr>
        <w:t xml:space="preserve">(Joint venture) 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และบันทึกส่วนได้เสียจากการลงทุนให้เหมาะสมกับประเภทของการร่วมการงาน กล่าวคือ หากเป็นการดำเนินงานร่วมกัน ให้กิจการรับรู้ส่วนแบ่งในสินทรัพย์ หนี้สิน รายได้และค่าใช้จ่ายแต่ละรายการของการดำเนินงานร่วมกันตามสัดส่วนที่ตนมีสิทธิตามสัญญาในงบการเงินเฉพาะกิจการของตน แต่หากเป็นการร่วมค้า ให้กิจการรับรู้เงินลงทุนในการร่วมค้าตามวิธีส่วนได้เสียในงบการเงินที่แสดงเงินลงทุนตามวิธีส่วนได้เสียหรืองบการเงินรวม (หากมี) และรับรู้เงินลงทุนในการร่วมค้าตามวิธีราคาทุน</w:t>
      </w:r>
      <w:r w:rsidR="00BB69E7" w:rsidRPr="00682823">
        <w:rPr>
          <w:rFonts w:ascii="Angsana New" w:hAnsi="Angsana New"/>
          <w:color w:val="000000"/>
          <w:sz w:val="26"/>
          <w:szCs w:val="26"/>
          <w:cs/>
        </w:rPr>
        <w:t>หรือวิธีส่วนได้เสีย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ในงบการเงินเฉพาะกิจการ</w:t>
      </w:r>
    </w:p>
    <w:p w14:paraId="69879C78" w14:textId="77777777" w:rsidR="00DC16D0" w:rsidRPr="00682823" w:rsidRDefault="00DC16D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128A9B83" w14:textId="77777777" w:rsidR="00DC16D0" w:rsidRPr="00682823" w:rsidRDefault="00DC16D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682823">
        <w:rPr>
          <w:rFonts w:ascii="Angsana New" w:hAnsi="Angsana New"/>
          <w:color w:val="000000"/>
          <w:sz w:val="26"/>
          <w:szCs w:val="26"/>
          <w:cs/>
        </w:rPr>
        <w:t>ฝ่ายบริหารของบริษัทพิจารณาว่า</w:t>
      </w:r>
      <w:r w:rsidR="005645D9" w:rsidRPr="00682823">
        <w:rPr>
          <w:rFonts w:ascii="Angsana New" w:hAnsi="Angsana New"/>
          <w:color w:val="000000"/>
          <w:sz w:val="26"/>
          <w:szCs w:val="26"/>
          <w:cs/>
        </w:rPr>
        <w:t>เ</w:t>
      </w:r>
      <w:r w:rsidRPr="00682823">
        <w:rPr>
          <w:rFonts w:ascii="Angsana New" w:hAnsi="Angsana New"/>
          <w:color w:val="000000"/>
          <w:sz w:val="26"/>
          <w:szCs w:val="26"/>
          <w:cs/>
        </w:rPr>
        <w:t xml:space="preserve">งินลงทุนในกิจการที่ควบคุมร่วมกันเป็นการร่วมการงานประเภทการดำเนินงานร่วมกัน </w:t>
      </w:r>
      <w:r w:rsidRPr="00682823">
        <w:rPr>
          <w:rFonts w:ascii="Angsana New" w:hAnsi="Angsana New"/>
          <w:color w:val="000000"/>
          <w:sz w:val="26"/>
          <w:szCs w:val="26"/>
        </w:rPr>
        <w:t xml:space="preserve">(Joint operation) </w:t>
      </w:r>
      <w:r w:rsidRPr="00682823">
        <w:rPr>
          <w:rFonts w:ascii="Angsana New" w:hAnsi="Angsana New"/>
          <w:color w:val="000000"/>
          <w:sz w:val="26"/>
          <w:szCs w:val="26"/>
          <w:cs/>
        </w:rPr>
        <w:t xml:space="preserve">ระหว่างบริษัทและผู้ร่วมดำเนินงานอื่น </w:t>
      </w:r>
      <w:r w:rsidRPr="00682823">
        <w:rPr>
          <w:rFonts w:ascii="Angsana New" w:hAnsi="Angsana New"/>
          <w:color w:val="000000"/>
          <w:sz w:val="26"/>
          <w:szCs w:val="26"/>
        </w:rPr>
        <w:t xml:space="preserve">(Other joint operators) </w:t>
      </w:r>
      <w:r w:rsidRPr="00682823">
        <w:rPr>
          <w:rFonts w:ascii="Angsana New" w:hAnsi="Angsana New"/>
          <w:color w:val="000000"/>
          <w:sz w:val="26"/>
          <w:szCs w:val="26"/>
          <w:cs/>
          <w:lang w:val="en-GB"/>
        </w:rPr>
        <w:t>ตามข้อกำหนดในมาตรฐานฉบับนี้ บริษัทจึงบันทึกสินทรัพย์ หนี้สิน รายได้และค่าใช้จ่าย ของการดำเนินงานร่วมกันเฉพาะส่วนของตนทั้งในงบกา</w:t>
      </w:r>
      <w:r w:rsidR="00094EB5" w:rsidRPr="00682823">
        <w:rPr>
          <w:rFonts w:ascii="Angsana New" w:hAnsi="Angsana New"/>
          <w:color w:val="000000"/>
          <w:sz w:val="26"/>
          <w:szCs w:val="26"/>
          <w:cs/>
          <w:lang w:val="en-GB"/>
        </w:rPr>
        <w:t>รเงินรวมและงบการเงินเฉพาะกิจการ</w:t>
      </w:r>
    </w:p>
    <w:p w14:paraId="6A7CA3FD" w14:textId="77777777" w:rsidR="00FE4805" w:rsidRPr="00682823" w:rsidRDefault="00FE480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</w:p>
    <w:p w14:paraId="0444DB0F" w14:textId="77777777" w:rsidR="008267F2" w:rsidRPr="00682823" w:rsidRDefault="008267F2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br w:type="page"/>
      </w:r>
    </w:p>
    <w:p w14:paraId="4AAC11FA" w14:textId="249BB393" w:rsidR="008C6BA7" w:rsidRPr="00682823" w:rsidRDefault="008C6BA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lastRenderedPageBreak/>
        <w:t>งบการเงินรวมนี้ได้รวมงบการเงินของ</w:t>
      </w:r>
      <w:r w:rsidR="007D2A61" w:rsidRPr="00682823">
        <w:rPr>
          <w:rFonts w:ascii="Angsana New" w:hAnsi="Angsana New"/>
          <w:sz w:val="26"/>
          <w:szCs w:val="26"/>
          <w:cs/>
        </w:rPr>
        <w:t>บริษัท</w:t>
      </w:r>
      <w:r w:rsidR="0088520E" w:rsidRPr="00682823">
        <w:rPr>
          <w:rFonts w:ascii="Angsana New" w:hAnsi="Angsana New"/>
          <w:sz w:val="26"/>
          <w:szCs w:val="26"/>
        </w:rPr>
        <w:t xml:space="preserve"> </w:t>
      </w:r>
      <w:r w:rsidR="007D2A61" w:rsidRPr="00682823">
        <w:rPr>
          <w:rFonts w:ascii="Angsana New" w:hAnsi="Angsana New"/>
          <w:sz w:val="26"/>
          <w:szCs w:val="26"/>
          <w:cs/>
        </w:rPr>
        <w:t>บริษัทย่อย</w:t>
      </w:r>
      <w:r w:rsidR="0088520E" w:rsidRPr="00682823">
        <w:rPr>
          <w:rFonts w:ascii="Angsana New" w:hAnsi="Angsana New"/>
          <w:sz w:val="26"/>
          <w:szCs w:val="26"/>
          <w:cs/>
        </w:rPr>
        <w:t>และการ</w:t>
      </w:r>
      <w:r w:rsidR="00B45571" w:rsidRPr="00682823">
        <w:rPr>
          <w:rFonts w:ascii="Angsana New" w:hAnsi="Angsana New"/>
          <w:sz w:val="26"/>
          <w:szCs w:val="26"/>
          <w:cs/>
        </w:rPr>
        <w:t>ดำเนินงานร่วมกัน</w:t>
      </w:r>
      <w:r w:rsidRPr="00682823">
        <w:rPr>
          <w:rFonts w:ascii="Angsana New" w:hAnsi="Angsana New"/>
          <w:sz w:val="26"/>
          <w:szCs w:val="26"/>
          <w:cs/>
          <w:lang w:val="th-TH"/>
        </w:rPr>
        <w:t>ดัง</w:t>
      </w:r>
      <w:r w:rsidRPr="00682823">
        <w:rPr>
          <w:rFonts w:ascii="Angsana New" w:hAnsi="Angsana New"/>
          <w:sz w:val="26"/>
          <w:szCs w:val="26"/>
          <w:cs/>
        </w:rPr>
        <w:t>นี้</w:t>
      </w:r>
    </w:p>
    <w:p w14:paraId="463A8155" w14:textId="77777777" w:rsidR="00783F96" w:rsidRPr="00682823" w:rsidRDefault="00783F9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110"/>
        <w:gridCol w:w="270"/>
        <w:gridCol w:w="990"/>
        <w:gridCol w:w="270"/>
        <w:gridCol w:w="990"/>
      </w:tblGrid>
      <w:tr w:rsidR="008C6BA7" w:rsidRPr="00682823" w14:paraId="076411D7" w14:textId="77777777" w:rsidTr="00103950">
        <w:tc>
          <w:tcPr>
            <w:tcW w:w="7380" w:type="dxa"/>
            <w:gridSpan w:val="2"/>
          </w:tcPr>
          <w:p w14:paraId="4D8067BB" w14:textId="77777777" w:rsidR="008C6BA7" w:rsidRPr="00682823" w:rsidRDefault="008C6B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2" w:name="_Hlk126668300"/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2184035" w14:textId="77777777" w:rsidR="008C6BA7" w:rsidRPr="00682823" w:rsidRDefault="008C6B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</w:t>
            </w:r>
            <w:r w:rsidR="00253EAD" w:rsidRPr="00682823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</w:tr>
      <w:tr w:rsidR="00E91B03" w:rsidRPr="00682823" w14:paraId="59D1A3DC" w14:textId="77777777" w:rsidTr="00103950">
        <w:tc>
          <w:tcPr>
            <w:tcW w:w="7110" w:type="dxa"/>
          </w:tcPr>
          <w:p w14:paraId="250D1DC1" w14:textId="77777777" w:rsidR="00E91B03" w:rsidRPr="00682823" w:rsidRDefault="00E91B0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033B34E2" w14:textId="77777777" w:rsidR="00E91B03" w:rsidRPr="00682823" w:rsidRDefault="00E91B0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1686552" w14:textId="3954B5AD" w:rsidR="00E91B03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6D03BC80" w14:textId="77777777" w:rsidR="00E91B03" w:rsidRPr="00682823" w:rsidRDefault="00E91B0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436376CE" w14:textId="1C168DAD" w:rsidR="00E91B03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bookmarkEnd w:id="2"/>
      <w:tr w:rsidR="00E91B03" w:rsidRPr="00682823" w14:paraId="7DDC6A52" w14:textId="77777777" w:rsidTr="00103950">
        <w:tc>
          <w:tcPr>
            <w:tcW w:w="7110" w:type="dxa"/>
          </w:tcPr>
          <w:p w14:paraId="5A8825C2" w14:textId="77777777" w:rsidR="00E91B03" w:rsidRPr="00682823" w:rsidRDefault="00E91B0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341D6077" w14:textId="77777777" w:rsidR="00E91B03" w:rsidRPr="00682823" w:rsidRDefault="00E91B0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60A78AA" w14:textId="77777777" w:rsidR="00E91B03" w:rsidRPr="00682823" w:rsidRDefault="00E91B0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AC3FDE1" w14:textId="77777777" w:rsidR="00E91B03" w:rsidRPr="00682823" w:rsidRDefault="00E91B0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EF7EB4" w14:textId="77777777" w:rsidR="00E91B03" w:rsidRPr="00682823" w:rsidRDefault="00E91B0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890C46" w:rsidRPr="00682823" w14:paraId="55E4FCE4" w14:textId="77777777" w:rsidTr="00103950">
        <w:tc>
          <w:tcPr>
            <w:tcW w:w="7110" w:type="dxa"/>
          </w:tcPr>
          <w:p w14:paraId="578674D3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กิจการร่วมค้า ยูคิว-เอสอาร์ซี จำกัด</w:t>
            </w:r>
          </w:p>
        </w:tc>
        <w:tc>
          <w:tcPr>
            <w:tcW w:w="270" w:type="dxa"/>
          </w:tcPr>
          <w:p w14:paraId="5C3CA4E2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D8E50F7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89.99</w:t>
            </w:r>
          </w:p>
        </w:tc>
        <w:tc>
          <w:tcPr>
            <w:tcW w:w="270" w:type="dxa"/>
          </w:tcPr>
          <w:p w14:paraId="77C4C58E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DBD0C5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89.99</w:t>
            </w:r>
          </w:p>
        </w:tc>
      </w:tr>
      <w:tr w:rsidR="00890C46" w:rsidRPr="00682823" w14:paraId="5D520534" w14:textId="77777777" w:rsidTr="00103950">
        <w:tc>
          <w:tcPr>
            <w:tcW w:w="7110" w:type="dxa"/>
          </w:tcPr>
          <w:p w14:paraId="4CC6A32D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B6EC1D9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30F8D21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A60905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AB50373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90C46" w:rsidRPr="00682823" w14:paraId="3E8CF26E" w14:textId="77777777" w:rsidTr="00103950">
        <w:tc>
          <w:tcPr>
            <w:tcW w:w="7110" w:type="dxa"/>
          </w:tcPr>
          <w:p w14:paraId="2E9E7F19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แมชชีนเนอรี่ จำกัด</w:t>
            </w:r>
          </w:p>
        </w:tc>
        <w:tc>
          <w:tcPr>
            <w:tcW w:w="270" w:type="dxa"/>
          </w:tcPr>
          <w:p w14:paraId="117EA871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310C008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74A3C998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79D27D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890C46" w:rsidRPr="00682823" w14:paraId="4DFBDCE8" w14:textId="77777777" w:rsidTr="00103950">
        <w:tc>
          <w:tcPr>
            <w:tcW w:w="7110" w:type="dxa"/>
          </w:tcPr>
          <w:p w14:paraId="403D4AD1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6BFA23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B67CBC2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00B06A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D7C8B61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90C46" w:rsidRPr="00682823" w14:paraId="28E8918B" w14:textId="77777777" w:rsidTr="00103950">
        <w:tc>
          <w:tcPr>
            <w:tcW w:w="7110" w:type="dxa"/>
          </w:tcPr>
          <w:p w14:paraId="525693DC" w14:textId="160C3DAF" w:rsidR="00890C46" w:rsidRPr="00682823" w:rsidRDefault="00956C7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ทรัสตี้ คอนสตรัคชั่น จำกัด</w:t>
            </w:r>
          </w:p>
        </w:tc>
        <w:tc>
          <w:tcPr>
            <w:tcW w:w="270" w:type="dxa"/>
          </w:tcPr>
          <w:p w14:paraId="5E73481F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7A2A801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0613E092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9AE8FA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890C46" w:rsidRPr="00682823" w14:paraId="6A8BFC5F" w14:textId="77777777" w:rsidTr="00103950">
        <w:tc>
          <w:tcPr>
            <w:tcW w:w="7110" w:type="dxa"/>
          </w:tcPr>
          <w:p w14:paraId="7D244959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1EE2F3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FF57BC9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9AC36E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7484501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90C46" w:rsidRPr="00682823" w14:paraId="75831F2A" w14:textId="77777777" w:rsidTr="00103950">
        <w:tc>
          <w:tcPr>
            <w:tcW w:w="7110" w:type="dxa"/>
          </w:tcPr>
          <w:p w14:paraId="175DAD85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ทันเนลลิ่ง จำกัด</w:t>
            </w:r>
          </w:p>
        </w:tc>
        <w:tc>
          <w:tcPr>
            <w:tcW w:w="270" w:type="dxa"/>
          </w:tcPr>
          <w:p w14:paraId="7FD67518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157193F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57065B8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FB29E6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890C46" w:rsidRPr="00682823" w14:paraId="51BA8C02" w14:textId="77777777" w:rsidTr="00103950">
        <w:tc>
          <w:tcPr>
            <w:tcW w:w="7110" w:type="dxa"/>
          </w:tcPr>
          <w:p w14:paraId="424F7A74" w14:textId="77777777" w:rsidR="00890C46" w:rsidRPr="00682823" w:rsidRDefault="006334C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70" w:type="dxa"/>
          </w:tcPr>
          <w:p w14:paraId="7E199911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71214B7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BB18DEA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59E3740" w14:textId="77777777" w:rsidR="00890C46" w:rsidRPr="00682823" w:rsidRDefault="00890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3F7F" w:rsidRPr="00682823" w14:paraId="33BB4B33" w14:textId="77777777" w:rsidTr="00103950">
        <w:tc>
          <w:tcPr>
            <w:tcW w:w="7110" w:type="dxa"/>
          </w:tcPr>
          <w:p w14:paraId="7C9A0902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บิลท์ จำกัด</w:t>
            </w:r>
          </w:p>
        </w:tc>
        <w:tc>
          <w:tcPr>
            <w:tcW w:w="270" w:type="dxa"/>
          </w:tcPr>
          <w:p w14:paraId="3C587B3A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97C3052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1C5681DF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C117D0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BD3F7F" w:rsidRPr="00682823" w14:paraId="10B0DDAC" w14:textId="77777777" w:rsidTr="00103950">
        <w:tc>
          <w:tcPr>
            <w:tcW w:w="7110" w:type="dxa"/>
          </w:tcPr>
          <w:p w14:paraId="575C6E31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FC3F9F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B2166DD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741DA7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0A262B1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D3F7F" w:rsidRPr="00682823" w14:paraId="0D8BCB46" w14:textId="77777777" w:rsidTr="00103950">
        <w:tc>
          <w:tcPr>
            <w:tcW w:w="7110" w:type="dxa"/>
          </w:tcPr>
          <w:p w14:paraId="6C34B9E4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ซิสเท็ม จำกัด</w:t>
            </w:r>
          </w:p>
        </w:tc>
        <w:tc>
          <w:tcPr>
            <w:tcW w:w="270" w:type="dxa"/>
          </w:tcPr>
          <w:p w14:paraId="3DCC58B0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3733153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553831BD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D911C6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E95376" w:rsidRPr="00682823" w14:paraId="1391FFFF" w14:textId="77777777" w:rsidTr="00103950">
        <w:tc>
          <w:tcPr>
            <w:tcW w:w="7110" w:type="dxa"/>
          </w:tcPr>
          <w:p w14:paraId="4701F6F3" w14:textId="77777777" w:rsidR="00E95376" w:rsidRPr="00682823" w:rsidRDefault="00E9537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6B9CCC" w14:textId="77777777" w:rsidR="00E95376" w:rsidRPr="00682823" w:rsidRDefault="00E9537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86B13C2" w14:textId="77777777" w:rsidR="00E95376" w:rsidRPr="00682823" w:rsidRDefault="00E9537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E19E32" w14:textId="77777777" w:rsidR="00E95376" w:rsidRPr="00682823" w:rsidRDefault="00E9537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7E97CB" w14:textId="77777777" w:rsidR="00E95376" w:rsidRPr="00682823" w:rsidRDefault="00E9537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3F7F" w:rsidRPr="00682823" w14:paraId="59088EBE" w14:textId="77777777" w:rsidTr="00103950">
        <w:tc>
          <w:tcPr>
            <w:tcW w:w="7110" w:type="dxa"/>
          </w:tcPr>
          <w:p w14:paraId="6316846C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อินโนเวชั่น จำกัด</w:t>
            </w:r>
          </w:p>
        </w:tc>
        <w:tc>
          <w:tcPr>
            <w:tcW w:w="270" w:type="dxa"/>
          </w:tcPr>
          <w:p w14:paraId="71E2FDB5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C2C0270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2F665BEE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E179C1" w14:textId="77777777" w:rsidR="00BD3F7F" w:rsidRPr="00682823" w:rsidRDefault="00BD3F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5170AC" w:rsidRPr="00682823" w14:paraId="5C84AEF1" w14:textId="77777777" w:rsidTr="00103950">
        <w:tc>
          <w:tcPr>
            <w:tcW w:w="7110" w:type="dxa"/>
          </w:tcPr>
          <w:p w14:paraId="3859009E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796EF6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2A2AABC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57CC032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DE60618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70AC" w:rsidRPr="00682823" w14:paraId="251603DE" w14:textId="77777777" w:rsidTr="00103950">
        <w:tc>
          <w:tcPr>
            <w:tcW w:w="7110" w:type="dxa"/>
          </w:tcPr>
          <w:p w14:paraId="693846CA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เมทัล จำกัด</w:t>
            </w:r>
          </w:p>
        </w:tc>
        <w:tc>
          <w:tcPr>
            <w:tcW w:w="270" w:type="dxa"/>
          </w:tcPr>
          <w:p w14:paraId="2F009B29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54D3D53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3F36734B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F1CB6E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2225A1" w:rsidRPr="00682823" w14:paraId="53C7E165" w14:textId="77777777" w:rsidTr="00342A85">
        <w:tc>
          <w:tcPr>
            <w:tcW w:w="7110" w:type="dxa"/>
          </w:tcPr>
          <w:p w14:paraId="5F7CD84F" w14:textId="77777777" w:rsidR="002225A1" w:rsidRPr="00682823" w:rsidRDefault="002225A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3832CCF" w14:textId="77777777" w:rsidR="002225A1" w:rsidRPr="00682823" w:rsidRDefault="002225A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A5AE06E" w14:textId="77777777" w:rsidR="002225A1" w:rsidRPr="00682823" w:rsidRDefault="002225A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B60D6FE" w14:textId="77777777" w:rsidR="002225A1" w:rsidRPr="00682823" w:rsidRDefault="002225A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D24B1DB" w14:textId="77777777" w:rsidR="002225A1" w:rsidRPr="00682823" w:rsidRDefault="002225A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70AC" w:rsidRPr="00682823" w14:paraId="3F79E2D5" w14:textId="77777777" w:rsidTr="00103950">
        <w:tc>
          <w:tcPr>
            <w:tcW w:w="7110" w:type="dxa"/>
          </w:tcPr>
          <w:p w14:paraId="336D1D02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แพรคติก้า จำกัด</w:t>
            </w:r>
          </w:p>
        </w:tc>
        <w:tc>
          <w:tcPr>
            <w:tcW w:w="270" w:type="dxa"/>
          </w:tcPr>
          <w:p w14:paraId="7BFEA1C7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2913724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47FD56FD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FF0BF0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5170AC" w:rsidRPr="00682823" w14:paraId="2CB96FB3" w14:textId="77777777" w:rsidTr="00103950">
        <w:tc>
          <w:tcPr>
            <w:tcW w:w="7110" w:type="dxa"/>
          </w:tcPr>
          <w:p w14:paraId="41FFEDC1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250DFEE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3AB66A2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18D1F08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DEC4901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70AC" w:rsidRPr="00682823" w14:paraId="6DEBDE11" w14:textId="77777777" w:rsidTr="00103950">
        <w:tc>
          <w:tcPr>
            <w:tcW w:w="7110" w:type="dxa"/>
          </w:tcPr>
          <w:p w14:paraId="60FEF2AD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เอ็กซพลอเรชั่น จำกัด</w:t>
            </w:r>
          </w:p>
        </w:tc>
        <w:tc>
          <w:tcPr>
            <w:tcW w:w="270" w:type="dxa"/>
          </w:tcPr>
          <w:p w14:paraId="2FB0D015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D2B8B6C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7A90873F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A17400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B97E32" w:rsidRPr="00682823" w14:paraId="797C80D2" w14:textId="77777777" w:rsidTr="00103950">
        <w:tc>
          <w:tcPr>
            <w:tcW w:w="7110" w:type="dxa"/>
          </w:tcPr>
          <w:p w14:paraId="6F8A6DD7" w14:textId="77777777" w:rsidR="00B97E32" w:rsidRPr="00682823" w:rsidRDefault="00B97E3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CA4B3F0" w14:textId="77777777" w:rsidR="00B97E32" w:rsidRPr="00682823" w:rsidRDefault="00B97E3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597C824" w14:textId="77777777" w:rsidR="00B97E32" w:rsidRPr="00682823" w:rsidRDefault="00B97E3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E5F1A1" w14:textId="77777777" w:rsidR="00B97E32" w:rsidRPr="00682823" w:rsidRDefault="00B97E3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73A48D" w14:textId="77777777" w:rsidR="00B97E32" w:rsidRPr="00682823" w:rsidRDefault="00B97E3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70AC" w:rsidRPr="00682823" w14:paraId="2487AC60" w14:textId="77777777" w:rsidTr="00103950">
        <w:tc>
          <w:tcPr>
            <w:tcW w:w="7110" w:type="dxa"/>
          </w:tcPr>
          <w:p w14:paraId="4AF782F6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อีควิปเม้นท์ เซอร์วิส จำกัด</w:t>
            </w:r>
          </w:p>
        </w:tc>
        <w:tc>
          <w:tcPr>
            <w:tcW w:w="270" w:type="dxa"/>
          </w:tcPr>
          <w:p w14:paraId="1467F2D2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2DB1D2E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5AFB6512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614B03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5170AC" w:rsidRPr="00682823" w14:paraId="67801571" w14:textId="77777777" w:rsidTr="00103950">
        <w:tc>
          <w:tcPr>
            <w:tcW w:w="7110" w:type="dxa"/>
          </w:tcPr>
          <w:p w14:paraId="03ECA323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83B3B66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3628F0D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71694C6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85672D5" w14:textId="77777777" w:rsidR="005170AC" w:rsidRPr="00682823" w:rsidRDefault="005170A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04E1" w:rsidRPr="00682823" w14:paraId="31EAEF95" w14:textId="77777777" w:rsidTr="00103950">
        <w:tc>
          <w:tcPr>
            <w:tcW w:w="7110" w:type="dxa"/>
          </w:tcPr>
          <w:p w14:paraId="37C37581" w14:textId="77777777" w:rsidR="004304E1" w:rsidRPr="00682823" w:rsidRDefault="004304E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ซัน เทคโนโลยี แอนด์ คอนสตรัคชั่น จำกัด</w:t>
            </w:r>
          </w:p>
        </w:tc>
        <w:tc>
          <w:tcPr>
            <w:tcW w:w="270" w:type="dxa"/>
          </w:tcPr>
          <w:p w14:paraId="607FAD74" w14:textId="77777777" w:rsidR="004304E1" w:rsidRPr="00682823" w:rsidRDefault="004304E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D2E21F2" w14:textId="77777777" w:rsidR="004304E1" w:rsidRPr="00682823" w:rsidRDefault="004304E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0DD8FC7C" w14:textId="77777777" w:rsidR="004304E1" w:rsidRPr="00682823" w:rsidRDefault="004304E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5AE408" w14:textId="77777777" w:rsidR="004304E1" w:rsidRPr="00682823" w:rsidRDefault="004304E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5B3EAD" w:rsidRPr="00682823" w14:paraId="0BA5C97C" w14:textId="77777777" w:rsidTr="00103950">
        <w:tc>
          <w:tcPr>
            <w:tcW w:w="7110" w:type="dxa"/>
          </w:tcPr>
          <w:p w14:paraId="1CF5F774" w14:textId="77777777" w:rsidR="005B3EAD" w:rsidRPr="00682823" w:rsidRDefault="005B3E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22EC31" w14:textId="77777777" w:rsidR="005B3EAD" w:rsidRPr="00682823" w:rsidRDefault="005B3E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DCBDF7B" w14:textId="77777777" w:rsidR="005B3EAD" w:rsidRPr="00682823" w:rsidRDefault="005B3E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4936B1" w14:textId="77777777" w:rsidR="005B3EAD" w:rsidRPr="00682823" w:rsidRDefault="005B3E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C4094E" w14:textId="77777777" w:rsidR="005B3EAD" w:rsidRPr="00682823" w:rsidRDefault="005B3E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B8C" w:rsidRPr="00682823" w14:paraId="58D6ECCD" w14:textId="77777777" w:rsidTr="00CE1B8C">
        <w:tc>
          <w:tcPr>
            <w:tcW w:w="7110" w:type="dxa"/>
          </w:tcPr>
          <w:p w14:paraId="72ED340C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270" w:type="dxa"/>
          </w:tcPr>
          <w:p w14:paraId="10F2A613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7D9E82A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DAC751E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C15BBEB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CE1B8C" w:rsidRPr="00682823" w14:paraId="1553EF69" w14:textId="77777777" w:rsidTr="00CE1B8C">
        <w:tc>
          <w:tcPr>
            <w:tcW w:w="7110" w:type="dxa"/>
          </w:tcPr>
          <w:p w14:paraId="48476AC9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Sinohydro Corporation Limited และบริษัท ยูนิค เอ็นจิเนียริ่ง แอนด์ คอนสตรัคชั่น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270" w:type="dxa"/>
          </w:tcPr>
          <w:p w14:paraId="76D87396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D74823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F7504A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CFFE1A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B8C" w:rsidRPr="00682823" w14:paraId="0C94AF6D" w14:textId="77777777" w:rsidTr="00CE1B8C">
        <w:tc>
          <w:tcPr>
            <w:tcW w:w="7110" w:type="dxa"/>
          </w:tcPr>
          <w:p w14:paraId="501438F4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(ชื่อตามที่จดทะเบียน “กิจการร่วมค้า เอสเอช - ยูเอ็น”)</w:t>
            </w:r>
          </w:p>
        </w:tc>
        <w:tc>
          <w:tcPr>
            <w:tcW w:w="270" w:type="dxa"/>
          </w:tcPr>
          <w:p w14:paraId="32D9D01E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911E2D1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6E37568C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0024E8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CE1B8C" w:rsidRPr="00682823" w14:paraId="264197B7" w14:textId="77777777" w:rsidTr="00CE1B8C">
        <w:tc>
          <w:tcPr>
            <w:tcW w:w="7110" w:type="dxa"/>
          </w:tcPr>
          <w:p w14:paraId="3F1AA597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70" w:type="dxa"/>
          </w:tcPr>
          <w:p w14:paraId="7C4F6625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D0EA6E9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625E9BA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7843712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E1B8C" w:rsidRPr="00682823" w14:paraId="5FAEF54B" w14:textId="77777777" w:rsidTr="00CE1B8C">
        <w:tc>
          <w:tcPr>
            <w:tcW w:w="7110" w:type="dxa"/>
          </w:tcPr>
          <w:p w14:paraId="3D6609CB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บริษัท ซิโน-ไทย เอ็นจิเนียริ่ง แอนด์ คอนสตรัคชั่น จำกัด (มหาชน) และบริษัท  ยูนิค เอ็นจิเนียริ่ง </w:t>
            </w:r>
          </w:p>
        </w:tc>
        <w:tc>
          <w:tcPr>
            <w:tcW w:w="270" w:type="dxa"/>
          </w:tcPr>
          <w:p w14:paraId="0E928113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56E5E97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F9289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1556C7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B8C" w:rsidRPr="00682823" w14:paraId="00E15CA9" w14:textId="77777777" w:rsidTr="00CE1B8C">
        <w:tc>
          <w:tcPr>
            <w:tcW w:w="7110" w:type="dxa"/>
          </w:tcPr>
          <w:p w14:paraId="560538C1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แอนด์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คอนสตรัคชั่น จำกัด (มหาชน)  (ชื่อตามที่จดทะเบียน “กิจการร่วมค้า เอส ยู”)</w:t>
            </w:r>
          </w:p>
        </w:tc>
        <w:tc>
          <w:tcPr>
            <w:tcW w:w="270" w:type="dxa"/>
          </w:tcPr>
          <w:p w14:paraId="215F1D48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8F30C7A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270" w:type="dxa"/>
          </w:tcPr>
          <w:p w14:paraId="7F327C6F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DC9F8A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</w:tr>
      <w:tr w:rsidR="00CE1B8C" w:rsidRPr="00682823" w14:paraId="1DD7BE0A" w14:textId="77777777" w:rsidTr="00CE1B8C">
        <w:tc>
          <w:tcPr>
            <w:tcW w:w="7110" w:type="dxa"/>
          </w:tcPr>
          <w:p w14:paraId="60AC659B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C2DD93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EBB35C7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0B0A47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9630B6" w14:textId="77777777" w:rsidR="00CE1B8C" w:rsidRPr="00682823" w:rsidRDefault="00CE1B8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47DA" w:rsidRPr="00682823" w14:paraId="2DE1020C" w14:textId="77777777" w:rsidTr="00103950">
        <w:tc>
          <w:tcPr>
            <w:tcW w:w="7110" w:type="dxa"/>
          </w:tcPr>
          <w:p w14:paraId="5662ADE7" w14:textId="77777777" w:rsidR="00B047DA" w:rsidRPr="00682823" w:rsidRDefault="00B047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Sinohydro Corporation Limited, China Harbour Engineering Company Limited และบริษัท  ยูนิค</w:t>
            </w:r>
          </w:p>
        </w:tc>
        <w:tc>
          <w:tcPr>
            <w:tcW w:w="270" w:type="dxa"/>
          </w:tcPr>
          <w:p w14:paraId="22B652C8" w14:textId="77777777" w:rsidR="00B047DA" w:rsidRPr="00682823" w:rsidRDefault="00B047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79290A8" w14:textId="77777777" w:rsidR="00B047DA" w:rsidRPr="00682823" w:rsidRDefault="00B047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C45A3E" w14:textId="77777777" w:rsidR="00B047DA" w:rsidRPr="00682823" w:rsidRDefault="00B047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C6D4DC" w14:textId="77777777" w:rsidR="00B047DA" w:rsidRPr="00682823" w:rsidRDefault="00B047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47DA" w:rsidRPr="00682823" w14:paraId="7C797962" w14:textId="77777777" w:rsidTr="00103950">
        <w:tc>
          <w:tcPr>
            <w:tcW w:w="7110" w:type="dxa"/>
          </w:tcPr>
          <w:p w14:paraId="2C183F3B" w14:textId="77777777" w:rsidR="00B047DA" w:rsidRPr="00682823" w:rsidRDefault="00B047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เอ็นจิเนียริ่ง แอนด์ คอนสตรัคชั่น จำกัด (มหาชน) (ชื่อตามที่จดทะเบียน “กิจการร่วมค้า UN-SH-CH”)</w:t>
            </w:r>
          </w:p>
        </w:tc>
        <w:tc>
          <w:tcPr>
            <w:tcW w:w="270" w:type="dxa"/>
          </w:tcPr>
          <w:p w14:paraId="393E8F1A" w14:textId="77777777" w:rsidR="00B047DA" w:rsidRPr="00682823" w:rsidRDefault="00B047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004BC07" w14:textId="77777777" w:rsidR="00B047DA" w:rsidRPr="00682823" w:rsidRDefault="00B047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40AE1B61" w14:textId="77777777" w:rsidR="00B047DA" w:rsidRPr="00682823" w:rsidRDefault="00B047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5D32F9" w14:textId="77777777" w:rsidR="00B047DA" w:rsidRPr="00682823" w:rsidRDefault="00B047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8267F2" w:rsidRPr="00682823" w14:paraId="3AC22BAE" w14:textId="77777777" w:rsidTr="00C76BA4">
        <w:tc>
          <w:tcPr>
            <w:tcW w:w="7380" w:type="dxa"/>
            <w:gridSpan w:val="2"/>
          </w:tcPr>
          <w:p w14:paraId="31AFAB31" w14:textId="77777777" w:rsidR="008267F2" w:rsidRPr="00682823" w:rsidRDefault="008267F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3B47562F" w14:textId="77777777" w:rsidR="008267F2" w:rsidRPr="00682823" w:rsidRDefault="008267F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</w:tr>
      <w:tr w:rsidR="008267F2" w:rsidRPr="00682823" w14:paraId="0134633F" w14:textId="77777777" w:rsidTr="00C76BA4">
        <w:tc>
          <w:tcPr>
            <w:tcW w:w="7110" w:type="dxa"/>
          </w:tcPr>
          <w:p w14:paraId="46128D8C" w14:textId="77777777" w:rsidR="008267F2" w:rsidRPr="00682823" w:rsidRDefault="008267F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0CD1DCF" w14:textId="77777777" w:rsidR="008267F2" w:rsidRPr="00682823" w:rsidRDefault="008267F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7FD61E4" w14:textId="4F125BA6" w:rsidR="008267F2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EA163E8" w14:textId="77777777" w:rsidR="008267F2" w:rsidRPr="00682823" w:rsidRDefault="008267F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082B3B2" w14:textId="1A9DD79A" w:rsidR="008267F2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A62C1" w:rsidRPr="00682823" w14:paraId="696A9478" w14:textId="77777777" w:rsidTr="00103950">
        <w:tc>
          <w:tcPr>
            <w:tcW w:w="7110" w:type="dxa"/>
          </w:tcPr>
          <w:p w14:paraId="508760DF" w14:textId="77777777" w:rsidR="007A62C1" w:rsidRPr="00682823" w:rsidRDefault="00482C4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749C1FE7" w14:textId="77777777" w:rsidR="007A62C1" w:rsidRPr="00682823" w:rsidRDefault="007A62C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480D968" w14:textId="77777777" w:rsidR="007A62C1" w:rsidRPr="00682823" w:rsidRDefault="007A62C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12140" w14:textId="77777777" w:rsidR="007A62C1" w:rsidRPr="00682823" w:rsidRDefault="007A62C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059679" w14:textId="77777777" w:rsidR="007A62C1" w:rsidRPr="00682823" w:rsidRDefault="007A62C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62C1" w:rsidRPr="00682823" w14:paraId="7A05E44D" w14:textId="77777777" w:rsidTr="00103950">
        <w:tc>
          <w:tcPr>
            <w:tcW w:w="7110" w:type="dxa"/>
          </w:tcPr>
          <w:p w14:paraId="38CEAABE" w14:textId="77777777" w:rsidR="007A62C1" w:rsidRPr="00682823" w:rsidRDefault="00482C4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</w:t>
            </w:r>
            <w:r w:rsidR="008C600E"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เอ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”)</w:t>
            </w:r>
          </w:p>
        </w:tc>
        <w:tc>
          <w:tcPr>
            <w:tcW w:w="270" w:type="dxa"/>
          </w:tcPr>
          <w:p w14:paraId="6B790B1F" w14:textId="77777777" w:rsidR="007A62C1" w:rsidRPr="00682823" w:rsidRDefault="007A62C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DAC84C6" w14:textId="77777777" w:rsidR="007A62C1" w:rsidRPr="00682823" w:rsidRDefault="007A62C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6E519B" w14:textId="77777777" w:rsidR="007A62C1" w:rsidRPr="00682823" w:rsidRDefault="007A62C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3D918E" w14:textId="77777777" w:rsidR="007A62C1" w:rsidRPr="00682823" w:rsidRDefault="007A62C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6D7F" w:rsidRPr="00682823" w14:paraId="59AA9CBA" w14:textId="77777777" w:rsidTr="00103950">
        <w:tc>
          <w:tcPr>
            <w:tcW w:w="7110" w:type="dxa"/>
          </w:tcPr>
          <w:p w14:paraId="4F145781" w14:textId="77777777" w:rsidR="00126D7F" w:rsidRPr="00682823" w:rsidRDefault="00126D7F" w:rsidP="00682823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โครงการถนนต่อเชื่อมถนนราชพฤกษ์-ถนนกาญจนาภิเษก (แนวเหนือ </w:t>
            </w:r>
            <w:r w:rsidR="007301ED"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ใต้) ตอน NS1</w:t>
            </w:r>
          </w:p>
        </w:tc>
        <w:tc>
          <w:tcPr>
            <w:tcW w:w="270" w:type="dxa"/>
          </w:tcPr>
          <w:p w14:paraId="5A6DE1AE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477A6AE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270" w:type="dxa"/>
          </w:tcPr>
          <w:p w14:paraId="3D422C37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A70D01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</w:tr>
      <w:tr w:rsidR="00126D7F" w:rsidRPr="00682823" w14:paraId="01456CE8" w14:textId="77777777" w:rsidTr="00103950">
        <w:tc>
          <w:tcPr>
            <w:tcW w:w="7110" w:type="dxa"/>
          </w:tcPr>
          <w:p w14:paraId="014B82B6" w14:textId="77777777" w:rsidR="00126D7F" w:rsidRPr="00682823" w:rsidRDefault="00126D7F" w:rsidP="00682823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โครงการถนนต่อเชื่อมถนนราชพฤกษ์-ถนนกาญจนาภิเษก (แนวเหนือ </w:t>
            </w:r>
            <w:r w:rsidR="007301ED"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ใต้) ตอน NS2</w:t>
            </w:r>
          </w:p>
        </w:tc>
        <w:tc>
          <w:tcPr>
            <w:tcW w:w="270" w:type="dxa"/>
          </w:tcPr>
          <w:p w14:paraId="48E22C40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7C86C91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4EF9C965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015E9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126D7F" w:rsidRPr="00682823" w14:paraId="491CEFAB" w14:textId="77777777" w:rsidTr="00103950">
        <w:tc>
          <w:tcPr>
            <w:tcW w:w="7110" w:type="dxa"/>
          </w:tcPr>
          <w:p w14:paraId="5F6FAAEA" w14:textId="77777777" w:rsidR="00126D7F" w:rsidRPr="00682823" w:rsidRDefault="00126D7F" w:rsidP="00682823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โครงการถนนต่อเชื่อมถนนราชพฤกษ์-ถนนกาญจนาภิเษก (แนวเหนือ </w:t>
            </w:r>
            <w:r w:rsidR="007301ED"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ใต้) ตอน NS3</w:t>
            </w:r>
          </w:p>
        </w:tc>
        <w:tc>
          <w:tcPr>
            <w:tcW w:w="270" w:type="dxa"/>
          </w:tcPr>
          <w:p w14:paraId="59FCBA69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F88268F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353C22AD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B21CF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126D7F" w:rsidRPr="00682823" w14:paraId="06279DE6" w14:textId="77777777" w:rsidTr="00103950">
        <w:tc>
          <w:tcPr>
            <w:tcW w:w="7110" w:type="dxa"/>
          </w:tcPr>
          <w:p w14:paraId="76235B6B" w14:textId="77777777" w:rsidR="00126D7F" w:rsidRPr="00682823" w:rsidRDefault="00126D7F" w:rsidP="00682823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โครงการถนนต่อเชื่อมถนนราชพฤกษ์-ถนนกาญจนาภิเษก (แนวเหนือ </w:t>
            </w:r>
            <w:r w:rsidR="007301ED"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ใต้) ตอน CD Road</w:t>
            </w:r>
          </w:p>
        </w:tc>
        <w:tc>
          <w:tcPr>
            <w:tcW w:w="270" w:type="dxa"/>
          </w:tcPr>
          <w:p w14:paraId="45771214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3FD6D00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  <w:tc>
          <w:tcPr>
            <w:tcW w:w="270" w:type="dxa"/>
          </w:tcPr>
          <w:p w14:paraId="2C4B4369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65E5A4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30.00</w:t>
            </w:r>
          </w:p>
        </w:tc>
      </w:tr>
      <w:tr w:rsidR="00B7383D" w:rsidRPr="00682823" w14:paraId="2A6E2FB1" w14:textId="77777777" w:rsidTr="00103950">
        <w:tc>
          <w:tcPr>
            <w:tcW w:w="7110" w:type="dxa"/>
          </w:tcPr>
          <w:p w14:paraId="38E12173" w14:textId="77777777" w:rsidR="00B7383D" w:rsidRPr="00682823" w:rsidRDefault="00B73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FCD08A7" w14:textId="77777777" w:rsidR="00B7383D" w:rsidRPr="00682823" w:rsidRDefault="00B73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7D1BA45" w14:textId="77777777" w:rsidR="00B7383D" w:rsidRPr="00682823" w:rsidRDefault="00B73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E3CD78" w14:textId="77777777" w:rsidR="00B7383D" w:rsidRPr="00682823" w:rsidRDefault="00B73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4E5DB9" w14:textId="77777777" w:rsidR="00B7383D" w:rsidRPr="00682823" w:rsidRDefault="00B73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383D" w:rsidRPr="00682823" w14:paraId="3DA36A21" w14:textId="77777777" w:rsidTr="00103950">
        <w:tc>
          <w:tcPr>
            <w:tcW w:w="7110" w:type="dxa"/>
          </w:tcPr>
          <w:p w14:paraId="60285697" w14:textId="77777777" w:rsidR="00B7383D" w:rsidRPr="00682823" w:rsidRDefault="00B73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068ECF07" w14:textId="77777777" w:rsidR="00B7383D" w:rsidRPr="00682823" w:rsidRDefault="00B73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FA8EFCC" w14:textId="77777777" w:rsidR="00B7383D" w:rsidRPr="00682823" w:rsidRDefault="00B73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043E0C" w14:textId="77777777" w:rsidR="00B7383D" w:rsidRPr="00682823" w:rsidRDefault="00B73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CD4380" w14:textId="77777777" w:rsidR="00B7383D" w:rsidRPr="00682823" w:rsidRDefault="00B73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6D7F" w:rsidRPr="00682823" w14:paraId="061D1DFD" w14:textId="77777777" w:rsidTr="00103950">
        <w:tc>
          <w:tcPr>
            <w:tcW w:w="7110" w:type="dxa"/>
          </w:tcPr>
          <w:p w14:paraId="412B4BA8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ยูนิค - อสิตากิจ”)</w:t>
            </w:r>
          </w:p>
        </w:tc>
        <w:tc>
          <w:tcPr>
            <w:tcW w:w="270" w:type="dxa"/>
          </w:tcPr>
          <w:p w14:paraId="35023370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07C2D80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26EA4ADD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46BF14" w14:textId="77777777" w:rsidR="00126D7F" w:rsidRPr="00682823" w:rsidRDefault="00126D7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9B7E9B" w:rsidRPr="00682823" w14:paraId="5984CC71" w14:textId="77777777" w:rsidTr="00103950">
        <w:tc>
          <w:tcPr>
            <w:tcW w:w="7110" w:type="dxa"/>
          </w:tcPr>
          <w:p w14:paraId="26141D79" w14:textId="77777777" w:rsidR="009B7E9B" w:rsidRPr="00682823" w:rsidRDefault="009B7E9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CBB6506" w14:textId="77777777" w:rsidR="009B7E9B" w:rsidRPr="00682823" w:rsidRDefault="009B7E9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C1F8E9D" w14:textId="77777777" w:rsidR="009B7E9B" w:rsidRPr="00682823" w:rsidRDefault="009B7E9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AF0B8F" w14:textId="77777777" w:rsidR="009B7E9B" w:rsidRPr="00682823" w:rsidRDefault="009B7E9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5B1D6F" w14:textId="77777777" w:rsidR="009B7E9B" w:rsidRPr="00682823" w:rsidRDefault="009B7E9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7E9B" w:rsidRPr="00682823" w14:paraId="307E342A" w14:textId="77777777" w:rsidTr="00103950">
        <w:tc>
          <w:tcPr>
            <w:tcW w:w="7110" w:type="dxa"/>
          </w:tcPr>
          <w:p w14:paraId="56A3EFD4" w14:textId="77777777" w:rsidR="009B7E9B" w:rsidRPr="00682823" w:rsidRDefault="009B7E9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Sinohydro Corporation Limited และบริษัท ยูนิค เอ็นจิเนียริ่ง แอนด์ คอนสตรัคชั่น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 (มหาชน)</w:t>
            </w:r>
          </w:p>
        </w:tc>
        <w:tc>
          <w:tcPr>
            <w:tcW w:w="270" w:type="dxa"/>
          </w:tcPr>
          <w:p w14:paraId="6A347D9E" w14:textId="77777777" w:rsidR="009B7E9B" w:rsidRPr="00682823" w:rsidRDefault="009B7E9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C3FBEC" w14:textId="77777777" w:rsidR="009B7E9B" w:rsidRPr="00682823" w:rsidRDefault="009B7E9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A491A8" w14:textId="77777777" w:rsidR="009B7E9B" w:rsidRPr="00682823" w:rsidRDefault="009B7E9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74BCDE" w14:textId="77777777" w:rsidR="009B7E9B" w:rsidRPr="00682823" w:rsidRDefault="009B7E9B" w:rsidP="00682823">
            <w:pPr>
              <w:pStyle w:val="ListParagraph"/>
              <w:ind w:hanging="3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D3E" w:rsidRPr="00682823" w14:paraId="7BDDCE78" w14:textId="77777777" w:rsidTr="00103950">
        <w:tc>
          <w:tcPr>
            <w:tcW w:w="7110" w:type="dxa"/>
          </w:tcPr>
          <w:p w14:paraId="74A40CD7" w14:textId="77777777" w:rsidR="00727D3E" w:rsidRPr="00682823" w:rsidRDefault="00727D3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ยูเอ็น - เอสเอช”)</w:t>
            </w:r>
          </w:p>
        </w:tc>
        <w:tc>
          <w:tcPr>
            <w:tcW w:w="270" w:type="dxa"/>
          </w:tcPr>
          <w:p w14:paraId="548D8F49" w14:textId="77777777" w:rsidR="00727D3E" w:rsidRPr="00682823" w:rsidRDefault="00727D3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5BED509" w14:textId="77777777" w:rsidR="00727D3E" w:rsidRPr="00682823" w:rsidRDefault="00727D3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51.00</w:t>
            </w:r>
          </w:p>
        </w:tc>
        <w:tc>
          <w:tcPr>
            <w:tcW w:w="270" w:type="dxa"/>
          </w:tcPr>
          <w:p w14:paraId="14FF9B3B" w14:textId="77777777" w:rsidR="00727D3E" w:rsidRPr="00682823" w:rsidRDefault="00727D3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F2DB8F" w14:textId="77777777" w:rsidR="00727D3E" w:rsidRPr="00682823" w:rsidRDefault="00727D3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51.00</w:t>
            </w:r>
          </w:p>
        </w:tc>
      </w:tr>
      <w:tr w:rsidR="00545A33" w:rsidRPr="00682823" w14:paraId="3A94A832" w14:textId="77777777" w:rsidTr="00103950">
        <w:tc>
          <w:tcPr>
            <w:tcW w:w="7110" w:type="dxa"/>
          </w:tcPr>
          <w:p w14:paraId="0746C36A" w14:textId="77777777" w:rsidR="00545A33" w:rsidRPr="00682823" w:rsidRDefault="00545A3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0C369B0" w14:textId="77777777" w:rsidR="00545A33" w:rsidRPr="00682823" w:rsidRDefault="00545A3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3BA56E9" w14:textId="77777777" w:rsidR="00545A33" w:rsidRPr="00682823" w:rsidRDefault="00545A3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A4F78B" w14:textId="77777777" w:rsidR="00545A33" w:rsidRPr="00682823" w:rsidRDefault="00545A3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B97399" w14:textId="77777777" w:rsidR="00545A33" w:rsidRPr="00682823" w:rsidRDefault="00545A3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5A33" w:rsidRPr="00682823" w14:paraId="0D573622" w14:textId="77777777" w:rsidTr="00103950">
        <w:tc>
          <w:tcPr>
            <w:tcW w:w="7110" w:type="dxa"/>
          </w:tcPr>
          <w:p w14:paraId="74056A6A" w14:textId="20199B6E" w:rsidR="00545A33" w:rsidRPr="00682823" w:rsidRDefault="00775B2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อัลสตอม</w:t>
            </w:r>
            <w:r w:rsidR="000E5274"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(ประเทศไทย) จำกัด (เดิมชื่อ </w:t>
            </w:r>
            <w:r w:rsidR="00545A33"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บอมบาร์ดิเอร์ ทรานสปอร์เทชั่น ซิกแนล </w:t>
            </w:r>
          </w:p>
        </w:tc>
        <w:tc>
          <w:tcPr>
            <w:tcW w:w="270" w:type="dxa"/>
          </w:tcPr>
          <w:p w14:paraId="0ED06610" w14:textId="77777777" w:rsidR="00545A33" w:rsidRPr="00682823" w:rsidRDefault="00545A3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BE82989" w14:textId="77777777" w:rsidR="00545A33" w:rsidRPr="00682823" w:rsidRDefault="00545A3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8E4FAD" w14:textId="77777777" w:rsidR="00545A33" w:rsidRPr="00682823" w:rsidRDefault="00545A3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9370B3" w14:textId="77777777" w:rsidR="00545A33" w:rsidRPr="00682823" w:rsidRDefault="00545A3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5274" w:rsidRPr="00682823" w14:paraId="02A61653" w14:textId="77777777" w:rsidTr="00103950">
        <w:tc>
          <w:tcPr>
            <w:tcW w:w="7110" w:type="dxa"/>
          </w:tcPr>
          <w:p w14:paraId="45A5E104" w14:textId="7B3CEBF8" w:rsidR="000E5274" w:rsidRPr="00682823" w:rsidRDefault="000E527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(ประเทศไทย) จำกัด) และบริษัท ยูนิคเอ็นจิเนียริ่ง แอนด์ คอนสตรัคชั่น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จำกัด (มหาชน) </w:t>
            </w:r>
          </w:p>
        </w:tc>
        <w:tc>
          <w:tcPr>
            <w:tcW w:w="270" w:type="dxa"/>
          </w:tcPr>
          <w:p w14:paraId="07B6364A" w14:textId="77777777" w:rsidR="000E5274" w:rsidRPr="00682823" w:rsidRDefault="000E527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44D7492" w14:textId="77777777" w:rsidR="000E5274" w:rsidRPr="00682823" w:rsidRDefault="000E527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7DEE03" w14:textId="77777777" w:rsidR="000E5274" w:rsidRPr="00682823" w:rsidRDefault="000E527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20D55D" w14:textId="77777777" w:rsidR="000E5274" w:rsidRPr="00682823" w:rsidRDefault="000E527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0CA7" w:rsidRPr="00682823" w14:paraId="0020D337" w14:textId="77777777" w:rsidTr="00103950">
        <w:tc>
          <w:tcPr>
            <w:tcW w:w="7110" w:type="dxa"/>
          </w:tcPr>
          <w:p w14:paraId="4E1B145F" w14:textId="6B35949C" w:rsidR="000D0CA7" w:rsidRPr="00682823" w:rsidRDefault="000E527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</w:t>
            </w:r>
            <w:r w:rsidR="000D0CA7"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ตามที่จดทะเบียน “กิจการร่วมค้า บีที - ยูเอ็น”)</w:t>
            </w:r>
          </w:p>
        </w:tc>
        <w:tc>
          <w:tcPr>
            <w:tcW w:w="270" w:type="dxa"/>
          </w:tcPr>
          <w:p w14:paraId="7FE9668F" w14:textId="77777777" w:rsidR="000D0CA7" w:rsidRPr="00682823" w:rsidRDefault="000D0C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8108B4A" w14:textId="77777777" w:rsidR="000D0CA7" w:rsidRPr="00682823" w:rsidRDefault="000D0C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62.59</w:t>
            </w:r>
          </w:p>
        </w:tc>
        <w:tc>
          <w:tcPr>
            <w:tcW w:w="270" w:type="dxa"/>
          </w:tcPr>
          <w:p w14:paraId="6DBC5BCA" w14:textId="77777777" w:rsidR="000D0CA7" w:rsidRPr="00682823" w:rsidRDefault="000D0C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1A4047" w14:textId="5B3720F5" w:rsidR="000D0CA7" w:rsidRPr="00682823" w:rsidRDefault="000D0C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62.59</w:t>
            </w:r>
          </w:p>
        </w:tc>
      </w:tr>
      <w:tr w:rsidR="000D0CA7" w:rsidRPr="00682823" w14:paraId="7AEA6960" w14:textId="77777777" w:rsidTr="00103950">
        <w:tc>
          <w:tcPr>
            <w:tcW w:w="7110" w:type="dxa"/>
          </w:tcPr>
          <w:p w14:paraId="45F8E274" w14:textId="77777777" w:rsidR="000D0CA7" w:rsidRPr="00682823" w:rsidRDefault="000D0C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1452E8" w14:textId="77777777" w:rsidR="000D0CA7" w:rsidRPr="00682823" w:rsidRDefault="000D0C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EBD7529" w14:textId="77777777" w:rsidR="000D0CA7" w:rsidRPr="00682823" w:rsidRDefault="000D0C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446882" w14:textId="77777777" w:rsidR="000D0CA7" w:rsidRPr="00682823" w:rsidRDefault="000D0C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6A0910" w14:textId="77777777" w:rsidR="000D0CA7" w:rsidRPr="00682823" w:rsidRDefault="000D0C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D7E28" w:rsidRPr="00682823" w14:paraId="4CA5A833" w14:textId="77777777" w:rsidTr="00103950">
        <w:tc>
          <w:tcPr>
            <w:tcW w:w="7110" w:type="dxa"/>
          </w:tcPr>
          <w:p w14:paraId="4A8DC655" w14:textId="0E59C17F" w:rsidR="00DD7E28" w:rsidRPr="00682823" w:rsidRDefault="00DD7E2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3BFE7968" w14:textId="77777777" w:rsidR="00DD7E28" w:rsidRPr="00682823" w:rsidRDefault="00DD7E2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C844C0C" w14:textId="77777777" w:rsidR="00DD7E28" w:rsidRPr="00682823" w:rsidRDefault="00DD7E2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6A6623DA" w14:textId="77777777" w:rsidR="00DD7E28" w:rsidRPr="00682823" w:rsidRDefault="00DD7E2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7A4493" w14:textId="77777777" w:rsidR="00DD7E28" w:rsidRPr="00682823" w:rsidRDefault="00DD7E2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11219D" w:rsidRPr="00682823" w14:paraId="4302991F" w14:textId="77777777" w:rsidTr="00103950">
        <w:tc>
          <w:tcPr>
            <w:tcW w:w="7110" w:type="dxa"/>
          </w:tcPr>
          <w:p w14:paraId="3B9FE74D" w14:textId="7B7A1A2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ยูเอ็น - เอเอส”)</w:t>
            </w:r>
          </w:p>
        </w:tc>
        <w:tc>
          <w:tcPr>
            <w:tcW w:w="270" w:type="dxa"/>
          </w:tcPr>
          <w:p w14:paraId="00795975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A6980DF" w14:textId="165FEB26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70.00</w:t>
            </w:r>
          </w:p>
        </w:tc>
        <w:tc>
          <w:tcPr>
            <w:tcW w:w="270" w:type="dxa"/>
          </w:tcPr>
          <w:p w14:paraId="4C81BAA9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E2CDEC" w14:textId="2B7E5B43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70.00</w:t>
            </w:r>
          </w:p>
        </w:tc>
      </w:tr>
      <w:tr w:rsidR="0011219D" w:rsidRPr="00682823" w14:paraId="51B2B58D" w14:textId="77777777" w:rsidTr="00103950">
        <w:tc>
          <w:tcPr>
            <w:tcW w:w="7110" w:type="dxa"/>
          </w:tcPr>
          <w:p w14:paraId="02CAB524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593E94A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669931B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3D2769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1DAE41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1219D" w:rsidRPr="00682823" w14:paraId="35620F71" w14:textId="77777777" w:rsidTr="00103950">
        <w:tc>
          <w:tcPr>
            <w:tcW w:w="7110" w:type="dxa"/>
          </w:tcPr>
          <w:p w14:paraId="5D759C63" w14:textId="55B63872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03FD597C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95EA385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2EB3E502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654056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11219D" w:rsidRPr="00682823" w14:paraId="639144B7" w14:textId="77777777" w:rsidTr="00103950">
        <w:tc>
          <w:tcPr>
            <w:tcW w:w="7110" w:type="dxa"/>
          </w:tcPr>
          <w:p w14:paraId="3FAFDE22" w14:textId="0C666996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ยูเอ็น - เอเอสที”)</w:t>
            </w:r>
          </w:p>
        </w:tc>
        <w:tc>
          <w:tcPr>
            <w:tcW w:w="270" w:type="dxa"/>
          </w:tcPr>
          <w:p w14:paraId="58E9854F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1AC0211" w14:textId="3866899A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70.00</w:t>
            </w:r>
          </w:p>
        </w:tc>
        <w:tc>
          <w:tcPr>
            <w:tcW w:w="270" w:type="dxa"/>
          </w:tcPr>
          <w:p w14:paraId="0ED7FBE7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E78977" w14:textId="2B33EDCF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70.00</w:t>
            </w:r>
          </w:p>
        </w:tc>
      </w:tr>
      <w:tr w:rsidR="0011219D" w:rsidRPr="00682823" w14:paraId="51BFBDA9" w14:textId="77777777" w:rsidTr="00103950">
        <w:tc>
          <w:tcPr>
            <w:tcW w:w="7110" w:type="dxa"/>
          </w:tcPr>
          <w:p w14:paraId="577E653E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FECD6C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81B702B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AAE37B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E5D8ED" w14:textId="77777777" w:rsidR="0011219D" w:rsidRPr="00682823" w:rsidRDefault="001121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73C88" w:rsidRPr="00682823" w14:paraId="3623F942" w14:textId="77777777" w:rsidTr="00103950">
        <w:tc>
          <w:tcPr>
            <w:tcW w:w="7110" w:type="dxa"/>
          </w:tcPr>
          <w:p w14:paraId="08E9B478" w14:textId="2D1D2EFB" w:rsidR="00373C88" w:rsidRPr="00682823" w:rsidRDefault="00373C8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ซีวิล คอนสตรัคชั่น เซอร์วิสเซส แอนด์ โปรดักส์ จำกัด และบริษัท ยูนิค เอ็นจิเนียริ่ง </w:t>
            </w:r>
          </w:p>
        </w:tc>
        <w:tc>
          <w:tcPr>
            <w:tcW w:w="270" w:type="dxa"/>
          </w:tcPr>
          <w:p w14:paraId="08BD0849" w14:textId="77777777" w:rsidR="00373C88" w:rsidRPr="00682823" w:rsidRDefault="00373C8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6F37DD5" w14:textId="77777777" w:rsidR="00373C88" w:rsidRPr="00682823" w:rsidRDefault="00373C8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62F3FC0" w14:textId="77777777" w:rsidR="00373C88" w:rsidRPr="00682823" w:rsidRDefault="00373C8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AD8DC0" w14:textId="77777777" w:rsidR="00373C88" w:rsidRPr="00682823" w:rsidRDefault="00373C8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E2F26" w:rsidRPr="00682823" w14:paraId="079C06B3" w14:textId="77777777" w:rsidTr="00103950">
        <w:tc>
          <w:tcPr>
            <w:tcW w:w="7110" w:type="dxa"/>
          </w:tcPr>
          <w:p w14:paraId="728F1845" w14:textId="12F6E7EE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แอนด์ คอนสตรัคชั่น จำกัด (มหาชน) (ชื่อตามที่จดทะเบียน “กิจการร่วมค้า ยูเอ็น - ซีซี”)</w:t>
            </w:r>
          </w:p>
        </w:tc>
        <w:tc>
          <w:tcPr>
            <w:tcW w:w="270" w:type="dxa"/>
          </w:tcPr>
          <w:p w14:paraId="76A31675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9A18F65" w14:textId="2F2B9224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  <w:tc>
          <w:tcPr>
            <w:tcW w:w="270" w:type="dxa"/>
          </w:tcPr>
          <w:p w14:paraId="7607107F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10CD2E" w14:textId="33C3A964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</w:tr>
      <w:tr w:rsidR="004E2F26" w:rsidRPr="00682823" w14:paraId="3F565EFC" w14:textId="77777777" w:rsidTr="00103950">
        <w:tc>
          <w:tcPr>
            <w:tcW w:w="7110" w:type="dxa"/>
          </w:tcPr>
          <w:p w14:paraId="09D9C7CF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D31344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696BA9E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8231F8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C3B729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2F26" w:rsidRPr="00682823" w14:paraId="7D645523" w14:textId="77777777" w:rsidTr="00103950">
        <w:tc>
          <w:tcPr>
            <w:tcW w:w="7110" w:type="dxa"/>
          </w:tcPr>
          <w:p w14:paraId="019260F1" w14:textId="0169FFA6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พี.ซีอีที จำกัด, บริษัท</w:t>
            </w:r>
            <w:r w:rsidRPr="00682823"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ไทยพีค่อนและอุตสาหกรรม จำกัด, บริษัท วัชรขจร จำกัด และ</w:t>
            </w:r>
          </w:p>
        </w:tc>
        <w:tc>
          <w:tcPr>
            <w:tcW w:w="270" w:type="dxa"/>
          </w:tcPr>
          <w:p w14:paraId="679DAE7A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73B6F9D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2E35B18E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E94E0E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E2F26" w:rsidRPr="00682823" w14:paraId="1E7E14DA" w14:textId="77777777" w:rsidTr="00103950">
        <w:tc>
          <w:tcPr>
            <w:tcW w:w="7110" w:type="dxa"/>
          </w:tcPr>
          <w:p w14:paraId="3AA51F0B" w14:textId="2DE38F59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6BA4CD53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C65CB4F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8356DBD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BFD5E9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E2F26" w:rsidRPr="00682823" w14:paraId="28726437" w14:textId="77777777" w:rsidTr="00103950">
        <w:tc>
          <w:tcPr>
            <w:tcW w:w="7110" w:type="dxa"/>
          </w:tcPr>
          <w:p w14:paraId="058D34EB" w14:textId="0DFF06DA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(ชื่อตามที่จดทะเบียน “กิจการร่วมค้า ยูนิค”)</w:t>
            </w:r>
          </w:p>
        </w:tc>
        <w:tc>
          <w:tcPr>
            <w:tcW w:w="270" w:type="dxa"/>
          </w:tcPr>
          <w:p w14:paraId="1533C290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DBBC1B6" w14:textId="4EB93B44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56.00</w:t>
            </w:r>
          </w:p>
        </w:tc>
        <w:tc>
          <w:tcPr>
            <w:tcW w:w="270" w:type="dxa"/>
          </w:tcPr>
          <w:p w14:paraId="27035430" w14:textId="77777777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C16CA9" w14:textId="456CD163" w:rsidR="004E2F26" w:rsidRPr="00682823" w:rsidRDefault="004E2F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56.00</w:t>
            </w:r>
          </w:p>
        </w:tc>
      </w:tr>
      <w:tr w:rsidR="003B5CAF" w:rsidRPr="00682823" w14:paraId="3EA92738" w14:textId="77777777" w:rsidTr="00103950">
        <w:tc>
          <w:tcPr>
            <w:tcW w:w="7110" w:type="dxa"/>
          </w:tcPr>
          <w:p w14:paraId="071E657B" w14:textId="77777777" w:rsidR="003B5CAF" w:rsidRPr="00682823" w:rsidRDefault="003B5CA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27E3A5" w14:textId="77777777" w:rsidR="003B5CAF" w:rsidRPr="00682823" w:rsidRDefault="003B5CA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955011D" w14:textId="77777777" w:rsidR="003B5CAF" w:rsidRPr="00682823" w:rsidRDefault="003B5CA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189D03" w14:textId="77777777" w:rsidR="003B5CAF" w:rsidRPr="00682823" w:rsidRDefault="003B5CA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4C5016" w14:textId="77777777" w:rsidR="003B5CAF" w:rsidRPr="00682823" w:rsidRDefault="003B5CA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5CAF" w:rsidRPr="00682823" w14:paraId="58CABD2F" w14:textId="77777777" w:rsidTr="00103950">
        <w:tc>
          <w:tcPr>
            <w:tcW w:w="7110" w:type="dxa"/>
          </w:tcPr>
          <w:p w14:paraId="412FEC89" w14:textId="04A25944" w:rsidR="003B5CAF" w:rsidRPr="00682823" w:rsidRDefault="00600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669220AE" w14:textId="77777777" w:rsidR="003B5CAF" w:rsidRPr="00682823" w:rsidRDefault="003B5CA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EFC960B" w14:textId="77777777" w:rsidR="003B5CAF" w:rsidRPr="00682823" w:rsidRDefault="003B5CA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14EDE1" w14:textId="77777777" w:rsidR="003B5CAF" w:rsidRPr="00682823" w:rsidRDefault="003B5CA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F687F6" w14:textId="77777777" w:rsidR="003B5CAF" w:rsidRPr="00682823" w:rsidRDefault="003B5CA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7118" w:rsidRPr="00682823" w14:paraId="76BF33F5" w14:textId="77777777" w:rsidTr="00103950">
        <w:tc>
          <w:tcPr>
            <w:tcW w:w="7110" w:type="dxa"/>
          </w:tcPr>
          <w:p w14:paraId="5004F9E0" w14:textId="7C8B3CA4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 จดทะเบียน “กิจการร่วมค้า ยูเอ็น - เอเอสไอ”)</w:t>
            </w:r>
          </w:p>
        </w:tc>
        <w:tc>
          <w:tcPr>
            <w:tcW w:w="270" w:type="dxa"/>
          </w:tcPr>
          <w:p w14:paraId="69F2E6F5" w14:textId="77777777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6932404" w14:textId="3C478702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15.00</w:t>
            </w:r>
          </w:p>
        </w:tc>
        <w:tc>
          <w:tcPr>
            <w:tcW w:w="270" w:type="dxa"/>
          </w:tcPr>
          <w:p w14:paraId="75D96D37" w14:textId="77777777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3FC6ED" w14:textId="11E2B2D2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15.00</w:t>
            </w:r>
          </w:p>
        </w:tc>
      </w:tr>
      <w:tr w:rsidR="00D57118" w:rsidRPr="00682823" w14:paraId="05C6DCDD" w14:textId="77777777" w:rsidTr="00103950">
        <w:tc>
          <w:tcPr>
            <w:tcW w:w="7110" w:type="dxa"/>
          </w:tcPr>
          <w:p w14:paraId="04199174" w14:textId="77777777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3EDD1AD" w14:textId="77777777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591BF14" w14:textId="77777777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C24F4" w14:textId="77777777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027171" w14:textId="77777777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7118" w:rsidRPr="00682823" w14:paraId="259BC403" w14:textId="77777777" w:rsidTr="00103950">
        <w:tc>
          <w:tcPr>
            <w:tcW w:w="7110" w:type="dxa"/>
          </w:tcPr>
          <w:p w14:paraId="385D3686" w14:textId="798AB425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อสิตากิจ จำกัด และบริษัท ยูนิค เอ็นจิเนียริ่ง แอนด์ คอนสตรัคชั่น จำกัด (มหาชน) </w:t>
            </w:r>
          </w:p>
        </w:tc>
        <w:tc>
          <w:tcPr>
            <w:tcW w:w="270" w:type="dxa"/>
          </w:tcPr>
          <w:p w14:paraId="6B019369" w14:textId="77777777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6811017" w14:textId="77777777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532065" w14:textId="77777777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0E7498" w14:textId="77777777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7118" w:rsidRPr="00682823" w14:paraId="47EB5B72" w14:textId="77777777" w:rsidTr="00103950">
        <w:tc>
          <w:tcPr>
            <w:tcW w:w="7110" w:type="dxa"/>
          </w:tcPr>
          <w:p w14:paraId="6E8CCDA1" w14:textId="343D8072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(ชื่อตามที่ จดทะเบียน “กิจการร่วมค้า ยูเอ็นเอ”)</w:t>
            </w:r>
          </w:p>
        </w:tc>
        <w:tc>
          <w:tcPr>
            <w:tcW w:w="270" w:type="dxa"/>
          </w:tcPr>
          <w:p w14:paraId="2AB98264" w14:textId="77777777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9CBF532" w14:textId="409F84F4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270" w:type="dxa"/>
          </w:tcPr>
          <w:p w14:paraId="108A41DA" w14:textId="77777777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0D1500" w14:textId="405B623A" w:rsidR="00D57118" w:rsidRPr="00682823" w:rsidRDefault="00D5711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</w:tbl>
    <w:p w14:paraId="06539C5B" w14:textId="77777777" w:rsidR="00F02CC4" w:rsidRPr="00682823" w:rsidRDefault="00F02CC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50A20B74" w14:textId="77777777" w:rsidR="003B3148" w:rsidRPr="00682823" w:rsidRDefault="00FE39A3" w:rsidP="00682823">
      <w:pPr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lastRenderedPageBreak/>
        <w:t>รายการบัญชีระหว่างกลุ่มบริษัทยูนิค</w:t>
      </w:r>
      <w:r w:rsidR="0087073E" w:rsidRPr="00682823">
        <w:rPr>
          <w:rFonts w:ascii="Angsana New" w:hAnsi="Angsana New"/>
          <w:sz w:val="26"/>
          <w:szCs w:val="26"/>
          <w:cs/>
        </w:rPr>
        <w:t>ที่มีนัยสำคัญได้ถูกตัดบัญชีออก</w:t>
      </w:r>
      <w:r w:rsidRPr="00682823">
        <w:rPr>
          <w:rFonts w:ascii="Angsana New" w:hAnsi="Angsana New"/>
          <w:sz w:val="26"/>
          <w:szCs w:val="26"/>
          <w:cs/>
        </w:rPr>
        <w:t>จากงบการเงินรวม</w:t>
      </w:r>
      <w:r w:rsidR="0087073E" w:rsidRPr="00682823">
        <w:rPr>
          <w:rFonts w:ascii="Angsana New" w:hAnsi="Angsana New"/>
          <w:sz w:val="26"/>
          <w:szCs w:val="26"/>
          <w:cs/>
        </w:rPr>
        <w:t>นี้แล้ว</w:t>
      </w:r>
    </w:p>
    <w:p w14:paraId="34942B88" w14:textId="77777777" w:rsidR="003971B2" w:rsidRPr="00682823" w:rsidRDefault="003971B2" w:rsidP="00682823">
      <w:pPr>
        <w:jc w:val="both"/>
        <w:rPr>
          <w:rFonts w:ascii="Angsana New" w:hAnsi="Angsana New"/>
          <w:sz w:val="26"/>
          <w:szCs w:val="26"/>
        </w:rPr>
      </w:pPr>
    </w:p>
    <w:p w14:paraId="170145A9" w14:textId="1CE32D96" w:rsidR="00727D3E" w:rsidRPr="00682823" w:rsidRDefault="00727D3E" w:rsidP="00682823">
      <w:pPr>
        <w:jc w:val="both"/>
        <w:rPr>
          <w:rFonts w:ascii="Angsana New" w:hAnsi="Angsana New"/>
          <w:sz w:val="26"/>
          <w:szCs w:val="26"/>
          <w:lang w:val="en-GB"/>
        </w:rPr>
      </w:pPr>
      <w:r w:rsidRPr="00682823">
        <w:rPr>
          <w:rFonts w:ascii="Angsana New" w:hAnsi="Angsana New"/>
          <w:sz w:val="26"/>
          <w:szCs w:val="26"/>
          <w:cs/>
          <w:lang w:val="en-GB"/>
        </w:rPr>
        <w:t xml:space="preserve">ณ วันที่ </w:t>
      </w:r>
      <w:r w:rsidRPr="00682823">
        <w:rPr>
          <w:rFonts w:ascii="Angsana New" w:hAnsi="Angsana New"/>
          <w:sz w:val="26"/>
          <w:szCs w:val="26"/>
          <w:lang w:val="en-GB"/>
        </w:rPr>
        <w:t>31</w:t>
      </w:r>
      <w:r w:rsidRPr="00682823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lang w:val="en-GB"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en-GB"/>
        </w:rPr>
        <w:t>และ</w:t>
      </w:r>
      <w:r w:rsidRPr="00682823">
        <w:rPr>
          <w:rFonts w:ascii="Angsana New" w:hAnsi="Angsana New"/>
          <w:sz w:val="26"/>
          <w:szCs w:val="26"/>
          <w:lang w:val="en-GB"/>
        </w:rPr>
        <w:t xml:space="preserve"> </w:t>
      </w:r>
      <w:r w:rsidR="0010196A" w:rsidRPr="00682823">
        <w:rPr>
          <w:rFonts w:ascii="Angsana New" w:hAnsi="Angsana New"/>
          <w:sz w:val="26"/>
          <w:szCs w:val="26"/>
          <w:lang w:val="en-GB"/>
        </w:rPr>
        <w:t>2566</w:t>
      </w:r>
      <w:r w:rsidRPr="00682823">
        <w:rPr>
          <w:rFonts w:ascii="Angsana New" w:hAnsi="Angsana New"/>
          <w:sz w:val="26"/>
          <w:szCs w:val="26"/>
          <w:lang w:val="en-GB"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en-GB"/>
        </w:rPr>
        <w:t>ยอดคงเหลือของการดำเนินงานร่วมกันที่รวมอยู่ในงบฐานะการเงินเฉพาะกิจการมีดังนี้</w:t>
      </w:r>
    </w:p>
    <w:p w14:paraId="26DA1194" w14:textId="77777777" w:rsidR="00727D3E" w:rsidRPr="00682823" w:rsidRDefault="00727D3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6408"/>
        <w:gridCol w:w="1530"/>
        <w:gridCol w:w="270"/>
        <w:gridCol w:w="1440"/>
      </w:tblGrid>
      <w:tr w:rsidR="00727D3E" w:rsidRPr="00682823" w14:paraId="06D899ED" w14:textId="77777777" w:rsidTr="0063473A">
        <w:tc>
          <w:tcPr>
            <w:tcW w:w="6408" w:type="dxa"/>
          </w:tcPr>
          <w:p w14:paraId="16E1228D" w14:textId="77777777" w:rsidR="00727D3E" w:rsidRPr="00682823" w:rsidRDefault="00727D3E" w:rsidP="00682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55F72F26" w14:textId="77777777" w:rsidR="00727D3E" w:rsidRPr="00682823" w:rsidRDefault="00727D3E" w:rsidP="006828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C95C8A" w:rsidRPr="00682823" w14:paraId="306388A7" w14:textId="77777777" w:rsidTr="0063473A">
        <w:tc>
          <w:tcPr>
            <w:tcW w:w="6408" w:type="dxa"/>
          </w:tcPr>
          <w:p w14:paraId="3E95D9C3" w14:textId="77777777" w:rsidR="00C95C8A" w:rsidRPr="00682823" w:rsidRDefault="00C95C8A" w:rsidP="00682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5CFDE51" w14:textId="09B315D5" w:rsidR="00C95C8A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90800C" w14:textId="77777777" w:rsidR="00C95C8A" w:rsidRPr="00682823" w:rsidRDefault="00C95C8A" w:rsidP="00682823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8D3628" w14:textId="08A38969" w:rsidR="00C95C8A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2566</w:t>
            </w:r>
          </w:p>
        </w:tc>
      </w:tr>
      <w:tr w:rsidR="000D6ACC" w:rsidRPr="00682823" w14:paraId="37AE7E04" w14:textId="77777777" w:rsidTr="0063473A">
        <w:tc>
          <w:tcPr>
            <w:tcW w:w="6408" w:type="dxa"/>
          </w:tcPr>
          <w:p w14:paraId="757E4CA0" w14:textId="77777777" w:rsidR="000D6ACC" w:rsidRPr="00682823" w:rsidRDefault="000D6ACC" w:rsidP="00682823">
            <w:pPr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94E8DCA" w14:textId="38573883" w:rsidR="000D6ACC" w:rsidRPr="00682823" w:rsidRDefault="003971B2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17,</w:t>
            </w:r>
            <w:r w:rsidR="00AE1958" w:rsidRPr="00682823">
              <w:rPr>
                <w:rFonts w:ascii="Angsana New" w:hAnsi="Angsana New"/>
                <w:sz w:val="26"/>
                <w:szCs w:val="26"/>
              </w:rPr>
              <w:t>503,</w:t>
            </w:r>
            <w:r w:rsidR="00924E15" w:rsidRPr="00682823">
              <w:rPr>
                <w:rFonts w:ascii="Angsana New" w:hAnsi="Angsana New"/>
                <w:sz w:val="26"/>
                <w:szCs w:val="26"/>
              </w:rPr>
              <w:t>635</w:t>
            </w:r>
          </w:p>
        </w:tc>
        <w:tc>
          <w:tcPr>
            <w:tcW w:w="270" w:type="dxa"/>
          </w:tcPr>
          <w:p w14:paraId="25A23502" w14:textId="77777777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D85129" w14:textId="5A58A0E0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14,507,174</w:t>
            </w:r>
          </w:p>
        </w:tc>
      </w:tr>
      <w:tr w:rsidR="000D6ACC" w:rsidRPr="00682823" w14:paraId="7833874B" w14:textId="77777777" w:rsidTr="0063473A">
        <w:tc>
          <w:tcPr>
            <w:tcW w:w="6408" w:type="dxa"/>
          </w:tcPr>
          <w:p w14:paraId="3C253D6A" w14:textId="77777777" w:rsidR="000D6ACC" w:rsidRPr="00682823" w:rsidRDefault="000D6ACC" w:rsidP="0068282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</w:tcPr>
          <w:p w14:paraId="7BB1DCCD" w14:textId="46EE0C1D" w:rsidR="000D6ACC" w:rsidRPr="00682823" w:rsidRDefault="003971B2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1,791</w:t>
            </w:r>
          </w:p>
        </w:tc>
        <w:tc>
          <w:tcPr>
            <w:tcW w:w="270" w:type="dxa"/>
          </w:tcPr>
          <w:p w14:paraId="7170A7BF" w14:textId="77777777" w:rsidR="000D6ACC" w:rsidRPr="00682823" w:rsidRDefault="000D6ACC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E02D39" w14:textId="20C81DC5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2,818</w:t>
            </w:r>
          </w:p>
        </w:tc>
      </w:tr>
      <w:tr w:rsidR="000D6ACC" w:rsidRPr="00682823" w14:paraId="394711A6" w14:textId="77777777" w:rsidTr="0063473A">
        <w:tc>
          <w:tcPr>
            <w:tcW w:w="6408" w:type="dxa"/>
          </w:tcPr>
          <w:p w14:paraId="6BDA5329" w14:textId="77777777" w:rsidR="000D6ACC" w:rsidRPr="00682823" w:rsidRDefault="000D6ACC" w:rsidP="0068282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</w:tcPr>
          <w:p w14:paraId="31B5431B" w14:textId="5BC8C8A5" w:rsidR="000D6ACC" w:rsidRPr="00682823" w:rsidRDefault="003971B2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</w:t>
            </w:r>
            <w:r w:rsidR="00AE1958" w:rsidRPr="00682823">
              <w:rPr>
                <w:rFonts w:ascii="Angsana New" w:hAnsi="Angsana New"/>
                <w:sz w:val="26"/>
                <w:szCs w:val="26"/>
              </w:rPr>
              <w:t>19,363</w:t>
            </w:r>
          </w:p>
        </w:tc>
        <w:tc>
          <w:tcPr>
            <w:tcW w:w="270" w:type="dxa"/>
          </w:tcPr>
          <w:p w14:paraId="11DC3C5A" w14:textId="77777777" w:rsidR="000D6ACC" w:rsidRPr="00682823" w:rsidRDefault="000D6ACC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03FE7E" w14:textId="5D965852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412,922</w:t>
            </w:r>
          </w:p>
        </w:tc>
      </w:tr>
      <w:tr w:rsidR="000D6ACC" w:rsidRPr="00682823" w14:paraId="72C01738" w14:textId="77777777" w:rsidTr="0063473A">
        <w:tc>
          <w:tcPr>
            <w:tcW w:w="6408" w:type="dxa"/>
          </w:tcPr>
          <w:p w14:paraId="767CDA07" w14:textId="77777777" w:rsidR="000D6ACC" w:rsidRPr="00682823" w:rsidRDefault="000D6ACC" w:rsidP="00682823">
            <w:pPr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30" w:type="dxa"/>
          </w:tcPr>
          <w:p w14:paraId="2EC53EBF" w14:textId="127C32CC" w:rsidR="000D6ACC" w:rsidRPr="00682823" w:rsidRDefault="003971B2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4,55</w:t>
            </w:r>
            <w:r w:rsidR="00AE1958" w:rsidRPr="00682823">
              <w:rPr>
                <w:rFonts w:ascii="Angsana New" w:hAnsi="Angsana New"/>
                <w:sz w:val="26"/>
                <w:szCs w:val="26"/>
              </w:rPr>
              <w:t>3,</w:t>
            </w:r>
            <w:r w:rsidR="00924E15" w:rsidRPr="00682823">
              <w:rPr>
                <w:rFonts w:ascii="Angsana New" w:hAnsi="Angsana New"/>
                <w:sz w:val="26"/>
                <w:szCs w:val="26"/>
              </w:rPr>
              <w:t>949</w:t>
            </w:r>
          </w:p>
        </w:tc>
        <w:tc>
          <w:tcPr>
            <w:tcW w:w="270" w:type="dxa"/>
          </w:tcPr>
          <w:p w14:paraId="6004F722" w14:textId="77777777" w:rsidR="000D6ACC" w:rsidRPr="00682823" w:rsidRDefault="000D6ACC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89B3B6" w14:textId="501A058E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5,098,774</w:t>
            </w:r>
          </w:p>
        </w:tc>
      </w:tr>
      <w:tr w:rsidR="000D6ACC" w:rsidRPr="00682823" w14:paraId="017F0F79" w14:textId="77777777" w:rsidTr="0063473A">
        <w:tc>
          <w:tcPr>
            <w:tcW w:w="6408" w:type="dxa"/>
          </w:tcPr>
          <w:p w14:paraId="4E47B1D5" w14:textId="77777777" w:rsidR="000D6ACC" w:rsidRPr="00682823" w:rsidRDefault="000D6ACC" w:rsidP="00682823">
            <w:pPr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30" w:type="dxa"/>
          </w:tcPr>
          <w:p w14:paraId="2F7E2733" w14:textId="603F961A" w:rsidR="000D6ACC" w:rsidRPr="00682823" w:rsidRDefault="003971B2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40,113</w:t>
            </w:r>
          </w:p>
        </w:tc>
        <w:tc>
          <w:tcPr>
            <w:tcW w:w="270" w:type="dxa"/>
          </w:tcPr>
          <w:p w14:paraId="15B29BCF" w14:textId="77777777" w:rsidR="000D6ACC" w:rsidRPr="00682823" w:rsidRDefault="000D6ACC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10043C" w14:textId="6036E6D9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5,858</w:t>
            </w:r>
          </w:p>
        </w:tc>
      </w:tr>
    </w:tbl>
    <w:p w14:paraId="028145BE" w14:textId="77777777" w:rsidR="00892435" w:rsidRPr="00682823" w:rsidRDefault="0089243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345D2E4F" w14:textId="67DD90AC" w:rsidR="00727D3E" w:rsidRPr="00682823" w:rsidRDefault="00727D3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t>รายการของ</w:t>
      </w:r>
      <w:r w:rsidRPr="00682823">
        <w:rPr>
          <w:rFonts w:ascii="Angsana New" w:hAnsi="Angsana New"/>
          <w:sz w:val="26"/>
          <w:szCs w:val="26"/>
          <w:cs/>
          <w:lang w:val="en-GB"/>
        </w:rPr>
        <w:t>การดำเนินงานร่วมกัน</w:t>
      </w:r>
      <w:r w:rsidRPr="00682823">
        <w:rPr>
          <w:rFonts w:ascii="Angsana New" w:hAnsi="Angsana New"/>
          <w:sz w:val="26"/>
          <w:szCs w:val="26"/>
          <w:cs/>
        </w:rPr>
        <w:t>ที่รวมอยู่ในงบกำไรขาดทุนเบ็ดเสร็จเฉพาะกิจการสำหรับแต่ละ</w:t>
      </w:r>
      <w:r w:rsidR="0063473A" w:rsidRPr="00682823">
        <w:rPr>
          <w:rFonts w:ascii="Angsana New" w:hAnsi="Angsana New"/>
          <w:sz w:val="26"/>
          <w:szCs w:val="26"/>
          <w:cs/>
        </w:rPr>
        <w:t>ปี</w:t>
      </w:r>
      <w:r w:rsidRPr="00682823">
        <w:rPr>
          <w:rFonts w:ascii="Angsana New" w:hAnsi="Angsana New"/>
          <w:sz w:val="26"/>
          <w:szCs w:val="26"/>
          <w:cs/>
        </w:rPr>
        <w:t>สิ้นสุดวันที่</w:t>
      </w:r>
      <w:r w:rsidR="0095306F" w:rsidRPr="00682823">
        <w:rPr>
          <w:rFonts w:ascii="Angsana New" w:hAnsi="Angsana New"/>
          <w:sz w:val="26"/>
          <w:szCs w:val="26"/>
        </w:rPr>
        <w:t xml:space="preserve"> </w:t>
      </w:r>
      <w:r w:rsidR="0063473A" w:rsidRPr="00682823">
        <w:rPr>
          <w:rFonts w:ascii="Angsana New" w:hAnsi="Angsana New"/>
          <w:sz w:val="26"/>
          <w:szCs w:val="26"/>
          <w:lang w:val="en-GB"/>
        </w:rPr>
        <w:t>31</w:t>
      </w:r>
      <w:r w:rsidR="0063473A" w:rsidRPr="00682823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="0063473A" w:rsidRPr="00682823">
        <w:rPr>
          <w:rFonts w:ascii="Angsana New" w:hAnsi="Angsana New"/>
          <w:sz w:val="26"/>
          <w:szCs w:val="26"/>
          <w:lang w:val="en-GB"/>
        </w:rPr>
        <w:t xml:space="preserve"> </w:t>
      </w:r>
      <w:r w:rsidR="0063473A" w:rsidRPr="00682823">
        <w:rPr>
          <w:rFonts w:ascii="Angsana New" w:hAnsi="Angsana New"/>
          <w:sz w:val="26"/>
          <w:szCs w:val="26"/>
          <w:cs/>
          <w:lang w:val="en-GB"/>
        </w:rPr>
        <w:t>และ</w:t>
      </w:r>
      <w:r w:rsidR="0063473A" w:rsidRPr="00682823">
        <w:rPr>
          <w:rFonts w:ascii="Angsana New" w:hAnsi="Angsana New"/>
          <w:sz w:val="26"/>
          <w:szCs w:val="26"/>
          <w:lang w:val="en-GB"/>
        </w:rPr>
        <w:t xml:space="preserve"> </w:t>
      </w:r>
      <w:r w:rsidR="0010196A" w:rsidRPr="00682823">
        <w:rPr>
          <w:rFonts w:ascii="Angsana New" w:hAnsi="Angsana New"/>
          <w:sz w:val="26"/>
          <w:szCs w:val="26"/>
          <w:lang w:val="en-GB"/>
        </w:rPr>
        <w:t>2566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มีดังนี้</w:t>
      </w:r>
    </w:p>
    <w:p w14:paraId="75C64FE5" w14:textId="77777777" w:rsidR="00727D3E" w:rsidRPr="00682823" w:rsidRDefault="00727D3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270"/>
        <w:gridCol w:w="236"/>
        <w:gridCol w:w="1024"/>
        <w:gridCol w:w="1530"/>
        <w:gridCol w:w="270"/>
        <w:gridCol w:w="1530"/>
      </w:tblGrid>
      <w:tr w:rsidR="00727D3E" w:rsidRPr="00682823" w14:paraId="39D025C6" w14:textId="77777777" w:rsidTr="009514FF">
        <w:tc>
          <w:tcPr>
            <w:tcW w:w="6408" w:type="dxa"/>
            <w:gridSpan w:val="5"/>
          </w:tcPr>
          <w:p w14:paraId="53F401E2" w14:textId="77777777" w:rsidR="00727D3E" w:rsidRPr="00682823" w:rsidRDefault="00727D3E" w:rsidP="00682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52F91CBB" w14:textId="77777777" w:rsidR="00727D3E" w:rsidRPr="00682823" w:rsidRDefault="00727D3E" w:rsidP="006828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27D3E" w:rsidRPr="00682823" w14:paraId="56797764" w14:textId="77777777" w:rsidTr="009514FF">
        <w:tc>
          <w:tcPr>
            <w:tcW w:w="3528" w:type="dxa"/>
          </w:tcPr>
          <w:p w14:paraId="0145EFBB" w14:textId="77777777" w:rsidR="00727D3E" w:rsidRPr="00682823" w:rsidRDefault="00727D3E" w:rsidP="00682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0A8164" w14:textId="77777777" w:rsidR="00727D3E" w:rsidRPr="00682823" w:rsidRDefault="00727D3E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12DCD3" w14:textId="77777777" w:rsidR="00727D3E" w:rsidRPr="00682823" w:rsidRDefault="00727D3E" w:rsidP="00682823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6FAE8E00" w14:textId="77777777" w:rsidR="00727D3E" w:rsidRPr="00682823" w:rsidRDefault="00727D3E" w:rsidP="00682823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</w:tcPr>
          <w:p w14:paraId="168A7FE0" w14:textId="77777777" w:rsidR="00727D3E" w:rsidRPr="00682823" w:rsidRDefault="00727D3E" w:rsidP="00682823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A58812D" w14:textId="12F5D2F0" w:rsidR="00727D3E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607C29" w14:textId="77777777" w:rsidR="00727D3E" w:rsidRPr="00682823" w:rsidRDefault="00727D3E" w:rsidP="00682823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87D815" w14:textId="49ECEF5A" w:rsidR="00727D3E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2566</w:t>
            </w:r>
          </w:p>
        </w:tc>
      </w:tr>
      <w:tr w:rsidR="000D6ACC" w:rsidRPr="00682823" w14:paraId="1E6CF819" w14:textId="77777777" w:rsidTr="009514FF">
        <w:tc>
          <w:tcPr>
            <w:tcW w:w="3528" w:type="dxa"/>
          </w:tcPr>
          <w:p w14:paraId="0CE62866" w14:textId="77777777" w:rsidR="000D6ACC" w:rsidRPr="00682823" w:rsidRDefault="000D6ACC" w:rsidP="0068282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50" w:type="dxa"/>
          </w:tcPr>
          <w:p w14:paraId="74A88833" w14:textId="77777777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7E00BF" w14:textId="77777777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F485E" w14:textId="77777777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2B84C11" w14:textId="77777777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4AE83D" w14:textId="64F50145" w:rsidR="000D6ACC" w:rsidRPr="00682823" w:rsidRDefault="00AE1958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5,855,</w:t>
            </w:r>
            <w:r w:rsidR="00924E15" w:rsidRPr="00682823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270" w:type="dxa"/>
          </w:tcPr>
          <w:p w14:paraId="1BBC519E" w14:textId="77777777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93E2B5" w14:textId="29D18FA1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6,472,229</w:t>
            </w:r>
          </w:p>
        </w:tc>
      </w:tr>
      <w:tr w:rsidR="000D6ACC" w:rsidRPr="00682823" w14:paraId="4671036B" w14:textId="77777777" w:rsidTr="009514FF">
        <w:tc>
          <w:tcPr>
            <w:tcW w:w="3528" w:type="dxa"/>
          </w:tcPr>
          <w:p w14:paraId="55768F5A" w14:textId="77777777" w:rsidR="000D6ACC" w:rsidRPr="00682823" w:rsidRDefault="000D6ACC" w:rsidP="0068282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40665958" w14:textId="77777777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E6328" w14:textId="77777777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AEB55E" w14:textId="77777777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170CE0F" w14:textId="77777777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F9DF968" w14:textId="5D4EFD79" w:rsidR="000D6ACC" w:rsidRPr="00682823" w:rsidRDefault="003971B2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923,340</w:t>
            </w:r>
          </w:p>
        </w:tc>
        <w:tc>
          <w:tcPr>
            <w:tcW w:w="270" w:type="dxa"/>
          </w:tcPr>
          <w:p w14:paraId="0A75CA19" w14:textId="77777777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D6E737" w14:textId="2EA170A5" w:rsidR="000D6ACC" w:rsidRPr="00682823" w:rsidRDefault="000D6ACC" w:rsidP="00682823">
            <w:pPr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645,465</w:t>
            </w:r>
          </w:p>
        </w:tc>
      </w:tr>
    </w:tbl>
    <w:p w14:paraId="4B5534FE" w14:textId="7FE92791" w:rsidR="002E36F5" w:rsidRPr="00682823" w:rsidRDefault="002E36F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126D9C79" w14:textId="458400FC" w:rsidR="0088520E" w:rsidRPr="00682823" w:rsidRDefault="0088520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3.</w:t>
      </w:r>
      <w:r w:rsidRPr="00682823">
        <w:rPr>
          <w:rFonts w:ascii="Angsana New" w:hAnsi="Angsana New"/>
          <w:b/>
          <w:bCs/>
          <w:sz w:val="26"/>
          <w:szCs w:val="26"/>
        </w:rPr>
        <w:tab/>
      </w:r>
      <w:r w:rsidR="006D0434" w:rsidRPr="00682823">
        <w:rPr>
          <w:rFonts w:ascii="Angsana New" w:hAnsi="Angsana New" w:hint="cs"/>
          <w:b/>
          <w:bCs/>
          <w:sz w:val="26"/>
          <w:szCs w:val="26"/>
          <w:cs/>
        </w:rPr>
        <w:t>ข้อมูล</w:t>
      </w:r>
      <w:r w:rsidRPr="00682823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</w:t>
      </w:r>
      <w:r w:rsidR="006D0434" w:rsidRPr="00682823">
        <w:rPr>
          <w:rFonts w:ascii="Angsana New" w:hAnsi="Angsana New" w:hint="cs"/>
          <w:b/>
          <w:bCs/>
          <w:sz w:val="26"/>
          <w:szCs w:val="26"/>
          <w:cs/>
        </w:rPr>
        <w:t>มีสาระ</w:t>
      </w:r>
      <w:r w:rsidRPr="00682823">
        <w:rPr>
          <w:rFonts w:ascii="Angsana New" w:hAnsi="Angsana New"/>
          <w:b/>
          <w:bCs/>
          <w:sz w:val="26"/>
          <w:szCs w:val="26"/>
          <w:cs/>
        </w:rPr>
        <w:t>สำคัญ</w:t>
      </w:r>
    </w:p>
    <w:p w14:paraId="4FFF5BB2" w14:textId="77777777" w:rsidR="0088520E" w:rsidRPr="00682823" w:rsidRDefault="0088520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460EDB66" w14:textId="77777777" w:rsidR="000A22B5" w:rsidRPr="00682823" w:rsidRDefault="000A22B5" w:rsidP="00682823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เงินสดและ</w:t>
      </w:r>
      <w:r w:rsidR="00A25D0D" w:rsidRPr="00682823">
        <w:rPr>
          <w:rFonts w:ascii="Angsana New" w:hAnsi="Angsana New"/>
          <w:sz w:val="26"/>
          <w:szCs w:val="26"/>
          <w:cs/>
        </w:rPr>
        <w:t>รายการเทียบเท่าเงินสด</w:t>
      </w:r>
    </w:p>
    <w:p w14:paraId="4303B4F7" w14:textId="77777777" w:rsidR="000A22B5" w:rsidRPr="00682823" w:rsidRDefault="000A22B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0F31CFF6" w14:textId="3D65A76D" w:rsidR="000108AA" w:rsidRPr="00682823" w:rsidRDefault="000108A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เงินสดและรายการเทียบเท่าเงินสดประกอบด้วย เงินสดในมือ เงินฝากธนาคารประเภทจ่ายคืนเมื่อทวงถาม และเงินลงทุนระยะสั้นอื่นที่มีสภาพคล่องสูงซึ่งมีอายุไม่เกินสามเดือนนับจากวันที่ได้มา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 ซึ่งพร้อมที่จะเปลี่ยนเป็นเงินสดที่แน่นอนและมีความเสี่ยงในการเปลี่ยนแปลงมูลค่าน้อย</w:t>
      </w:r>
    </w:p>
    <w:p w14:paraId="0A334032" w14:textId="77777777" w:rsidR="00AC4168" w:rsidRPr="00682823" w:rsidRDefault="00AC416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x-none" w:eastAsia="x-none"/>
        </w:rPr>
      </w:pPr>
    </w:p>
    <w:p w14:paraId="6B327563" w14:textId="1CFD9998" w:rsidR="00DA7B2A" w:rsidRPr="00682823" w:rsidRDefault="00DA7B2A" w:rsidP="00682823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ลูกหนี้</w:t>
      </w:r>
      <w:r w:rsidR="00FB5BFE" w:rsidRPr="00682823">
        <w:rPr>
          <w:rFonts w:ascii="Angsana New" w:hAnsi="Angsana New"/>
          <w:sz w:val="26"/>
          <w:szCs w:val="26"/>
          <w:cs/>
        </w:rPr>
        <w:t>การค้าและลูกหนี้อื่น</w:t>
      </w:r>
    </w:p>
    <w:p w14:paraId="09CE3A2A" w14:textId="44F21501" w:rsidR="00DA7B2A" w:rsidRPr="00682823" w:rsidRDefault="00DA7B2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62026957" w14:textId="4668D7DE" w:rsidR="00F46F6E" w:rsidRPr="00682823" w:rsidRDefault="00F46F6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ลูกหนี้</w:t>
      </w:r>
      <w:r w:rsidR="00FB5BFE" w:rsidRPr="00682823">
        <w:rPr>
          <w:rFonts w:ascii="Angsana New" w:hAnsi="Angsana New"/>
          <w:sz w:val="26"/>
          <w:szCs w:val="26"/>
          <w:cs/>
          <w:lang w:val="th-TH"/>
        </w:rPr>
        <w:t>การค้าและลูกหนี้อื่น</w:t>
      </w:r>
      <w:r w:rsidR="00577924" w:rsidRPr="00682823">
        <w:rPr>
          <w:rFonts w:ascii="Angsana New" w:hAnsi="Angsana New"/>
          <w:sz w:val="26"/>
          <w:szCs w:val="26"/>
          <w:cs/>
          <w:lang w:val="th-TH"/>
        </w:rPr>
        <w:t>วัดมูลค่าโดยวิธีราคาทุนตัดจำหน่าย</w:t>
      </w:r>
      <w:r w:rsidRPr="00682823">
        <w:rPr>
          <w:rFonts w:ascii="Angsana New" w:hAnsi="Angsana New"/>
          <w:sz w:val="26"/>
          <w:szCs w:val="26"/>
          <w:cs/>
          <w:lang w:val="th-TH"/>
        </w:rPr>
        <w:t>สุทธิจากค่าเผื่อผลขาดทุนด้านเครดิตที่คาดว่าจะเกิดขึ้น</w:t>
      </w:r>
    </w:p>
    <w:p w14:paraId="11900C0B" w14:textId="77777777" w:rsidR="00F46F6E" w:rsidRPr="00682823" w:rsidRDefault="00F46F6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DE69D11" w14:textId="77777777" w:rsidR="00553862" w:rsidRPr="00682823" w:rsidRDefault="00553862" w:rsidP="00682823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สินทรัพย์ที่เกิดจากสัญญา</w:t>
      </w:r>
    </w:p>
    <w:p w14:paraId="03246880" w14:textId="77777777" w:rsidR="00553862" w:rsidRPr="00682823" w:rsidRDefault="00553862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6C9A961" w14:textId="65A7DB63" w:rsidR="00553862" w:rsidRPr="00682823" w:rsidRDefault="00553862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Pr="00682823">
        <w:rPr>
          <w:rFonts w:ascii="Angsana New" w:hAnsi="Angsana New"/>
          <w:sz w:val="26"/>
          <w:szCs w:val="26"/>
          <w:cs/>
        </w:rPr>
        <w:t>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>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และกลุ่มบริษัท   ยูนิคจะบันทึกค่าเผื่อผลขาดทุน</w:t>
      </w:r>
      <w:r w:rsidR="00D241F0" w:rsidRPr="00682823">
        <w:rPr>
          <w:rFonts w:ascii="Angsana New" w:hAnsi="Angsana New"/>
          <w:sz w:val="26"/>
          <w:szCs w:val="26"/>
          <w:cs/>
          <w:lang w:val="th-TH"/>
        </w:rPr>
        <w:t>ด้านเครดิตที่คาดว่าจะเกิดขึ้น</w:t>
      </w:r>
      <w:r w:rsidRPr="00682823">
        <w:rPr>
          <w:rFonts w:ascii="Angsana New" w:hAnsi="Angsana New"/>
          <w:sz w:val="26"/>
          <w:szCs w:val="26"/>
          <w:cs/>
          <w:lang w:val="th-TH"/>
        </w:rPr>
        <w:t>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</w:t>
      </w:r>
      <w:r w:rsidR="00013047" w:rsidRPr="00682823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มีสิทธิที่จะได้รับชำระโดยปราศจากเงื่อนไข </w:t>
      </w:r>
    </w:p>
    <w:p w14:paraId="6DFB5C0A" w14:textId="190938BC" w:rsidR="00553862" w:rsidRPr="00682823" w:rsidRDefault="00553862" w:rsidP="00682823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lastRenderedPageBreak/>
        <w:t>หนี้สินที่เกิดจากสัญญา</w:t>
      </w:r>
    </w:p>
    <w:p w14:paraId="5F06D428" w14:textId="77777777" w:rsidR="00553862" w:rsidRPr="00682823" w:rsidRDefault="00553862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405EB5C" w14:textId="4836288F" w:rsidR="00553862" w:rsidRPr="00682823" w:rsidRDefault="00553862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กลุ่มบริษัทยูนิค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</w:t>
      </w:r>
      <w:r w:rsidR="00013047" w:rsidRPr="00682823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>ยังมีภาระที่ต้องโอนบริการให้กับลูกค้า หนี้สินที่เกิดจากสัญญาจะรับรู้เป็นรายได้เมื่อ</w:t>
      </w:r>
      <w:r w:rsidR="00013047" w:rsidRPr="00682823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>ได้ปฏิบัติตามภาระที่ระบุไว้ในสัญญาเสร็จสิ้น</w:t>
      </w:r>
    </w:p>
    <w:p w14:paraId="0193BEC8" w14:textId="77777777" w:rsidR="00553862" w:rsidRPr="00682823" w:rsidRDefault="00553862" w:rsidP="00682823">
      <w:pPr>
        <w:tabs>
          <w:tab w:val="left" w:pos="14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78A673E" w14:textId="50E87494" w:rsidR="007426DE" w:rsidRPr="00682823" w:rsidRDefault="007426DE" w:rsidP="00682823">
      <w:pPr>
        <w:tabs>
          <w:tab w:val="left" w:pos="14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ค่าเผื่อผลขาดทุนด้านเครดิตที่คาดว่าจะเกิดขึ้นของลูกหนี้การค้า</w:t>
      </w:r>
      <w:r w:rsidR="000D51FA" w:rsidRPr="00682823">
        <w:rPr>
          <w:rFonts w:ascii="Angsana New" w:hAnsi="Angsana New"/>
          <w:b/>
          <w:bCs/>
          <w:sz w:val="26"/>
          <w:szCs w:val="26"/>
        </w:rPr>
        <w:t xml:space="preserve"> </w:t>
      </w:r>
      <w:r w:rsidR="000D51FA" w:rsidRPr="00682823">
        <w:rPr>
          <w:rFonts w:ascii="Angsana New" w:hAnsi="Angsana New"/>
          <w:b/>
          <w:bCs/>
          <w:sz w:val="26"/>
          <w:szCs w:val="26"/>
          <w:cs/>
        </w:rPr>
        <w:t>ลูกหนี้อื่น</w:t>
      </w:r>
      <w:r w:rsidRPr="00682823">
        <w:rPr>
          <w:rFonts w:ascii="Angsana New" w:hAnsi="Angsana New"/>
          <w:b/>
          <w:bCs/>
          <w:sz w:val="26"/>
          <w:szCs w:val="26"/>
          <w:cs/>
        </w:rPr>
        <w:t>และสินทรัพย์ที่เกิดจากสัญญา</w:t>
      </w:r>
    </w:p>
    <w:p w14:paraId="128AE739" w14:textId="77777777" w:rsidR="007426DE" w:rsidRPr="00682823" w:rsidRDefault="007426DE" w:rsidP="00682823">
      <w:pPr>
        <w:tabs>
          <w:tab w:val="left" w:pos="1440"/>
        </w:tabs>
        <w:ind w:hanging="634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B08E80D" w14:textId="77777777" w:rsidR="00D934DE" w:rsidRPr="00682823" w:rsidRDefault="00D934D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กลุ่มบริษัทยูนิคใช้วิธีการอย่างง่ายในการคำนวณผลขาดทุนด้านเครดิตที่คาดว่าจะเกิดขึ้นสำหรับลูกหนี้การค้า ลูกหนี้อื่นและสินทรัพย์ที่เกิดจากสัญญา ดังนั้น ทุกวันสิ้นรอบระยะเวลารายงาน กลุ่มบริษัทยูนิคจึงไม่มีการติดตามการเปลี่ยนแปลงของความเสี่ยงทางด้านเครดิต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2BC52022" w14:textId="77777777" w:rsidR="00431660" w:rsidRPr="00682823" w:rsidRDefault="0043166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2B74941" w14:textId="77777777" w:rsidR="00D934DE" w:rsidRPr="00682823" w:rsidRDefault="00D934D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682823">
        <w:rPr>
          <w:rFonts w:ascii="Angsana New" w:hAnsi="Angsana New"/>
          <w:b/>
          <w:bCs/>
          <w:sz w:val="26"/>
          <w:szCs w:val="26"/>
          <w:cs/>
          <w:lang w:val="th-TH"/>
        </w:rPr>
        <w:t xml:space="preserve">ต้นทุนในการทำให้เสร็จสิ้นตามสัญญาที่ทำกับลูกค้า </w:t>
      </w:r>
    </w:p>
    <w:p w14:paraId="7C822956" w14:textId="77777777" w:rsidR="00D934DE" w:rsidRPr="00682823" w:rsidRDefault="00D934D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878C9A5" w14:textId="154EDD2C" w:rsidR="00D934DE" w:rsidRPr="00682823" w:rsidRDefault="00D934D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กลุ่มบริษัทยูนิคบันทึกต้นทุนในการทำให้เสร็จสิ้นตามสัญญาที่ทำกับลูกค้า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</w:t>
      </w:r>
      <w:r w:rsidR="00013047" w:rsidRPr="00682823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>เพื่อนำไปใช้ในการปฏิบัติตามภาระที่ต้องปฏิบัติให้สำเร็จในอนาคต และ</w:t>
      </w:r>
      <w:r w:rsidR="00013047" w:rsidRPr="00682823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>คาดว่าจะได้รับคืนต้นทุนดังกล่าวเป็นสินทรัพย์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3CDC8D18" w14:textId="77777777" w:rsidR="00D934DE" w:rsidRPr="00682823" w:rsidRDefault="00D934D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741D9680" w14:textId="77777777" w:rsidR="00D934DE" w:rsidRPr="00682823" w:rsidRDefault="00D934D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682823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ประมาณการต้นทุนโครงการก่อสร้าง</w:t>
      </w:r>
    </w:p>
    <w:p w14:paraId="2E23A2F7" w14:textId="77777777" w:rsidR="00D934DE" w:rsidRPr="00682823" w:rsidRDefault="00D934D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82F97F4" w14:textId="43D77B69" w:rsidR="00D934DE" w:rsidRPr="00682823" w:rsidRDefault="00D934D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กลุ่มบริษัทยูนิค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กลุ่มบริษัท</w:t>
      </w:r>
      <w:r w:rsidR="00013047" w:rsidRPr="00682823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จะทำการทบทวนประมาณการต้นทุนอย่างสม่ำเสมอ                          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6B7E98C2" w14:textId="77777777" w:rsidR="00D934DE" w:rsidRPr="00682823" w:rsidRDefault="00D934D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2C48C93" w14:textId="1D664EB3" w:rsidR="003F7774" w:rsidRPr="00682823" w:rsidRDefault="003F7774" w:rsidP="00682823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t>การตีราคา</w:t>
      </w:r>
      <w:r w:rsidR="00850C06" w:rsidRPr="00682823">
        <w:rPr>
          <w:rFonts w:ascii="Angsana New" w:hAnsi="Angsana New"/>
          <w:sz w:val="26"/>
          <w:szCs w:val="26"/>
          <w:cs/>
        </w:rPr>
        <w:t>สินค้าคงเหลือ</w:t>
      </w:r>
    </w:p>
    <w:p w14:paraId="7951DE22" w14:textId="77777777" w:rsidR="003F7774" w:rsidRPr="00682823" w:rsidRDefault="003F777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54C3AC92" w14:textId="77777777" w:rsidR="008F1F90" w:rsidRPr="00682823" w:rsidRDefault="00F81E3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8F1F90" w:rsidRPr="00682823">
        <w:rPr>
          <w:rFonts w:ascii="Angsana New" w:hAnsi="Angsana New"/>
          <w:sz w:val="26"/>
          <w:szCs w:val="26"/>
          <w:cs/>
        </w:rPr>
        <w:t>ตีราคา</w:t>
      </w:r>
      <w:r w:rsidR="00850C06" w:rsidRPr="00682823">
        <w:rPr>
          <w:rFonts w:ascii="Angsana New" w:hAnsi="Angsana New"/>
          <w:sz w:val="26"/>
          <w:szCs w:val="26"/>
          <w:cs/>
        </w:rPr>
        <w:t>สินค้าคงเหลือ</w:t>
      </w:r>
      <w:r w:rsidR="008F1F90" w:rsidRPr="00682823">
        <w:rPr>
          <w:rFonts w:ascii="Angsana New" w:hAnsi="Angsana New"/>
          <w:sz w:val="26"/>
          <w:szCs w:val="26"/>
          <w:cs/>
        </w:rPr>
        <w:t>ในราคาทุนหรือมูลค่าสุทธิที่จะได้รับแล้วแต่ราคาใดจะต่ำกว่า โดยใช้วิธีดังต่อไปนี้</w:t>
      </w:r>
    </w:p>
    <w:p w14:paraId="71C03E5E" w14:textId="77777777" w:rsidR="00C82ECF" w:rsidRPr="00682823" w:rsidRDefault="00C82EC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18" w:type="dxa"/>
        <w:tblLook w:val="0000" w:firstRow="0" w:lastRow="0" w:firstColumn="0" w:lastColumn="0" w:noHBand="0" w:noVBand="0"/>
      </w:tblPr>
      <w:tblGrid>
        <w:gridCol w:w="4077"/>
        <w:gridCol w:w="5733"/>
      </w:tblGrid>
      <w:tr w:rsidR="00C92715" w:rsidRPr="00682823" w14:paraId="4B162A16" w14:textId="77777777" w:rsidTr="009E4338">
        <w:tc>
          <w:tcPr>
            <w:tcW w:w="4077" w:type="dxa"/>
          </w:tcPr>
          <w:p w14:paraId="77259A79" w14:textId="77777777" w:rsidR="00C92715" w:rsidRPr="00682823" w:rsidRDefault="00C9271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งานระหว่างก่อสร้าง </w:t>
            </w:r>
            <w:r w:rsidR="007301ED"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โครงการอสังหาริมทรัพย์</w:t>
            </w:r>
          </w:p>
        </w:tc>
        <w:tc>
          <w:tcPr>
            <w:tcW w:w="5733" w:type="dxa"/>
          </w:tcPr>
          <w:p w14:paraId="78A41DBF" w14:textId="77777777" w:rsidR="00C92715" w:rsidRPr="00682823" w:rsidRDefault="00C9271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-</w:t>
            </w:r>
            <w:r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  <w:t>วิธีราคาทุน (ประกอบด้วยต้นทุนของที่ดิน ค่าวัสดุ  ค่าแ</w:t>
            </w:r>
            <w:r w:rsidR="00C16DB2"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รงงาน  </w:t>
            </w:r>
            <w:r w:rsidR="004E47FF"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ค่างานผู้รับเหมา</w:t>
            </w:r>
            <w:r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 ค่าบริการ ดอกเบี้ยที่เกี่ยวข้องและค่าใช้จ่ายอื่น)  </w:t>
            </w:r>
          </w:p>
        </w:tc>
      </w:tr>
      <w:tr w:rsidR="008F1F90" w:rsidRPr="00682823" w14:paraId="5603AC7F" w14:textId="77777777" w:rsidTr="009E4338">
        <w:tc>
          <w:tcPr>
            <w:tcW w:w="4077" w:type="dxa"/>
          </w:tcPr>
          <w:p w14:paraId="2C597804" w14:textId="77777777" w:rsidR="008F1F90" w:rsidRPr="00682823" w:rsidRDefault="008F1F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733" w:type="dxa"/>
          </w:tcPr>
          <w:p w14:paraId="7F5E0C1D" w14:textId="77777777" w:rsidR="008F1F90" w:rsidRPr="00682823" w:rsidRDefault="008F1F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3B7F4C" w:rsidRPr="00682823" w14:paraId="40B65EE1" w14:textId="77777777" w:rsidTr="009E4338">
        <w:tc>
          <w:tcPr>
            <w:tcW w:w="4077" w:type="dxa"/>
          </w:tcPr>
          <w:p w14:paraId="65FD56A1" w14:textId="77777777" w:rsidR="003B7F4C" w:rsidRPr="00682823" w:rsidRDefault="003B7F4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งานระหว่างก่อสร้าง </w:t>
            </w:r>
            <w:r w:rsidR="007301ED"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="00870896"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โครงการก่อสร้าง</w:t>
            </w:r>
          </w:p>
        </w:tc>
        <w:tc>
          <w:tcPr>
            <w:tcW w:w="5733" w:type="dxa"/>
          </w:tcPr>
          <w:p w14:paraId="42F15E2B" w14:textId="77777777" w:rsidR="003B7F4C" w:rsidRPr="00682823" w:rsidRDefault="003B7F4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-</w:t>
            </w:r>
            <w:r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  <w:t xml:space="preserve">วิธีราคาทุน (ประกอบด้วยต้นทุนของค่าวัสดุ  ค่าแรงงาน  ค่างานผู้รับเหมา  ค่าบริการ ดอกเบี้ยที่เกี่ยวข้องและค่าใช้จ่ายอื่น)  </w:t>
            </w:r>
          </w:p>
        </w:tc>
      </w:tr>
      <w:tr w:rsidR="002E36F5" w:rsidRPr="00682823" w14:paraId="5EBF8269" w14:textId="77777777" w:rsidTr="009E4338">
        <w:tc>
          <w:tcPr>
            <w:tcW w:w="4077" w:type="dxa"/>
          </w:tcPr>
          <w:p w14:paraId="3D98330B" w14:textId="31082534" w:rsidR="002E36F5" w:rsidRPr="00682823" w:rsidRDefault="002E36F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733" w:type="dxa"/>
          </w:tcPr>
          <w:p w14:paraId="12EB0F88" w14:textId="77777777" w:rsidR="002E36F5" w:rsidRPr="00682823" w:rsidRDefault="002E36F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2E36F5" w:rsidRPr="00682823" w14:paraId="3092B657" w14:textId="77777777" w:rsidTr="009E4338">
        <w:tc>
          <w:tcPr>
            <w:tcW w:w="4077" w:type="dxa"/>
          </w:tcPr>
          <w:p w14:paraId="131525FC" w14:textId="50617430" w:rsidR="002E36F5" w:rsidRPr="00682823" w:rsidRDefault="00F72AA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</w:t>
            </w:r>
            <w:r w:rsidR="002E36F5"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ชิ้นงาน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ก่อสร้าง</w:t>
            </w:r>
          </w:p>
        </w:tc>
        <w:tc>
          <w:tcPr>
            <w:tcW w:w="5733" w:type="dxa"/>
          </w:tcPr>
          <w:p w14:paraId="2D5F0013" w14:textId="09E36C25" w:rsidR="002E36F5" w:rsidRPr="00682823" w:rsidRDefault="00846E9C" w:rsidP="00682823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0" w:hanging="31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วิธีราคาทุน (</w:t>
            </w:r>
            <w:r w:rsidR="002E36F5"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วิธีถัวเฉลี่ย</w:t>
            </w:r>
            <w:r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</w:tr>
      <w:tr w:rsidR="008F1F90" w:rsidRPr="00682823" w14:paraId="780AB668" w14:textId="77777777" w:rsidTr="009E4338">
        <w:tc>
          <w:tcPr>
            <w:tcW w:w="4077" w:type="dxa"/>
          </w:tcPr>
          <w:p w14:paraId="6ADCC685" w14:textId="77777777" w:rsidR="008F1F90" w:rsidRPr="00682823" w:rsidRDefault="008F1F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lastRenderedPageBreak/>
              <w:t>วัสดุ</w:t>
            </w:r>
            <w:r w:rsidR="00F81E37"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ก่อสร้าง</w:t>
            </w:r>
          </w:p>
        </w:tc>
        <w:tc>
          <w:tcPr>
            <w:tcW w:w="5733" w:type="dxa"/>
          </w:tcPr>
          <w:p w14:paraId="32B8D687" w14:textId="77777777" w:rsidR="008F1F90" w:rsidRPr="00682823" w:rsidRDefault="008F1F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-</w:t>
            </w:r>
            <w:r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  <w:t>วิธี</w:t>
            </w:r>
            <w:r w:rsidR="007C5170"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ราคาทุน (วิธี</w:t>
            </w:r>
            <w:r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เข้าก่อน-ออกก่อน</w:t>
            </w:r>
            <w:r w:rsidR="007C5170"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</w:tr>
      <w:tr w:rsidR="0001641A" w:rsidRPr="00682823" w14:paraId="26289CB5" w14:textId="77777777" w:rsidTr="009E4338">
        <w:tc>
          <w:tcPr>
            <w:tcW w:w="4077" w:type="dxa"/>
          </w:tcPr>
          <w:p w14:paraId="4E04AAEB" w14:textId="77777777" w:rsidR="0001641A" w:rsidRPr="00682823" w:rsidRDefault="0001641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733" w:type="dxa"/>
          </w:tcPr>
          <w:p w14:paraId="241DCC05" w14:textId="77777777" w:rsidR="0001641A" w:rsidRPr="00682823" w:rsidRDefault="0001641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01641A" w:rsidRPr="00682823" w14:paraId="3217B45D" w14:textId="77777777" w:rsidTr="009E4338">
        <w:tc>
          <w:tcPr>
            <w:tcW w:w="4077" w:type="dxa"/>
          </w:tcPr>
          <w:p w14:paraId="7F108AC4" w14:textId="77777777" w:rsidR="0001641A" w:rsidRPr="00682823" w:rsidRDefault="0001641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วัสดุสิ้นเปลือง</w:t>
            </w:r>
          </w:p>
        </w:tc>
        <w:tc>
          <w:tcPr>
            <w:tcW w:w="5733" w:type="dxa"/>
          </w:tcPr>
          <w:p w14:paraId="38A87831" w14:textId="77777777" w:rsidR="0001641A" w:rsidRPr="00682823" w:rsidRDefault="0001641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-</w:t>
            </w:r>
            <w:r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  <w:t>วิธีราคาทุน (วิธีเข้าก่อน-ออกก่อน)</w:t>
            </w:r>
          </w:p>
        </w:tc>
      </w:tr>
    </w:tbl>
    <w:p w14:paraId="526F0EFA" w14:textId="77777777" w:rsidR="00C764E6" w:rsidRPr="00682823" w:rsidRDefault="00C764E6" w:rsidP="00682823">
      <w:pPr>
        <w:pStyle w:val="Heading6"/>
        <w:spacing w:line="240" w:lineRule="atLeast"/>
        <w:jc w:val="both"/>
        <w:rPr>
          <w:rFonts w:ascii="Angsana New" w:hAnsi="Angsana New"/>
          <w:b w:val="0"/>
          <w:bCs w:val="0"/>
          <w:sz w:val="26"/>
          <w:szCs w:val="26"/>
        </w:rPr>
      </w:pPr>
    </w:p>
    <w:p w14:paraId="01776C9F" w14:textId="77777777" w:rsidR="00F46F6E" w:rsidRPr="00682823" w:rsidRDefault="00F46F6E" w:rsidP="00682823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เงินลงทุน</w:t>
      </w:r>
    </w:p>
    <w:p w14:paraId="5D8EBC31" w14:textId="77777777" w:rsidR="00F46F6E" w:rsidRPr="00682823" w:rsidRDefault="00F46F6E" w:rsidP="00682823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7D698FD" w14:textId="06E6707D" w:rsidR="00F46F6E" w:rsidRPr="00682823" w:rsidRDefault="00F46F6E" w:rsidP="00682823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เงินลงทุนในบริษัทย่อยในงบการเงินเฉพาะกิจการแสดงมูลค่าตามราคาทุนหักค่าเผื่อผลขาดทุนจากการด้อยค่า</w:t>
      </w:r>
    </w:p>
    <w:p w14:paraId="64AA52BC" w14:textId="77777777" w:rsidR="00F11A98" w:rsidRPr="00682823" w:rsidRDefault="00F11A98" w:rsidP="00682823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534ED81" w14:textId="60BEC6CC" w:rsidR="00B0381A" w:rsidRPr="00682823" w:rsidRDefault="00C76F8B" w:rsidP="00682823">
      <w:pPr>
        <w:pStyle w:val="Heading6"/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color w:val="000000"/>
          <w:sz w:val="26"/>
          <w:szCs w:val="26"/>
          <w:cs/>
        </w:rPr>
        <w:t xml:space="preserve">ที่ดิน </w:t>
      </w:r>
      <w:r w:rsidR="00155911" w:rsidRPr="00682823">
        <w:rPr>
          <w:rFonts w:ascii="Angsana New" w:hAnsi="Angsana New"/>
          <w:color w:val="000000"/>
          <w:sz w:val="26"/>
          <w:szCs w:val="26"/>
          <w:cs/>
        </w:rPr>
        <w:t xml:space="preserve">อาคารและอุปกรณ์ </w:t>
      </w:r>
      <w:r w:rsidR="00B0381A" w:rsidRPr="00682823">
        <w:rPr>
          <w:rFonts w:ascii="Angsana New" w:hAnsi="Angsana New"/>
          <w:color w:val="000000"/>
          <w:sz w:val="26"/>
          <w:szCs w:val="26"/>
          <w:cs/>
        </w:rPr>
        <w:t>และค่าเสื่อม</w:t>
      </w:r>
      <w:r w:rsidR="00B0381A" w:rsidRPr="00682823">
        <w:rPr>
          <w:rFonts w:ascii="Angsana New" w:hAnsi="Angsana New"/>
          <w:sz w:val="26"/>
          <w:szCs w:val="26"/>
          <w:cs/>
        </w:rPr>
        <w:t>ราคา</w:t>
      </w:r>
    </w:p>
    <w:p w14:paraId="0A886DB2" w14:textId="77777777" w:rsidR="00B0381A" w:rsidRPr="00682823" w:rsidRDefault="00B0381A" w:rsidP="00682823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2EE4F4A5" w14:textId="1D1BD711" w:rsidR="00B0381A" w:rsidRPr="00682823" w:rsidRDefault="005F2807" w:rsidP="00682823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682823">
        <w:rPr>
          <w:rFonts w:ascii="Angsana New" w:hAnsi="Angsana New"/>
          <w:color w:val="000000"/>
          <w:sz w:val="26"/>
          <w:szCs w:val="26"/>
          <w:cs/>
          <w:lang w:val="en-US"/>
        </w:rPr>
        <w:t>ที่ดินแสดงในราคาทุน</w:t>
      </w:r>
      <w:r w:rsidR="002D73C2" w:rsidRPr="00682823">
        <w:rPr>
          <w:rFonts w:ascii="Angsana New" w:hAnsi="Angsana New"/>
          <w:color w:val="000000"/>
          <w:sz w:val="26"/>
          <w:szCs w:val="26"/>
          <w:cs/>
          <w:lang w:val="en-US"/>
        </w:rPr>
        <w:t>หักค่าเผื่อผลขาดทุนจากการด้อยค่า</w:t>
      </w:r>
      <w:r w:rsidRPr="00682823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</w:t>
      </w:r>
      <w:r w:rsidR="00155911" w:rsidRPr="00682823">
        <w:rPr>
          <w:rFonts w:ascii="Angsana New" w:hAnsi="Angsana New"/>
          <w:color w:val="000000"/>
          <w:sz w:val="26"/>
          <w:szCs w:val="26"/>
          <w:cs/>
          <w:lang w:val="en-US"/>
        </w:rPr>
        <w:t>อาคารและอุปกรณ์</w:t>
      </w:r>
      <w:r w:rsidR="00C20445" w:rsidRPr="00682823">
        <w:rPr>
          <w:rFonts w:ascii="Angsana New" w:hAnsi="Angsana New"/>
          <w:color w:val="000000"/>
          <w:sz w:val="26"/>
          <w:szCs w:val="26"/>
          <w:cs/>
          <w:lang w:val="en-US"/>
        </w:rPr>
        <w:t>แสดง</w:t>
      </w:r>
      <w:r w:rsidR="00B0381A" w:rsidRPr="00682823">
        <w:rPr>
          <w:rFonts w:ascii="Angsana New" w:hAnsi="Angsana New"/>
          <w:color w:val="000000"/>
          <w:sz w:val="26"/>
          <w:szCs w:val="26"/>
          <w:cs/>
        </w:rPr>
        <w:t>ในราคาทุนหักด้วยค่าเสื่อมราคาสะสม</w:t>
      </w:r>
      <w:r w:rsidR="00A50A62" w:rsidRPr="00682823">
        <w:rPr>
          <w:rFonts w:ascii="Angsana New" w:hAnsi="Angsana New"/>
          <w:color w:val="000000"/>
          <w:sz w:val="26"/>
          <w:szCs w:val="26"/>
          <w:cs/>
        </w:rPr>
        <w:t>และ</w:t>
      </w:r>
      <w:r w:rsidR="009C0C65" w:rsidRPr="00682823">
        <w:rPr>
          <w:rFonts w:ascii="Angsana New" w:hAnsi="Angsana New"/>
          <w:color w:val="000000"/>
          <w:sz w:val="26"/>
          <w:szCs w:val="26"/>
          <w:cs/>
        </w:rPr>
        <w:t>ค่าเผื่อผลขาดทุนจากการด้อยค่า</w:t>
      </w:r>
      <w:r w:rsidR="00B0381A" w:rsidRPr="00682823">
        <w:rPr>
          <w:rFonts w:ascii="Angsana New" w:hAnsi="Angsana New"/>
          <w:color w:val="000000"/>
          <w:sz w:val="26"/>
          <w:szCs w:val="26"/>
          <w:cs/>
        </w:rPr>
        <w:t xml:space="preserve"> เมื่อสินทรัพย์ถูกขายหรือตัดออกจากบัญชี ต้นทุนและค่าเสื่อมราคาสะสมของสินทรัพย์ดังกล่าวจะถูกตัดออกจากบัญชี </w:t>
      </w:r>
      <w:r w:rsidR="00155911" w:rsidRPr="00682823">
        <w:rPr>
          <w:rFonts w:ascii="Angsana New" w:hAnsi="Angsana New"/>
          <w:color w:val="000000"/>
          <w:sz w:val="26"/>
          <w:szCs w:val="26"/>
          <w:cs/>
        </w:rPr>
        <w:t>กำไร</w:t>
      </w:r>
      <w:r w:rsidR="00B0381A" w:rsidRPr="00682823">
        <w:rPr>
          <w:rFonts w:ascii="Angsana New" w:hAnsi="Angsana New"/>
          <w:color w:val="000000"/>
          <w:sz w:val="26"/>
          <w:szCs w:val="26"/>
          <w:cs/>
        </w:rPr>
        <w:t>หรือขาดทุนจากการขายหรือตัดจำหน่ายสินทรัพย์จะบันทึกไว้ใน</w:t>
      </w:r>
      <w:r w:rsidR="008428C6" w:rsidRPr="00682823">
        <w:rPr>
          <w:rFonts w:ascii="Angsana New" w:hAnsi="Angsana New"/>
          <w:color w:val="000000"/>
          <w:sz w:val="26"/>
          <w:szCs w:val="26"/>
          <w:cs/>
        </w:rPr>
        <w:t>งบกำไรขาดทุนเบ็ดเสร็จ</w:t>
      </w:r>
    </w:p>
    <w:p w14:paraId="208A3383" w14:textId="77777777" w:rsidR="009C0C65" w:rsidRPr="00682823" w:rsidRDefault="009C0C65" w:rsidP="00682823">
      <w:pPr>
        <w:rPr>
          <w:rFonts w:ascii="Angsana New" w:hAnsi="Angsana New"/>
          <w:color w:val="000000"/>
          <w:sz w:val="26"/>
          <w:szCs w:val="26"/>
        </w:rPr>
      </w:pPr>
    </w:p>
    <w:p w14:paraId="70E6ECB2" w14:textId="366CCCA3" w:rsidR="009C0C65" w:rsidRPr="00682823" w:rsidRDefault="009C0C6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  <w:r w:rsidRPr="00682823">
        <w:rPr>
          <w:rFonts w:ascii="Angsana New" w:hAnsi="Angsana New"/>
          <w:color w:val="000000"/>
          <w:sz w:val="26"/>
          <w:szCs w:val="26"/>
          <w:cs/>
        </w:rPr>
        <w:t>กลุ่มบริษัทยูนิคคิดค่าเสื่อมราคาอาคารและอุปกรณ์โดยวิธีเส้นตรงตามอายุการใช้งานโดยประมาณของสินทรัพย์ดังนี้</w:t>
      </w:r>
    </w:p>
    <w:p w14:paraId="66136D23" w14:textId="77777777" w:rsidR="009C0C65" w:rsidRPr="00682823" w:rsidRDefault="009C0C6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640"/>
        <w:gridCol w:w="990"/>
      </w:tblGrid>
      <w:tr w:rsidR="009C0C65" w:rsidRPr="00682823" w14:paraId="1173937F" w14:textId="77777777" w:rsidTr="009E4338">
        <w:tc>
          <w:tcPr>
            <w:tcW w:w="8640" w:type="dxa"/>
          </w:tcPr>
          <w:p w14:paraId="124EB6F4" w14:textId="77777777" w:rsidR="009C0C65" w:rsidRPr="00682823" w:rsidRDefault="009C0C65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0CD5CF2" w14:textId="77777777" w:rsidR="009C0C65" w:rsidRPr="00682823" w:rsidRDefault="009C0C65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9C0C65" w:rsidRPr="00682823" w14:paraId="2227D89F" w14:textId="77777777" w:rsidTr="009E4338">
        <w:tc>
          <w:tcPr>
            <w:tcW w:w="8640" w:type="dxa"/>
          </w:tcPr>
          <w:p w14:paraId="19EE320D" w14:textId="77777777" w:rsidR="009C0C65" w:rsidRPr="00682823" w:rsidRDefault="00CA118C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="009C0C65" w:rsidRPr="00682823">
              <w:rPr>
                <w:rFonts w:ascii="Angsana New" w:hAnsi="Angsana New"/>
                <w:sz w:val="26"/>
                <w:szCs w:val="26"/>
                <w:cs/>
              </w:rPr>
              <w:t>และส่วนปรับปรุง</w:t>
            </w:r>
          </w:p>
        </w:tc>
        <w:tc>
          <w:tcPr>
            <w:tcW w:w="990" w:type="dxa"/>
          </w:tcPr>
          <w:p w14:paraId="6202D810" w14:textId="77777777" w:rsidR="009C0C65" w:rsidRPr="00682823" w:rsidRDefault="00025209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</w:t>
            </w:r>
            <w:r w:rsidR="00E44070" w:rsidRPr="00682823">
              <w:rPr>
                <w:rFonts w:ascii="Angsana New" w:hAnsi="Angsana New"/>
                <w:sz w:val="26"/>
                <w:szCs w:val="26"/>
              </w:rPr>
              <w:t>, 10</w:t>
            </w:r>
            <w:r w:rsidR="00443A1E" w:rsidRPr="00682823">
              <w:rPr>
                <w:rFonts w:ascii="Angsana New" w:hAnsi="Angsana New"/>
                <w:sz w:val="26"/>
                <w:szCs w:val="26"/>
              </w:rPr>
              <w:t>, 20</w:t>
            </w:r>
          </w:p>
        </w:tc>
      </w:tr>
      <w:tr w:rsidR="009C0C65" w:rsidRPr="00682823" w14:paraId="663D2327" w14:textId="77777777" w:rsidTr="009E4338">
        <w:tc>
          <w:tcPr>
            <w:tcW w:w="8640" w:type="dxa"/>
          </w:tcPr>
          <w:p w14:paraId="6DAE1A6F" w14:textId="77777777" w:rsidR="009C0C65" w:rsidRPr="00682823" w:rsidRDefault="009C0C65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14:paraId="4B3909E3" w14:textId="77777777" w:rsidR="009C0C65" w:rsidRPr="00682823" w:rsidRDefault="00025209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</w:t>
            </w:r>
            <w:r w:rsidR="00E44070" w:rsidRPr="00682823">
              <w:rPr>
                <w:rFonts w:ascii="Angsana New" w:hAnsi="Angsana New"/>
                <w:sz w:val="26"/>
                <w:szCs w:val="26"/>
              </w:rPr>
              <w:t>,</w:t>
            </w:r>
            <w:r w:rsidR="00891219" w:rsidRPr="00682823">
              <w:rPr>
                <w:rFonts w:ascii="Angsana New" w:hAnsi="Angsana New"/>
                <w:sz w:val="26"/>
                <w:szCs w:val="26"/>
              </w:rPr>
              <w:t xml:space="preserve"> 10,</w:t>
            </w:r>
            <w:r w:rsidR="00E44070"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A118C" w:rsidRPr="00682823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9C0C65" w:rsidRPr="00682823" w14:paraId="53A53BB8" w14:textId="77777777" w:rsidTr="009E4338">
        <w:tc>
          <w:tcPr>
            <w:tcW w:w="8640" w:type="dxa"/>
          </w:tcPr>
          <w:p w14:paraId="527A7944" w14:textId="77777777" w:rsidR="009C0C65" w:rsidRPr="00682823" w:rsidRDefault="009C0C65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90" w:type="dxa"/>
          </w:tcPr>
          <w:p w14:paraId="3F8B0756" w14:textId="77777777" w:rsidR="009C0C65" w:rsidRPr="00682823" w:rsidRDefault="00891219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3, </w:t>
            </w:r>
            <w:r w:rsidR="00CA118C" w:rsidRPr="00682823">
              <w:rPr>
                <w:rFonts w:ascii="Angsana New" w:hAnsi="Angsana New"/>
                <w:sz w:val="26"/>
                <w:szCs w:val="26"/>
              </w:rPr>
              <w:t>5</w:t>
            </w:r>
            <w:r w:rsidRPr="00682823">
              <w:rPr>
                <w:rFonts w:ascii="Angsana New" w:hAnsi="Angsana New"/>
                <w:sz w:val="26"/>
                <w:szCs w:val="26"/>
              </w:rPr>
              <w:t>, 10</w:t>
            </w:r>
          </w:p>
        </w:tc>
      </w:tr>
      <w:tr w:rsidR="009C0C65" w:rsidRPr="00682823" w14:paraId="5DD75A8D" w14:textId="77777777" w:rsidTr="009E4338">
        <w:tc>
          <w:tcPr>
            <w:tcW w:w="8640" w:type="dxa"/>
          </w:tcPr>
          <w:p w14:paraId="04F0D4A5" w14:textId="77777777" w:rsidR="009C0C65" w:rsidRPr="00682823" w:rsidRDefault="009C0C65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0" w:type="dxa"/>
          </w:tcPr>
          <w:p w14:paraId="261A6668" w14:textId="77777777" w:rsidR="009C0C65" w:rsidRPr="00682823" w:rsidRDefault="00025209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29B9CAF6" w14:textId="040F8452" w:rsidR="0050391C" w:rsidRPr="00682823" w:rsidRDefault="0050391C" w:rsidP="00682823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47CC015A" w14:textId="77777777" w:rsidR="008D0539" w:rsidRPr="00682823" w:rsidRDefault="008D0539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กลุ่มบริษัทยูนิคไม่คิดค่าเสื่อมราคาสำหรับที่ดินและสินทรัพย์ที่อยู่ระหว่างการก่อสร้าง</w:t>
      </w:r>
    </w:p>
    <w:p w14:paraId="785CB076" w14:textId="77777777" w:rsidR="008D0539" w:rsidRPr="00682823" w:rsidRDefault="008D0539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6EA85BF" w14:textId="3F74410E" w:rsidR="008D0539" w:rsidRPr="00682823" w:rsidRDefault="008D0539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9F08F53" w14:textId="77777777" w:rsidR="00D241F0" w:rsidRPr="00682823" w:rsidRDefault="00D241F0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29AAF95" w14:textId="4D37FA67" w:rsidR="009E6384" w:rsidRPr="00682823" w:rsidRDefault="009E6384" w:rsidP="00682823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color w:val="000000"/>
          <w:sz w:val="26"/>
          <w:szCs w:val="26"/>
          <w:lang w:val="en-US"/>
        </w:rPr>
      </w:pPr>
      <w:r w:rsidRPr="00682823">
        <w:rPr>
          <w:rFonts w:ascii="Angsana New" w:hAnsi="Angsana New"/>
          <w:b/>
          <w:bCs/>
          <w:color w:val="000000"/>
          <w:sz w:val="26"/>
          <w:szCs w:val="26"/>
          <w:cs/>
          <w:lang w:val="en-US"/>
        </w:rPr>
        <w:t>สินทรัพย์สิทธิการใช้และค่าเสื่อมราคา</w:t>
      </w:r>
    </w:p>
    <w:p w14:paraId="734EC8AF" w14:textId="77777777" w:rsidR="009E6384" w:rsidRPr="00682823" w:rsidRDefault="009E6384" w:rsidP="00682823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</w:p>
    <w:p w14:paraId="3075CE72" w14:textId="77777777" w:rsidR="009E6384" w:rsidRPr="00682823" w:rsidRDefault="009E6384" w:rsidP="00682823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682823">
        <w:rPr>
          <w:rFonts w:ascii="Angsana New" w:hAnsi="Angsana New"/>
          <w:color w:val="000000"/>
          <w:sz w:val="26"/>
          <w:szCs w:val="26"/>
          <w:cs/>
          <w:lang w:val="en-US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โดยแสดงมูลค่าตามราคาทุนหลังหักค่าเสื่อมราคาสะสมและค่าเผื่อการลดมูลค่า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327DC268" w14:textId="77777777" w:rsidR="009E6384" w:rsidRPr="00682823" w:rsidRDefault="009E6384" w:rsidP="00682823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</w:p>
    <w:p w14:paraId="1D97E534" w14:textId="77777777" w:rsidR="009E6384" w:rsidRPr="00682823" w:rsidRDefault="009E6384" w:rsidP="00682823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682823">
        <w:rPr>
          <w:rFonts w:ascii="Angsana New" w:hAnsi="Angsana New"/>
          <w:color w:val="000000"/>
          <w:sz w:val="26"/>
          <w:szCs w:val="26"/>
          <w:cs/>
          <w:lang w:val="en-US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2334141" w14:textId="77777777" w:rsidR="00060F9D" w:rsidRPr="00682823" w:rsidRDefault="00060F9D" w:rsidP="00682823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cs/>
          <w:lang w:val="en-US"/>
        </w:rPr>
      </w:pPr>
    </w:p>
    <w:p w14:paraId="37FBF62A" w14:textId="25E44B8E" w:rsidR="009E6384" w:rsidRPr="00682823" w:rsidRDefault="009E6384" w:rsidP="00682823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682823">
        <w:rPr>
          <w:rFonts w:ascii="Angsana New" w:hAnsi="Angsana New"/>
          <w:color w:val="000000"/>
          <w:sz w:val="26"/>
          <w:szCs w:val="26"/>
          <w:cs/>
          <w:lang w:val="en-US"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Pr="00682823">
        <w:rPr>
          <w:rFonts w:ascii="Angsana New" w:hAnsi="Angsana New"/>
          <w:color w:val="000000"/>
          <w:sz w:val="26"/>
          <w:szCs w:val="26"/>
          <w:lang w:val="en-US"/>
        </w:rPr>
        <w:t xml:space="preserve"> </w:t>
      </w:r>
      <w:r w:rsidRPr="00682823">
        <w:rPr>
          <w:rFonts w:ascii="Angsana New" w:hAnsi="Angsana New"/>
          <w:color w:val="000000"/>
          <w:sz w:val="26"/>
          <w:szCs w:val="26"/>
          <w:cs/>
          <w:lang w:val="en-US"/>
        </w:rPr>
        <w:t>แล้วแต่ระยะเวลาใดจะสั้นกว่าโดยประมาณดังต่อไปนี้</w:t>
      </w:r>
      <w:r w:rsidRPr="00682823">
        <w:rPr>
          <w:rFonts w:ascii="Angsana New" w:hAnsi="Angsana New"/>
          <w:color w:val="000000"/>
          <w:sz w:val="26"/>
          <w:szCs w:val="26"/>
          <w:lang w:val="en-US"/>
        </w:rPr>
        <w:t xml:space="preserve"> </w:t>
      </w:r>
    </w:p>
    <w:p w14:paraId="3584D10E" w14:textId="77777777" w:rsidR="006147D3" w:rsidRPr="00682823" w:rsidRDefault="006147D3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640"/>
        <w:gridCol w:w="990"/>
      </w:tblGrid>
      <w:tr w:rsidR="006506EE" w:rsidRPr="00682823" w14:paraId="57C3AE70" w14:textId="77777777" w:rsidTr="00931877">
        <w:tc>
          <w:tcPr>
            <w:tcW w:w="8640" w:type="dxa"/>
          </w:tcPr>
          <w:p w14:paraId="758E7D63" w14:textId="77777777" w:rsidR="006506EE" w:rsidRPr="00682823" w:rsidRDefault="006506EE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66D3CD5" w14:textId="77777777" w:rsidR="006506EE" w:rsidRPr="00682823" w:rsidRDefault="006506EE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1069FE" w:rsidRPr="00682823" w14:paraId="1C236AAA" w14:textId="77777777" w:rsidTr="00931877">
        <w:tc>
          <w:tcPr>
            <w:tcW w:w="8640" w:type="dxa"/>
          </w:tcPr>
          <w:p w14:paraId="0907F0A8" w14:textId="489D1FB2" w:rsidR="001069FE" w:rsidRPr="00682823" w:rsidRDefault="001069FE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990" w:type="dxa"/>
          </w:tcPr>
          <w:p w14:paraId="10A81B13" w14:textId="36CA4569" w:rsidR="001069FE" w:rsidRPr="00682823" w:rsidRDefault="001069FE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</w:t>
            </w:r>
            <w:r w:rsidR="003D03FF"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A4D96" w:rsidRPr="00682823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68282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069FE" w:rsidRPr="00682823" w14:paraId="0004B5DD" w14:textId="77777777" w:rsidTr="00931877">
        <w:tc>
          <w:tcPr>
            <w:tcW w:w="8640" w:type="dxa"/>
          </w:tcPr>
          <w:p w14:paraId="15BFCF88" w14:textId="4ED5D5B7" w:rsidR="001069FE" w:rsidRPr="00682823" w:rsidRDefault="001069FE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14:paraId="7A894ABA" w14:textId="09308556" w:rsidR="001069FE" w:rsidRPr="00682823" w:rsidRDefault="001069FE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069FE" w:rsidRPr="00682823" w14:paraId="1CC1827C" w14:textId="77777777" w:rsidTr="00931877">
        <w:tc>
          <w:tcPr>
            <w:tcW w:w="8640" w:type="dxa"/>
          </w:tcPr>
          <w:p w14:paraId="215267DC" w14:textId="1482A7AD" w:rsidR="001069FE" w:rsidRPr="00682823" w:rsidRDefault="001069FE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0" w:type="dxa"/>
          </w:tcPr>
          <w:p w14:paraId="71672348" w14:textId="03D7A165" w:rsidR="001069FE" w:rsidRPr="00682823" w:rsidRDefault="001069FE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D03FF" w:rsidRPr="00682823" w14:paraId="2C0262B6" w14:textId="77777777" w:rsidTr="00931877">
        <w:tc>
          <w:tcPr>
            <w:tcW w:w="8640" w:type="dxa"/>
          </w:tcPr>
          <w:p w14:paraId="3E4ED4E1" w14:textId="42B5DCFF" w:rsidR="003D03FF" w:rsidRPr="00682823" w:rsidRDefault="003D03FF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990" w:type="dxa"/>
          </w:tcPr>
          <w:p w14:paraId="714981B8" w14:textId="0A02A912" w:rsidR="003D03FF" w:rsidRPr="00682823" w:rsidRDefault="003D03FF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="00FA4D96" w:rsidRPr="00682823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</w:tr>
    </w:tbl>
    <w:p w14:paraId="0411F62F" w14:textId="7FC9ED23" w:rsidR="004F3BB5" w:rsidRPr="00682823" w:rsidRDefault="004F3BB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trike/>
          <w:color w:val="000000"/>
          <w:sz w:val="26"/>
          <w:szCs w:val="26"/>
        </w:rPr>
      </w:pPr>
    </w:p>
    <w:p w14:paraId="60398C40" w14:textId="77777777" w:rsidR="009E6384" w:rsidRPr="00682823" w:rsidRDefault="009E6384" w:rsidP="00682823">
      <w:pPr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สินทรัพย์ไม่มีตัวตนอื่นและค่าตัดจำหน่าย</w:t>
      </w:r>
    </w:p>
    <w:p w14:paraId="1AC651D0" w14:textId="77777777" w:rsidR="009E6384" w:rsidRPr="00682823" w:rsidRDefault="009E6384" w:rsidP="00682823">
      <w:pPr>
        <w:jc w:val="thaiDistribute"/>
        <w:rPr>
          <w:rFonts w:ascii="Angsana New" w:hAnsi="Angsana New"/>
          <w:sz w:val="26"/>
          <w:szCs w:val="26"/>
        </w:rPr>
      </w:pPr>
    </w:p>
    <w:p w14:paraId="453D54E1" w14:textId="3D2775E1" w:rsidR="009E6384" w:rsidRPr="00682823" w:rsidRDefault="009E6384" w:rsidP="00682823">
      <w:pPr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สินทรัพย์ไม่มีตัวตนอื่นที่กลุ่มบริษัทยูนิคซื้อมาแสดงในราคาทุน หักค่าตัดจำหน่ายสะสม และค่าเผื่อผลขาดทุนจากการด้อยค่า</w:t>
      </w:r>
    </w:p>
    <w:p w14:paraId="5CEE1E0B" w14:textId="77777777" w:rsidR="009E6384" w:rsidRPr="00682823" w:rsidRDefault="009E6384" w:rsidP="00682823">
      <w:pPr>
        <w:jc w:val="thaiDistribute"/>
        <w:rPr>
          <w:rFonts w:ascii="Angsana New" w:hAnsi="Angsana New"/>
          <w:sz w:val="26"/>
          <w:szCs w:val="26"/>
        </w:rPr>
      </w:pPr>
    </w:p>
    <w:p w14:paraId="360371D3" w14:textId="77777777" w:rsidR="009E6384" w:rsidRPr="00682823" w:rsidRDefault="009E6384" w:rsidP="00682823">
      <w:pPr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ค่าตัดจำหน่ายบันทึกเป็นค่าใช้จ่ายในกำไรหรือขาดทุน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6FD11C30" w14:textId="77777777" w:rsidR="00F02CC4" w:rsidRPr="00682823" w:rsidRDefault="00F02CC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298"/>
        <w:gridCol w:w="1422"/>
      </w:tblGrid>
      <w:tr w:rsidR="00025209" w:rsidRPr="00682823" w14:paraId="71E2F0EA" w14:textId="77777777" w:rsidTr="009E4338">
        <w:tc>
          <w:tcPr>
            <w:tcW w:w="8298" w:type="dxa"/>
          </w:tcPr>
          <w:p w14:paraId="44334A15" w14:textId="77777777" w:rsidR="00025209" w:rsidRPr="00682823" w:rsidRDefault="000252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EADF026" w14:textId="77777777" w:rsidR="00025209" w:rsidRPr="00682823" w:rsidRDefault="000252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025209" w:rsidRPr="00682823" w14:paraId="1CB541A5" w14:textId="77777777" w:rsidTr="009E4338">
        <w:tc>
          <w:tcPr>
            <w:tcW w:w="8298" w:type="dxa"/>
          </w:tcPr>
          <w:p w14:paraId="2A413ED0" w14:textId="77777777" w:rsidR="00025209" w:rsidRPr="00682823" w:rsidRDefault="000252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422" w:type="dxa"/>
          </w:tcPr>
          <w:p w14:paraId="24138A81" w14:textId="77777777" w:rsidR="00025209" w:rsidRPr="00682823" w:rsidRDefault="0089121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3, </w:t>
            </w:r>
            <w:r w:rsidR="00025209" w:rsidRPr="00682823">
              <w:rPr>
                <w:rFonts w:ascii="Angsana New" w:hAnsi="Angsana New"/>
                <w:sz w:val="26"/>
                <w:szCs w:val="26"/>
              </w:rPr>
              <w:t>5</w:t>
            </w:r>
            <w:r w:rsidRPr="00682823">
              <w:rPr>
                <w:rFonts w:ascii="Angsana New" w:hAnsi="Angsana New"/>
                <w:sz w:val="26"/>
                <w:szCs w:val="26"/>
              </w:rPr>
              <w:t>, 10</w:t>
            </w:r>
          </w:p>
        </w:tc>
      </w:tr>
    </w:tbl>
    <w:p w14:paraId="70A4150E" w14:textId="2DF3C454" w:rsidR="00025209" w:rsidRPr="00682823" w:rsidRDefault="00025209" w:rsidP="00682823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00D7B6D5" w14:textId="77777777" w:rsidR="009E6384" w:rsidRPr="00682823" w:rsidRDefault="009E6384" w:rsidP="00682823">
      <w:pPr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</w:t>
      </w:r>
      <w:r w:rsidRPr="00682823">
        <w:rPr>
          <w:rFonts w:ascii="Angsana New" w:hAnsi="Angsana New"/>
          <w:sz w:val="26"/>
          <w:szCs w:val="26"/>
        </w:rPr>
        <w:t xml:space="preserve">         </w:t>
      </w:r>
      <w:r w:rsidRPr="00682823">
        <w:rPr>
          <w:rFonts w:ascii="Angsana New" w:hAnsi="Angsana New"/>
          <w:sz w:val="26"/>
          <w:szCs w:val="26"/>
          <w:cs/>
        </w:rPr>
        <w:t>ความเหมาะสม</w:t>
      </w:r>
    </w:p>
    <w:p w14:paraId="7BBF9C2F" w14:textId="77777777" w:rsidR="009E6384" w:rsidRPr="00682823" w:rsidRDefault="009E6384" w:rsidP="00682823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61C8AA2D" w14:textId="179D3A80" w:rsidR="008C6BA7" w:rsidRPr="00682823" w:rsidRDefault="008C6BA7" w:rsidP="00682823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A35765C" w14:textId="77777777" w:rsidR="008C6BA7" w:rsidRPr="00682823" w:rsidRDefault="008C6BA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00A847C" w14:textId="77777777" w:rsidR="008C6BA7" w:rsidRPr="00682823" w:rsidRDefault="008C6BA7" w:rsidP="00682823">
      <w:pPr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กลุ่มบริษ</w:t>
      </w:r>
      <w:r w:rsidR="00F70F7F" w:rsidRPr="00682823">
        <w:rPr>
          <w:rFonts w:ascii="Angsana New" w:hAnsi="Angsana New"/>
          <w:sz w:val="26"/>
          <w:szCs w:val="26"/>
          <w:cs/>
        </w:rPr>
        <w:t>ัทยูนิคจะพิจารณาการด้อยค่าของ</w:t>
      </w:r>
      <w:r w:rsidRPr="00682823">
        <w:rPr>
          <w:rFonts w:ascii="Angsana New" w:hAnsi="Angsana New"/>
          <w:sz w:val="26"/>
          <w:szCs w:val="26"/>
          <w:cs/>
        </w:rPr>
        <w:t>สินทรัพย์เมื่อมีเหตุการณ์หรือการเปลี่ยนแปลงสภาพแวดล้อมที่มีข้อบ่งชี้ว่ามูลค่าที่คาดว่าจะได้รับคืน  (ราคาขายสุทธิของสินทรัพย์นั้น ๆ หรือมูลค่าจากการใช้</w:t>
      </w:r>
      <w:r w:rsidR="00F70F7F"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4E895373" w14:textId="77777777" w:rsidR="006A038A" w:rsidRPr="00682823" w:rsidRDefault="006A038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76892A0" w14:textId="12189B83" w:rsidR="008C6BA7" w:rsidRPr="00682823" w:rsidRDefault="008C6BA7" w:rsidP="00682823">
      <w:pPr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 กลุ่มบริษัทยูนิค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</w:t>
      </w:r>
      <w:r w:rsidR="008428C6" w:rsidRPr="00682823">
        <w:rPr>
          <w:rFonts w:ascii="Angsana New" w:hAnsi="Angsana New"/>
          <w:sz w:val="26"/>
          <w:szCs w:val="26"/>
          <w:cs/>
        </w:rPr>
        <w:t>เบ็ดเสร็จ</w:t>
      </w:r>
      <w:r w:rsidRPr="00682823">
        <w:rPr>
          <w:rFonts w:ascii="Angsana New" w:hAnsi="Angsana New"/>
          <w:sz w:val="26"/>
          <w:szCs w:val="26"/>
          <w:cs/>
        </w:rPr>
        <w:t>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กลุ่มบริษัทยูนิคจะบันทึกกลับรายการผลขาดทุนจากการด้อยค่าซึ่งได้บันทึกไว้ในปีก่อน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31CDF844" w14:textId="07D55E8D" w:rsidR="00F02CC4" w:rsidRPr="00682823" w:rsidRDefault="00F02CC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1BB3F34" w14:textId="77777777" w:rsidR="00DA0D56" w:rsidRPr="00682823" w:rsidRDefault="00DA0D5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BE979DB" w14:textId="15A839BA" w:rsidR="00E811FE" w:rsidRPr="00682823" w:rsidRDefault="00E811FE" w:rsidP="00682823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b/>
          <w:bCs/>
          <w:sz w:val="26"/>
          <w:szCs w:val="26"/>
          <w:cs/>
        </w:rPr>
        <w:lastRenderedPageBreak/>
        <w:t>หนี้สินที่มีภาระดอกเบี้ย</w:t>
      </w:r>
    </w:p>
    <w:p w14:paraId="36F48832" w14:textId="77777777" w:rsidR="00E811FE" w:rsidRPr="00682823" w:rsidRDefault="00E811F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E19C47F" w14:textId="73841B21" w:rsidR="00E811FE" w:rsidRPr="00682823" w:rsidRDefault="00E811FE" w:rsidP="00682823">
      <w:pPr>
        <w:tabs>
          <w:tab w:val="left" w:pos="540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682823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ด้วยมูลค่ายุติธรรมหักต้นทุนการทำรายการ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กำไรหรือขาดทุน โดยการคำนวณมูลค่าราคาทุนตัดจำหน่ายคำนึงถึงส่วนลดหรือส่วนเกินมูลค่า</w:t>
      </w:r>
      <w:r w:rsidRPr="00682823">
        <w:rPr>
          <w:rFonts w:ascii="Angsana New" w:hAnsi="Angsana New"/>
          <w:spacing w:val="-2"/>
          <w:sz w:val="26"/>
          <w:szCs w:val="26"/>
        </w:rPr>
        <w:t xml:space="preserve"> </w:t>
      </w:r>
      <w:r w:rsidRPr="00682823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Pr="00682823">
        <w:rPr>
          <w:rFonts w:ascii="Angsana New" w:hAnsi="Angsana New"/>
          <w:spacing w:val="-2"/>
          <w:sz w:val="26"/>
          <w:szCs w:val="26"/>
        </w:rPr>
        <w:t xml:space="preserve"> </w:t>
      </w:r>
      <w:r w:rsidRPr="00682823">
        <w:rPr>
          <w:rFonts w:ascii="Angsana New" w:hAnsi="Angsana New"/>
          <w:spacing w:val="-2"/>
          <w:sz w:val="26"/>
          <w:szCs w:val="26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ค่าตัดจำหน่ายตามวิธีดอกเบี้ยที่แท้จริงแสดงเป็นส่วนหนึ่งของต้นทุนทางการเงินในกำไรหรือขาดทุน</w:t>
      </w:r>
    </w:p>
    <w:p w14:paraId="7689139B" w14:textId="77777777" w:rsidR="00320E3A" w:rsidRPr="00682823" w:rsidRDefault="00320E3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10B92D6" w14:textId="73C23198" w:rsidR="003F7774" w:rsidRPr="00682823" w:rsidRDefault="00166D6F" w:rsidP="00682823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340CDB95" w14:textId="77777777" w:rsidR="003F7774" w:rsidRPr="00682823" w:rsidRDefault="003F777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6C50B3AD" w14:textId="52589D39" w:rsidR="003F7774" w:rsidRPr="00682823" w:rsidRDefault="00050DA0" w:rsidP="00682823">
      <w:pPr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กลุ่ม</w:t>
      </w:r>
      <w:r w:rsidR="003F7774" w:rsidRPr="00682823">
        <w:rPr>
          <w:rFonts w:ascii="Angsana New" w:hAnsi="Angsana New"/>
          <w:sz w:val="26"/>
          <w:szCs w:val="26"/>
          <w:cs/>
        </w:rPr>
        <w:t>บริษัท</w:t>
      </w:r>
      <w:r w:rsidRPr="00682823">
        <w:rPr>
          <w:rFonts w:ascii="Angsana New" w:hAnsi="Angsana New"/>
          <w:sz w:val="26"/>
          <w:szCs w:val="26"/>
          <w:cs/>
        </w:rPr>
        <w:t>ยูนิค</w:t>
      </w:r>
      <w:r w:rsidR="003F7774" w:rsidRPr="00682823">
        <w:rPr>
          <w:rFonts w:ascii="Angsana New" w:hAnsi="Angsana New"/>
          <w:sz w:val="26"/>
          <w:szCs w:val="26"/>
          <w:cs/>
        </w:rPr>
        <w:t>บัน</w:t>
      </w:r>
      <w:r w:rsidR="006A4587" w:rsidRPr="00682823">
        <w:rPr>
          <w:rFonts w:ascii="Angsana New" w:hAnsi="Angsana New"/>
          <w:sz w:val="26"/>
          <w:szCs w:val="26"/>
          <w:cs/>
        </w:rPr>
        <w:t>ทึก</w:t>
      </w:r>
      <w:r w:rsidR="002079BA" w:rsidRPr="00682823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6A4587" w:rsidRPr="00682823">
        <w:rPr>
          <w:rFonts w:ascii="Angsana New" w:hAnsi="Angsana New"/>
          <w:sz w:val="26"/>
          <w:szCs w:val="26"/>
          <w:cs/>
        </w:rPr>
        <w:t xml:space="preserve">ตามภาระหนี้สินตามกฎหมาย </w:t>
      </w:r>
      <w:r w:rsidR="003F7774" w:rsidRPr="00682823">
        <w:rPr>
          <w:rFonts w:ascii="Angsana New" w:hAnsi="Angsana New"/>
          <w:sz w:val="26"/>
          <w:szCs w:val="26"/>
          <w:cs/>
        </w:rPr>
        <w:t xml:space="preserve">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="006A4587" w:rsidRPr="00682823">
        <w:rPr>
          <w:rFonts w:ascii="Angsana New" w:hAnsi="Angsana New"/>
          <w:sz w:val="26"/>
          <w:szCs w:val="26"/>
          <w:cs/>
        </w:rPr>
        <w:t>กลุ่ม</w:t>
      </w:r>
      <w:r w:rsidR="003F7774" w:rsidRPr="00682823">
        <w:rPr>
          <w:rFonts w:ascii="Angsana New" w:hAnsi="Angsana New"/>
          <w:sz w:val="26"/>
          <w:szCs w:val="26"/>
          <w:cs/>
        </w:rPr>
        <w:t>บริษัท</w:t>
      </w:r>
      <w:r w:rsidR="006A4587" w:rsidRPr="00682823">
        <w:rPr>
          <w:rFonts w:ascii="Angsana New" w:hAnsi="Angsana New"/>
          <w:sz w:val="26"/>
          <w:szCs w:val="26"/>
          <w:cs/>
        </w:rPr>
        <w:t>ยูนิค</w:t>
      </w:r>
      <w:r w:rsidR="003F7774" w:rsidRPr="00682823">
        <w:rPr>
          <w:rFonts w:ascii="Angsana New" w:hAnsi="Angsana New"/>
          <w:sz w:val="26"/>
          <w:szCs w:val="26"/>
          <w:cs/>
        </w:rPr>
        <w:t>จะพิจารณามูลค่าของ</w:t>
      </w:r>
      <w:r w:rsidR="002D73C2" w:rsidRPr="00682823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3F7774" w:rsidRPr="00682823">
        <w:rPr>
          <w:rFonts w:ascii="Angsana New" w:hAnsi="Angsana New"/>
          <w:sz w:val="26"/>
          <w:szCs w:val="26"/>
          <w:cs/>
        </w:rPr>
        <w:t xml:space="preserve"> ณ วันที่ใน</w:t>
      </w:r>
      <w:r w:rsidR="00300700" w:rsidRPr="00682823">
        <w:rPr>
          <w:rFonts w:ascii="Angsana New" w:hAnsi="Angsana New"/>
          <w:sz w:val="26"/>
          <w:szCs w:val="26"/>
          <w:cs/>
        </w:rPr>
        <w:t>งบฐานะการเงิน</w:t>
      </w:r>
      <w:r w:rsidR="003F7774" w:rsidRPr="00682823">
        <w:rPr>
          <w:rFonts w:ascii="Angsana New" w:hAnsi="Angsana New"/>
          <w:sz w:val="26"/>
          <w:szCs w:val="26"/>
          <w:cs/>
        </w:rPr>
        <w:t>และปรับปรุงมูลค่าของ</w:t>
      </w:r>
      <w:r w:rsidR="002D73C2" w:rsidRPr="00682823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3F7774" w:rsidRPr="00682823">
        <w:rPr>
          <w:rFonts w:ascii="Angsana New" w:hAnsi="Angsana New"/>
          <w:sz w:val="26"/>
          <w:szCs w:val="26"/>
          <w:cs/>
        </w:rPr>
        <w:t>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</w:t>
      </w:r>
      <w:r w:rsidR="002D73C2" w:rsidRPr="00682823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3F7774" w:rsidRPr="00682823">
        <w:rPr>
          <w:rFonts w:ascii="Angsana New" w:hAnsi="Angsana New"/>
          <w:sz w:val="26"/>
          <w:szCs w:val="26"/>
          <w:cs/>
        </w:rPr>
        <w:t>ที่คาดว่าจะต้องจ่ายเพื่อชำระหนี้สินจะบันทึกด้วยมูลค่าปัจจุบัน</w:t>
      </w:r>
    </w:p>
    <w:p w14:paraId="6F09E34D" w14:textId="77777777" w:rsidR="0050391C" w:rsidRPr="00682823" w:rsidRDefault="0050391C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961F556" w14:textId="4CB749CE" w:rsidR="00C51D9F" w:rsidRPr="00682823" w:rsidRDefault="00C51D9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82823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ประมาณการหนี้สินผลประโยชน์ของพนักงาน</w:t>
      </w:r>
    </w:p>
    <w:p w14:paraId="6E0DC187" w14:textId="77777777" w:rsidR="009F7C46" w:rsidRPr="00682823" w:rsidRDefault="009F7C4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0C6375B" w14:textId="77777777" w:rsidR="0005507A" w:rsidRPr="00682823" w:rsidRDefault="0005507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6"/>
          <w:szCs w:val="26"/>
        </w:rPr>
      </w:pPr>
      <w:r w:rsidRPr="00682823">
        <w:rPr>
          <w:rFonts w:ascii="Angsana New" w:hAnsi="Angsana New"/>
          <w:i/>
          <w:iCs/>
          <w:sz w:val="26"/>
          <w:szCs w:val="26"/>
          <w:cs/>
        </w:rPr>
        <w:t>ผลประโยชน์พนักงาน</w:t>
      </w:r>
      <w:r w:rsidR="00375C0D" w:rsidRPr="00682823">
        <w:rPr>
          <w:rFonts w:ascii="Angsana New" w:hAnsi="Angsana New"/>
          <w:i/>
          <w:iCs/>
          <w:sz w:val="26"/>
          <w:szCs w:val="26"/>
          <w:cs/>
        </w:rPr>
        <w:t>เมื่อ</w:t>
      </w:r>
      <w:r w:rsidRPr="00682823">
        <w:rPr>
          <w:rFonts w:ascii="Angsana New" w:hAnsi="Angsana New"/>
          <w:i/>
          <w:iCs/>
          <w:sz w:val="26"/>
          <w:szCs w:val="26"/>
          <w:cs/>
        </w:rPr>
        <w:t>เกษียณอายุ</w:t>
      </w:r>
    </w:p>
    <w:p w14:paraId="6F465354" w14:textId="77777777" w:rsidR="0005507A" w:rsidRPr="00682823" w:rsidRDefault="0005507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7F7C356" w14:textId="7A45B19B" w:rsidR="00D305E9" w:rsidRPr="00682823" w:rsidRDefault="00D305E9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ต้นทุนบริการในอดีตและกำไรหรือขาดทุนจากการลดขนาดโครงการลงรับรู้ในกำไรหรือขาดทุนทันที กลุ่มบริษัท</w:t>
      </w:r>
      <w:r w:rsidR="003E40CC" w:rsidRPr="00682823">
        <w:rPr>
          <w:rFonts w:ascii="Angsana New" w:hAnsi="Angsana New"/>
          <w:sz w:val="26"/>
          <w:szCs w:val="26"/>
          <w:cs/>
        </w:rPr>
        <w:t>ยูนิค</w:t>
      </w:r>
      <w:r w:rsidRPr="00682823">
        <w:rPr>
          <w:rFonts w:ascii="Angsana New" w:hAnsi="Angsana New"/>
          <w:sz w:val="26"/>
          <w:szCs w:val="26"/>
          <w:cs/>
        </w:rPr>
        <w:t>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682823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682823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5EBB6F3C" w14:textId="77777777" w:rsidR="00D241F0" w:rsidRPr="00682823" w:rsidRDefault="00D241F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1581FF5" w14:textId="55B84F56" w:rsidR="00146EF6" w:rsidRPr="00682823" w:rsidRDefault="00451AD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682823">
        <w:rPr>
          <w:rFonts w:ascii="Angsana New" w:hAnsi="Angsana New"/>
          <w:i/>
          <w:iCs/>
          <w:sz w:val="26"/>
          <w:szCs w:val="26"/>
          <w:cs/>
        </w:rPr>
        <w:t>ผลประโยชน์อื่นของพนักงาน</w:t>
      </w:r>
    </w:p>
    <w:p w14:paraId="0CCEE322" w14:textId="77777777" w:rsidR="00146EF6" w:rsidRPr="00682823" w:rsidRDefault="00146EF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cs/>
        </w:rPr>
      </w:pPr>
    </w:p>
    <w:p w14:paraId="77EC3CC1" w14:textId="2C94635B" w:rsidR="00146EF6" w:rsidRPr="00682823" w:rsidRDefault="00146EF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t>ภาระผูกพันสุทธิของ</w:t>
      </w:r>
      <w:r w:rsidR="00EF7C57" w:rsidRPr="00682823">
        <w:rPr>
          <w:rFonts w:ascii="Angsana New" w:hAnsi="Angsana New"/>
          <w:sz w:val="26"/>
          <w:szCs w:val="26"/>
          <w:cs/>
        </w:rPr>
        <w:t>กลุ่มบริษัทยูนิค</w:t>
      </w:r>
      <w:r w:rsidRPr="00682823">
        <w:rPr>
          <w:rFonts w:ascii="Angsana New" w:hAnsi="Angsana New"/>
          <w:sz w:val="26"/>
          <w:szCs w:val="26"/>
          <w:cs/>
        </w:rPr>
        <w:t>ที่เป็นผลประโยชน์</w:t>
      </w:r>
      <w:r w:rsidR="00692AC6" w:rsidRPr="00682823">
        <w:rPr>
          <w:rFonts w:ascii="Angsana New" w:hAnsi="Angsana New"/>
          <w:sz w:val="26"/>
          <w:szCs w:val="26"/>
          <w:cs/>
        </w:rPr>
        <w:t>อื่น</w:t>
      </w:r>
      <w:r w:rsidRPr="00682823">
        <w:rPr>
          <w:rFonts w:ascii="Angsana New" w:hAnsi="Angsana New"/>
          <w:sz w:val="26"/>
          <w:szCs w:val="26"/>
          <w:cs/>
        </w:rPr>
        <w:t>ของพนักงาน</w:t>
      </w:r>
      <w:r w:rsidR="006B2D32" w:rsidRPr="00682823">
        <w:rPr>
          <w:rFonts w:ascii="Angsana New" w:hAnsi="Angsana New"/>
          <w:sz w:val="26"/>
          <w:szCs w:val="26"/>
        </w:rPr>
        <w:t xml:space="preserve"> </w:t>
      </w:r>
      <w:r w:rsidR="006B2D32" w:rsidRPr="00682823">
        <w:rPr>
          <w:rFonts w:ascii="Angsana New" w:hAnsi="Angsana New"/>
          <w:sz w:val="26"/>
          <w:szCs w:val="26"/>
          <w:cs/>
        </w:rPr>
        <w:t>(</w:t>
      </w:r>
      <w:r w:rsidRPr="00682823">
        <w:rPr>
          <w:rFonts w:ascii="Angsana New" w:hAnsi="Angsana New"/>
          <w:sz w:val="26"/>
          <w:szCs w:val="26"/>
          <w:cs/>
        </w:rPr>
        <w:t>นอกเหนือจากผลประโยชน์</w:t>
      </w:r>
      <w:r w:rsidR="006B2D32" w:rsidRPr="00682823">
        <w:rPr>
          <w:rFonts w:ascii="Angsana New" w:hAnsi="Angsana New"/>
          <w:sz w:val="26"/>
          <w:szCs w:val="26"/>
          <w:cs/>
        </w:rPr>
        <w:t xml:space="preserve">พนักงานเมื่อเกษียณอายุ) </w:t>
      </w:r>
      <w:r w:rsidRPr="00682823">
        <w:rPr>
          <w:rFonts w:ascii="Angsana New" w:hAnsi="Angsana New"/>
          <w:sz w:val="26"/>
          <w:szCs w:val="26"/>
          <w:cs/>
        </w:rPr>
        <w:t>เป็นผลประโยชน์ในอนาคตที่เกิดจากการทำงานของพนักงานในปัจจุบันและ</w:t>
      </w:r>
      <w:r w:rsidR="00AC4168" w:rsidRPr="00682823">
        <w:rPr>
          <w:rFonts w:ascii="Angsana New" w:hAnsi="Angsana New"/>
          <w:sz w:val="26"/>
          <w:szCs w:val="26"/>
          <w:cs/>
        </w:rPr>
        <w:t>ใน</w:t>
      </w:r>
      <w:r w:rsidRPr="00682823">
        <w:rPr>
          <w:rFonts w:ascii="Angsana New" w:hAnsi="Angsana New"/>
          <w:sz w:val="26"/>
          <w:szCs w:val="26"/>
          <w:cs/>
        </w:rPr>
        <w:t>งวด</w:t>
      </w:r>
      <w:r w:rsidR="00AC4168" w:rsidRPr="00682823">
        <w:rPr>
          <w:rFonts w:ascii="Angsana New" w:hAnsi="Angsana New"/>
          <w:sz w:val="26"/>
          <w:szCs w:val="26"/>
          <w:cs/>
        </w:rPr>
        <w:t>ก่อน</w:t>
      </w:r>
      <w:r w:rsidR="00741C73"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="00375C0D" w:rsidRPr="00682823">
        <w:rPr>
          <w:rFonts w:ascii="Angsana New" w:hAnsi="Angsana New"/>
          <w:sz w:val="26"/>
          <w:szCs w:val="26"/>
          <w:cs/>
        </w:rPr>
        <w:t xml:space="preserve">  </w:t>
      </w:r>
      <w:r w:rsidRPr="00682823">
        <w:rPr>
          <w:rFonts w:ascii="Angsana New" w:hAnsi="Angsana New"/>
          <w:sz w:val="26"/>
          <w:szCs w:val="26"/>
          <w:cs/>
        </w:rPr>
        <w:t>ภาระผูกพันในงบฐานะการเงินแสดงมูลค่าปัจจุบันของ</w:t>
      </w:r>
      <w:r w:rsidR="00451ADE" w:rsidRPr="00682823">
        <w:rPr>
          <w:rFonts w:ascii="Angsana New" w:hAnsi="Angsana New"/>
          <w:sz w:val="26"/>
          <w:szCs w:val="26"/>
          <w:cs/>
        </w:rPr>
        <w:t>ผลประโยชน์อื่นของพนักงาน</w:t>
      </w:r>
    </w:p>
    <w:p w14:paraId="13732C0F" w14:textId="77777777" w:rsidR="00320E3A" w:rsidRPr="00682823" w:rsidRDefault="00320E3A" w:rsidP="00682823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4BD60BE8" w14:textId="77777777" w:rsidR="00DA0D56" w:rsidRPr="00682823" w:rsidRDefault="00DA0D5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26"/>
          <w:szCs w:val="26"/>
          <w:cs/>
        </w:rPr>
      </w:pPr>
      <w:r w:rsidRPr="00682823">
        <w:rPr>
          <w:rFonts w:ascii="Angsana New" w:hAnsi="Angsana New"/>
          <w:b/>
          <w:bCs/>
          <w:color w:val="000000"/>
          <w:sz w:val="26"/>
          <w:szCs w:val="26"/>
          <w:cs/>
        </w:rPr>
        <w:br w:type="page"/>
      </w:r>
    </w:p>
    <w:p w14:paraId="07900843" w14:textId="0E902B33" w:rsidR="00957908" w:rsidRPr="00682823" w:rsidRDefault="00957908" w:rsidP="00682823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  <w:r w:rsidRPr="00682823">
        <w:rPr>
          <w:rFonts w:ascii="Angsana New" w:hAnsi="Angsana New"/>
          <w:b/>
          <w:bCs/>
          <w:color w:val="000000"/>
          <w:sz w:val="26"/>
          <w:szCs w:val="26"/>
          <w:cs/>
        </w:rPr>
        <w:lastRenderedPageBreak/>
        <w:t>การใช้วิจารณญาณและการประมาณการ</w:t>
      </w:r>
    </w:p>
    <w:p w14:paraId="3B99A930" w14:textId="77777777" w:rsidR="00957908" w:rsidRPr="00682823" w:rsidRDefault="0095790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10FC6EC8" w14:textId="77777777" w:rsidR="00957908" w:rsidRPr="00682823" w:rsidRDefault="0095790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</w:t>
      </w:r>
      <w:r w:rsidRPr="00682823">
        <w:rPr>
          <w:rFonts w:ascii="Angsana New" w:hAnsi="Angsana New"/>
          <w:sz w:val="26"/>
          <w:szCs w:val="26"/>
        </w:rPr>
        <w:t xml:space="preserve">  </w:t>
      </w:r>
      <w:r w:rsidRPr="00682823">
        <w:rPr>
          <w:rFonts w:ascii="Angsana New" w:hAnsi="Angsana New"/>
          <w:sz w:val="26"/>
          <w:szCs w:val="26"/>
          <w:cs/>
        </w:rPr>
        <w:t>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3F32A80D" w14:textId="77777777" w:rsidR="00957908" w:rsidRPr="00682823" w:rsidRDefault="0095790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1565D9CF" w14:textId="259EF368" w:rsidR="00957908" w:rsidRPr="00682823" w:rsidRDefault="00957908" w:rsidP="00682823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682823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 การเปลี่ยน</w:t>
      </w:r>
      <w:r w:rsidRPr="00682823">
        <w:rPr>
          <w:rFonts w:ascii="Angsana New" w:hAnsi="Angsana New"/>
          <w:spacing w:val="4"/>
          <w:sz w:val="26"/>
          <w:szCs w:val="26"/>
          <w:cs/>
        </w:rPr>
        <w:t>แปลง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682823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</w:t>
      </w:r>
      <w:r w:rsidR="00402FC5" w:rsidRPr="00682823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682823">
        <w:rPr>
          <w:rFonts w:ascii="Angsana New" w:hAnsi="Angsana New"/>
          <w:spacing w:val="-2"/>
          <w:sz w:val="26"/>
          <w:szCs w:val="26"/>
          <w:cs/>
        </w:rPr>
        <w:t>ในงวดอนาคตถ้าผลของการเปลี่ยนแปลงมีผลต่อทั้งงวดปัจจุบันและอนาคต</w:t>
      </w:r>
    </w:p>
    <w:p w14:paraId="23F74E51" w14:textId="6D93AEF3" w:rsidR="00013047" w:rsidRPr="00682823" w:rsidRDefault="0001304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5F67B648" w14:textId="14914456" w:rsidR="00957908" w:rsidRPr="00682823" w:rsidRDefault="00957908" w:rsidP="00682823">
      <w:pPr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682823">
        <w:rPr>
          <w:rFonts w:ascii="Angsana New" w:hAnsi="Angsana New"/>
          <w:i/>
          <w:iCs/>
          <w:color w:val="000000"/>
          <w:sz w:val="26"/>
          <w:szCs w:val="26"/>
          <w:cs/>
        </w:rPr>
        <w:t>การใช้วิจารณญาณ</w:t>
      </w:r>
    </w:p>
    <w:p w14:paraId="28C8D0AF" w14:textId="77777777" w:rsidR="00957908" w:rsidRPr="00682823" w:rsidRDefault="0095790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3AFA8BF6" w14:textId="77777777" w:rsidR="00957908" w:rsidRPr="00682823" w:rsidRDefault="0095790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ประกอบด้วย </w:t>
      </w:r>
    </w:p>
    <w:p w14:paraId="38D833A9" w14:textId="77777777" w:rsidR="00957908" w:rsidRPr="00682823" w:rsidRDefault="00957908" w:rsidP="00682823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การจัดประเภทการร่วมการงาน </w:t>
      </w:r>
    </w:p>
    <w:p w14:paraId="5942A552" w14:textId="1583D65D" w:rsidR="00957908" w:rsidRPr="00682823" w:rsidRDefault="00957908" w:rsidP="00682823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การจัดทำงบการเงินรวม </w:t>
      </w:r>
      <w:r w:rsidRPr="00682823">
        <w:rPr>
          <w:rFonts w:ascii="Angsana New" w:hAnsi="Angsana New"/>
          <w:sz w:val="26"/>
          <w:szCs w:val="26"/>
        </w:rPr>
        <w:t xml:space="preserve">: </w:t>
      </w:r>
      <w:r w:rsidRPr="00682823">
        <w:rPr>
          <w:rFonts w:ascii="Angsana New" w:hAnsi="Angsana New"/>
          <w:sz w:val="26"/>
          <w:szCs w:val="26"/>
          <w:cs/>
        </w:rPr>
        <w:t xml:space="preserve">กลุ่มบริษัทยูนิคมีอำนาจควบคุมโดยพฤตินัย </w:t>
      </w:r>
      <w:r w:rsidRPr="00682823">
        <w:rPr>
          <w:rFonts w:ascii="Angsana New" w:hAnsi="Angsana New"/>
          <w:sz w:val="26"/>
          <w:szCs w:val="26"/>
        </w:rPr>
        <w:t>(De facto control)</w:t>
      </w:r>
      <w:r w:rsidRPr="00682823">
        <w:rPr>
          <w:rFonts w:ascii="Angsana New" w:hAnsi="Angsana New"/>
          <w:sz w:val="26"/>
          <w:szCs w:val="26"/>
          <w:cs/>
        </w:rPr>
        <w:t xml:space="preserve"> เหนือผู้ได้รับการลงทุน</w:t>
      </w:r>
    </w:p>
    <w:p w14:paraId="7DC3708B" w14:textId="11B910B6" w:rsidR="005342A0" w:rsidRPr="00682823" w:rsidRDefault="005342A0" w:rsidP="00682823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</w:rPr>
        <w:t>สัญญาเช่า</w:t>
      </w:r>
    </w:p>
    <w:p w14:paraId="6CD89B15" w14:textId="77777777" w:rsidR="009514FF" w:rsidRPr="00682823" w:rsidRDefault="009514F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14:paraId="7E6B4891" w14:textId="57A7283D" w:rsidR="00957908" w:rsidRPr="00682823" w:rsidRDefault="00957908" w:rsidP="00682823">
      <w:pPr>
        <w:jc w:val="thaiDistribute"/>
        <w:rPr>
          <w:rFonts w:ascii="Angsana New" w:hAnsi="Angsana New"/>
          <w:i/>
          <w:iCs/>
          <w:color w:val="000000"/>
          <w:sz w:val="26"/>
          <w:szCs w:val="26"/>
        </w:rPr>
      </w:pPr>
      <w:r w:rsidRPr="00682823">
        <w:rPr>
          <w:rFonts w:ascii="Angsana New" w:hAnsi="Angsana New"/>
          <w:i/>
          <w:iCs/>
          <w:color w:val="000000"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74CBECFE" w14:textId="77777777" w:rsidR="00957908" w:rsidRPr="00682823" w:rsidRDefault="0095790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4E4FB21A" w14:textId="77777777" w:rsidR="00957908" w:rsidRPr="00682823" w:rsidRDefault="0095790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62706397" w14:textId="77777777" w:rsidR="00130072" w:rsidRPr="00682823" w:rsidRDefault="00130072" w:rsidP="00682823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</w:rPr>
        <w:t>อัตราร้อยละของ</w:t>
      </w:r>
      <w:r w:rsidR="009E4338" w:rsidRPr="00682823">
        <w:rPr>
          <w:rFonts w:ascii="Angsana New" w:hAnsi="Angsana New"/>
          <w:sz w:val="26"/>
          <w:szCs w:val="26"/>
          <w:cs/>
        </w:rPr>
        <w:t>ขั้นความสำเร็จของงาน</w:t>
      </w:r>
    </w:p>
    <w:p w14:paraId="0CA97106" w14:textId="77777777" w:rsidR="00957908" w:rsidRPr="00682823" w:rsidRDefault="00957908" w:rsidP="00682823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5B61AC80" w14:textId="77777777" w:rsidR="00957908" w:rsidRPr="00682823" w:rsidRDefault="00957908" w:rsidP="00682823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4D23829D" w14:textId="77777777" w:rsidR="00957908" w:rsidRPr="00682823" w:rsidRDefault="00957908" w:rsidP="00682823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6656B240" w14:textId="77777777" w:rsidR="00957908" w:rsidRPr="00682823" w:rsidRDefault="00957908" w:rsidP="00682823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27012CB3" w14:textId="77777777" w:rsidR="00957908" w:rsidRPr="00682823" w:rsidRDefault="00957908" w:rsidP="00682823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731C94A2" w14:textId="77777777" w:rsidR="00957908" w:rsidRPr="00682823" w:rsidRDefault="00957908" w:rsidP="00682823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2A7F013D" w14:textId="7BA676E3" w:rsidR="006E0518" w:rsidRPr="00682823" w:rsidRDefault="006E0518" w:rsidP="00682823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655F5AB3" w14:textId="77777777" w:rsidR="00957908" w:rsidRPr="00682823" w:rsidRDefault="0095790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7FC8584F" w14:textId="0ED3E930" w:rsidR="00DD2177" w:rsidRPr="00682823" w:rsidRDefault="00DD217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82823">
        <w:rPr>
          <w:rFonts w:ascii="Angsana New" w:hAnsi="Angsana New"/>
          <w:b/>
          <w:bCs/>
          <w:sz w:val="26"/>
          <w:szCs w:val="26"/>
          <w:cs/>
        </w:rPr>
        <w:t>การรับรู้รายได้</w:t>
      </w:r>
    </w:p>
    <w:p w14:paraId="43F0C1CA" w14:textId="77777777" w:rsidR="00DD2177" w:rsidRPr="00682823" w:rsidRDefault="00DD217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14:paraId="06473C3A" w14:textId="77777777" w:rsidR="00C66D8A" w:rsidRPr="00682823" w:rsidRDefault="00C66D8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ในการพิจารณา</w:t>
      </w:r>
      <w:r w:rsidR="00754009" w:rsidRPr="00682823">
        <w:rPr>
          <w:rFonts w:ascii="Angsana New" w:hAnsi="Angsana New"/>
          <w:sz w:val="26"/>
          <w:szCs w:val="26"/>
          <w:cs/>
        </w:rPr>
        <w:t>ว่าจะ</w:t>
      </w:r>
      <w:r w:rsidRPr="00682823">
        <w:rPr>
          <w:rFonts w:ascii="Angsana New" w:hAnsi="Angsana New"/>
          <w:sz w:val="26"/>
          <w:szCs w:val="26"/>
          <w:cs/>
        </w:rPr>
        <w:t xml:space="preserve">รับรู้รายได้หรือไม่ </w:t>
      </w:r>
      <w:r w:rsidR="004F167F" w:rsidRPr="00682823">
        <w:rPr>
          <w:rFonts w:ascii="Angsana New" w:hAnsi="Angsana New"/>
          <w:sz w:val="26"/>
          <w:szCs w:val="26"/>
          <w:cs/>
        </w:rPr>
        <w:t>กลุ่ม</w:t>
      </w:r>
      <w:r w:rsidRPr="00682823">
        <w:rPr>
          <w:rFonts w:ascii="Angsana New" w:hAnsi="Angsana New"/>
          <w:sz w:val="26"/>
          <w:szCs w:val="26"/>
          <w:cs/>
        </w:rPr>
        <w:t>บริษัท</w:t>
      </w:r>
      <w:r w:rsidR="004F167F" w:rsidRPr="00682823">
        <w:rPr>
          <w:rFonts w:ascii="Angsana New" w:hAnsi="Angsana New"/>
          <w:sz w:val="26"/>
          <w:szCs w:val="26"/>
          <w:cs/>
        </w:rPr>
        <w:t>ยูนิค</w:t>
      </w:r>
      <w:r w:rsidRPr="00682823">
        <w:rPr>
          <w:rFonts w:ascii="Angsana New" w:hAnsi="Angsana New"/>
          <w:sz w:val="26"/>
          <w:szCs w:val="26"/>
          <w:cs/>
        </w:rPr>
        <w:t xml:space="preserve">ได้ดำเนินการ </w:t>
      </w:r>
      <w:r w:rsidRPr="00682823">
        <w:rPr>
          <w:rFonts w:ascii="Angsana New" w:hAnsi="Angsana New"/>
          <w:sz w:val="26"/>
          <w:szCs w:val="26"/>
        </w:rPr>
        <w:t xml:space="preserve">5 </w:t>
      </w:r>
      <w:r w:rsidRPr="00682823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75DE2860" w14:textId="77777777" w:rsidR="00C66D8A" w:rsidRPr="00682823" w:rsidRDefault="00C66D8A" w:rsidP="00682823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66BFEAA0" w14:textId="77777777" w:rsidR="00C66D8A" w:rsidRPr="00682823" w:rsidRDefault="00C66D8A" w:rsidP="00682823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6B98F0C9" w14:textId="77777777" w:rsidR="00C66D8A" w:rsidRPr="00682823" w:rsidRDefault="00C66D8A" w:rsidP="00682823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655A481A" w14:textId="77777777" w:rsidR="00C66D8A" w:rsidRPr="00682823" w:rsidRDefault="00C66D8A" w:rsidP="00682823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538CFBAA" w14:textId="77777777" w:rsidR="00C66D8A" w:rsidRPr="00682823" w:rsidRDefault="00C66D8A" w:rsidP="00682823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การรับรู้รายได้เมื่อ</w:t>
      </w:r>
      <w:r w:rsidR="00870B61" w:rsidRPr="00682823">
        <w:rPr>
          <w:rFonts w:ascii="Angsana New" w:hAnsi="Angsana New"/>
          <w:sz w:val="26"/>
          <w:szCs w:val="26"/>
          <w:cs/>
        </w:rPr>
        <w:t>กลุ่มบริษัทยูนิค</w:t>
      </w:r>
      <w:r w:rsidRPr="00682823">
        <w:rPr>
          <w:rFonts w:ascii="Angsana New" w:hAnsi="Angsana New"/>
          <w:sz w:val="26"/>
          <w:szCs w:val="26"/>
          <w:cs/>
        </w:rPr>
        <w:t>ปฏิบัติตามภาระที่ต้องปฏิบัติเสร็จสิ้น</w:t>
      </w:r>
    </w:p>
    <w:p w14:paraId="1D7E8C74" w14:textId="77777777" w:rsidR="00C66D8A" w:rsidRPr="00682823" w:rsidRDefault="004F167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lastRenderedPageBreak/>
        <w:t>กลุ่มบริษัทยูนิค</w:t>
      </w:r>
      <w:r w:rsidR="00C66D8A" w:rsidRPr="00682823">
        <w:rPr>
          <w:rFonts w:ascii="Angsana New" w:hAnsi="Angsana New"/>
          <w:sz w:val="26"/>
          <w:szCs w:val="26"/>
          <w:cs/>
        </w:rPr>
        <w:t>รับรู้รายได้ ณ เวลาใดเวลาหนึ่งหรือตลอดช่วงเวลาหนึ่ง เมื่อ</w:t>
      </w:r>
      <w:r w:rsidR="00870B61" w:rsidRPr="00682823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682823">
        <w:rPr>
          <w:rFonts w:ascii="Angsana New" w:hAnsi="Angsana New"/>
          <w:sz w:val="26"/>
          <w:szCs w:val="26"/>
          <w:cs/>
        </w:rPr>
        <w:t>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1ADEFF2E" w14:textId="77777777" w:rsidR="00C66D8A" w:rsidRPr="00682823" w:rsidRDefault="00C66D8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77F054A9" w14:textId="4D4AAAAA" w:rsidR="00C66D8A" w:rsidRPr="00682823" w:rsidRDefault="004F167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682823">
        <w:rPr>
          <w:rFonts w:ascii="Angsana New" w:hAnsi="Angsana New"/>
          <w:sz w:val="26"/>
          <w:szCs w:val="26"/>
          <w:cs/>
        </w:rPr>
        <w:t>รับรู้หนี้สินที่เกิดจากสัญญาเมื่อ</w:t>
      </w:r>
      <w:r w:rsidR="00870B61" w:rsidRPr="00682823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682823">
        <w:rPr>
          <w:rFonts w:ascii="Angsana New" w:hAnsi="Angsana New"/>
          <w:sz w:val="26"/>
          <w:szCs w:val="26"/>
          <w:cs/>
        </w:rPr>
        <w:t>ได้รับจำนวนเงินของสิ่งตอบแทนโดยไม่มีเงื่อนไขก่อนที่</w:t>
      </w:r>
      <w:r w:rsidR="00870B61" w:rsidRPr="00682823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682823">
        <w:rPr>
          <w:rFonts w:ascii="Angsana New" w:hAnsi="Angsana New"/>
          <w:sz w:val="26"/>
          <w:szCs w:val="26"/>
          <w:cs/>
        </w:rPr>
        <w:t>จะโอนสินค้าหรือบริการให้กับลูกค้า ซึ่ง</w:t>
      </w:r>
      <w:r w:rsidR="00870B61" w:rsidRPr="00682823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682823">
        <w:rPr>
          <w:rFonts w:ascii="Angsana New" w:hAnsi="Angsana New"/>
          <w:sz w:val="26"/>
          <w:szCs w:val="26"/>
          <w:cs/>
        </w:rPr>
        <w:t>แสดงเป็นหนี้สินในงบฐานะการเงิน หาก</w:t>
      </w:r>
      <w:r w:rsidRPr="00682823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682823">
        <w:rPr>
          <w:rFonts w:ascii="Angsana New" w:hAnsi="Angsana New"/>
          <w:sz w:val="26"/>
          <w:szCs w:val="26"/>
          <w:cs/>
        </w:rPr>
        <w:t xml:space="preserve">ได้ปฏิบัติตามสัญญาโดยการโอนสินค้าหรือบริการให้กับลูกค้าก่อนที่ลูกค้าจะจ่ายชำระสิ่งตอบแทนหรือก่อนสิ่งตอบแทนจะถึงกำหนดชำระ </w:t>
      </w:r>
      <w:r w:rsidR="00870B61" w:rsidRPr="00682823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C66D8A" w:rsidRPr="00682823">
        <w:rPr>
          <w:rFonts w:ascii="Angsana New" w:hAnsi="Angsana New"/>
          <w:sz w:val="26"/>
          <w:szCs w:val="26"/>
          <w:cs/>
        </w:rPr>
        <w:t xml:space="preserve">แสดงรายการดังกล่าวเป็นลูกหนี้หรือสินทรัพย์ที่เกิดจากสัญญาไว้ในงบฐานะการเงิน </w:t>
      </w:r>
    </w:p>
    <w:p w14:paraId="59ECC623" w14:textId="77777777" w:rsidR="00C66D8A" w:rsidRPr="00682823" w:rsidRDefault="00C66D8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6B7A1889" w14:textId="77777777" w:rsidR="007A5C47" w:rsidRPr="00682823" w:rsidRDefault="007A5C4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4F167F" w:rsidRPr="00682823">
        <w:rPr>
          <w:rFonts w:ascii="Angsana New" w:hAnsi="Angsana New"/>
          <w:sz w:val="26"/>
          <w:szCs w:val="26"/>
          <w:cs/>
        </w:rPr>
        <w:t>กลุ่มบริษัทยูนิค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>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664F75A2" w14:textId="77777777" w:rsidR="004C3D81" w:rsidRPr="00682823" w:rsidRDefault="004C3D81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lang w:val="th-TH"/>
        </w:rPr>
      </w:pPr>
    </w:p>
    <w:p w14:paraId="5B6FCE46" w14:textId="727DFC93" w:rsidR="00201775" w:rsidRPr="00682823" w:rsidRDefault="0020177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682823">
        <w:rPr>
          <w:rFonts w:ascii="Angsana New" w:hAnsi="Angsana New"/>
          <w:i/>
          <w:iCs/>
          <w:sz w:val="26"/>
          <w:szCs w:val="26"/>
          <w:cs/>
          <w:lang w:val="th-TH"/>
        </w:rPr>
        <w:t>รายได้ค่าก่อสร้าง</w:t>
      </w:r>
    </w:p>
    <w:p w14:paraId="6B493CC7" w14:textId="77777777" w:rsidR="00201775" w:rsidRPr="00682823" w:rsidRDefault="0020177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73AD86F7" w14:textId="50DF7B04" w:rsidR="009E4338" w:rsidRPr="00682823" w:rsidRDefault="0020177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26"/>
          <w:szCs w:val="26"/>
        </w:rPr>
      </w:pPr>
      <w:r w:rsidRPr="00682823">
        <w:rPr>
          <w:rFonts w:ascii="Angsana New" w:hAnsi="Angsana New"/>
          <w:spacing w:val="2"/>
          <w:sz w:val="26"/>
          <w:szCs w:val="26"/>
          <w:cs/>
          <w:lang w:val="th-TH"/>
        </w:rPr>
        <w:t>รายได้ค่าก่อสร้างรับ</w:t>
      </w:r>
      <w:r w:rsidR="009E4338" w:rsidRPr="00682823">
        <w:rPr>
          <w:rFonts w:ascii="Angsana New" w:hAnsi="Angsana New"/>
          <w:spacing w:val="2"/>
          <w:sz w:val="26"/>
          <w:szCs w:val="26"/>
          <w:cs/>
          <w:lang w:val="th-TH"/>
        </w:rPr>
        <w:t>รู้ตลอดช่วงเวลาหนึ่งโดยอ้างอิงกับขั้นความสำเร็จของงาน</w:t>
      </w:r>
      <w:r w:rsidR="00374EC7" w:rsidRPr="00682823">
        <w:rPr>
          <w:rFonts w:ascii="Angsana New" w:hAnsi="Angsana New"/>
          <w:spacing w:val="2"/>
          <w:sz w:val="26"/>
          <w:szCs w:val="26"/>
          <w:cs/>
          <w:lang w:val="th-TH"/>
        </w:rPr>
        <w:t>โดย</w:t>
      </w:r>
      <w:r w:rsidR="009E4338" w:rsidRPr="00682823">
        <w:rPr>
          <w:rFonts w:ascii="Angsana New" w:hAnsi="Angsana New"/>
          <w:spacing w:val="2"/>
          <w:sz w:val="26"/>
          <w:szCs w:val="26"/>
          <w:cs/>
        </w:rPr>
        <w:t>การพิจารณาต้นทุนงานที่เกิดขึ้นแล้วกับต้นทุนทั้งหมดของโครงการที่ประมาณไว้ ซึ่งต้นทุนทั้งหมดของโครงการที่ประมาณไว้นี้ประมาณขึ้นโดยวิศวกรหรือผู้รับผิดชอบดูแลโครงการของกลุ่มบริษัทยู</w:t>
      </w:r>
      <w:r w:rsidR="00F44BCC" w:rsidRPr="00682823">
        <w:rPr>
          <w:rFonts w:ascii="Angsana New" w:hAnsi="Angsana New"/>
          <w:spacing w:val="2"/>
          <w:sz w:val="26"/>
          <w:szCs w:val="26"/>
          <w:cs/>
        </w:rPr>
        <w:t>นิค</w:t>
      </w:r>
      <w:r w:rsidR="009E4338" w:rsidRPr="00682823">
        <w:rPr>
          <w:rFonts w:ascii="Angsana New" w:hAnsi="Angsana New"/>
          <w:spacing w:val="2"/>
          <w:sz w:val="26"/>
          <w:szCs w:val="26"/>
          <w:cs/>
        </w:rPr>
        <w:t>ซึ่ง</w:t>
      </w:r>
      <w:r w:rsidR="004F167F" w:rsidRPr="00682823">
        <w:rPr>
          <w:rFonts w:ascii="Angsana New" w:hAnsi="Angsana New"/>
          <w:spacing w:val="2"/>
          <w:sz w:val="26"/>
          <w:szCs w:val="26"/>
          <w:cs/>
        </w:rPr>
        <w:t>อาจจะมีการเปลี่ยนแปลงได้  ส่วน</w:t>
      </w:r>
      <w:r w:rsidR="009E4338" w:rsidRPr="00682823">
        <w:rPr>
          <w:rFonts w:ascii="Angsana New" w:hAnsi="Angsana New"/>
          <w:spacing w:val="2"/>
          <w:sz w:val="26"/>
          <w:szCs w:val="26"/>
          <w:cs/>
          <w:lang w:val="th-TH"/>
        </w:rPr>
        <w:t xml:space="preserve">ต้นทุนที่เกี่ยวข้องรับรู้ในกำไรหรือขาดทุนเมื่อเกิดขึ้น </w:t>
      </w:r>
      <w:r w:rsidR="009E4338" w:rsidRPr="00682823">
        <w:rPr>
          <w:rFonts w:ascii="Angsana New" w:hAnsi="Angsana New"/>
          <w:spacing w:val="2"/>
          <w:sz w:val="26"/>
          <w:szCs w:val="26"/>
          <w:cs/>
        </w:rPr>
        <w:t>ในกรณีที่มีเหตุการณ์ชี้ให้เห็นว่าต้นทุนทั้งหมดของโครงการที่ประมาณไว้สูงกว่ารายได้ทั้งหมดจากสัญญาก่อสร้าง กลุ่มบริษัทยูนิคจะบันทึกผลขาดทุนที่อาจเกิดขึ้นดังกล่าวเป็นค่าใช้จ่ายในรอบระยะเวลาบัญชีนั้น</w:t>
      </w:r>
    </w:p>
    <w:p w14:paraId="631FA87D" w14:textId="750619CC" w:rsidR="009E4338" w:rsidRPr="00682823" w:rsidRDefault="009E433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26"/>
          <w:szCs w:val="26"/>
          <w:lang w:val="th-TH"/>
        </w:rPr>
      </w:pPr>
    </w:p>
    <w:p w14:paraId="1396220F" w14:textId="4A397F05" w:rsidR="007E4AFE" w:rsidRPr="00682823" w:rsidRDefault="007E4AF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26"/>
          <w:szCs w:val="26"/>
          <w:lang w:val="th-TH"/>
        </w:rPr>
      </w:pPr>
      <w:r w:rsidRPr="00682823">
        <w:rPr>
          <w:rFonts w:ascii="Angsana New" w:hAnsi="Angsana New"/>
          <w:spacing w:val="2"/>
          <w:sz w:val="26"/>
          <w:szCs w:val="26"/>
          <w:cs/>
          <w:lang w:val="th-TH"/>
        </w:rPr>
        <w:t>กลุ่มบริษัท</w:t>
      </w:r>
      <w:r w:rsidR="004D5871" w:rsidRPr="00682823">
        <w:rPr>
          <w:rFonts w:ascii="Angsana New" w:hAnsi="Angsana New" w:hint="cs"/>
          <w:spacing w:val="2"/>
          <w:sz w:val="26"/>
          <w:szCs w:val="26"/>
          <w:cs/>
          <w:lang w:val="th-TH"/>
        </w:rPr>
        <w:t>ยูนิค</w:t>
      </w:r>
      <w:r w:rsidRPr="00682823">
        <w:rPr>
          <w:rFonts w:ascii="Angsana New" w:hAnsi="Angsana New"/>
          <w:spacing w:val="2"/>
          <w:sz w:val="26"/>
          <w:szCs w:val="26"/>
          <w:cs/>
          <w:lang w:val="th-TH"/>
        </w:rPr>
        <w:t xml:space="preserve">จะพิจารณาความน่าจะเป็นในการรับรู้รายได้ที่เกิดจากการเปลี่ยนแปลงของสัญญา </w:t>
      </w:r>
      <w:r w:rsidRPr="00682823">
        <w:rPr>
          <w:rFonts w:ascii="Angsana New" w:hAnsi="Angsana New" w:hint="cs"/>
          <w:spacing w:val="2"/>
          <w:sz w:val="26"/>
          <w:szCs w:val="26"/>
          <w:cs/>
          <w:lang w:val="th-TH"/>
        </w:rPr>
        <w:t xml:space="preserve"> </w:t>
      </w:r>
      <w:r w:rsidRPr="00682823">
        <w:rPr>
          <w:rFonts w:ascii="Angsana New" w:hAnsi="Angsana New"/>
          <w:spacing w:val="2"/>
          <w:sz w:val="26"/>
          <w:szCs w:val="26"/>
          <w:cs/>
          <w:lang w:val="th-TH"/>
        </w:rPr>
        <w:t xml:space="preserve">การเรียกร้องความเสียหาย ความล่าช้าในการส่งมอบงาน </w:t>
      </w:r>
      <w:r w:rsidR="00682823">
        <w:rPr>
          <w:rFonts w:ascii="Angsana New" w:hAnsi="Angsana New" w:hint="cs"/>
          <w:spacing w:val="2"/>
          <w:sz w:val="26"/>
          <w:szCs w:val="26"/>
          <w:cs/>
          <w:lang w:val="th-TH"/>
        </w:rPr>
        <w:t>หรือ</w:t>
      </w:r>
      <w:r w:rsidRPr="00682823">
        <w:rPr>
          <w:rFonts w:ascii="Angsana New" w:hAnsi="Angsana New"/>
          <w:spacing w:val="2"/>
          <w:sz w:val="26"/>
          <w:szCs w:val="26"/>
          <w:cs/>
          <w:lang w:val="th-TH"/>
        </w:rPr>
        <w:t>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0F0F89B2" w14:textId="77777777" w:rsidR="007E4AFE" w:rsidRPr="00682823" w:rsidRDefault="007E4AF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01A55685" w14:textId="29F3F520" w:rsidR="007E4AFE" w:rsidRPr="00682823" w:rsidRDefault="007E4AF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26"/>
          <w:szCs w:val="26"/>
          <w:lang w:val="th-TH"/>
        </w:rPr>
      </w:pPr>
      <w:r w:rsidRPr="00682823">
        <w:rPr>
          <w:rFonts w:ascii="Angsana New" w:hAnsi="Angsana New"/>
          <w:spacing w:val="2"/>
          <w:sz w:val="26"/>
          <w:szCs w:val="26"/>
          <w:cs/>
          <w:lang w:val="th-TH"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39E4A4E1" w14:textId="77777777" w:rsidR="007E4AFE" w:rsidRPr="00682823" w:rsidRDefault="007E4AF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26"/>
          <w:szCs w:val="26"/>
          <w:lang w:val="th-TH"/>
        </w:rPr>
      </w:pPr>
    </w:p>
    <w:p w14:paraId="27D48E02" w14:textId="501DBC6D" w:rsidR="007426DE" w:rsidRPr="00682823" w:rsidRDefault="007426D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lang w:val="th-TH"/>
        </w:rPr>
      </w:pPr>
      <w:r w:rsidRPr="00682823">
        <w:rPr>
          <w:rFonts w:ascii="Angsana New" w:hAnsi="Angsana New"/>
          <w:i/>
          <w:iCs/>
          <w:sz w:val="26"/>
          <w:szCs w:val="26"/>
          <w:cs/>
          <w:lang w:val="th-TH"/>
        </w:rPr>
        <w:t>รายได้จากการขายวัสดุก่อสร้าง</w:t>
      </w:r>
    </w:p>
    <w:p w14:paraId="1FD28554" w14:textId="77777777" w:rsidR="007426DE" w:rsidRPr="00682823" w:rsidRDefault="007426D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</w:p>
    <w:p w14:paraId="2058BD18" w14:textId="2B84D9D2" w:rsidR="007426DE" w:rsidRPr="00682823" w:rsidRDefault="007426D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26"/>
          <w:szCs w:val="26"/>
        </w:rPr>
      </w:pPr>
      <w:r w:rsidRPr="00682823">
        <w:rPr>
          <w:rFonts w:ascii="Angsana New" w:hAnsi="Angsana New"/>
          <w:spacing w:val="2"/>
          <w:sz w:val="26"/>
          <w:szCs w:val="26"/>
          <w:cs/>
          <w:lang w:val="th-TH"/>
        </w:rPr>
        <w:t>รายได้จากการขายวัสดุก่อสร้างรับรู้เมื่อกลุ่มบริษัท</w:t>
      </w:r>
      <w:r w:rsidR="00013047" w:rsidRPr="00682823">
        <w:rPr>
          <w:rFonts w:ascii="Angsana New" w:hAnsi="Angsana New"/>
          <w:spacing w:val="2"/>
          <w:sz w:val="26"/>
          <w:szCs w:val="26"/>
          <w:cs/>
          <w:lang w:val="th-TH"/>
        </w:rPr>
        <w:t>ยูนิค</w:t>
      </w:r>
      <w:r w:rsidRPr="00682823">
        <w:rPr>
          <w:rFonts w:ascii="Angsana New" w:hAnsi="Angsana New"/>
          <w:spacing w:val="2"/>
          <w:sz w:val="26"/>
          <w:szCs w:val="26"/>
          <w:cs/>
          <w:lang w:val="th-TH"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B74B870" w14:textId="77777777" w:rsidR="007426DE" w:rsidRPr="00682823" w:rsidRDefault="007426D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508FBFDE" w14:textId="77777777" w:rsidR="00201775" w:rsidRPr="00682823" w:rsidRDefault="00427F3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682823">
        <w:rPr>
          <w:rFonts w:ascii="Angsana New" w:hAnsi="Angsana New"/>
          <w:i/>
          <w:iCs/>
          <w:sz w:val="26"/>
          <w:szCs w:val="26"/>
          <w:cs/>
          <w:lang w:val="th-TH"/>
        </w:rPr>
        <w:t>รายได้จากการขายอสังหาริมทรัพย์</w:t>
      </w:r>
    </w:p>
    <w:p w14:paraId="35C0762D" w14:textId="77777777" w:rsidR="00201775" w:rsidRPr="00682823" w:rsidRDefault="0020177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33825D9C" w14:textId="77777777" w:rsidR="00C31179" w:rsidRPr="00682823" w:rsidRDefault="00F70641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รายได้จากการขายอสังหาริมทรัพย์</w:t>
      </w:r>
      <w:r w:rsidR="00C31179" w:rsidRPr="00682823">
        <w:rPr>
          <w:rFonts w:ascii="Angsana New" w:hAnsi="Angsana New"/>
          <w:sz w:val="26"/>
          <w:szCs w:val="26"/>
          <w:cs/>
          <w:lang w:val="th-TH"/>
        </w:rPr>
        <w:t>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C31179" w:rsidRPr="00682823">
        <w:rPr>
          <w:rFonts w:ascii="Angsana New" w:hAnsi="Angsana New"/>
          <w:sz w:val="26"/>
          <w:szCs w:val="26"/>
          <w:cs/>
        </w:rPr>
        <w:t>กลุ่มบริษัท</w:t>
      </w:r>
      <w:r w:rsidRPr="00682823">
        <w:rPr>
          <w:rFonts w:ascii="Angsana New" w:hAnsi="Angsana New"/>
          <w:sz w:val="26"/>
          <w:szCs w:val="26"/>
        </w:rPr>
        <w:t xml:space="preserve">     </w:t>
      </w:r>
      <w:r w:rsidR="00C31179" w:rsidRPr="00682823">
        <w:rPr>
          <w:rFonts w:ascii="Angsana New" w:hAnsi="Angsana New"/>
          <w:sz w:val="26"/>
          <w:szCs w:val="26"/>
          <w:cs/>
        </w:rPr>
        <w:t>ยูนิค</w:t>
      </w:r>
      <w:r w:rsidR="00C31179" w:rsidRPr="00682823">
        <w:rPr>
          <w:rFonts w:ascii="Angsana New" w:hAnsi="Angsana New"/>
          <w:sz w:val="26"/>
          <w:szCs w:val="26"/>
          <w:cs/>
          <w:lang w:val="th-TH"/>
        </w:rPr>
        <w:t>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</w:t>
      </w:r>
    </w:p>
    <w:p w14:paraId="2B4E0B88" w14:textId="77777777" w:rsidR="00201775" w:rsidRPr="00682823" w:rsidRDefault="0020177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33D84808" w14:textId="77777777" w:rsidR="006213FB" w:rsidRPr="00682823" w:rsidRDefault="006213F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1D88E622" w14:textId="77777777" w:rsidR="006213FB" w:rsidRPr="00682823" w:rsidRDefault="006213FB" w:rsidP="00682823">
      <w:pPr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lastRenderedPageBreak/>
        <w:t>รายได้อื่นบันทึกตามเกณฑ์คงค้าง</w:t>
      </w:r>
    </w:p>
    <w:p w14:paraId="27F16046" w14:textId="77777777" w:rsidR="00FE74DD" w:rsidRPr="00682823" w:rsidRDefault="00FE74DD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72072090" w14:textId="77777777" w:rsidR="00FE74DD" w:rsidRPr="00682823" w:rsidRDefault="00FE74DD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ค่าใช้จ่ายบันทึกตามเกณฑ์คงค้าง</w:t>
      </w:r>
    </w:p>
    <w:p w14:paraId="26F9C727" w14:textId="77777777" w:rsidR="000C20E2" w:rsidRPr="00682823" w:rsidRDefault="000C20E2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3759E68E" w14:textId="1940C5A2" w:rsidR="00025209" w:rsidRPr="00682823" w:rsidRDefault="00025209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82823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0EEE9847" w14:textId="77777777" w:rsidR="00025209" w:rsidRPr="00682823" w:rsidRDefault="00025209" w:rsidP="00682823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7254823A" w14:textId="77777777" w:rsidR="00025209" w:rsidRPr="00682823" w:rsidRDefault="00025209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65A8FB92" w14:textId="77777777" w:rsidR="00431660" w:rsidRPr="00682823" w:rsidRDefault="0043166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A03E9D0" w14:textId="7415F91A" w:rsidR="005342A0" w:rsidRPr="00682823" w:rsidRDefault="005342A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  <w:r w:rsidRPr="00682823">
        <w:rPr>
          <w:rFonts w:ascii="Angsana New" w:hAnsi="Angsana New"/>
          <w:b/>
          <w:bCs/>
          <w:sz w:val="26"/>
          <w:szCs w:val="26"/>
          <w:cs/>
          <w:lang w:val="th-TH"/>
        </w:rPr>
        <w:t xml:space="preserve">สัญญาเช่า </w:t>
      </w:r>
    </w:p>
    <w:p w14:paraId="532D76ED" w14:textId="77777777" w:rsidR="005342A0" w:rsidRPr="00682823" w:rsidRDefault="005342A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2383BF1" w14:textId="697652C6" w:rsidR="005342A0" w:rsidRPr="00682823" w:rsidRDefault="005342A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ณ วันเริ่มต้นสัญญา กลุ่มบริษัท</w:t>
      </w:r>
      <w:r w:rsidRPr="00682823">
        <w:rPr>
          <w:rFonts w:ascii="Angsana New" w:hAnsi="Angsana New"/>
          <w:sz w:val="26"/>
          <w:szCs w:val="26"/>
          <w:cs/>
        </w:rPr>
        <w:t>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682823">
        <w:rPr>
          <w:rFonts w:ascii="Angsana New" w:hAnsi="Angsana New"/>
          <w:sz w:val="26"/>
          <w:szCs w:val="26"/>
          <w:lang w:val="th-TH"/>
        </w:rPr>
        <w:t xml:space="preserve">     </w:t>
      </w:r>
      <w:r w:rsidRPr="00682823">
        <w:rPr>
          <w:rFonts w:ascii="Angsana New" w:hAnsi="Angsana New"/>
          <w:sz w:val="26"/>
          <w:szCs w:val="26"/>
          <w:cs/>
          <w:lang w:val="th-TH"/>
        </w:rPr>
        <w:t>สิ่งตอบแทน</w:t>
      </w:r>
    </w:p>
    <w:p w14:paraId="126037DD" w14:textId="77777777" w:rsidR="005342A0" w:rsidRPr="00682823" w:rsidRDefault="005342A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04BCC51" w14:textId="38BD1CD0" w:rsidR="005342A0" w:rsidRPr="00682823" w:rsidRDefault="005342A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กลุ่มบริษัทยูนิค</w:t>
      </w:r>
      <w:r w:rsidR="003A24C2" w:rsidRPr="00682823">
        <w:rPr>
          <w:rFonts w:ascii="Angsana New" w:hAnsi="Angsana New"/>
          <w:sz w:val="26"/>
          <w:szCs w:val="26"/>
          <w:cs/>
          <w:lang w:val="th-TH"/>
        </w:rPr>
        <w:t xml:space="preserve"> (ในฐานะผู้เช่า) 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46E9E74A" w14:textId="77777777" w:rsidR="005342A0" w:rsidRPr="00682823" w:rsidRDefault="005342A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65ACDA3" w14:textId="77777777" w:rsidR="005342A0" w:rsidRPr="00682823" w:rsidRDefault="005342A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สัญญาเช่ารับรู้สินทรัพย์ (สินทรัพย์สิทธิการใช้) และหนี้สินสำหรับสัญญาเช่าทุกรายการที่มีระยะเวลาในการเช่ามากกว่า </w:t>
      </w:r>
      <w:r w:rsidRPr="00682823">
        <w:rPr>
          <w:rFonts w:ascii="Angsana New" w:hAnsi="Angsana New"/>
          <w:sz w:val="26"/>
          <w:szCs w:val="26"/>
          <w:lang w:val="th-TH"/>
        </w:rPr>
        <w:t>12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 เดือน เว้นแต่สินทรัพย์อ้างอิงนั้นมีมูลค่าต่ำ</w:t>
      </w:r>
    </w:p>
    <w:p w14:paraId="348FB231" w14:textId="77777777" w:rsidR="005342A0" w:rsidRPr="00682823" w:rsidRDefault="005342A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07B3E2B0" w14:textId="598024E4" w:rsidR="005342A0" w:rsidRPr="00682823" w:rsidRDefault="005342A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="001702C2" w:rsidRPr="00682823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682823">
        <w:rPr>
          <w:rFonts w:ascii="Angsana New" w:hAnsi="Angsana New"/>
          <w:sz w:val="26"/>
          <w:szCs w:val="26"/>
          <w:lang w:val="th-TH"/>
        </w:rPr>
        <w:t>12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 เดือนหรือน้อยกว่า</w:t>
      </w:r>
      <w:r w:rsidRPr="00682823">
        <w:rPr>
          <w:rFonts w:ascii="Angsana New" w:hAnsi="Angsana New"/>
          <w:sz w:val="26"/>
          <w:szCs w:val="26"/>
          <w:lang w:val="th-TH"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>นับจากวันที่สัญญาเช่ามีผลและไม่มีสิทธิการเลือกซื้อ)</w:t>
      </w:r>
      <w:r w:rsidRPr="00682823">
        <w:rPr>
          <w:rFonts w:ascii="Angsana New" w:hAnsi="Angsana New"/>
          <w:sz w:val="26"/>
          <w:szCs w:val="26"/>
          <w:lang w:val="th-TH"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ในกำไรหรือขาดทุนตามวิธีเส้นตรงตลอดอายุสัญญาเช่า</w:t>
      </w:r>
    </w:p>
    <w:p w14:paraId="1B0C2819" w14:textId="77777777" w:rsidR="005342A0" w:rsidRPr="00682823" w:rsidRDefault="005342A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C6AF65D" w14:textId="77777777" w:rsidR="005342A0" w:rsidRPr="00682823" w:rsidRDefault="005342A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682823">
        <w:rPr>
          <w:rFonts w:ascii="Angsana New" w:hAnsi="Angsana New"/>
          <w:i/>
          <w:iCs/>
          <w:sz w:val="26"/>
          <w:szCs w:val="26"/>
          <w:cs/>
          <w:lang w:val="th-TH"/>
        </w:rPr>
        <w:t>หนี้สินตามสัญญาเช่า</w:t>
      </w:r>
    </w:p>
    <w:p w14:paraId="6E7A18DC" w14:textId="77777777" w:rsidR="005342A0" w:rsidRPr="00682823" w:rsidRDefault="005342A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D18B046" w14:textId="44CCFA0C" w:rsidR="005342A0" w:rsidRPr="00682823" w:rsidRDefault="005342A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1702C2" w:rsidRPr="00682823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682823">
        <w:rPr>
          <w:rFonts w:ascii="Angsana New" w:hAnsi="Angsana New"/>
          <w:sz w:val="26"/>
          <w:szCs w:val="26"/>
          <w:cs/>
          <w:lang w:val="th-TH"/>
        </w:rPr>
        <w:t>บริษัท</w:t>
      </w:r>
      <w:r w:rsidR="001702C2" w:rsidRPr="00682823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จะใช้สิทธิเลือกนั้น และการจ่ายชำระค่าปรับเพื่อการยกเลิกสัญญาเช่า </w:t>
      </w:r>
      <w:r w:rsidRPr="00682823">
        <w:rPr>
          <w:rFonts w:ascii="Angsana New" w:hAnsi="Angsana New"/>
          <w:sz w:val="26"/>
          <w:szCs w:val="26"/>
          <w:lang w:val="th-TH"/>
        </w:rPr>
        <w:t xml:space="preserve">                </w:t>
      </w:r>
      <w:r w:rsidRPr="00682823">
        <w:rPr>
          <w:rFonts w:ascii="Angsana New" w:hAnsi="Angsana New"/>
          <w:sz w:val="26"/>
          <w:szCs w:val="26"/>
          <w:cs/>
          <w:lang w:val="th-TH"/>
        </w:rPr>
        <w:t>หากข้อกำหนดสัญญาเช่าแสดงให้เห็นว่ากลุ่มบริษัท</w:t>
      </w:r>
      <w:r w:rsidR="001702C2" w:rsidRPr="00682823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จะใช้สิทธิเลือกในการยกเลิกสัญญาเช่า </w:t>
      </w:r>
    </w:p>
    <w:p w14:paraId="06A1696F" w14:textId="77777777" w:rsidR="001702C2" w:rsidRPr="00682823" w:rsidRDefault="001702C2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A7CE6E5" w14:textId="77777777" w:rsidR="007E4AFE" w:rsidRPr="00682823" w:rsidRDefault="007E4AF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172F4D1E" w14:textId="48E1D388" w:rsidR="005342A0" w:rsidRPr="00682823" w:rsidRDefault="005342A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lastRenderedPageBreak/>
        <w:t>กลุ่มบริษัท</w:t>
      </w:r>
      <w:r w:rsidR="001702C2" w:rsidRPr="00682823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กลุ่มบริษัท</w:t>
      </w:r>
      <w:r w:rsidR="001702C2" w:rsidRPr="00682823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="001702C2" w:rsidRPr="00682823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682823">
        <w:rPr>
          <w:rFonts w:ascii="Angsana New" w:hAnsi="Angsana New"/>
          <w:sz w:val="26"/>
          <w:szCs w:val="26"/>
          <w:cs/>
          <w:lang w:val="th-TH"/>
        </w:rPr>
        <w:t>บริษัท</w:t>
      </w:r>
      <w:r w:rsidR="001702C2" w:rsidRPr="00682823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CAE29A7" w14:textId="77777777" w:rsidR="005342A0" w:rsidRPr="00682823" w:rsidRDefault="005342A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47B41E03" w14:textId="1337B3DA" w:rsidR="009C0C65" w:rsidRPr="00682823" w:rsidRDefault="009C0C6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82823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63F03D44" w14:textId="77777777" w:rsidR="009C0C65" w:rsidRPr="00682823" w:rsidRDefault="009C0C65" w:rsidP="00682823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126B544A" w14:textId="3BAE7928" w:rsidR="009C0C65" w:rsidRPr="00682823" w:rsidRDefault="009C0C65" w:rsidP="00682823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682823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</w:t>
      </w:r>
      <w:r w:rsidR="008428C6" w:rsidRPr="00682823">
        <w:rPr>
          <w:rFonts w:ascii="Angsana New" w:hAnsi="Angsana New" w:cs="Angsana New"/>
          <w:sz w:val="26"/>
          <w:szCs w:val="26"/>
          <w:cs/>
        </w:rPr>
        <w:t>งบกำไรขาดทุนเบ็ดเสร็จ</w:t>
      </w:r>
      <w:r w:rsidRPr="00682823">
        <w:rPr>
          <w:rFonts w:ascii="Angsana New" w:hAnsi="Angsana New" w:cs="Angsana New"/>
          <w:sz w:val="26"/>
          <w:szCs w:val="26"/>
          <w:cs/>
        </w:rPr>
        <w:t>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ดอกเบี้ยซึ่งเป็นส่วนหนึ่งของค่างวดตามสัญญาเช่าบันทึกใน</w:t>
      </w:r>
      <w:r w:rsidR="008428C6" w:rsidRPr="00682823">
        <w:rPr>
          <w:rFonts w:ascii="Angsana New" w:hAnsi="Angsana New" w:cs="Angsana New"/>
          <w:sz w:val="26"/>
          <w:szCs w:val="26"/>
          <w:cs/>
        </w:rPr>
        <w:t>งบกำไรขาดทุนเบ็ดเสร็จ</w:t>
      </w:r>
      <w:r w:rsidRPr="00682823">
        <w:rPr>
          <w:rFonts w:ascii="Angsana New" w:hAnsi="Angsana New" w:cs="Angsana New"/>
          <w:sz w:val="26"/>
          <w:szCs w:val="26"/>
          <w:cs/>
        </w:rPr>
        <w:t>โดยใช้วิธีดอกเบี้ยที่แท้จริง</w:t>
      </w:r>
    </w:p>
    <w:p w14:paraId="79B70820" w14:textId="77777777" w:rsidR="00431660" w:rsidRPr="00682823" w:rsidRDefault="00431660" w:rsidP="00682823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135FBDED" w14:textId="77777777" w:rsidR="00A94D6D" w:rsidRPr="00682823" w:rsidRDefault="00A94D6D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50" w:hanging="550"/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  <w:r w:rsidRPr="00682823">
        <w:rPr>
          <w:rFonts w:ascii="Angsana New" w:hAnsi="Angsana New"/>
          <w:b/>
          <w:bCs/>
          <w:color w:val="000000"/>
          <w:sz w:val="26"/>
          <w:szCs w:val="26"/>
          <w:cs/>
        </w:rPr>
        <w:t>รายการบัญชีที่เป็นเงินตราต่างประเทศ</w:t>
      </w:r>
    </w:p>
    <w:p w14:paraId="5B05F46E" w14:textId="77777777" w:rsidR="00A94D6D" w:rsidRPr="00682823" w:rsidRDefault="00A94D6D" w:rsidP="00682823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0E7EF6CE" w14:textId="77777777" w:rsidR="00BC0785" w:rsidRPr="00682823" w:rsidRDefault="00BC0785" w:rsidP="00682823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682823">
        <w:rPr>
          <w:rFonts w:ascii="Angsana New" w:hAnsi="Angsana New" w:cs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  สินทรัพย์และหนี้สินที่เป็นตัวเงินและเป็นเงินตราต่างประเทศซึ่งมียอดคงเหลืออยู่ ณ วันสิ้นปี แปลงค่าเป็นเงินบาทตามอัตราแลกเปลี่ยน ณ วันนั้น กำไรหรือขาดทุนจากการแปลงค่าบันทึกเป็นรายได</w:t>
      </w:r>
      <w:r w:rsidR="0095731B" w:rsidRPr="00682823">
        <w:rPr>
          <w:rFonts w:ascii="Angsana New" w:hAnsi="Angsana New" w:cs="Angsana New"/>
          <w:sz w:val="26"/>
          <w:szCs w:val="26"/>
          <w:cs/>
        </w:rPr>
        <w:t>้หรือค่าใช้จ่ายในงบกำไรขาดทุนเบ็ดเสร็จ</w:t>
      </w:r>
    </w:p>
    <w:p w14:paraId="3F7C5117" w14:textId="77777777" w:rsidR="00431660" w:rsidRPr="00682823" w:rsidRDefault="00431660" w:rsidP="00682823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1BE57C35" w14:textId="5C4211D6" w:rsidR="00DD2177" w:rsidRPr="00682823" w:rsidRDefault="00DD217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82823">
        <w:rPr>
          <w:rFonts w:ascii="Angsana New" w:hAnsi="Angsana New"/>
          <w:b/>
          <w:bCs/>
          <w:sz w:val="26"/>
          <w:szCs w:val="26"/>
          <w:cs/>
          <w:lang w:val="th-TH"/>
        </w:rPr>
        <w:t>ภาษีเงินได้</w:t>
      </w:r>
    </w:p>
    <w:p w14:paraId="4DDABC7E" w14:textId="77777777" w:rsidR="00F02CC4" w:rsidRPr="00682823" w:rsidRDefault="00F02CC4" w:rsidP="00682823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5B7E134D" w14:textId="4FA2A7D0" w:rsidR="00CD3A14" w:rsidRPr="00682823" w:rsidRDefault="00CD3A14" w:rsidP="00682823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  <w:r w:rsidRPr="00682823">
        <w:rPr>
          <w:rFonts w:ascii="Angsana New" w:hAnsi="Angsana New"/>
          <w:color w:val="000000"/>
          <w:sz w:val="26"/>
          <w:szCs w:val="26"/>
          <w:cs/>
        </w:rPr>
        <w:t>ภาษีเงินได้คำนวณจากผลกำไรสำหรับปีโดยพิจารณาถึงภาษีเงินได้</w:t>
      </w:r>
      <w:r w:rsidR="00375C0D" w:rsidRPr="00682823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682823">
        <w:rPr>
          <w:rFonts w:ascii="Angsana New" w:hAnsi="Angsana New"/>
          <w:color w:val="000000"/>
          <w:sz w:val="26"/>
          <w:szCs w:val="26"/>
        </w:rPr>
        <w:t> 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ภาษีเงินได้</w:t>
      </w:r>
      <w:r w:rsidR="00375C0D" w:rsidRPr="00682823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ฐานะการเงิน</w:t>
      </w:r>
      <w:r w:rsidRPr="00682823">
        <w:rPr>
          <w:rFonts w:ascii="Angsana New" w:hAnsi="Angsana New"/>
          <w:color w:val="000000"/>
          <w:sz w:val="26"/>
          <w:szCs w:val="26"/>
        </w:rPr>
        <w:t> </w:t>
      </w:r>
      <w:r w:rsidR="00375C0D" w:rsidRPr="00682823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วัดมูลค่าสินทรัพย์ภาษีเงินได้</w:t>
      </w:r>
      <w:r w:rsidR="00375C0D" w:rsidRPr="00682823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และหนี้สินภาษีเงินได้</w:t>
      </w:r>
      <w:r w:rsidR="00375C0D" w:rsidRPr="00682823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ด้วยอัตราภาษีที่คาดว่าจะต้องใช้ในงวดที่</w:t>
      </w:r>
      <w:r w:rsidR="00375C0D" w:rsidRPr="00682823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จะได้รับประโยชน์จากสินทรัพย์หรือจะต้องจ่ายชำระหนี้สิน</w:t>
      </w:r>
      <w:r w:rsidRPr="00682823">
        <w:rPr>
          <w:rFonts w:ascii="Angsana New" w:hAnsi="Angsana New"/>
          <w:color w:val="000000"/>
          <w:sz w:val="26"/>
          <w:szCs w:val="26"/>
        </w:rPr>
        <w:t> 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การวัดมูลค่าสินทรัพย์ภาษีเงินได้</w:t>
      </w:r>
      <w:r w:rsidR="00375C0D" w:rsidRPr="00682823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และหนี้สินภาษีเงินได้</w:t>
      </w:r>
      <w:r w:rsidR="00375C0D" w:rsidRPr="00682823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สะท้อนให้เห็นถึงผลทางภาษีที่จะเกิดขึ้นตามลักษณะที่</w:t>
      </w:r>
      <w:r w:rsidR="00375C0D" w:rsidRPr="00682823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วันที่ในงบฐานะการเงิน</w:t>
      </w:r>
    </w:p>
    <w:p w14:paraId="0EB74F89" w14:textId="77777777" w:rsidR="00CD3A14" w:rsidRPr="00682823" w:rsidRDefault="00CD3A14" w:rsidP="00682823">
      <w:pPr>
        <w:ind w:left="360" w:right="254"/>
        <w:jc w:val="thaiDistribute"/>
        <w:rPr>
          <w:rFonts w:ascii="Angsana New" w:hAnsi="Angsana New"/>
          <w:sz w:val="26"/>
          <w:szCs w:val="26"/>
          <w:cs/>
        </w:rPr>
      </w:pPr>
    </w:p>
    <w:p w14:paraId="2972F717" w14:textId="74CAE91E" w:rsidR="00CD3A14" w:rsidRPr="00682823" w:rsidRDefault="00375C0D" w:rsidP="00682823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682823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682823">
        <w:rPr>
          <w:rFonts w:ascii="Angsana New" w:hAnsi="Angsana New"/>
          <w:color w:val="000000"/>
          <w:sz w:val="26"/>
          <w:szCs w:val="26"/>
          <w:cs/>
        </w:rPr>
        <w:t>รับรู้สินทรัพย์ภาษีเงินได้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682823">
        <w:rPr>
          <w:rFonts w:ascii="Angsana New" w:hAnsi="Angsana New"/>
          <w:color w:val="000000"/>
          <w:sz w:val="26"/>
          <w:szCs w:val="26"/>
          <w:cs/>
        </w:rPr>
        <w:t>เมื่อมีความเป็นไปได้ว่ากำไรทางภาษีมีเพียงพอสำหรับการใช้ประโยชน์ของสินทรัพย์ภาษีเงินได้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682823">
        <w:rPr>
          <w:rFonts w:ascii="Angsana New" w:hAnsi="Angsana New"/>
          <w:color w:val="000000"/>
          <w:sz w:val="26"/>
          <w:szCs w:val="26"/>
        </w:rPr>
        <w:t> </w:t>
      </w:r>
      <w:r w:rsidR="00CD3A14" w:rsidRPr="00682823">
        <w:rPr>
          <w:rFonts w:ascii="Angsana New" w:hAnsi="Angsana New"/>
          <w:color w:val="000000"/>
          <w:sz w:val="26"/>
          <w:szCs w:val="26"/>
          <w:cs/>
        </w:rPr>
        <w:t xml:space="preserve"> ณ วันที่ในงบฐานะการเงิน 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682823">
        <w:rPr>
          <w:rFonts w:ascii="Angsana New" w:hAnsi="Angsana New"/>
          <w:color w:val="000000"/>
          <w:sz w:val="26"/>
          <w:szCs w:val="26"/>
          <w:cs/>
        </w:rPr>
        <w:t>ได้ประเมินสินทรัพย์ภาษีเงินได้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682823">
        <w:rPr>
          <w:rFonts w:ascii="Angsana New" w:hAnsi="Angsana New"/>
          <w:color w:val="000000"/>
          <w:sz w:val="26"/>
          <w:szCs w:val="26"/>
          <w:cs/>
        </w:rPr>
        <w:t>ที่ไม่ได้รับรู้ใหม่</w:t>
      </w:r>
      <w:r w:rsidR="00C171CD" w:rsidRPr="00682823">
        <w:rPr>
          <w:rFonts w:ascii="Angsana New" w:hAnsi="Angsana New" w:hint="cs"/>
          <w:color w:val="000000"/>
          <w:sz w:val="26"/>
          <w:szCs w:val="26"/>
          <w:cs/>
        </w:rPr>
        <w:t xml:space="preserve">      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682823">
        <w:rPr>
          <w:rFonts w:ascii="Angsana New" w:hAnsi="Angsana New"/>
          <w:color w:val="000000"/>
          <w:sz w:val="26"/>
          <w:szCs w:val="26"/>
          <w:cs/>
        </w:rPr>
        <w:t>รับรู้สินทรัพย์ภาษีเงินได้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682823">
        <w:rPr>
          <w:rFonts w:ascii="Angsana New" w:hAnsi="Angsana New"/>
          <w:color w:val="000000"/>
          <w:sz w:val="26"/>
          <w:szCs w:val="26"/>
          <w:cs/>
        </w:rPr>
        <w:t>ที่ไม่ได้รับรู้ในอดีตเท่ากับจำนวนที่พบว่ามีความเป็นไปได้ค่อนข้างแน่นอนที่</w:t>
      </w:r>
      <w:r w:rsidR="00C171CD" w:rsidRPr="00682823">
        <w:rPr>
          <w:rFonts w:ascii="Angsana New" w:hAnsi="Angsana New" w:hint="cs"/>
          <w:color w:val="000000"/>
          <w:sz w:val="26"/>
          <w:szCs w:val="26"/>
          <w:cs/>
        </w:rPr>
        <w:t xml:space="preserve">        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682823">
        <w:rPr>
          <w:rFonts w:ascii="Angsana New" w:hAnsi="Angsana New"/>
          <w:color w:val="000000"/>
          <w:sz w:val="26"/>
          <w:szCs w:val="26"/>
          <w:cs/>
        </w:rPr>
        <w:t>จะได้รับประโยชน์จากสินทรัพย์ภาษีเงินได้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682823">
        <w:rPr>
          <w:rFonts w:ascii="Angsana New" w:hAnsi="Angsana New"/>
          <w:color w:val="000000"/>
          <w:sz w:val="26"/>
          <w:szCs w:val="26"/>
          <w:cs/>
        </w:rPr>
        <w:t>นั้น</w:t>
      </w:r>
      <w:r w:rsidR="00CD3A14" w:rsidRPr="00682823">
        <w:rPr>
          <w:rFonts w:ascii="Angsana New" w:hAnsi="Angsana New"/>
          <w:color w:val="000000"/>
          <w:sz w:val="26"/>
          <w:szCs w:val="26"/>
        </w:rPr>
        <w:t> </w:t>
      </w:r>
      <w:r w:rsidR="00CD3A14" w:rsidRPr="00682823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682823">
        <w:rPr>
          <w:rFonts w:ascii="Angsana New" w:hAnsi="Angsana New"/>
          <w:color w:val="000000"/>
          <w:sz w:val="26"/>
          <w:szCs w:val="26"/>
          <w:cs/>
        </w:rPr>
        <w:t>ลดราคาตามบัญชีของสินทรัพย์ภาษีเงินได้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682823">
        <w:rPr>
          <w:rFonts w:ascii="Angsana New" w:hAnsi="Angsana New"/>
          <w:color w:val="000000"/>
          <w:sz w:val="26"/>
          <w:szCs w:val="26"/>
          <w:cs/>
        </w:rPr>
        <w:t>ลงด้วยจำนวนที่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682823">
        <w:rPr>
          <w:rFonts w:ascii="Angsana New" w:hAnsi="Angsana New"/>
          <w:color w:val="000000"/>
          <w:sz w:val="26"/>
          <w:szCs w:val="26"/>
          <w:cs/>
        </w:rPr>
        <w:t>พิจารณาแล้วเห็นว่ามีความน่าจะเป็นไม่ถึงระดับความเป็นไปได้ค่อนข้างแน่อีกต่อไปที่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กลุ่มบริษัทยูนิค</w:t>
      </w:r>
      <w:r w:rsidR="00CD3A14" w:rsidRPr="00682823">
        <w:rPr>
          <w:rFonts w:ascii="Angsana New" w:hAnsi="Angsana New"/>
          <w:color w:val="000000"/>
          <w:sz w:val="26"/>
          <w:szCs w:val="26"/>
          <w:cs/>
        </w:rPr>
        <w:t>จะมีกำไรทางภาษีเพียงพอที่จะนำสินทรัพย์ภาษีเงินได้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รอการตัดบัญชี</w:t>
      </w:r>
      <w:r w:rsidR="00CD3A14" w:rsidRPr="00682823">
        <w:rPr>
          <w:rFonts w:ascii="Angsana New" w:hAnsi="Angsana New"/>
          <w:color w:val="000000"/>
          <w:sz w:val="26"/>
          <w:szCs w:val="26"/>
          <w:cs/>
        </w:rPr>
        <w:t>ทั้งหมดหรือบางส่วนมาใช้</w:t>
      </w:r>
    </w:p>
    <w:p w14:paraId="3A7DE94C" w14:textId="77777777" w:rsidR="00CD3A14" w:rsidRPr="00682823" w:rsidRDefault="00CD3A14" w:rsidP="00682823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11F95890" w14:textId="77777777" w:rsidR="007E4AFE" w:rsidRPr="00682823" w:rsidRDefault="007E4AF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  <w:cs/>
          <w:lang w:val="x-none" w:eastAsia="x-none"/>
        </w:rPr>
      </w:pPr>
      <w:r w:rsidRPr="00682823">
        <w:rPr>
          <w:rFonts w:ascii="Angsana New" w:hAnsi="Angsana New"/>
          <w:color w:val="000000"/>
          <w:sz w:val="26"/>
          <w:szCs w:val="26"/>
          <w:cs/>
        </w:rPr>
        <w:br w:type="page"/>
      </w:r>
    </w:p>
    <w:p w14:paraId="0B6BEE71" w14:textId="44B2948A" w:rsidR="00CD3A14" w:rsidRPr="00682823" w:rsidRDefault="00CD3A14" w:rsidP="00682823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  <w:r w:rsidRPr="00682823">
        <w:rPr>
          <w:rFonts w:ascii="Angsana New" w:hAnsi="Angsana New"/>
          <w:color w:val="000000"/>
          <w:sz w:val="26"/>
          <w:szCs w:val="26"/>
          <w:cs/>
        </w:rPr>
        <w:lastRenderedPageBreak/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14640685" w14:textId="77777777" w:rsidR="00273302" w:rsidRPr="00682823" w:rsidRDefault="00273302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12876EAD" w14:textId="1F7CDE2C" w:rsidR="00DD2177" w:rsidRPr="00682823" w:rsidRDefault="00DD217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  <w:cs/>
        </w:rPr>
        <w:t>กำไร</w:t>
      </w:r>
      <w:r w:rsidR="00BC7F4C" w:rsidRPr="00682823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  <w:r w:rsidR="000D6F46" w:rsidRPr="00682823">
        <w:rPr>
          <w:rFonts w:ascii="Angsana New" w:hAnsi="Angsana New"/>
          <w:b/>
          <w:bCs/>
          <w:sz w:val="26"/>
          <w:szCs w:val="26"/>
          <w:cs/>
        </w:rPr>
        <w:t>ส่วนที่เป็</w:t>
      </w:r>
      <w:r w:rsidR="0010048D" w:rsidRPr="00682823">
        <w:rPr>
          <w:rFonts w:ascii="Angsana New" w:hAnsi="Angsana New"/>
          <w:b/>
          <w:bCs/>
          <w:sz w:val="26"/>
          <w:szCs w:val="26"/>
          <w:cs/>
        </w:rPr>
        <w:t>นของ</w:t>
      </w:r>
      <w:r w:rsidR="0043182B" w:rsidRPr="00682823">
        <w:rPr>
          <w:rFonts w:ascii="Angsana New" w:hAnsi="Angsana New"/>
          <w:b/>
          <w:bCs/>
          <w:sz w:val="26"/>
          <w:szCs w:val="26"/>
          <w:cs/>
        </w:rPr>
        <w:t>บริษัท</w:t>
      </w:r>
      <w:r w:rsidR="0010048D" w:rsidRPr="00682823">
        <w:rPr>
          <w:rFonts w:ascii="Angsana New" w:hAnsi="Angsana New"/>
          <w:b/>
          <w:bCs/>
          <w:sz w:val="26"/>
          <w:szCs w:val="26"/>
          <w:cs/>
        </w:rPr>
        <w:t>ใหญ่</w:t>
      </w:r>
    </w:p>
    <w:p w14:paraId="70ADA049" w14:textId="77777777" w:rsidR="00DD2177" w:rsidRPr="00682823" w:rsidRDefault="00DD2177" w:rsidP="00682823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</w:rPr>
        <w:tab/>
      </w:r>
    </w:p>
    <w:p w14:paraId="4FEB0EA0" w14:textId="03FC166C" w:rsidR="00DD2177" w:rsidRPr="00682823" w:rsidRDefault="00DD2177" w:rsidP="00682823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  <w:r w:rsidRPr="00682823">
        <w:rPr>
          <w:rFonts w:ascii="Angsana New" w:hAnsi="Angsana New"/>
          <w:color w:val="000000"/>
          <w:sz w:val="26"/>
          <w:szCs w:val="26"/>
          <w:cs/>
        </w:rPr>
        <w:t>กำไร</w:t>
      </w:r>
      <w:r w:rsidR="00BC7F4C" w:rsidRPr="00682823">
        <w:rPr>
          <w:rFonts w:ascii="Angsana New" w:hAnsi="Angsana New"/>
          <w:color w:val="000000"/>
          <w:sz w:val="26"/>
          <w:szCs w:val="26"/>
          <w:cs/>
        </w:rPr>
        <w:t>ต่อหุ้นขั้นพื้นฐาน</w:t>
      </w:r>
      <w:r w:rsidR="0043182B" w:rsidRPr="00682823">
        <w:rPr>
          <w:rFonts w:ascii="Angsana New" w:hAnsi="Angsana New"/>
          <w:color w:val="000000"/>
          <w:sz w:val="26"/>
          <w:szCs w:val="26"/>
          <w:cs/>
        </w:rPr>
        <w:t>ส่วนที่เป็นของบริษัท</w:t>
      </w:r>
      <w:r w:rsidR="0010048D" w:rsidRPr="00682823">
        <w:rPr>
          <w:rFonts w:ascii="Angsana New" w:hAnsi="Angsana New"/>
          <w:color w:val="000000"/>
          <w:sz w:val="26"/>
          <w:szCs w:val="26"/>
          <w:cs/>
        </w:rPr>
        <w:t>ใหญ่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คำนวณโดยการหาร</w:t>
      </w:r>
      <w:r w:rsidR="0087332A" w:rsidRPr="00682823">
        <w:rPr>
          <w:rFonts w:ascii="Angsana New" w:hAnsi="Angsana New"/>
          <w:color w:val="000000"/>
          <w:sz w:val="26"/>
          <w:szCs w:val="26"/>
          <w:cs/>
        </w:rPr>
        <w:t>ส่วนของกำไรสำหรับปีที่เป็นของบริษัทใหญ่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ด้วยจำนวนหุ้นถัวเฉล</w:t>
      </w:r>
      <w:r w:rsidR="00426C0A" w:rsidRPr="00682823">
        <w:rPr>
          <w:rFonts w:ascii="Angsana New" w:hAnsi="Angsana New"/>
          <w:color w:val="000000"/>
          <w:sz w:val="26"/>
          <w:szCs w:val="26"/>
          <w:cs/>
        </w:rPr>
        <w:t>ี่ยถ่วงน้ำหนักที่ออกในระหว่างปี</w:t>
      </w:r>
    </w:p>
    <w:p w14:paraId="3BC945A0" w14:textId="77777777" w:rsidR="00013047" w:rsidRPr="00682823" w:rsidRDefault="00013047" w:rsidP="00682823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5B765F24" w14:textId="5BCF53A8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82823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672CDADE" w14:textId="77777777" w:rsidR="00012350" w:rsidRPr="00682823" w:rsidRDefault="00012350" w:rsidP="00682823">
      <w:pPr>
        <w:tabs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ED55AFA" w14:textId="5D472587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ผลการดำเนินงานของส่วนงานที่รายงานต่อประธานเจ้าหน้าที่บริหารของกลุ่มบริษัทยูนิค </w:t>
      </w:r>
      <w:r w:rsidRPr="00682823">
        <w:rPr>
          <w:rFonts w:ascii="Angsana New" w:hAnsi="Angsana New"/>
          <w:sz w:val="26"/>
          <w:szCs w:val="26"/>
        </w:rPr>
        <w:t>(</w:t>
      </w:r>
      <w:r w:rsidRPr="00682823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682823">
        <w:rPr>
          <w:rFonts w:ascii="Angsana New" w:hAnsi="Angsana New"/>
          <w:sz w:val="26"/>
          <w:szCs w:val="26"/>
        </w:rPr>
        <w:t>)</w:t>
      </w:r>
      <w:r w:rsidRPr="00682823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1A4B9386" w14:textId="49CF8329" w:rsidR="000C20E2" w:rsidRPr="00682823" w:rsidRDefault="000C20E2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14:paraId="37FC526E" w14:textId="34523F31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65F31768" w14:textId="77777777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39D5DBA1" w14:textId="1779D816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กลุ่มบริษัทยูนิครับรู้รายการเมื่อเริ่มแรกของสินทรัพย์ทางการเงินด้วยมูลค่ายุติธรรม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กลุ่มบริษัทยูนิคจะรับรู้สินทรัพย์ทางการเงินดังกล่าวด้วยราคาของรายการ</w:t>
      </w:r>
    </w:p>
    <w:p w14:paraId="5C578A13" w14:textId="77777777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558EBE5" w14:textId="3380CCB0" w:rsidR="00012350" w:rsidRPr="00682823" w:rsidRDefault="00012350" w:rsidP="00682823">
      <w:pPr>
        <w:pStyle w:val="ListParagraph"/>
        <w:widowControl w:val="0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82823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5F5E86BB" w14:textId="77777777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4863AC45" w14:textId="2B5247DD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กลุ่มบริษัทยูนิคจัดประเภทสินทรัพย์ทางการเงิน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2D4A1F8" w14:textId="77777777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25664D6" w14:textId="77777777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682823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676732FE" w14:textId="77777777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1C1E86" w14:textId="0D714710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กลุ่มบริษัทยูนิควัดมูลค่าสินทรัพย์ทางการเงินด้วยราคาทุนตัดจำหน่าย เมื่อกลุ่มบริษัทยูนิคถือครองสินทรัพย์ทางการเงินนั้นเพื่อรับกระแส</w:t>
      </w:r>
      <w:r w:rsidR="000C35DE" w:rsidRPr="00682823">
        <w:rPr>
          <w:rFonts w:ascii="Angsana New" w:hAnsi="Angsana New" w:hint="cs"/>
          <w:sz w:val="26"/>
          <w:szCs w:val="26"/>
          <w:cs/>
        </w:rPr>
        <w:t xml:space="preserve">  </w:t>
      </w:r>
      <w:r w:rsidRPr="00682823">
        <w:rPr>
          <w:rFonts w:ascii="Angsana New" w:hAnsi="Angsana New"/>
          <w:sz w:val="26"/>
          <w:szCs w:val="26"/>
          <w:cs/>
        </w:rPr>
        <w:t xml:space="preserve">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ACBFC3B" w14:textId="77777777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E983F85" w14:textId="77777777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71C9B438" w14:textId="77777777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9A48602" w14:textId="77777777" w:rsidR="007E4AFE" w:rsidRPr="00682823" w:rsidRDefault="007E4AF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 w:rsidRPr="00682823"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6213BF8E" w14:textId="25C74B67" w:rsidR="00012350" w:rsidRPr="00682823" w:rsidRDefault="00012350" w:rsidP="00682823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682823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682823">
        <w:rPr>
          <w:rFonts w:ascii="Angsana New" w:hAnsi="Angsana New"/>
          <w:i/>
          <w:iCs/>
          <w:sz w:val="26"/>
          <w:szCs w:val="26"/>
        </w:rPr>
        <w:t xml:space="preserve"> </w:t>
      </w:r>
      <w:r w:rsidRPr="00682823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2AA88420" w14:textId="77777777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E19BCA" w14:textId="5F50235B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กลุ่มบริษัทยูนิค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32257E4" w14:textId="77777777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792B8EC" w14:textId="77777777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บริษัทจะรับรู้รายการนั้นในกำไรขาดทุนเบ็ดเสร็จอื่น </w:t>
      </w:r>
    </w:p>
    <w:p w14:paraId="22CCE936" w14:textId="77777777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A1B8E4A" w14:textId="42F7F8E4" w:rsidR="00012350" w:rsidRPr="00682823" w:rsidRDefault="00012350" w:rsidP="0068282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เงินลงทุนในตรา</w:t>
      </w:r>
      <w:r w:rsidR="00A44FD8" w:rsidRPr="00682823">
        <w:rPr>
          <w:rFonts w:ascii="Angsana New" w:hAnsi="Angsana New"/>
          <w:sz w:val="26"/>
          <w:szCs w:val="26"/>
          <w:cs/>
        </w:rPr>
        <w:t>สาร</w:t>
      </w:r>
      <w:r w:rsidRPr="00682823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6DB75615" w14:textId="77777777" w:rsidR="00682823" w:rsidRDefault="00682823" w:rsidP="00682823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4D336DC9" w14:textId="1ACAB610" w:rsidR="00012350" w:rsidRPr="00682823" w:rsidRDefault="00012350" w:rsidP="00682823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682823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90783FF" w14:textId="77777777" w:rsidR="00012350" w:rsidRPr="00682823" w:rsidRDefault="00012350" w:rsidP="00682823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405FAE85" w14:textId="360965EA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192A5E4" w14:textId="77777777" w:rsidR="00683480" w:rsidRPr="00682823" w:rsidRDefault="0068348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5374FF62" w14:textId="72E8B29A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สินทรัพย์ทางการเงินดังกล่าวหมายรวมถึงตราสารอนุพันธ์ เงินลงทุนในหลักทรัพย์ที่ถือไว้เพื่อค้า เงินลงทุนในตราสารทุนซึ่งกลุ่มบริษัทยูนิค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A76440B" w14:textId="77777777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361D33FC" w14:textId="383DAC9C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หลักทรัพย์ในความต้องการของตลาดถือเป็นรายได้อื่นในกำไรหรือขาดทุน</w:t>
      </w:r>
    </w:p>
    <w:p w14:paraId="68A55C5F" w14:textId="77777777" w:rsidR="00431660" w:rsidRPr="00682823" w:rsidRDefault="0043166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193E11AE" w14:textId="77777777" w:rsidR="00012350" w:rsidRPr="00682823" w:rsidRDefault="00012350" w:rsidP="00682823">
      <w:pPr>
        <w:pStyle w:val="ListParagraph"/>
        <w:widowControl w:val="0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82823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7D390F2F" w14:textId="77777777" w:rsidR="00012350" w:rsidRPr="00682823" w:rsidRDefault="00012350" w:rsidP="00682823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11086926" w14:textId="461FFF56" w:rsidR="00012350" w:rsidRPr="00682823" w:rsidRDefault="00273302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ยกเว้นหนี้สินตราสารอนุพันธ์</w:t>
      </w:r>
      <w:r w:rsidR="00F31C25" w:rsidRPr="00682823">
        <w:rPr>
          <w:rFonts w:ascii="Angsana New" w:hAnsi="Angsana New"/>
          <w:sz w:val="26"/>
          <w:szCs w:val="26"/>
          <w:cs/>
        </w:rPr>
        <w:t xml:space="preserve"> </w:t>
      </w:r>
      <w:r w:rsidR="00012350" w:rsidRPr="00682823">
        <w:rPr>
          <w:rFonts w:ascii="Angsana New" w:hAnsi="Angsana New"/>
          <w:sz w:val="26"/>
          <w:szCs w:val="26"/>
          <w:cs/>
        </w:rPr>
        <w:t>กลุ่มบริษัทยูนิค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="00012350" w:rsidRPr="00682823">
        <w:rPr>
          <w:rFonts w:ascii="Angsana New" w:hAnsi="Angsana New"/>
          <w:sz w:val="26"/>
          <w:szCs w:val="26"/>
        </w:rPr>
        <w:t xml:space="preserve"> </w:t>
      </w:r>
      <w:r w:rsidR="00012350" w:rsidRPr="00682823">
        <w:rPr>
          <w:rFonts w:ascii="Angsana New" w:hAnsi="Angsana New"/>
          <w:sz w:val="26"/>
          <w:szCs w:val="26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ค่าตัดจำหน่ายตามวิธีดอกเบี้ยที่แท้จริงแสดงเป็นส่วนหนึ่งของต้นทุนทางการเงินในกำไรหรือขาดทุน</w:t>
      </w:r>
    </w:p>
    <w:p w14:paraId="0AB6A003" w14:textId="77777777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1B255853" w14:textId="77777777" w:rsidR="00012350" w:rsidRPr="00682823" w:rsidRDefault="00012350" w:rsidP="00682823">
      <w:pPr>
        <w:pStyle w:val="ListParagraph"/>
        <w:widowControl w:val="0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82823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การตัดรายการของเครื่องมือทางการเงิน</w:t>
      </w:r>
    </w:p>
    <w:p w14:paraId="02BA3BB4" w14:textId="77777777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3D9109CF" w14:textId="77777777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032247F" w14:textId="77777777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4799D9F9" w14:textId="77777777" w:rsidR="007E4AFE" w:rsidRPr="00682823" w:rsidRDefault="007E4AF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br w:type="page"/>
      </w:r>
    </w:p>
    <w:p w14:paraId="1EAEBB89" w14:textId="67B5E187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lastRenderedPageBreak/>
        <w:t>กลุ่มบริษัทยูนิค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                ที่แตกต่างกันอย่างมาก หรือมีการแก้ไข</w:t>
      </w:r>
      <w:r w:rsidRPr="00682823">
        <w:rPr>
          <w:rFonts w:ascii="Angsana New" w:hAnsi="Angsana New"/>
          <w:spacing w:val="-4"/>
          <w:sz w:val="26"/>
          <w:szCs w:val="26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      หนี้สินใหม่</w:t>
      </w:r>
      <w:r w:rsidRPr="00682823">
        <w:rPr>
          <w:rFonts w:ascii="Angsana New" w:hAnsi="Angsana New"/>
          <w:sz w:val="26"/>
          <w:szCs w:val="26"/>
          <w:cs/>
        </w:rPr>
        <w:t xml:space="preserve"> โดยรับรู้ผลแตกต่างของมูลค่าตามบัญชีดังกล่าวในกำไรหรือขาดทุน </w:t>
      </w:r>
    </w:p>
    <w:p w14:paraId="305D2E5E" w14:textId="77777777" w:rsidR="00012350" w:rsidRPr="00682823" w:rsidRDefault="00012350" w:rsidP="00682823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01C8ABD6" w14:textId="77777777" w:rsidR="00012350" w:rsidRPr="00682823" w:rsidRDefault="00012350" w:rsidP="00682823">
      <w:pPr>
        <w:pStyle w:val="ListParagraph"/>
        <w:widowControl w:val="0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82823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0A74E280" w14:textId="77777777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</w:rPr>
        <w:tab/>
      </w:r>
    </w:p>
    <w:p w14:paraId="4121ECFE" w14:textId="4A3EEE7D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ลุ่มบริษัทยูนิค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="00014CEB" w:rsidRPr="00682823">
        <w:rPr>
          <w:rFonts w:ascii="Angsana New" w:hAnsi="Angsana New"/>
          <w:sz w:val="26"/>
          <w:szCs w:val="26"/>
          <w:cs/>
        </w:rPr>
        <w:t>กลุ่มบริษัทยูนิค</w:t>
      </w:r>
      <w:r w:rsidRPr="00682823">
        <w:rPr>
          <w:rFonts w:ascii="Angsana New" w:hAnsi="Angsana New"/>
          <w:sz w:val="26"/>
          <w:szCs w:val="26"/>
          <w:cs/>
        </w:rPr>
        <w:t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D8DA85A" w14:textId="77777777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2CC8EA2D" w14:textId="0A926CB6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ยูนิค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682823">
        <w:rPr>
          <w:rFonts w:ascii="Angsana New" w:hAnsi="Angsana New"/>
          <w:sz w:val="26"/>
          <w:szCs w:val="26"/>
        </w:rPr>
        <w:t xml:space="preserve">12 </w:t>
      </w:r>
      <w:r w:rsidRPr="00682823">
        <w:rPr>
          <w:rFonts w:ascii="Angsana New" w:hAnsi="Angsana New"/>
          <w:sz w:val="26"/>
          <w:szCs w:val="26"/>
          <w:cs/>
        </w:rPr>
        <w:t>เดือนข้างหน้า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ยูนิค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A8B48DA" w14:textId="77777777" w:rsidR="001A3B16" w:rsidRPr="00682823" w:rsidRDefault="001A3B16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6DB71B72" w14:textId="2F8B6270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ลุ่มบริษัทยูนิค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013047" w:rsidRPr="00682823">
        <w:rPr>
          <w:rFonts w:ascii="Angsana New" w:hAnsi="Angsana New"/>
          <w:sz w:val="26"/>
          <w:szCs w:val="26"/>
          <w:cs/>
        </w:rPr>
        <w:t xml:space="preserve"> ลูกหนี้อื่น และสินทรัพย์ที่เกิดจากสัญญา</w:t>
      </w:r>
      <w:r w:rsidRPr="00682823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Pr="00682823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ทุกวันสิ้นรอบระยะเวลารายงาน กลุ่มบริษัทยูนิค</w:t>
      </w:r>
      <w:r w:rsidRPr="00682823">
        <w:rPr>
          <w:rFonts w:ascii="Angsana New" w:hAnsi="Angsana New"/>
          <w:color w:val="000000" w:themeColor="text1"/>
          <w:sz w:val="26"/>
          <w:szCs w:val="26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682823">
        <w:rPr>
          <w:rFonts w:ascii="Angsana New" w:hAnsi="Angsana New"/>
          <w:sz w:val="26"/>
          <w:szCs w:val="26"/>
          <w:cs/>
        </w:rPr>
        <w:t>ลูกหนี้</w:t>
      </w:r>
      <w:bookmarkStart w:id="3" w:name="_Hlk59432702"/>
      <w:r w:rsidRPr="00682823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682823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bookmarkEnd w:id="3"/>
    </w:p>
    <w:p w14:paraId="24A4C7EC" w14:textId="77777777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eastAsia="Arial" w:hAnsi="Angsana New"/>
          <w:sz w:val="26"/>
          <w:szCs w:val="26"/>
        </w:rPr>
      </w:pPr>
    </w:p>
    <w:p w14:paraId="6096649A" w14:textId="78E9C46C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eastAsia="Arial" w:hAnsi="Angsana New"/>
          <w:sz w:val="26"/>
          <w:szCs w:val="26"/>
        </w:rPr>
      </w:pPr>
      <w:r w:rsidRPr="00682823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สินทรัพย์ทางการเงินจะถูกตัดจำหน่ายออกจากบัญชีเมื่อ</w:t>
      </w:r>
      <w:r w:rsidR="00013047" w:rsidRPr="00682823">
        <w:rPr>
          <w:rFonts w:ascii="Angsana New" w:eastAsia="Arial" w:hAnsi="Angsana New"/>
          <w:sz w:val="26"/>
          <w:szCs w:val="26"/>
          <w:cs/>
        </w:rPr>
        <w:t>กลุ่มบริษัทยูนิค</w:t>
      </w:r>
      <w:r w:rsidRPr="00682823">
        <w:rPr>
          <w:rFonts w:ascii="Angsana New" w:eastAsia="Arial" w:hAnsi="Angsana New"/>
          <w:sz w:val="26"/>
          <w:szCs w:val="26"/>
          <w:cs/>
        </w:rPr>
        <w:t>คาดว่าจะไม่ได้รับคืนกระแสเงินสดตามสัญญาอีกต่อไป</w:t>
      </w:r>
    </w:p>
    <w:p w14:paraId="077E1911" w14:textId="339B65A6" w:rsidR="00013047" w:rsidRPr="00682823" w:rsidRDefault="0001304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470F2507" w14:textId="3B214C6F" w:rsidR="00012350" w:rsidRPr="00682823" w:rsidRDefault="00012350" w:rsidP="00682823">
      <w:pPr>
        <w:pStyle w:val="ListParagraph"/>
        <w:widowControl w:val="0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82823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2B0C4F5E" w14:textId="77777777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124D8A1D" w14:textId="2197805A" w:rsidR="00012350" w:rsidRPr="00682823" w:rsidRDefault="00012350" w:rsidP="0068282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ฐานะการเงินก็ต่อเมื่อกลุ่มบริษัทยูนิคมีสิทธิบังคับใช้ได้ตามกฎหมายอยู่แล้วในการหักกลบจำนวนเงินที่รับรู้ และกลุ่มบริษัทยูนิคมีความตั้งใจที่จะชำระด้วยยอดสุทธิ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3B84085" w14:textId="77777777" w:rsidR="00012350" w:rsidRPr="00682823" w:rsidRDefault="00012350" w:rsidP="00682823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E8FFAD2" w14:textId="77777777" w:rsidR="00012350" w:rsidRPr="00682823" w:rsidRDefault="00012350" w:rsidP="00682823">
      <w:pPr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44960F39" w14:textId="77777777" w:rsidR="00012350" w:rsidRPr="00682823" w:rsidRDefault="00012350" w:rsidP="00682823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BD2DBBE" w14:textId="39AFADAB" w:rsidR="00012350" w:rsidRPr="00682823" w:rsidRDefault="00012350" w:rsidP="00682823">
      <w:pPr>
        <w:jc w:val="thaiDistribute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t>กลุ่มบริษัทยูนิคใช้วิธีราคาตลาดในการวัดมูลค่ายุติธรรมของสินทรัพย์และหนี้สิน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กลุ่มบริษัทยูนิคจะใช้วิธีราคาทุนหรือวิธีรายได้ในการวัดมูลค่ายุติธรรมของสินทรัพย์และหนี้สินแทน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7344E049" w14:textId="77777777" w:rsidR="00012350" w:rsidRPr="00682823" w:rsidRDefault="00012350" w:rsidP="00682823">
      <w:pPr>
        <w:jc w:val="thaiDistribute"/>
        <w:rPr>
          <w:rFonts w:ascii="Angsana New" w:hAnsi="Angsana New"/>
          <w:sz w:val="26"/>
          <w:szCs w:val="26"/>
          <w:u w:val="single"/>
        </w:rPr>
      </w:pPr>
    </w:p>
    <w:p w14:paraId="24E0DD83" w14:textId="77777777" w:rsidR="007E4AFE" w:rsidRPr="00682823" w:rsidRDefault="007E4AF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br w:type="page"/>
      </w:r>
    </w:p>
    <w:p w14:paraId="345D4FAD" w14:textId="744C0ECE" w:rsidR="00012350" w:rsidRPr="00682823" w:rsidRDefault="00012350" w:rsidP="00682823">
      <w:pPr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lastRenderedPageBreak/>
        <w:t>ความแตกต่างของระดับข้อมูลสามารถแสดงได้ดังนี้</w:t>
      </w:r>
    </w:p>
    <w:p w14:paraId="7AC65CC3" w14:textId="77777777" w:rsidR="00012350" w:rsidRPr="00682823" w:rsidRDefault="00012350" w:rsidP="00682823">
      <w:pPr>
        <w:tabs>
          <w:tab w:val="clear" w:pos="907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ระดับ </w:t>
      </w:r>
      <w:r w:rsidRPr="00682823">
        <w:rPr>
          <w:rFonts w:ascii="Angsana New" w:hAnsi="Angsana New"/>
          <w:sz w:val="26"/>
          <w:szCs w:val="26"/>
        </w:rPr>
        <w:t>1</w:t>
      </w:r>
      <w:r w:rsidRPr="00682823">
        <w:rPr>
          <w:rFonts w:ascii="Angsana New" w:hAnsi="Angsana New"/>
          <w:sz w:val="26"/>
          <w:szCs w:val="26"/>
        </w:rPr>
        <w:tab/>
      </w:r>
      <w:r w:rsidRPr="00682823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6E19888" w14:textId="77777777" w:rsidR="00012350" w:rsidRPr="00682823" w:rsidRDefault="00012350" w:rsidP="00682823">
      <w:pPr>
        <w:tabs>
          <w:tab w:val="clear" w:pos="907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ระดับ </w:t>
      </w:r>
      <w:r w:rsidRPr="00682823">
        <w:rPr>
          <w:rFonts w:ascii="Angsana New" w:hAnsi="Angsana New"/>
          <w:sz w:val="26"/>
          <w:szCs w:val="26"/>
        </w:rPr>
        <w:t>2</w:t>
      </w:r>
      <w:r w:rsidRPr="00682823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7A55E44" w14:textId="6F404074" w:rsidR="00012350" w:rsidRPr="00682823" w:rsidRDefault="0001235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1080"/>
        </w:tabs>
        <w:ind w:left="693" w:hanging="693"/>
        <w:jc w:val="thaiDistribute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ระดับ </w:t>
      </w:r>
      <w:r w:rsidRPr="00682823">
        <w:rPr>
          <w:rFonts w:ascii="Angsana New" w:hAnsi="Angsana New"/>
          <w:sz w:val="26"/>
          <w:szCs w:val="26"/>
        </w:rPr>
        <w:t>3</w:t>
      </w:r>
      <w:r w:rsidRPr="00682823">
        <w:rPr>
          <w:rFonts w:ascii="Angsana New" w:hAnsi="Angsana New"/>
          <w:sz w:val="26"/>
          <w:szCs w:val="26"/>
        </w:rPr>
        <w:tab/>
      </w:r>
      <w:r w:rsidRPr="00682823">
        <w:rPr>
          <w:rFonts w:ascii="Angsana New" w:hAnsi="Angsana New"/>
          <w:sz w:val="26"/>
          <w:szCs w:val="26"/>
          <w:cs/>
        </w:rPr>
        <w:t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</w:t>
      </w:r>
    </w:p>
    <w:p w14:paraId="17D64F5A" w14:textId="0B945362" w:rsidR="00B17467" w:rsidRPr="00682823" w:rsidRDefault="00B1746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28138E10" w14:textId="50CB06F2" w:rsidR="008C6BA7" w:rsidRPr="00682823" w:rsidRDefault="00B15EA3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4</w:t>
      </w:r>
      <w:r w:rsidR="008C6BA7" w:rsidRPr="00682823">
        <w:rPr>
          <w:rFonts w:ascii="Angsana New" w:hAnsi="Angsana New"/>
          <w:b/>
          <w:bCs/>
          <w:sz w:val="26"/>
          <w:szCs w:val="26"/>
          <w:cs/>
        </w:rPr>
        <w:t>.</w:t>
      </w:r>
      <w:r w:rsidR="008C6BA7" w:rsidRPr="00682823">
        <w:rPr>
          <w:rFonts w:ascii="Angsana New" w:hAnsi="Angsana New"/>
          <w:b/>
          <w:bCs/>
          <w:sz w:val="26"/>
          <w:szCs w:val="26"/>
        </w:rPr>
        <w:tab/>
      </w:r>
      <w:r w:rsidR="008C6BA7" w:rsidRPr="00682823">
        <w:rPr>
          <w:rFonts w:ascii="Angsana New" w:hAnsi="Angsana New"/>
          <w:b/>
          <w:bCs/>
          <w:sz w:val="26"/>
          <w:szCs w:val="26"/>
          <w:cs/>
        </w:rPr>
        <w:t>รายการบัญชีกับ</w:t>
      </w:r>
      <w:r w:rsidR="007D7D48" w:rsidRPr="00682823">
        <w:rPr>
          <w:rFonts w:ascii="Angsana New" w:hAnsi="Angsana New"/>
          <w:b/>
          <w:bCs/>
          <w:sz w:val="26"/>
          <w:szCs w:val="26"/>
          <w:cs/>
        </w:rPr>
        <w:t>กิจการ</w:t>
      </w:r>
      <w:r w:rsidR="008C6BA7" w:rsidRPr="00682823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14:paraId="113DBB6E" w14:textId="77777777" w:rsidR="008C6BA7" w:rsidRPr="00682823" w:rsidRDefault="008C6BA7" w:rsidP="00682823">
      <w:pPr>
        <w:rPr>
          <w:rFonts w:ascii="Angsana New" w:hAnsi="Angsana New"/>
          <w:color w:val="000000"/>
          <w:sz w:val="26"/>
          <w:szCs w:val="26"/>
        </w:rPr>
      </w:pPr>
    </w:p>
    <w:p w14:paraId="084C269C" w14:textId="77777777" w:rsidR="00117518" w:rsidRPr="00682823" w:rsidRDefault="00015144" w:rsidP="00682823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  <w:r w:rsidRPr="00682823">
        <w:rPr>
          <w:rFonts w:ascii="Angsana New" w:hAnsi="Angsana New"/>
          <w:color w:val="000000"/>
          <w:sz w:val="26"/>
          <w:szCs w:val="26"/>
          <w:cs/>
        </w:rPr>
        <w:t>ส่วนหนึ่งของสินทรัพย์ หนี้สิน รายได้และค่าใช้จ่ายเป็นรายการที่เกิดขึ้นกับ</w:t>
      </w:r>
      <w:r w:rsidR="00EF7C57" w:rsidRPr="00682823">
        <w:rPr>
          <w:rFonts w:ascii="Angsana New" w:hAnsi="Angsana New"/>
          <w:color w:val="000000"/>
          <w:sz w:val="26"/>
          <w:szCs w:val="26"/>
          <w:cs/>
        </w:rPr>
        <w:t>กิจการ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ที่เกี่ยวข้องกัน</w:t>
      </w:r>
      <w:r w:rsidRPr="00682823">
        <w:rPr>
          <w:rFonts w:ascii="Angsana New" w:hAnsi="Angsana New"/>
          <w:color w:val="000000"/>
          <w:sz w:val="26"/>
          <w:szCs w:val="26"/>
        </w:rPr>
        <w:t xml:space="preserve"> </w:t>
      </w:r>
      <w:r w:rsidR="00EF7C57" w:rsidRPr="00682823">
        <w:rPr>
          <w:rFonts w:ascii="Angsana New" w:hAnsi="Angsana New"/>
          <w:color w:val="000000"/>
          <w:sz w:val="26"/>
          <w:szCs w:val="26"/>
          <w:cs/>
        </w:rPr>
        <w:t>กิจการ</w:t>
      </w:r>
      <w:r w:rsidRPr="00682823">
        <w:rPr>
          <w:rFonts w:ascii="Angsana New" w:hAnsi="Angsana New"/>
          <w:color w:val="000000"/>
          <w:sz w:val="26"/>
          <w:szCs w:val="26"/>
          <w:cs/>
        </w:rPr>
        <w:t>เหล่านี้เกี่ยวข้องกันโดยมีผู้ถือหุ้น และ</w:t>
      </w:r>
      <w:r w:rsidRPr="00682823">
        <w:rPr>
          <w:rFonts w:ascii="Angsana New" w:hAnsi="Angsana New"/>
          <w:color w:val="000000"/>
          <w:sz w:val="26"/>
          <w:szCs w:val="26"/>
        </w:rPr>
        <w:t>/</w:t>
      </w:r>
      <w:r w:rsidR="00DD5D55" w:rsidRPr="00682823">
        <w:rPr>
          <w:rFonts w:ascii="Angsana New" w:hAnsi="Angsana New"/>
          <w:color w:val="000000"/>
          <w:sz w:val="26"/>
          <w:szCs w:val="26"/>
          <w:cs/>
        </w:rPr>
        <w:t>หรือ การเป็นกรรมการร่วมกัน</w:t>
      </w:r>
      <w:r w:rsidR="00730AF2" w:rsidRPr="00682823">
        <w:rPr>
          <w:rFonts w:ascii="Angsana New" w:hAnsi="Angsana New"/>
          <w:color w:val="000000"/>
          <w:sz w:val="26"/>
          <w:szCs w:val="26"/>
          <w:cs/>
        </w:rPr>
        <w:t xml:space="preserve"> งบการเงินนี้ได้รวมผลของรายการดังกล่าว</w:t>
      </w:r>
    </w:p>
    <w:p w14:paraId="5A77AB88" w14:textId="77777777" w:rsidR="00431660" w:rsidRPr="00682823" w:rsidRDefault="00431660" w:rsidP="00682823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353F7A0A" w14:textId="4C76C396" w:rsidR="00730AF2" w:rsidRPr="00682823" w:rsidRDefault="00730AF2" w:rsidP="00682823">
      <w:pPr>
        <w:pStyle w:val="BodyText3"/>
        <w:jc w:val="thaiDistribute"/>
        <w:rPr>
          <w:rFonts w:ascii="Angsana New" w:hAnsi="Angsana New"/>
          <w:color w:val="000000"/>
          <w:sz w:val="26"/>
          <w:szCs w:val="26"/>
        </w:rPr>
      </w:pPr>
      <w:r w:rsidRPr="00682823">
        <w:rPr>
          <w:rFonts w:ascii="Angsana New" w:hAnsi="Angsana New"/>
          <w:color w:val="000000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F39AB18" w14:textId="77777777" w:rsidR="00730AF2" w:rsidRPr="00682823" w:rsidRDefault="00730AF2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38"/>
        <w:gridCol w:w="6512"/>
      </w:tblGrid>
      <w:tr w:rsidR="00730AF2" w:rsidRPr="00682823" w14:paraId="74E2C6A3" w14:textId="77777777" w:rsidTr="0077190F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B347" w14:textId="77777777" w:rsidR="00730AF2" w:rsidRPr="00682823" w:rsidRDefault="00730AF2" w:rsidP="00682823">
            <w:pPr>
              <w:ind w:left="-1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8" w:type="dxa"/>
          </w:tcPr>
          <w:p w14:paraId="529B726C" w14:textId="77777777" w:rsidR="00730AF2" w:rsidRPr="00682823" w:rsidRDefault="00730AF2" w:rsidP="00682823">
            <w:pPr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1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18BF3" w14:textId="77777777" w:rsidR="00730AF2" w:rsidRPr="00682823" w:rsidRDefault="00730AF2" w:rsidP="00682823">
            <w:pPr>
              <w:ind w:right="-18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D220D" w:rsidRPr="00682823" w14:paraId="078844BF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5802" w14:textId="37138B6D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238" w:type="dxa"/>
          </w:tcPr>
          <w:p w14:paraId="654528D4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C40A2" w14:textId="55459C88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ตามราคาที่ตกลงร่วมกัน</w:t>
            </w:r>
          </w:p>
        </w:tc>
      </w:tr>
      <w:tr w:rsidR="000D220D" w:rsidRPr="00682823" w14:paraId="1D5B9625" w14:textId="77777777" w:rsidTr="000D220D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14FD" w14:textId="1C2733ED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รายได้บริการอื่น</w:t>
            </w:r>
          </w:p>
        </w:tc>
        <w:tc>
          <w:tcPr>
            <w:tcW w:w="238" w:type="dxa"/>
          </w:tcPr>
          <w:p w14:paraId="68A9311C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DDB1C" w14:textId="74ACAC8F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0D220D" w:rsidRPr="00682823" w14:paraId="2774CD53" w14:textId="77777777" w:rsidTr="000D220D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0B767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ขายและซื้อสินทรัพย์ถาวร</w:t>
            </w:r>
          </w:p>
        </w:tc>
        <w:tc>
          <w:tcPr>
            <w:tcW w:w="238" w:type="dxa"/>
          </w:tcPr>
          <w:p w14:paraId="02C8AB29" w14:textId="77777777" w:rsidR="000D220D" w:rsidRPr="00682823" w:rsidRDefault="000D220D" w:rsidP="00682823">
            <w:pPr>
              <w:pStyle w:val="a5"/>
              <w:spacing w:line="240" w:lineRule="atLeast"/>
              <w:ind w:left="-18" w:right="-468"/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AF4F8" w14:textId="77777777" w:rsidR="000D220D" w:rsidRPr="00682823" w:rsidRDefault="000D220D" w:rsidP="00682823">
            <w:pPr>
              <w:pStyle w:val="a5"/>
              <w:spacing w:line="240" w:lineRule="atLeast"/>
              <w:ind w:left="-18" w:right="-46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ราคาใกล้เคียงกับราคาตลาด</w:t>
            </w:r>
          </w:p>
        </w:tc>
      </w:tr>
      <w:tr w:rsidR="000D220D" w:rsidRPr="00682823" w14:paraId="1BB43C0D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5A198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ขายวัสดุก่อสร้างและวัสดุสิ้นเปลือง</w:t>
            </w:r>
          </w:p>
        </w:tc>
        <w:tc>
          <w:tcPr>
            <w:tcW w:w="238" w:type="dxa"/>
          </w:tcPr>
          <w:p w14:paraId="2375093B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DB13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0D220D" w:rsidRPr="00682823" w14:paraId="33F45CA5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07186" w14:textId="5FE09D9A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ซื้อวัสดุก่อสร้างและวัสดุสิ้นเปลือง</w:t>
            </w:r>
          </w:p>
        </w:tc>
        <w:tc>
          <w:tcPr>
            <w:tcW w:w="238" w:type="dxa"/>
          </w:tcPr>
          <w:p w14:paraId="30C0015D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124FA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ต้นทุนบวกกำไรส่วนเพิ่มและตามราคาที่ตกลงร่วมกัน</w:t>
            </w:r>
          </w:p>
        </w:tc>
      </w:tr>
      <w:tr w:rsidR="000D220D" w:rsidRPr="00682823" w14:paraId="5BC07730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2E6E8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ค่าแรงจ้างเหมา</w:t>
            </w:r>
          </w:p>
        </w:tc>
        <w:tc>
          <w:tcPr>
            <w:tcW w:w="238" w:type="dxa"/>
          </w:tcPr>
          <w:p w14:paraId="5EB11843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CB534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ต้นทุนบวกกำไรส่วนเพิ่มและตามราคาที่ตกลงร่วมกัน</w:t>
            </w:r>
          </w:p>
        </w:tc>
      </w:tr>
      <w:tr w:rsidR="002E4F84" w:rsidRPr="00682823" w14:paraId="1699A9CF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4A7A" w14:textId="77777777" w:rsidR="002E4F84" w:rsidRPr="00682823" w:rsidRDefault="002E4F84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38" w:type="dxa"/>
          </w:tcPr>
          <w:p w14:paraId="569ADC39" w14:textId="77777777" w:rsidR="002E4F84" w:rsidRPr="00682823" w:rsidRDefault="002E4F84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F4F80" w14:textId="1889B880" w:rsidR="002E4F84" w:rsidRPr="00682823" w:rsidRDefault="002E4F84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ต้นทุนบวกกำไรส่วนเพิ่มและตามราคาที่ตกลงร่วมกัน</w:t>
            </w:r>
          </w:p>
        </w:tc>
      </w:tr>
      <w:tr w:rsidR="000D220D" w:rsidRPr="00682823" w14:paraId="1D916562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4288B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ค่าน้ำมันและค่าบริการ</w:t>
            </w:r>
          </w:p>
        </w:tc>
        <w:tc>
          <w:tcPr>
            <w:tcW w:w="238" w:type="dxa"/>
          </w:tcPr>
          <w:p w14:paraId="406414C4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D8CDA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ต้นทุนบวกกำไรส่วนเพิ่มและใกล้เคียงกับราคาที่ซื้อจากบุคคลภายนอก</w:t>
            </w:r>
          </w:p>
        </w:tc>
      </w:tr>
      <w:tr w:rsidR="000D220D" w:rsidRPr="00682823" w14:paraId="4022D165" w14:textId="77777777" w:rsidTr="0077190F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B2070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238" w:type="dxa"/>
          </w:tcPr>
          <w:p w14:paraId="70485F99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8549D" w14:textId="77777777" w:rsidR="000D220D" w:rsidRPr="00682823" w:rsidRDefault="000D220D" w:rsidP="00682823">
            <w:pPr>
              <w:ind w:left="-18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ตามหลักเกณฑ์ที่กำหนดโดยคณะกรรมการสรรหา </w:t>
            </w:r>
          </w:p>
        </w:tc>
      </w:tr>
    </w:tbl>
    <w:p w14:paraId="12C7D8AD" w14:textId="77777777" w:rsidR="00730AF2" w:rsidRPr="00682823" w:rsidRDefault="00730AF2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17D0152E" w14:textId="23A3CD72" w:rsidR="008C6BA7" w:rsidRPr="00682823" w:rsidRDefault="008C6BA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รายการซึ่งมีสาระสำคัญที่เกิดขึ้นกับ</w:t>
      </w:r>
      <w:r w:rsidR="00793E5C" w:rsidRPr="00682823">
        <w:rPr>
          <w:rFonts w:ascii="Angsana New" w:hAnsi="Angsana New"/>
          <w:sz w:val="26"/>
          <w:szCs w:val="26"/>
          <w:cs/>
          <w:lang w:val="th-TH"/>
        </w:rPr>
        <w:t>กิจการ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ที่เกี่ยวข้องกันสำหรับแต่ละปีสิ้นสุดวันที่ </w:t>
      </w:r>
      <w:r w:rsidR="00025209" w:rsidRPr="00682823">
        <w:rPr>
          <w:rFonts w:ascii="Angsana New" w:hAnsi="Angsana New"/>
          <w:sz w:val="26"/>
          <w:szCs w:val="26"/>
        </w:rPr>
        <w:t>31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563DAC0C" w14:textId="77777777" w:rsidR="00D65B44" w:rsidRPr="00682823" w:rsidRDefault="00D65B4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2896"/>
        <w:gridCol w:w="1439"/>
        <w:gridCol w:w="270"/>
        <w:gridCol w:w="1080"/>
        <w:gridCol w:w="239"/>
        <w:gridCol w:w="1024"/>
        <w:gridCol w:w="270"/>
        <w:gridCol w:w="1080"/>
        <w:gridCol w:w="270"/>
        <w:gridCol w:w="1170"/>
      </w:tblGrid>
      <w:tr w:rsidR="00D65B44" w:rsidRPr="00682823" w14:paraId="253AE7B9" w14:textId="77777777" w:rsidTr="007E4AFE">
        <w:trPr>
          <w:tblHeader/>
        </w:trPr>
        <w:tc>
          <w:tcPr>
            <w:tcW w:w="2896" w:type="dxa"/>
          </w:tcPr>
          <w:p w14:paraId="16FE1D68" w14:textId="77777777" w:rsidR="00D65B44" w:rsidRPr="00682823" w:rsidRDefault="00D65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39" w:type="dxa"/>
          </w:tcPr>
          <w:p w14:paraId="2DBAD87A" w14:textId="77777777" w:rsidR="00D65B44" w:rsidRPr="00682823" w:rsidRDefault="00D65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0F94E9" w14:textId="77777777" w:rsidR="00D65B44" w:rsidRPr="00682823" w:rsidRDefault="00D65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3" w:type="dxa"/>
            <w:gridSpan w:val="7"/>
            <w:tcBorders>
              <w:bottom w:val="single" w:sz="4" w:space="0" w:color="auto"/>
            </w:tcBorders>
          </w:tcPr>
          <w:p w14:paraId="14D0B19F" w14:textId="77777777" w:rsidR="00D65B44" w:rsidRPr="00682823" w:rsidRDefault="00D65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D65B44" w:rsidRPr="00682823" w14:paraId="2EAE096B" w14:textId="77777777" w:rsidTr="007E4AFE">
        <w:trPr>
          <w:tblHeader/>
        </w:trPr>
        <w:tc>
          <w:tcPr>
            <w:tcW w:w="2896" w:type="dxa"/>
          </w:tcPr>
          <w:p w14:paraId="5FD85835" w14:textId="77777777" w:rsidR="00D65B44" w:rsidRPr="00682823" w:rsidRDefault="00D65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39" w:type="dxa"/>
          </w:tcPr>
          <w:p w14:paraId="09BCC558" w14:textId="77777777" w:rsidR="00D65B44" w:rsidRPr="00682823" w:rsidRDefault="00D65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EB7D83" w14:textId="77777777" w:rsidR="00D65B44" w:rsidRPr="00682823" w:rsidRDefault="00D65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3ADB70" w14:textId="77777777" w:rsidR="00D65B44" w:rsidRPr="00682823" w:rsidRDefault="00D65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013127" w14:textId="77777777" w:rsidR="00D65B44" w:rsidRPr="00682823" w:rsidRDefault="00D65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C77A5C" w14:textId="77777777" w:rsidR="00D65B44" w:rsidRPr="00682823" w:rsidRDefault="00D65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5B44" w:rsidRPr="00682823" w14:paraId="17E6C162" w14:textId="77777777" w:rsidTr="007E4AFE">
        <w:trPr>
          <w:tblHeader/>
        </w:trPr>
        <w:tc>
          <w:tcPr>
            <w:tcW w:w="2896" w:type="dxa"/>
          </w:tcPr>
          <w:p w14:paraId="65AC1A39" w14:textId="77777777" w:rsidR="00D65B44" w:rsidRPr="00682823" w:rsidRDefault="00D65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39" w:type="dxa"/>
          </w:tcPr>
          <w:p w14:paraId="1676DA12" w14:textId="77777777" w:rsidR="00D65B44" w:rsidRPr="00682823" w:rsidRDefault="00D65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98A473" w14:textId="77777777" w:rsidR="00D65B44" w:rsidRPr="00682823" w:rsidRDefault="00D65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E9CDA8" w14:textId="57FCF604" w:rsidR="00D65B44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9" w:type="dxa"/>
          </w:tcPr>
          <w:p w14:paraId="1E8385DE" w14:textId="77777777" w:rsidR="00D65B44" w:rsidRPr="00682823" w:rsidRDefault="00D65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6B35557" w14:textId="403ABBC1" w:rsidR="00D65B44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8DDAD38" w14:textId="77777777" w:rsidR="00D65B44" w:rsidRPr="00682823" w:rsidRDefault="00D65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4B032E" w14:textId="510E277C" w:rsidR="00D65B44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57C5BA46" w14:textId="77777777" w:rsidR="00D65B44" w:rsidRPr="00682823" w:rsidRDefault="00D65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8802F8" w14:textId="7D65B3B0" w:rsidR="00D65B44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2E4F84" w:rsidRPr="00682823" w14:paraId="3EE9B358" w14:textId="77777777" w:rsidTr="007E4AFE">
        <w:trPr>
          <w:trHeight w:val="144"/>
          <w:tblHeader/>
        </w:trPr>
        <w:tc>
          <w:tcPr>
            <w:tcW w:w="2896" w:type="dxa"/>
          </w:tcPr>
          <w:p w14:paraId="41DC1700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336B2E2C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D7194A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3F1F46A" w14:textId="77777777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43A59C2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D921363" w14:textId="77777777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FE8161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B6137F" w14:textId="77777777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16BDE2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7F83A2" w14:textId="77777777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F84" w:rsidRPr="00682823" w14:paraId="09488689" w14:textId="77777777" w:rsidTr="00CA43AD">
        <w:tc>
          <w:tcPr>
            <w:tcW w:w="2896" w:type="dxa"/>
          </w:tcPr>
          <w:p w14:paraId="26921A7A" w14:textId="786630CA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39" w:type="dxa"/>
          </w:tcPr>
          <w:p w14:paraId="4E0E7630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D8EE4D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C3AB1CC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22C3D74C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4E273F92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BEB062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8819277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DCCA88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A527B14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D3034" w:rsidRPr="00682823" w14:paraId="3F93E73D" w14:textId="77777777" w:rsidTr="00CA43AD">
        <w:trPr>
          <w:trHeight w:val="144"/>
        </w:trPr>
        <w:tc>
          <w:tcPr>
            <w:tcW w:w="2896" w:type="dxa"/>
          </w:tcPr>
          <w:p w14:paraId="3E5DE832" w14:textId="22FD0BB9" w:rsidR="002D3034" w:rsidRPr="00682823" w:rsidRDefault="002D303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68282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ย่อย</w:t>
            </w:r>
          </w:p>
        </w:tc>
        <w:tc>
          <w:tcPr>
            <w:tcW w:w="1439" w:type="dxa"/>
          </w:tcPr>
          <w:p w14:paraId="33A1A95F" w14:textId="77777777" w:rsidR="002D3034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EB67DE" w14:textId="77777777" w:rsidR="002D3034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0FC9EFD" w14:textId="77777777" w:rsidR="002D3034" w:rsidRPr="00682823" w:rsidRDefault="002D3034" w:rsidP="0068282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66C4CF8" w14:textId="77777777" w:rsidR="002D3034" w:rsidRPr="00682823" w:rsidRDefault="002D303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3D17FB7" w14:textId="581626E1" w:rsidR="002D3034" w:rsidRPr="00682823" w:rsidRDefault="002D3034" w:rsidP="0068282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D5D1B" w14:textId="77777777" w:rsidR="002D3034" w:rsidRPr="00682823" w:rsidRDefault="002D303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89B58A" w14:textId="43A20B12" w:rsidR="002D3034" w:rsidRPr="00682823" w:rsidRDefault="002D303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208,317</w:t>
            </w:r>
          </w:p>
        </w:tc>
        <w:tc>
          <w:tcPr>
            <w:tcW w:w="270" w:type="dxa"/>
          </w:tcPr>
          <w:p w14:paraId="4A065C14" w14:textId="77777777" w:rsidR="002D3034" w:rsidRPr="00682823" w:rsidRDefault="002D303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07494C" w14:textId="449D8DC1" w:rsidR="002D3034" w:rsidRPr="00682823" w:rsidRDefault="002D3034" w:rsidP="0068282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14A3" w:rsidRPr="00682823" w14:paraId="18BCCA14" w14:textId="77777777" w:rsidTr="00C76BA4">
        <w:trPr>
          <w:trHeight w:val="144"/>
        </w:trPr>
        <w:tc>
          <w:tcPr>
            <w:tcW w:w="2896" w:type="dxa"/>
          </w:tcPr>
          <w:p w14:paraId="6B2D97E9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4F29ADA5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F77148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C17E92" w14:textId="77777777" w:rsidR="00D914A3" w:rsidRPr="00682823" w:rsidRDefault="00D914A3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9216F59" w14:textId="77777777" w:rsidR="00D914A3" w:rsidRPr="00682823" w:rsidRDefault="00D914A3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2B967AC" w14:textId="77777777" w:rsidR="00D914A3" w:rsidRPr="00682823" w:rsidRDefault="00D914A3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CB101F" w14:textId="77777777" w:rsidR="00D914A3" w:rsidRPr="00682823" w:rsidRDefault="00D914A3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36388C" w14:textId="77777777" w:rsidR="00D914A3" w:rsidRPr="00682823" w:rsidRDefault="00D914A3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24310C" w14:textId="77777777" w:rsidR="00D914A3" w:rsidRPr="00682823" w:rsidRDefault="00D914A3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7A5933" w14:textId="77777777" w:rsidR="00D914A3" w:rsidRPr="00682823" w:rsidRDefault="00D914A3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14A3" w:rsidRPr="00682823" w14:paraId="1A23F8C5" w14:textId="77777777" w:rsidTr="00CE6A99">
        <w:tc>
          <w:tcPr>
            <w:tcW w:w="2896" w:type="dxa"/>
          </w:tcPr>
          <w:p w14:paraId="4AD4E992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439" w:type="dxa"/>
          </w:tcPr>
          <w:p w14:paraId="651169D7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165B35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CB5F4FE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2B848DF7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17470078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E9B6DD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61909C3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9850A2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35A4C0A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E4F84" w:rsidRPr="00682823" w14:paraId="6A3F9548" w14:textId="77777777" w:rsidTr="00CE6A99">
        <w:trPr>
          <w:trHeight w:val="144"/>
        </w:trPr>
        <w:tc>
          <w:tcPr>
            <w:tcW w:w="2896" w:type="dxa"/>
          </w:tcPr>
          <w:p w14:paraId="710B6EF0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5EABD111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08057F7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6BB4997" w14:textId="24A5610F" w:rsidR="002E4F84" w:rsidRPr="00682823" w:rsidRDefault="002E4F84" w:rsidP="0068282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A02FBCC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F82B387" w14:textId="315C7E10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324,504</w:t>
            </w:r>
          </w:p>
        </w:tc>
        <w:tc>
          <w:tcPr>
            <w:tcW w:w="270" w:type="dxa"/>
          </w:tcPr>
          <w:p w14:paraId="242E0388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4A48CF" w14:textId="77894846" w:rsidR="002E4F84" w:rsidRPr="00682823" w:rsidRDefault="002E4F84" w:rsidP="0068282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7DCDC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40851D" w14:textId="51AA5FF9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324,504</w:t>
            </w:r>
          </w:p>
        </w:tc>
      </w:tr>
      <w:tr w:rsidR="002E4F84" w:rsidRPr="00682823" w14:paraId="44C0D2EC" w14:textId="77777777" w:rsidTr="00CE6A99">
        <w:trPr>
          <w:trHeight w:val="144"/>
        </w:trPr>
        <w:tc>
          <w:tcPr>
            <w:tcW w:w="2896" w:type="dxa"/>
          </w:tcPr>
          <w:p w14:paraId="217851EE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244ED82E" w14:textId="77777777" w:rsidR="007E4AFE" w:rsidRPr="00682823" w:rsidRDefault="007E4AFE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39" w:type="dxa"/>
          </w:tcPr>
          <w:p w14:paraId="7FC81B33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AC86019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41B8091" w14:textId="77777777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E1FFA38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BCEEB05" w14:textId="77777777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1AECE4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FECB03" w14:textId="77777777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BEDFF2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A2270D" w14:textId="77777777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F84" w:rsidRPr="00682823" w14:paraId="3A9CABE9" w14:textId="77777777" w:rsidTr="00CE6A99">
        <w:tc>
          <w:tcPr>
            <w:tcW w:w="2896" w:type="dxa"/>
          </w:tcPr>
          <w:p w14:paraId="3468803A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รายได้อื่น</w:t>
            </w:r>
          </w:p>
        </w:tc>
        <w:tc>
          <w:tcPr>
            <w:tcW w:w="1439" w:type="dxa"/>
          </w:tcPr>
          <w:p w14:paraId="280C03DE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FD2A78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534117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3AF5072B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6520C11B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9D0366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6982AB0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AA521F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F1D1ADF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E4F84" w:rsidRPr="00682823" w14:paraId="093E5BA4" w14:textId="77777777" w:rsidTr="00CE6A99">
        <w:trPr>
          <w:trHeight w:val="144"/>
        </w:trPr>
        <w:tc>
          <w:tcPr>
            <w:tcW w:w="2896" w:type="dxa"/>
          </w:tcPr>
          <w:p w14:paraId="277BEDC0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85CAC00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3F6040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85C78CC" w14:textId="77777777" w:rsidR="002E4F84" w:rsidRPr="00682823" w:rsidRDefault="002E4F84" w:rsidP="0068282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E932C90" w14:textId="77777777" w:rsidR="002E4F84" w:rsidRPr="00682823" w:rsidRDefault="002E4F84" w:rsidP="00682823">
            <w:pPr>
              <w:numPr>
                <w:ilvl w:val="0"/>
                <w:numId w:val="23"/>
              </w:numPr>
              <w:tabs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F214CEE" w14:textId="77777777" w:rsidR="002E4F84" w:rsidRPr="00682823" w:rsidRDefault="002E4F84" w:rsidP="0068282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911E46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435F24" w14:textId="416A2BE1" w:rsidR="002E4F84" w:rsidRPr="00682823" w:rsidRDefault="003634A3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209,072</w:t>
            </w:r>
          </w:p>
        </w:tc>
        <w:tc>
          <w:tcPr>
            <w:tcW w:w="270" w:type="dxa"/>
          </w:tcPr>
          <w:p w14:paraId="78A5975B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AC6F81" w14:textId="38A2B531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109,667</w:t>
            </w:r>
          </w:p>
        </w:tc>
      </w:tr>
      <w:tr w:rsidR="002E4F84" w:rsidRPr="00682823" w14:paraId="30845132" w14:textId="77777777" w:rsidTr="00CE6A99">
        <w:trPr>
          <w:trHeight w:val="144"/>
        </w:trPr>
        <w:tc>
          <w:tcPr>
            <w:tcW w:w="2896" w:type="dxa"/>
          </w:tcPr>
          <w:p w14:paraId="384E69C3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333C26BF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A73D1D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BE03F34" w14:textId="6D7904B7" w:rsidR="002E4F84" w:rsidRPr="00682823" w:rsidRDefault="003634A3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3,731</w:t>
            </w:r>
          </w:p>
        </w:tc>
        <w:tc>
          <w:tcPr>
            <w:tcW w:w="239" w:type="dxa"/>
          </w:tcPr>
          <w:p w14:paraId="04E5742D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1A6A45B" w14:textId="3F193011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2,366</w:t>
            </w:r>
          </w:p>
        </w:tc>
        <w:tc>
          <w:tcPr>
            <w:tcW w:w="270" w:type="dxa"/>
          </w:tcPr>
          <w:p w14:paraId="20FC383D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063556" w14:textId="66337410" w:rsidR="002E4F84" w:rsidRPr="00682823" w:rsidRDefault="003634A3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3,025</w:t>
            </w:r>
          </w:p>
        </w:tc>
        <w:tc>
          <w:tcPr>
            <w:tcW w:w="270" w:type="dxa"/>
          </w:tcPr>
          <w:p w14:paraId="1438C810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5FBA8B" w14:textId="13FCC56D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2,074</w:t>
            </w:r>
          </w:p>
        </w:tc>
      </w:tr>
      <w:tr w:rsidR="002E4F84" w:rsidRPr="00682823" w14:paraId="312E2A5F" w14:textId="77777777" w:rsidTr="00CE6A99">
        <w:trPr>
          <w:trHeight w:val="144"/>
        </w:trPr>
        <w:tc>
          <w:tcPr>
            <w:tcW w:w="2896" w:type="dxa"/>
          </w:tcPr>
          <w:p w14:paraId="5F2BB7D0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2B379FCC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FA2AE8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4CB8F0" w14:textId="77777777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95F7A93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EEE1365" w14:textId="77777777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6AFA2A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0BC319" w14:textId="77777777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86582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6AF462" w14:textId="77777777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F84" w:rsidRPr="00682823" w14:paraId="1E1E685D" w14:textId="77777777" w:rsidTr="00CE6A99">
        <w:tc>
          <w:tcPr>
            <w:tcW w:w="2896" w:type="dxa"/>
          </w:tcPr>
          <w:p w14:paraId="531C3F06" w14:textId="77777777" w:rsidR="002E4F84" w:rsidRPr="00682823" w:rsidRDefault="002E4F84" w:rsidP="00682823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ต้นทุนค่าก่อสร้าง</w:t>
            </w:r>
          </w:p>
        </w:tc>
        <w:tc>
          <w:tcPr>
            <w:tcW w:w="1439" w:type="dxa"/>
          </w:tcPr>
          <w:p w14:paraId="7DAAB213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87E8E7F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A2D60E6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49EB2B53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DE9EBD6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2096507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75BA25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8732057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AC9008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E4F84" w:rsidRPr="00682823" w14:paraId="05E97423" w14:textId="77777777" w:rsidTr="00CE6A99">
        <w:trPr>
          <w:trHeight w:val="144"/>
        </w:trPr>
        <w:tc>
          <w:tcPr>
            <w:tcW w:w="2896" w:type="dxa"/>
          </w:tcPr>
          <w:p w14:paraId="0F966904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18477EE5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DBD2C3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13145D3" w14:textId="77777777" w:rsidR="002E4F84" w:rsidRPr="00682823" w:rsidRDefault="002E4F84" w:rsidP="0068282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A509853" w14:textId="77777777" w:rsidR="002E4F84" w:rsidRPr="00682823" w:rsidRDefault="002E4F84" w:rsidP="00682823">
            <w:pPr>
              <w:numPr>
                <w:ilvl w:val="0"/>
                <w:numId w:val="23"/>
              </w:numPr>
              <w:tabs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0F09ED7" w14:textId="77777777" w:rsidR="002E4F84" w:rsidRPr="00682823" w:rsidRDefault="002E4F84" w:rsidP="00682823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0A6D28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0A6336" w14:textId="54ED6EF9" w:rsidR="002E4F84" w:rsidRPr="00682823" w:rsidRDefault="003634A3" w:rsidP="0068282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2,701,</w:t>
            </w:r>
            <w:r w:rsidR="00924E15" w:rsidRPr="00682823"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270" w:type="dxa"/>
          </w:tcPr>
          <w:p w14:paraId="328CD3A1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9F8620" w14:textId="0CD6E838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2,636,501</w:t>
            </w:r>
          </w:p>
        </w:tc>
      </w:tr>
      <w:tr w:rsidR="002E4F84" w:rsidRPr="00682823" w14:paraId="2641F7D8" w14:textId="77777777" w:rsidTr="00CE6A99">
        <w:trPr>
          <w:trHeight w:val="144"/>
        </w:trPr>
        <w:tc>
          <w:tcPr>
            <w:tcW w:w="2896" w:type="dxa"/>
          </w:tcPr>
          <w:p w14:paraId="68191584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255B48A3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8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FE6D55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0B520BB" w14:textId="4FA6DC34" w:rsidR="002E4F84" w:rsidRPr="00682823" w:rsidRDefault="003634A3" w:rsidP="0068282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117,454</w:t>
            </w:r>
          </w:p>
        </w:tc>
        <w:tc>
          <w:tcPr>
            <w:tcW w:w="239" w:type="dxa"/>
          </w:tcPr>
          <w:p w14:paraId="6FB59161" w14:textId="77777777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14:paraId="2397225D" w14:textId="298D8552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123,059</w:t>
            </w:r>
          </w:p>
        </w:tc>
        <w:tc>
          <w:tcPr>
            <w:tcW w:w="270" w:type="dxa"/>
          </w:tcPr>
          <w:p w14:paraId="780E0174" w14:textId="77777777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5ABDC5" w14:textId="1AECE018" w:rsidR="002E4F84" w:rsidRPr="00682823" w:rsidRDefault="003634A3" w:rsidP="0068282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117,454</w:t>
            </w:r>
          </w:p>
        </w:tc>
        <w:tc>
          <w:tcPr>
            <w:tcW w:w="270" w:type="dxa"/>
          </w:tcPr>
          <w:p w14:paraId="502F0781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73FD102" w14:textId="6749E3B8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123,059</w:t>
            </w:r>
          </w:p>
        </w:tc>
      </w:tr>
      <w:tr w:rsidR="002E4F84" w:rsidRPr="00682823" w14:paraId="75D852EA" w14:textId="77777777" w:rsidTr="00CE6A99">
        <w:tc>
          <w:tcPr>
            <w:tcW w:w="2896" w:type="dxa"/>
          </w:tcPr>
          <w:p w14:paraId="4BCDE333" w14:textId="77777777" w:rsidR="002E4F84" w:rsidRPr="00682823" w:rsidRDefault="002E4F84" w:rsidP="00682823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3491EB2D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CF7FA68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4E588D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48A7DADC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A840841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3D99C0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40496B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14D7294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315009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E4F84" w:rsidRPr="00682823" w14:paraId="0B8D2D20" w14:textId="77777777" w:rsidTr="00CE6A99">
        <w:tc>
          <w:tcPr>
            <w:tcW w:w="2896" w:type="dxa"/>
          </w:tcPr>
          <w:p w14:paraId="06F1DF8F" w14:textId="77777777" w:rsidR="002E4F84" w:rsidRPr="00682823" w:rsidRDefault="002E4F84" w:rsidP="00682823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39" w:type="dxa"/>
          </w:tcPr>
          <w:p w14:paraId="081A30DE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D165CC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F3B494E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30781B77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AC26DD0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FB8646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5B10BB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9DC5F3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BFEA53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E4F84" w:rsidRPr="00682823" w14:paraId="6F71C1B7" w14:textId="77777777" w:rsidTr="00CE6A99">
        <w:tc>
          <w:tcPr>
            <w:tcW w:w="2896" w:type="dxa"/>
          </w:tcPr>
          <w:p w14:paraId="4208D63A" w14:textId="77777777" w:rsidR="002E4F84" w:rsidRPr="00682823" w:rsidRDefault="002E4F84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680F5259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D71406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C27EF0B" w14:textId="210C2309" w:rsidR="002E4F84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2,474</w:t>
            </w:r>
          </w:p>
        </w:tc>
        <w:tc>
          <w:tcPr>
            <w:tcW w:w="239" w:type="dxa"/>
          </w:tcPr>
          <w:p w14:paraId="730A29B2" w14:textId="77777777" w:rsidR="002E4F84" w:rsidRPr="00682823" w:rsidRDefault="002E4F8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7EE9469" w14:textId="015D3D7B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14,454</w:t>
            </w:r>
          </w:p>
        </w:tc>
        <w:tc>
          <w:tcPr>
            <w:tcW w:w="270" w:type="dxa"/>
          </w:tcPr>
          <w:p w14:paraId="46C07EFF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D4EA54" w14:textId="24321F83" w:rsidR="002E4F84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2,474</w:t>
            </w:r>
          </w:p>
        </w:tc>
        <w:tc>
          <w:tcPr>
            <w:tcW w:w="270" w:type="dxa"/>
          </w:tcPr>
          <w:p w14:paraId="402E95B9" w14:textId="77777777" w:rsidR="002E4F84" w:rsidRPr="00682823" w:rsidRDefault="002E4F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32A1B0" w14:textId="2322F634" w:rsidR="002E4F84" w:rsidRPr="00682823" w:rsidRDefault="002E4F8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13,327</w:t>
            </w:r>
          </w:p>
        </w:tc>
      </w:tr>
    </w:tbl>
    <w:p w14:paraId="294A37C0" w14:textId="77777777" w:rsidR="00D65B44" w:rsidRPr="00682823" w:rsidRDefault="00D65B4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705F64EE" w14:textId="64DD81A3" w:rsidR="00402ED0" w:rsidRPr="00682823" w:rsidRDefault="00402ED0" w:rsidP="00682823">
      <w:pPr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ค่าตอบแทนที่เป็นตัวเงินของผู้บริหารสำหรับแต่ละปีสิ้นสุดวันที่ </w:t>
      </w:r>
      <w:r w:rsidRPr="00682823">
        <w:rPr>
          <w:rFonts w:ascii="Angsana New" w:hAnsi="Angsana New"/>
          <w:sz w:val="26"/>
          <w:szCs w:val="26"/>
        </w:rPr>
        <w:t>31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16AFFF31" w14:textId="77777777" w:rsidR="00402ED0" w:rsidRPr="00682823" w:rsidRDefault="00402ED0" w:rsidP="00682823">
      <w:pPr>
        <w:rPr>
          <w:rStyle w:val="PageNumber"/>
          <w:rFonts w:ascii="Angsana New" w:hAnsi="Angsana New"/>
          <w:sz w:val="26"/>
          <w:szCs w:val="26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3888"/>
        <w:gridCol w:w="236"/>
        <w:gridCol w:w="1204"/>
        <w:gridCol w:w="238"/>
        <w:gridCol w:w="1202"/>
        <w:gridCol w:w="238"/>
        <w:gridCol w:w="1202"/>
        <w:gridCol w:w="236"/>
        <w:gridCol w:w="1204"/>
      </w:tblGrid>
      <w:tr w:rsidR="00402ED0" w:rsidRPr="00682823" w14:paraId="44BDE14B" w14:textId="77777777" w:rsidTr="0045532F">
        <w:tc>
          <w:tcPr>
            <w:tcW w:w="3888" w:type="dxa"/>
          </w:tcPr>
          <w:p w14:paraId="78DDB0AC" w14:textId="77777777" w:rsidR="00402ED0" w:rsidRPr="00682823" w:rsidRDefault="00402ED0" w:rsidP="00682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CFA753" w14:textId="77777777" w:rsidR="00402ED0" w:rsidRPr="00682823" w:rsidRDefault="00402ED0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18530A46" w14:textId="77777777" w:rsidR="00402ED0" w:rsidRPr="00682823" w:rsidRDefault="00402ED0" w:rsidP="006828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402ED0" w:rsidRPr="00682823" w14:paraId="5FD13E8E" w14:textId="77777777" w:rsidTr="0045532F">
        <w:tc>
          <w:tcPr>
            <w:tcW w:w="3888" w:type="dxa"/>
          </w:tcPr>
          <w:p w14:paraId="4378C71F" w14:textId="77777777" w:rsidR="00402ED0" w:rsidRPr="00682823" w:rsidRDefault="00402ED0" w:rsidP="00682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BD80A" w14:textId="77777777" w:rsidR="00402ED0" w:rsidRPr="00682823" w:rsidRDefault="00402ED0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1BC110" w14:textId="77777777" w:rsidR="00402ED0" w:rsidRPr="00682823" w:rsidRDefault="00402ED0" w:rsidP="006828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8CA5CF4" w14:textId="77777777" w:rsidR="00402ED0" w:rsidRPr="00682823" w:rsidRDefault="00402ED0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5CC3D2" w14:textId="77777777" w:rsidR="00402ED0" w:rsidRPr="00682823" w:rsidRDefault="00402ED0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2ED0" w:rsidRPr="00682823" w14:paraId="13920271" w14:textId="77777777" w:rsidTr="0045532F">
        <w:tc>
          <w:tcPr>
            <w:tcW w:w="3888" w:type="dxa"/>
            <w:tcBorders>
              <w:bottom w:val="single" w:sz="4" w:space="0" w:color="auto"/>
            </w:tcBorders>
          </w:tcPr>
          <w:p w14:paraId="7959C3BF" w14:textId="77777777" w:rsidR="00402ED0" w:rsidRPr="00682823" w:rsidRDefault="00402E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6282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ประเภทของค่าตอบแทน</w:t>
            </w:r>
          </w:p>
        </w:tc>
        <w:tc>
          <w:tcPr>
            <w:tcW w:w="236" w:type="dxa"/>
          </w:tcPr>
          <w:p w14:paraId="03B76163" w14:textId="77777777" w:rsidR="00402ED0" w:rsidRPr="00682823" w:rsidRDefault="00402ED0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D1FD521" w14:textId="4E2616A8" w:rsidR="00402ED0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39401560" w14:textId="77777777" w:rsidR="00402ED0" w:rsidRPr="00682823" w:rsidRDefault="00402ED0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A80DB2A" w14:textId="7CB7B74F" w:rsidR="00402ED0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</w:tcPr>
          <w:p w14:paraId="6C64CB8C" w14:textId="77777777" w:rsidR="00402ED0" w:rsidRPr="00682823" w:rsidRDefault="00402ED0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1E1AC46" w14:textId="0072376A" w:rsidR="00402ED0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799AE15A" w14:textId="77777777" w:rsidR="00402ED0" w:rsidRPr="00682823" w:rsidRDefault="00402ED0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5C43780" w14:textId="3B9D6DDE" w:rsidR="00402ED0" w:rsidRPr="00682823" w:rsidRDefault="0010196A" w:rsidP="00682823">
            <w:pPr>
              <w:tabs>
                <w:tab w:val="clear" w:pos="907"/>
                <w:tab w:val="left" w:pos="988"/>
              </w:tabs>
              <w:ind w:lef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A5984" w:rsidRPr="00682823" w14:paraId="1ECA71AB" w14:textId="77777777" w:rsidTr="00703BE2">
        <w:tc>
          <w:tcPr>
            <w:tcW w:w="3888" w:type="dxa"/>
            <w:tcBorders>
              <w:top w:val="single" w:sz="4" w:space="0" w:color="auto"/>
            </w:tcBorders>
          </w:tcPr>
          <w:p w14:paraId="637473D4" w14:textId="77777777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เงินเดือน </w:t>
            </w:r>
          </w:p>
        </w:tc>
        <w:tc>
          <w:tcPr>
            <w:tcW w:w="236" w:type="dxa"/>
          </w:tcPr>
          <w:p w14:paraId="058C7080" w14:textId="77777777" w:rsidR="000A5984" w:rsidRPr="00682823" w:rsidRDefault="000A5984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7C481DD" w14:textId="53978598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24,179</w:t>
            </w:r>
          </w:p>
        </w:tc>
        <w:tc>
          <w:tcPr>
            <w:tcW w:w="238" w:type="dxa"/>
          </w:tcPr>
          <w:p w14:paraId="48B6F14C" w14:textId="77777777" w:rsidR="000A5984" w:rsidRPr="00682823" w:rsidRDefault="000A5984" w:rsidP="00682823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D53CDBF" w14:textId="2BBDEB4C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23,157</w:t>
            </w:r>
          </w:p>
        </w:tc>
        <w:tc>
          <w:tcPr>
            <w:tcW w:w="238" w:type="dxa"/>
          </w:tcPr>
          <w:p w14:paraId="0308E9C3" w14:textId="77777777" w:rsidR="000A5984" w:rsidRPr="00682823" w:rsidRDefault="000A5984" w:rsidP="00682823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7FC9B5C" w14:textId="1F93649E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24,179</w:t>
            </w:r>
          </w:p>
        </w:tc>
        <w:tc>
          <w:tcPr>
            <w:tcW w:w="236" w:type="dxa"/>
          </w:tcPr>
          <w:p w14:paraId="00E0D0C6" w14:textId="77777777" w:rsidR="000A5984" w:rsidRPr="00682823" w:rsidRDefault="000A5984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BB5F6D0" w14:textId="68FD6FB5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23,157</w:t>
            </w:r>
          </w:p>
        </w:tc>
      </w:tr>
      <w:tr w:rsidR="00477329" w:rsidRPr="00682823" w14:paraId="394B9576" w14:textId="77777777" w:rsidTr="00703BE2">
        <w:tc>
          <w:tcPr>
            <w:tcW w:w="3888" w:type="dxa"/>
          </w:tcPr>
          <w:p w14:paraId="55F01BB7" w14:textId="1C7DF11D" w:rsidR="00477329" w:rsidRPr="00682823" w:rsidRDefault="004773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โบนัส</w:t>
            </w:r>
          </w:p>
        </w:tc>
        <w:tc>
          <w:tcPr>
            <w:tcW w:w="236" w:type="dxa"/>
          </w:tcPr>
          <w:p w14:paraId="77642700" w14:textId="77777777" w:rsidR="00477329" w:rsidRPr="00682823" w:rsidRDefault="00477329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8391DF0" w14:textId="2A21EAAD" w:rsidR="00477329" w:rsidRPr="00682823" w:rsidRDefault="004773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5,707</w:t>
            </w:r>
          </w:p>
        </w:tc>
        <w:tc>
          <w:tcPr>
            <w:tcW w:w="238" w:type="dxa"/>
          </w:tcPr>
          <w:p w14:paraId="223E729B" w14:textId="77777777" w:rsidR="00477329" w:rsidRPr="00682823" w:rsidRDefault="00477329" w:rsidP="00682823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0BF65CC" w14:textId="5D1CB646" w:rsidR="00477329" w:rsidRPr="00682823" w:rsidRDefault="004773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238" w:type="dxa"/>
          </w:tcPr>
          <w:p w14:paraId="59B11382" w14:textId="77777777" w:rsidR="00477329" w:rsidRPr="00682823" w:rsidRDefault="00477329" w:rsidP="00682823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946383E" w14:textId="1C523F0E" w:rsidR="00477329" w:rsidRPr="00682823" w:rsidRDefault="004773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5,707</w:t>
            </w:r>
          </w:p>
        </w:tc>
        <w:tc>
          <w:tcPr>
            <w:tcW w:w="236" w:type="dxa"/>
          </w:tcPr>
          <w:p w14:paraId="15E89072" w14:textId="77777777" w:rsidR="00477329" w:rsidRPr="00682823" w:rsidRDefault="00477329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5FA2AE0" w14:textId="0A36D2F0" w:rsidR="00477329" w:rsidRPr="00682823" w:rsidRDefault="004773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 xml:space="preserve">    -</w:t>
            </w:r>
          </w:p>
        </w:tc>
      </w:tr>
      <w:tr w:rsidR="00477329" w:rsidRPr="00682823" w14:paraId="49D535A2" w14:textId="77777777" w:rsidTr="0045532F">
        <w:tc>
          <w:tcPr>
            <w:tcW w:w="3888" w:type="dxa"/>
          </w:tcPr>
          <w:p w14:paraId="4B5EF414" w14:textId="77777777" w:rsidR="00477329" w:rsidRPr="00682823" w:rsidRDefault="004773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36" w:type="dxa"/>
          </w:tcPr>
          <w:p w14:paraId="14C679F6" w14:textId="77777777" w:rsidR="00477329" w:rsidRPr="00682823" w:rsidRDefault="00477329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D418BEA" w14:textId="66D372C7" w:rsidR="00477329" w:rsidRPr="00682823" w:rsidRDefault="004773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4,521</w:t>
            </w:r>
          </w:p>
        </w:tc>
        <w:tc>
          <w:tcPr>
            <w:tcW w:w="238" w:type="dxa"/>
          </w:tcPr>
          <w:p w14:paraId="76A156AA" w14:textId="77777777" w:rsidR="00477329" w:rsidRPr="00682823" w:rsidRDefault="00477329" w:rsidP="00682823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26869C9D" w14:textId="6C973BFA" w:rsidR="00477329" w:rsidRPr="00682823" w:rsidRDefault="004773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656</w:t>
            </w:r>
          </w:p>
        </w:tc>
        <w:tc>
          <w:tcPr>
            <w:tcW w:w="238" w:type="dxa"/>
          </w:tcPr>
          <w:p w14:paraId="1532F965" w14:textId="77777777" w:rsidR="00477329" w:rsidRPr="00682823" w:rsidRDefault="00477329" w:rsidP="00682823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F9660AC" w14:textId="1B0B9484" w:rsidR="00477329" w:rsidRPr="00682823" w:rsidRDefault="004773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4,521</w:t>
            </w:r>
          </w:p>
        </w:tc>
        <w:tc>
          <w:tcPr>
            <w:tcW w:w="236" w:type="dxa"/>
          </w:tcPr>
          <w:p w14:paraId="27077D2E" w14:textId="77777777" w:rsidR="00477329" w:rsidRPr="00682823" w:rsidRDefault="00477329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55A0741" w14:textId="47CF785E" w:rsidR="00477329" w:rsidRPr="00682823" w:rsidRDefault="004773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656</w:t>
            </w:r>
          </w:p>
        </w:tc>
      </w:tr>
      <w:tr w:rsidR="000A5984" w:rsidRPr="00682823" w14:paraId="0FD5A933" w14:textId="77777777" w:rsidTr="0045532F">
        <w:tc>
          <w:tcPr>
            <w:tcW w:w="3888" w:type="dxa"/>
          </w:tcPr>
          <w:p w14:paraId="13776CB5" w14:textId="77777777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เบี้ยประชุม</w:t>
            </w:r>
          </w:p>
        </w:tc>
        <w:tc>
          <w:tcPr>
            <w:tcW w:w="236" w:type="dxa"/>
          </w:tcPr>
          <w:p w14:paraId="679221F6" w14:textId="77777777" w:rsidR="000A5984" w:rsidRPr="00682823" w:rsidRDefault="000A5984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C2DBBC6" w14:textId="2AFAAA5C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1,500</w:t>
            </w:r>
          </w:p>
        </w:tc>
        <w:tc>
          <w:tcPr>
            <w:tcW w:w="238" w:type="dxa"/>
          </w:tcPr>
          <w:p w14:paraId="318979DD" w14:textId="77777777" w:rsidR="000A5984" w:rsidRPr="00682823" w:rsidRDefault="000A5984" w:rsidP="00682823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214F286" w14:textId="66737BDB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1,500</w:t>
            </w:r>
          </w:p>
        </w:tc>
        <w:tc>
          <w:tcPr>
            <w:tcW w:w="238" w:type="dxa"/>
          </w:tcPr>
          <w:p w14:paraId="78A8ACFB" w14:textId="77777777" w:rsidR="000A5984" w:rsidRPr="00682823" w:rsidRDefault="000A5984" w:rsidP="00682823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A012320" w14:textId="1920D9C9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18AD82D4" w14:textId="77777777" w:rsidR="000A5984" w:rsidRPr="00682823" w:rsidRDefault="000A5984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80D0C3" w14:textId="074F1978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1,500</w:t>
            </w:r>
          </w:p>
        </w:tc>
      </w:tr>
      <w:tr w:rsidR="000A5984" w:rsidRPr="00682823" w14:paraId="70716DBC" w14:textId="77777777" w:rsidTr="0045532F">
        <w:tc>
          <w:tcPr>
            <w:tcW w:w="3888" w:type="dxa"/>
          </w:tcPr>
          <w:p w14:paraId="12C8D3A2" w14:textId="77777777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36" w:type="dxa"/>
          </w:tcPr>
          <w:p w14:paraId="3D6BB9FB" w14:textId="77777777" w:rsidR="000A5984" w:rsidRPr="00682823" w:rsidRDefault="000A5984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8CA9AA3" w14:textId="12985CDA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341</w:t>
            </w:r>
          </w:p>
        </w:tc>
        <w:tc>
          <w:tcPr>
            <w:tcW w:w="238" w:type="dxa"/>
          </w:tcPr>
          <w:p w14:paraId="3F9B51DB" w14:textId="77777777" w:rsidR="000A5984" w:rsidRPr="00682823" w:rsidRDefault="000A5984" w:rsidP="00682823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4A014F3" w14:textId="3C7856B2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348</w:t>
            </w:r>
          </w:p>
        </w:tc>
        <w:tc>
          <w:tcPr>
            <w:tcW w:w="238" w:type="dxa"/>
          </w:tcPr>
          <w:p w14:paraId="4C5098AD" w14:textId="77777777" w:rsidR="000A5984" w:rsidRPr="00682823" w:rsidRDefault="000A5984" w:rsidP="00682823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AFDFBFD" w14:textId="1C4FB67C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341</w:t>
            </w:r>
          </w:p>
        </w:tc>
        <w:tc>
          <w:tcPr>
            <w:tcW w:w="236" w:type="dxa"/>
          </w:tcPr>
          <w:p w14:paraId="0CB8FC45" w14:textId="77777777" w:rsidR="000A5984" w:rsidRPr="00682823" w:rsidRDefault="000A5984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FB29100" w14:textId="4ADBCDF0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348</w:t>
            </w:r>
          </w:p>
        </w:tc>
      </w:tr>
      <w:tr w:rsidR="000A5984" w:rsidRPr="00682823" w14:paraId="412E9B38" w14:textId="77777777" w:rsidTr="0045532F">
        <w:tc>
          <w:tcPr>
            <w:tcW w:w="3888" w:type="dxa"/>
          </w:tcPr>
          <w:p w14:paraId="4A8BC31A" w14:textId="77777777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36" w:type="dxa"/>
          </w:tcPr>
          <w:p w14:paraId="6EC89562" w14:textId="77777777" w:rsidR="000A5984" w:rsidRPr="00682823" w:rsidRDefault="000A5984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017C1BF" w14:textId="13914B1C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5,517</w:t>
            </w:r>
          </w:p>
        </w:tc>
        <w:tc>
          <w:tcPr>
            <w:tcW w:w="238" w:type="dxa"/>
          </w:tcPr>
          <w:p w14:paraId="4A707AA7" w14:textId="77777777" w:rsidR="000A5984" w:rsidRPr="00682823" w:rsidRDefault="000A5984" w:rsidP="00682823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81E3055" w14:textId="521FDD1F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5,835</w:t>
            </w:r>
          </w:p>
        </w:tc>
        <w:tc>
          <w:tcPr>
            <w:tcW w:w="238" w:type="dxa"/>
          </w:tcPr>
          <w:p w14:paraId="19311AA7" w14:textId="77777777" w:rsidR="000A5984" w:rsidRPr="00682823" w:rsidRDefault="000A5984" w:rsidP="00682823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BD8301E" w14:textId="39186AF2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5,517</w:t>
            </w:r>
          </w:p>
        </w:tc>
        <w:tc>
          <w:tcPr>
            <w:tcW w:w="236" w:type="dxa"/>
          </w:tcPr>
          <w:p w14:paraId="7FBAB241" w14:textId="77777777" w:rsidR="000A5984" w:rsidRPr="00682823" w:rsidRDefault="000A5984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8557321" w14:textId="3AF0895A" w:rsidR="000A5984" w:rsidRPr="00682823" w:rsidRDefault="000A598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5,835</w:t>
            </w:r>
          </w:p>
        </w:tc>
      </w:tr>
      <w:tr w:rsidR="00477329" w:rsidRPr="00682823" w14:paraId="2E73B07B" w14:textId="77777777" w:rsidTr="0045532F">
        <w:tc>
          <w:tcPr>
            <w:tcW w:w="3888" w:type="dxa"/>
          </w:tcPr>
          <w:p w14:paraId="34059234" w14:textId="77777777" w:rsidR="00477329" w:rsidRPr="00682823" w:rsidRDefault="004773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54C6AD15" w14:textId="77777777" w:rsidR="00477329" w:rsidRPr="00682823" w:rsidRDefault="00477329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4EAD073" w14:textId="6555D409" w:rsidR="00477329" w:rsidRPr="00682823" w:rsidRDefault="004773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41,765</w:t>
            </w:r>
          </w:p>
        </w:tc>
        <w:tc>
          <w:tcPr>
            <w:tcW w:w="238" w:type="dxa"/>
          </w:tcPr>
          <w:p w14:paraId="1F4BB31B" w14:textId="77777777" w:rsidR="00477329" w:rsidRPr="00682823" w:rsidRDefault="00477329" w:rsidP="00682823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622D8CB" w14:textId="6E4255CE" w:rsidR="00477329" w:rsidRPr="00682823" w:rsidRDefault="004773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31,496</w:t>
            </w:r>
          </w:p>
        </w:tc>
        <w:tc>
          <w:tcPr>
            <w:tcW w:w="238" w:type="dxa"/>
          </w:tcPr>
          <w:p w14:paraId="71E3B03F" w14:textId="77777777" w:rsidR="00477329" w:rsidRPr="00682823" w:rsidRDefault="00477329" w:rsidP="00682823">
            <w:pPr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6ED4C2F" w14:textId="091A8D29" w:rsidR="00477329" w:rsidRPr="00682823" w:rsidRDefault="004773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41,765</w:t>
            </w:r>
          </w:p>
        </w:tc>
        <w:tc>
          <w:tcPr>
            <w:tcW w:w="236" w:type="dxa"/>
          </w:tcPr>
          <w:p w14:paraId="1890851D" w14:textId="77777777" w:rsidR="00477329" w:rsidRPr="00682823" w:rsidRDefault="00477329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B4F5B6F" w14:textId="6E96F287" w:rsidR="00477329" w:rsidRPr="00682823" w:rsidRDefault="004773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>31,496</w:t>
            </w:r>
          </w:p>
        </w:tc>
      </w:tr>
    </w:tbl>
    <w:p w14:paraId="6CA2EF8E" w14:textId="77777777" w:rsidR="00D2598F" w:rsidRPr="00682823" w:rsidRDefault="00D2598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lang w:val="th-TH"/>
        </w:rPr>
      </w:pPr>
    </w:p>
    <w:p w14:paraId="479DB045" w14:textId="2E652836" w:rsidR="004C41C5" w:rsidRPr="00682823" w:rsidRDefault="004C41C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ณ วันที่ </w:t>
      </w:r>
      <w:r w:rsidRPr="00682823">
        <w:rPr>
          <w:rFonts w:ascii="Angsana New" w:hAnsi="Angsana New"/>
          <w:sz w:val="26"/>
          <w:szCs w:val="26"/>
        </w:rPr>
        <w:t>31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>ยอดคงเหลือกับ</w:t>
      </w:r>
      <w:r w:rsidR="0087073E" w:rsidRPr="00682823">
        <w:rPr>
          <w:rFonts w:ascii="Angsana New" w:hAnsi="Angsana New"/>
          <w:sz w:val="26"/>
          <w:szCs w:val="26"/>
          <w:cs/>
          <w:lang w:val="th-TH"/>
        </w:rPr>
        <w:t>กิจการที่เกี่ยวข้องกัน</w:t>
      </w:r>
      <w:r w:rsidRPr="00682823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0780324B" w14:textId="77777777" w:rsidR="00B46472" w:rsidRPr="00682823" w:rsidRDefault="00B46472" w:rsidP="00682823">
      <w:pPr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170"/>
        <w:gridCol w:w="270"/>
        <w:gridCol w:w="1261"/>
        <w:gridCol w:w="270"/>
        <w:gridCol w:w="1349"/>
      </w:tblGrid>
      <w:tr w:rsidR="009E2C00" w:rsidRPr="00682823" w14:paraId="38EE37A6" w14:textId="77777777" w:rsidTr="007E4AFE">
        <w:trPr>
          <w:cantSplit/>
          <w:tblHeader/>
        </w:trPr>
        <w:tc>
          <w:tcPr>
            <w:tcW w:w="3780" w:type="dxa"/>
          </w:tcPr>
          <w:p w14:paraId="01CA2A82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43CD6025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9E2C00" w:rsidRPr="00682823" w14:paraId="759A93B9" w14:textId="77777777" w:rsidTr="007E4AFE">
        <w:trPr>
          <w:cantSplit/>
          <w:tblHeader/>
        </w:trPr>
        <w:tc>
          <w:tcPr>
            <w:tcW w:w="3780" w:type="dxa"/>
          </w:tcPr>
          <w:p w14:paraId="25D99B5F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2A4A9A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7CCD89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</w:tcBorders>
          </w:tcPr>
          <w:p w14:paraId="43E5E792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F1ADF8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3ABEC72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</w:t>
            </w:r>
          </w:p>
        </w:tc>
      </w:tr>
      <w:tr w:rsidR="009E2C00" w:rsidRPr="00682823" w14:paraId="406EADDB" w14:textId="77777777" w:rsidTr="007E4AFE">
        <w:trPr>
          <w:cantSplit/>
          <w:tblHeader/>
        </w:trPr>
        <w:tc>
          <w:tcPr>
            <w:tcW w:w="3780" w:type="dxa"/>
          </w:tcPr>
          <w:p w14:paraId="1EBDEDAB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75384DF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  <w:tc>
          <w:tcPr>
            <w:tcW w:w="270" w:type="dxa"/>
          </w:tcPr>
          <w:p w14:paraId="5A1D515A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C6CABB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5C2407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3DEEDF2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5B28BD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636D3F8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</w:tr>
      <w:tr w:rsidR="009E2C00" w:rsidRPr="00682823" w14:paraId="288B2807" w14:textId="77777777" w:rsidTr="007E4AFE">
        <w:trPr>
          <w:cantSplit/>
          <w:tblHeader/>
        </w:trPr>
        <w:tc>
          <w:tcPr>
            <w:tcW w:w="3780" w:type="dxa"/>
          </w:tcPr>
          <w:p w14:paraId="462216E5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D51E3E" w14:textId="020128D8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0196A"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EF5FC34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D91BE6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D102B8E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063E119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14:paraId="32BF2EF6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B7953A7" w14:textId="05B87089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0196A"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914A3" w:rsidRPr="00682823" w14:paraId="63ECCE7A" w14:textId="77777777" w:rsidTr="007E4AFE">
        <w:trPr>
          <w:cantSplit/>
        </w:trPr>
        <w:tc>
          <w:tcPr>
            <w:tcW w:w="3780" w:type="dxa"/>
          </w:tcPr>
          <w:p w14:paraId="4D75461A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70F3EBF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E6DD10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BB60B7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7A2546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4CF4AB45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5B62C9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9E9A85E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14A3" w:rsidRPr="00682823" w14:paraId="0D0823D6" w14:textId="77777777" w:rsidTr="009E2C00">
        <w:trPr>
          <w:cantSplit/>
        </w:trPr>
        <w:tc>
          <w:tcPr>
            <w:tcW w:w="3780" w:type="dxa"/>
          </w:tcPr>
          <w:p w14:paraId="0EB9FE3B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105AE418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D2B36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9F7CD3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3848C10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EFDFA63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07B60C3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83BE68A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14A3" w:rsidRPr="00682823" w14:paraId="67CCEE1D" w14:textId="77777777" w:rsidTr="009E2C00">
        <w:trPr>
          <w:cantSplit/>
        </w:trPr>
        <w:tc>
          <w:tcPr>
            <w:tcW w:w="3780" w:type="dxa"/>
          </w:tcPr>
          <w:p w14:paraId="0C538B35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C102826" w14:textId="295ADF7D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8,946</w:t>
            </w:r>
          </w:p>
        </w:tc>
        <w:tc>
          <w:tcPr>
            <w:tcW w:w="270" w:type="dxa"/>
          </w:tcPr>
          <w:p w14:paraId="12E126FA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A11152" w14:textId="686FD669" w:rsidR="00D914A3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3,992</w:t>
            </w:r>
          </w:p>
        </w:tc>
        <w:tc>
          <w:tcPr>
            <w:tcW w:w="270" w:type="dxa"/>
          </w:tcPr>
          <w:p w14:paraId="58226216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A19C407" w14:textId="6C6CBB17" w:rsidR="00D914A3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1,349</w:t>
            </w:r>
          </w:p>
        </w:tc>
        <w:tc>
          <w:tcPr>
            <w:tcW w:w="270" w:type="dxa"/>
          </w:tcPr>
          <w:p w14:paraId="098218D0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EFE95FD" w14:textId="2E8767C0" w:rsidR="00D914A3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11,589</w:t>
            </w:r>
          </w:p>
        </w:tc>
      </w:tr>
      <w:tr w:rsidR="00D914A3" w:rsidRPr="00682823" w14:paraId="631AE9B1" w14:textId="77777777" w:rsidTr="009E2C00">
        <w:trPr>
          <w:cantSplit/>
        </w:trPr>
        <w:tc>
          <w:tcPr>
            <w:tcW w:w="3780" w:type="dxa"/>
          </w:tcPr>
          <w:p w14:paraId="3BD7BB42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E379BF5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66DCB3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2D7894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776610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993324E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EFDB78A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6772032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14A3" w:rsidRPr="00682823" w14:paraId="3657765D" w14:textId="77777777" w:rsidTr="009E2C00">
        <w:trPr>
          <w:cantSplit/>
        </w:trPr>
        <w:tc>
          <w:tcPr>
            <w:tcW w:w="3780" w:type="dxa"/>
          </w:tcPr>
          <w:p w14:paraId="1A8408BD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lang w:val="en-US"/>
              </w:rPr>
              <w:lastRenderedPageBreak/>
              <w:br w:type="page"/>
            </w:r>
            <w:r w:rsidRPr="0068282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5650018B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5804E4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C07F0A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D65ECD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2FFB2D8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  <w:tab w:val="left" w:pos="819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7CD02C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D4B21AB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14A3" w:rsidRPr="00682823" w14:paraId="0FEF80E2" w14:textId="77777777" w:rsidTr="009E2C00">
        <w:trPr>
          <w:cantSplit/>
        </w:trPr>
        <w:tc>
          <w:tcPr>
            <w:tcW w:w="3780" w:type="dxa"/>
          </w:tcPr>
          <w:p w14:paraId="54648E13" w14:textId="77777777" w:rsidR="00D914A3" w:rsidRPr="00682823" w:rsidRDefault="00D914A3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0AB42E6" w14:textId="15DA7EBA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3,977</w:t>
            </w:r>
          </w:p>
        </w:tc>
        <w:tc>
          <w:tcPr>
            <w:tcW w:w="270" w:type="dxa"/>
          </w:tcPr>
          <w:p w14:paraId="35323CC9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52AC94" w14:textId="2BC77E98" w:rsidR="00D914A3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20,193</w:t>
            </w:r>
          </w:p>
        </w:tc>
        <w:tc>
          <w:tcPr>
            <w:tcW w:w="270" w:type="dxa"/>
          </w:tcPr>
          <w:p w14:paraId="75B3A77E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082D8509" w14:textId="5C51BA5E" w:rsidR="00D914A3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18,451</w:t>
            </w:r>
          </w:p>
        </w:tc>
        <w:tc>
          <w:tcPr>
            <w:tcW w:w="270" w:type="dxa"/>
          </w:tcPr>
          <w:p w14:paraId="55557246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4A0DD69F" w14:textId="6B48F433" w:rsidR="00D914A3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5,719</w:t>
            </w:r>
          </w:p>
        </w:tc>
      </w:tr>
      <w:tr w:rsidR="00D914A3" w:rsidRPr="00682823" w14:paraId="2AAD2C3D" w14:textId="77777777" w:rsidTr="009E2C00">
        <w:trPr>
          <w:cantSplit/>
        </w:trPr>
        <w:tc>
          <w:tcPr>
            <w:tcW w:w="3780" w:type="dxa"/>
          </w:tcPr>
          <w:p w14:paraId="72301FE3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3B4433BD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2819F45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1C7EA18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D6C4DE4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1" w:type="dxa"/>
          </w:tcPr>
          <w:p w14:paraId="6EF5265A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DCD4BA5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9" w:type="dxa"/>
          </w:tcPr>
          <w:p w14:paraId="57DBEA02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914A3" w:rsidRPr="00682823" w14:paraId="25CE5EC6" w14:textId="77777777" w:rsidTr="009E2C00">
        <w:trPr>
          <w:cantSplit/>
        </w:trPr>
        <w:tc>
          <w:tcPr>
            <w:tcW w:w="3780" w:type="dxa"/>
          </w:tcPr>
          <w:p w14:paraId="5086EE03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6365B85D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5EA85E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6DFD28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895CDA9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5FF95FA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295989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25C9BB6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14A3" w:rsidRPr="00682823" w14:paraId="39B565B3" w14:textId="77777777" w:rsidTr="009E2C00">
        <w:trPr>
          <w:cantSplit/>
        </w:trPr>
        <w:tc>
          <w:tcPr>
            <w:tcW w:w="3780" w:type="dxa"/>
          </w:tcPr>
          <w:p w14:paraId="79169A9B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33633DA" w14:textId="7A3C5F43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 w:hanging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12,017</w:t>
            </w:r>
          </w:p>
        </w:tc>
        <w:tc>
          <w:tcPr>
            <w:tcW w:w="270" w:type="dxa"/>
          </w:tcPr>
          <w:p w14:paraId="017022AB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EE9FF6" w14:textId="78E2EE07" w:rsidR="00D914A3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125,676</w:t>
            </w:r>
          </w:p>
        </w:tc>
        <w:tc>
          <w:tcPr>
            <w:tcW w:w="270" w:type="dxa"/>
          </w:tcPr>
          <w:p w14:paraId="6E7B6FCA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center"/>
          </w:tcPr>
          <w:p w14:paraId="107C925F" w14:textId="511D1B6D" w:rsidR="00D914A3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120,981</w:t>
            </w:r>
          </w:p>
        </w:tc>
        <w:tc>
          <w:tcPr>
            <w:tcW w:w="270" w:type="dxa"/>
          </w:tcPr>
          <w:p w14:paraId="1607EEE7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4964C3B9" w14:textId="4F889F7B" w:rsidR="00D914A3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16,712</w:t>
            </w:r>
          </w:p>
        </w:tc>
      </w:tr>
      <w:tr w:rsidR="00D914A3" w:rsidRPr="00682823" w14:paraId="79DCEC05" w14:textId="77777777" w:rsidTr="009E2C00">
        <w:trPr>
          <w:cantSplit/>
        </w:trPr>
        <w:tc>
          <w:tcPr>
            <w:tcW w:w="3780" w:type="dxa"/>
          </w:tcPr>
          <w:p w14:paraId="7F0B6787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738FAEA2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A2B8226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14:paraId="222CCB0A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2B76134E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6BCF548D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BEB8E6D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9" w:type="dxa"/>
          </w:tcPr>
          <w:p w14:paraId="66C39FF8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914A3" w:rsidRPr="00682823" w14:paraId="63370C08" w14:textId="77777777" w:rsidTr="009E2C00">
        <w:trPr>
          <w:cantSplit/>
        </w:trPr>
        <w:tc>
          <w:tcPr>
            <w:tcW w:w="3780" w:type="dxa"/>
          </w:tcPr>
          <w:p w14:paraId="2B57707B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เงินทดรองจาก</w:t>
            </w:r>
          </w:p>
        </w:tc>
        <w:tc>
          <w:tcPr>
            <w:tcW w:w="1350" w:type="dxa"/>
          </w:tcPr>
          <w:p w14:paraId="5482F17A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76CA82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43BA5C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7515328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vAlign w:val="center"/>
          </w:tcPr>
          <w:p w14:paraId="45F0098F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AB9F99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7167298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 w:hanging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14A3" w:rsidRPr="00682823" w14:paraId="3FEA5562" w14:textId="77777777" w:rsidTr="009E2C00">
        <w:trPr>
          <w:cantSplit/>
        </w:trPr>
        <w:tc>
          <w:tcPr>
            <w:tcW w:w="3780" w:type="dxa"/>
          </w:tcPr>
          <w:p w14:paraId="51D56E70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3FAAF3C" w14:textId="49BCA84C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 w:hanging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569,855</w:t>
            </w:r>
          </w:p>
        </w:tc>
        <w:tc>
          <w:tcPr>
            <w:tcW w:w="270" w:type="dxa"/>
          </w:tcPr>
          <w:p w14:paraId="43213D87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424EBD" w14:textId="0F0A6F1B" w:rsidR="00D914A3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978,306</w:t>
            </w:r>
          </w:p>
        </w:tc>
        <w:tc>
          <w:tcPr>
            <w:tcW w:w="270" w:type="dxa"/>
          </w:tcPr>
          <w:p w14:paraId="23D39BAD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center"/>
          </w:tcPr>
          <w:p w14:paraId="08080ECC" w14:textId="14F71BF5" w:rsidR="00D914A3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1,529,419</w:t>
            </w:r>
          </w:p>
        </w:tc>
        <w:tc>
          <w:tcPr>
            <w:tcW w:w="270" w:type="dxa"/>
          </w:tcPr>
          <w:p w14:paraId="382C5E82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1932761F" w14:textId="32B790DE" w:rsidR="00D914A3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 w:hanging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18,742</w:t>
            </w:r>
          </w:p>
        </w:tc>
      </w:tr>
      <w:tr w:rsidR="00D914A3" w:rsidRPr="00682823" w14:paraId="3B03F568" w14:textId="77777777" w:rsidTr="009E2C00">
        <w:trPr>
          <w:cantSplit/>
        </w:trPr>
        <w:tc>
          <w:tcPr>
            <w:tcW w:w="3780" w:type="dxa"/>
          </w:tcPr>
          <w:p w14:paraId="1BDA6D71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25A53D8D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F371839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FA91FEC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63A52B6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1" w:type="dxa"/>
          </w:tcPr>
          <w:p w14:paraId="6683EFE0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E964375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9" w:type="dxa"/>
          </w:tcPr>
          <w:p w14:paraId="15A6CC9A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914A3" w:rsidRPr="00682823" w14:paraId="4EC03282" w14:textId="77777777" w:rsidTr="009E2C00">
        <w:trPr>
          <w:cantSplit/>
        </w:trPr>
        <w:tc>
          <w:tcPr>
            <w:tcW w:w="3780" w:type="dxa"/>
          </w:tcPr>
          <w:p w14:paraId="21EA58DF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ค่าใช้จ่ายค้างจ่าย (รวมในหนี้สินหมุนเวียนอื่น)</w:t>
            </w:r>
          </w:p>
        </w:tc>
        <w:tc>
          <w:tcPr>
            <w:tcW w:w="1350" w:type="dxa"/>
          </w:tcPr>
          <w:p w14:paraId="36601E6E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42"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7C3D60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4B566D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A3F8989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28C22DD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52246CF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F035AD3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14A3" w:rsidRPr="00682823" w14:paraId="77F93AF0" w14:textId="77777777" w:rsidTr="009E2C00">
        <w:trPr>
          <w:cantSplit/>
        </w:trPr>
        <w:tc>
          <w:tcPr>
            <w:tcW w:w="3780" w:type="dxa"/>
          </w:tcPr>
          <w:p w14:paraId="3E5E879C" w14:textId="77777777" w:rsidR="00D914A3" w:rsidRPr="00682823" w:rsidRDefault="00D914A3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85321B" w14:textId="4B36EE9B" w:rsidR="00D914A3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381</w:t>
            </w:r>
          </w:p>
        </w:tc>
        <w:tc>
          <w:tcPr>
            <w:tcW w:w="270" w:type="dxa"/>
          </w:tcPr>
          <w:p w14:paraId="4FE005C2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49B60C" w14:textId="32988739" w:rsidR="00D914A3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2,647</w:t>
            </w:r>
          </w:p>
        </w:tc>
        <w:tc>
          <w:tcPr>
            <w:tcW w:w="270" w:type="dxa"/>
          </w:tcPr>
          <w:p w14:paraId="06D9CAA5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center"/>
          </w:tcPr>
          <w:p w14:paraId="6C3FDF13" w14:textId="0F28F7E3" w:rsidR="00D914A3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1,703</w:t>
            </w:r>
          </w:p>
        </w:tc>
        <w:tc>
          <w:tcPr>
            <w:tcW w:w="270" w:type="dxa"/>
          </w:tcPr>
          <w:p w14:paraId="695DD283" w14:textId="77777777" w:rsidR="00D914A3" w:rsidRPr="00682823" w:rsidRDefault="00D91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4F61DA1C" w14:textId="3D0F3162" w:rsidR="00D914A3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1,325</w:t>
            </w:r>
          </w:p>
        </w:tc>
      </w:tr>
      <w:tr w:rsidR="009E2C00" w:rsidRPr="00682823" w14:paraId="23E05193" w14:textId="77777777" w:rsidTr="009E2C00">
        <w:trPr>
          <w:cantSplit/>
        </w:trPr>
        <w:tc>
          <w:tcPr>
            <w:tcW w:w="3780" w:type="dxa"/>
          </w:tcPr>
          <w:p w14:paraId="2F56F011" w14:textId="77777777" w:rsidR="009E2C00" w:rsidRPr="00682823" w:rsidRDefault="009E2C00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5447ECA" w14:textId="77777777" w:rsidR="009E2C00" w:rsidRPr="00682823" w:rsidRDefault="009E2C00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C0D138" w14:textId="77777777" w:rsidR="009E2C00" w:rsidRPr="00682823" w:rsidRDefault="009E2C00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270FE9" w14:textId="77777777" w:rsidR="009E2C00" w:rsidRPr="00682823" w:rsidRDefault="009E2C00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9A2AD2" w14:textId="77777777" w:rsidR="009E2C00" w:rsidRPr="00682823" w:rsidRDefault="009E2C00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51699793" w14:textId="77777777" w:rsidR="009E2C00" w:rsidRPr="00682823" w:rsidRDefault="009E2C00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E8C1B6" w14:textId="77777777" w:rsidR="009E2C00" w:rsidRPr="00682823" w:rsidRDefault="009E2C00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E5C3EC2" w14:textId="77777777" w:rsidR="009E2C00" w:rsidRPr="00682823" w:rsidRDefault="009E2C00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1279808" w14:textId="1FEBDF05" w:rsidR="002D3034" w:rsidRPr="00682823" w:rsidRDefault="002D3034" w:rsidP="00682823">
      <w:bookmarkStart w:id="4" w:name="_Hlk142383396"/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170"/>
        <w:gridCol w:w="270"/>
        <w:gridCol w:w="1260"/>
        <w:gridCol w:w="270"/>
        <w:gridCol w:w="1350"/>
      </w:tblGrid>
      <w:tr w:rsidR="009E2C00" w:rsidRPr="00682823" w14:paraId="15970FE2" w14:textId="77777777" w:rsidTr="007E4AFE">
        <w:trPr>
          <w:cantSplit/>
          <w:tblHeader/>
        </w:trPr>
        <w:tc>
          <w:tcPr>
            <w:tcW w:w="3780" w:type="dxa"/>
          </w:tcPr>
          <w:p w14:paraId="465CD693" w14:textId="156C91F1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72A09593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9E2C00" w:rsidRPr="00682823" w14:paraId="1E410E87" w14:textId="77777777" w:rsidTr="007E4AFE">
        <w:trPr>
          <w:cantSplit/>
          <w:tblHeader/>
        </w:trPr>
        <w:tc>
          <w:tcPr>
            <w:tcW w:w="3780" w:type="dxa"/>
          </w:tcPr>
          <w:p w14:paraId="5F48FEBB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613D87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82259B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72E982AC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46F8C0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C17F64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</w:t>
            </w:r>
          </w:p>
        </w:tc>
      </w:tr>
      <w:tr w:rsidR="009E2C00" w:rsidRPr="00682823" w14:paraId="5F4D6385" w14:textId="77777777" w:rsidTr="007E4AFE">
        <w:trPr>
          <w:cantSplit/>
          <w:tblHeader/>
        </w:trPr>
        <w:tc>
          <w:tcPr>
            <w:tcW w:w="3780" w:type="dxa"/>
          </w:tcPr>
          <w:p w14:paraId="0F758C5D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2B968E40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  <w:tc>
          <w:tcPr>
            <w:tcW w:w="270" w:type="dxa"/>
          </w:tcPr>
          <w:p w14:paraId="49DBE525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F2A99D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61B876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EE6B32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933F52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F104AE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</w:p>
        </w:tc>
      </w:tr>
      <w:tr w:rsidR="009E2C00" w:rsidRPr="00682823" w14:paraId="59A07569" w14:textId="77777777" w:rsidTr="007E4AFE">
        <w:trPr>
          <w:cantSplit/>
          <w:tblHeader/>
        </w:trPr>
        <w:tc>
          <w:tcPr>
            <w:tcW w:w="3780" w:type="dxa"/>
          </w:tcPr>
          <w:p w14:paraId="40D70A70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B849C6" w14:textId="6EF43CB1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0196A"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CF2F7A9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13FA38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972F881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B4559C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14:paraId="73453F53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9B4485" w14:textId="1E9E33B9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0196A"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bookmarkEnd w:id="4"/>
      <w:tr w:rsidR="007C083D" w:rsidRPr="00682823" w14:paraId="58945388" w14:textId="77777777" w:rsidTr="007E4AFE">
        <w:trPr>
          <w:cantSplit/>
          <w:tblHeader/>
        </w:trPr>
        <w:tc>
          <w:tcPr>
            <w:tcW w:w="3780" w:type="dxa"/>
          </w:tcPr>
          <w:p w14:paraId="07619A6A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466D78EC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0C4DA36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14:paraId="4AF439B6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656CAC5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1AAD9E44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19D611C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</w:tcPr>
          <w:p w14:paraId="5DA330CF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C083D" w:rsidRPr="00682823" w14:paraId="643C56B4" w14:textId="77777777" w:rsidTr="009E2C00">
        <w:trPr>
          <w:cantSplit/>
        </w:trPr>
        <w:tc>
          <w:tcPr>
            <w:tcW w:w="3780" w:type="dxa"/>
          </w:tcPr>
          <w:p w14:paraId="4D557C8B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6397CF2A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14:paraId="51F362F6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285601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14:paraId="037827A7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95E97E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</w:tcPr>
          <w:p w14:paraId="192B521D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F9D3BA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</w:tr>
      <w:tr w:rsidR="007C083D" w:rsidRPr="00682823" w14:paraId="5C345595" w14:textId="77777777" w:rsidTr="009E2C00">
        <w:trPr>
          <w:cantSplit/>
        </w:trPr>
        <w:tc>
          <w:tcPr>
            <w:tcW w:w="3780" w:type="dxa"/>
          </w:tcPr>
          <w:p w14:paraId="79D72E90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</w:tcPr>
          <w:p w14:paraId="4F223383" w14:textId="1C4AEF24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583,625</w:t>
            </w:r>
          </w:p>
        </w:tc>
        <w:tc>
          <w:tcPr>
            <w:tcW w:w="270" w:type="dxa"/>
          </w:tcPr>
          <w:p w14:paraId="6E1F0353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6CF8615" w14:textId="443A6225" w:rsidR="007C083D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223,708</w:t>
            </w:r>
          </w:p>
        </w:tc>
        <w:tc>
          <w:tcPr>
            <w:tcW w:w="270" w:type="dxa"/>
            <w:shd w:val="clear" w:color="auto" w:fill="auto"/>
          </w:tcPr>
          <w:p w14:paraId="5257A214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6F1B9ED" w14:textId="7683A570" w:rsidR="007C083D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161,753</w:t>
            </w:r>
          </w:p>
        </w:tc>
        <w:tc>
          <w:tcPr>
            <w:tcW w:w="270" w:type="dxa"/>
            <w:shd w:val="clear" w:color="auto" w:fill="auto"/>
          </w:tcPr>
          <w:p w14:paraId="027678B7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601C020" w14:textId="0EFD3E7F" w:rsidR="007C083D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645,580</w:t>
            </w:r>
          </w:p>
        </w:tc>
      </w:tr>
      <w:tr w:rsidR="007C083D" w:rsidRPr="00682823" w14:paraId="49B1C6ED" w14:textId="77777777" w:rsidTr="009E2C00">
        <w:trPr>
          <w:cantSplit/>
        </w:trPr>
        <w:tc>
          <w:tcPr>
            <w:tcW w:w="3780" w:type="dxa"/>
          </w:tcPr>
          <w:p w14:paraId="5EC40A52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ind w:right="-9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CCD9C9" w14:textId="7C2885C3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631</w:t>
            </w:r>
          </w:p>
        </w:tc>
        <w:tc>
          <w:tcPr>
            <w:tcW w:w="270" w:type="dxa"/>
          </w:tcPr>
          <w:p w14:paraId="4ACBC05F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9FD9E0" w14:textId="10671BD2" w:rsidR="007C083D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3,237</w:t>
            </w:r>
          </w:p>
        </w:tc>
        <w:tc>
          <w:tcPr>
            <w:tcW w:w="270" w:type="dxa"/>
            <w:shd w:val="clear" w:color="auto" w:fill="auto"/>
          </w:tcPr>
          <w:p w14:paraId="6076264A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FA7BC66" w14:textId="7D562A01" w:rsidR="007C083D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1,003</w:t>
            </w:r>
          </w:p>
        </w:tc>
        <w:tc>
          <w:tcPr>
            <w:tcW w:w="270" w:type="dxa"/>
            <w:shd w:val="clear" w:color="auto" w:fill="auto"/>
          </w:tcPr>
          <w:p w14:paraId="50F374E3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D80E85" w14:textId="4BCECE9F" w:rsidR="007C083D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2,865</w:t>
            </w:r>
          </w:p>
        </w:tc>
      </w:tr>
      <w:tr w:rsidR="007C083D" w:rsidRPr="00682823" w14:paraId="619C8950" w14:textId="77777777" w:rsidTr="009E2C00">
        <w:trPr>
          <w:cantSplit/>
        </w:trPr>
        <w:tc>
          <w:tcPr>
            <w:tcW w:w="3780" w:type="dxa"/>
          </w:tcPr>
          <w:p w14:paraId="44295E4B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213482E" w14:textId="5CB7A972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584,256</w:t>
            </w:r>
          </w:p>
        </w:tc>
        <w:tc>
          <w:tcPr>
            <w:tcW w:w="270" w:type="dxa"/>
          </w:tcPr>
          <w:p w14:paraId="38C4B386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27F8F7" w14:textId="02992AA8" w:rsidR="007C083D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226,945</w:t>
            </w:r>
          </w:p>
        </w:tc>
        <w:tc>
          <w:tcPr>
            <w:tcW w:w="270" w:type="dxa"/>
          </w:tcPr>
          <w:p w14:paraId="3187120B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5CC02A5" w14:textId="57B9BDE8" w:rsidR="007C083D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162,756</w:t>
            </w:r>
          </w:p>
        </w:tc>
        <w:tc>
          <w:tcPr>
            <w:tcW w:w="270" w:type="dxa"/>
          </w:tcPr>
          <w:p w14:paraId="1E8E34D5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819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08D8E65" w14:textId="2D1E2836" w:rsidR="007C083D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648,445</w:t>
            </w:r>
          </w:p>
        </w:tc>
      </w:tr>
      <w:tr w:rsidR="007C083D" w:rsidRPr="00682823" w14:paraId="111BB2D0" w14:textId="77777777" w:rsidTr="009E2C00">
        <w:trPr>
          <w:cantSplit/>
        </w:trPr>
        <w:tc>
          <w:tcPr>
            <w:tcW w:w="3780" w:type="dxa"/>
          </w:tcPr>
          <w:p w14:paraId="4D4CACFC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0" w:type="dxa"/>
          </w:tcPr>
          <w:p w14:paraId="1195211B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123CF51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14:paraId="75D52D57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E39576C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8DB849A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87AF4E5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</w:tcPr>
          <w:p w14:paraId="1011ACB7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C083D" w:rsidRPr="00682823" w14:paraId="548210C3" w14:textId="77777777" w:rsidTr="009E2C00">
        <w:trPr>
          <w:cantSplit/>
        </w:trPr>
        <w:tc>
          <w:tcPr>
            <w:tcW w:w="3780" w:type="dxa"/>
          </w:tcPr>
          <w:p w14:paraId="6EA7903B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เงินทดรองแก่</w:t>
            </w:r>
          </w:p>
        </w:tc>
        <w:tc>
          <w:tcPr>
            <w:tcW w:w="1350" w:type="dxa"/>
          </w:tcPr>
          <w:p w14:paraId="2D5509E4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93D61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648C02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5BCD11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D6E2B0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C347C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A5DFA7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083D" w:rsidRPr="00682823" w14:paraId="7A38A3BF" w14:textId="77777777" w:rsidTr="009E2C00">
        <w:trPr>
          <w:cantSplit/>
        </w:trPr>
        <w:tc>
          <w:tcPr>
            <w:tcW w:w="3780" w:type="dxa"/>
          </w:tcPr>
          <w:p w14:paraId="1CC9F5DD" w14:textId="77777777" w:rsidR="007C083D" w:rsidRPr="00682823" w:rsidRDefault="007C083D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AE9DDC7" w14:textId="64011569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577,582</w:t>
            </w:r>
          </w:p>
        </w:tc>
        <w:tc>
          <w:tcPr>
            <w:tcW w:w="270" w:type="dxa"/>
          </w:tcPr>
          <w:p w14:paraId="48EDE180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F0CCE8" w14:textId="6A247473" w:rsidR="007C083D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458,388</w:t>
            </w:r>
          </w:p>
        </w:tc>
        <w:tc>
          <w:tcPr>
            <w:tcW w:w="270" w:type="dxa"/>
          </w:tcPr>
          <w:p w14:paraId="78F1BF36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418023" w14:textId="0E00435F" w:rsidR="007C083D" w:rsidRPr="00682823" w:rsidRDefault="003634A3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466,225</w:t>
            </w:r>
          </w:p>
        </w:tc>
        <w:tc>
          <w:tcPr>
            <w:tcW w:w="270" w:type="dxa"/>
          </w:tcPr>
          <w:p w14:paraId="04DDB2EF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82623CF" w14:textId="53256A66" w:rsidR="007C083D" w:rsidRPr="00682823" w:rsidRDefault="003634A3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569,745</w:t>
            </w:r>
          </w:p>
        </w:tc>
      </w:tr>
      <w:tr w:rsidR="007C083D" w:rsidRPr="00682823" w14:paraId="1C934DDB" w14:textId="77777777" w:rsidTr="009E2C00">
        <w:trPr>
          <w:cantSplit/>
        </w:trPr>
        <w:tc>
          <w:tcPr>
            <w:tcW w:w="3780" w:type="dxa"/>
          </w:tcPr>
          <w:p w14:paraId="69EED7A3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</w:tcPr>
          <w:p w14:paraId="0AD36ECC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C4E2EC5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E653148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B20586B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2ECE2BB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54C2DBF3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</w:tcPr>
          <w:p w14:paraId="527CE613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C083D" w:rsidRPr="00682823" w14:paraId="041333D2" w14:textId="77777777" w:rsidTr="009E2C00">
        <w:trPr>
          <w:cantSplit/>
        </w:trPr>
        <w:tc>
          <w:tcPr>
            <w:tcW w:w="3780" w:type="dxa"/>
          </w:tcPr>
          <w:p w14:paraId="5A1E9410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lang w:val="en-US"/>
              </w:rPr>
              <w:br w:type="page"/>
            </w:r>
            <w:r w:rsidRPr="0068282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62230AEB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66C2CB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4BD565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4629AE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B9D593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433F52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E0FB3D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083D" w:rsidRPr="00682823" w14:paraId="44BB3FD8" w14:textId="77777777" w:rsidTr="009E2C00">
        <w:trPr>
          <w:cantSplit/>
        </w:trPr>
        <w:tc>
          <w:tcPr>
            <w:tcW w:w="3780" w:type="dxa"/>
          </w:tcPr>
          <w:p w14:paraId="6FB7BEE7" w14:textId="77777777" w:rsidR="007C083D" w:rsidRPr="00682823" w:rsidRDefault="007C083D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72385EC" w14:textId="300D07B6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3,977</w:t>
            </w:r>
          </w:p>
        </w:tc>
        <w:tc>
          <w:tcPr>
            <w:tcW w:w="270" w:type="dxa"/>
          </w:tcPr>
          <w:p w14:paraId="28D59F0E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6439A5A" w14:textId="3E472919" w:rsidR="007C083D" w:rsidRPr="00682823" w:rsidRDefault="003634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20,193</w:t>
            </w:r>
          </w:p>
        </w:tc>
        <w:tc>
          <w:tcPr>
            <w:tcW w:w="270" w:type="dxa"/>
          </w:tcPr>
          <w:p w14:paraId="0A85465D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E92531" w14:textId="34D822D4" w:rsidR="007C083D" w:rsidRPr="00682823" w:rsidRDefault="003634A3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18,451</w:t>
            </w:r>
          </w:p>
        </w:tc>
        <w:tc>
          <w:tcPr>
            <w:tcW w:w="270" w:type="dxa"/>
          </w:tcPr>
          <w:p w14:paraId="4C44A69C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0B89866" w14:textId="6B6A4291" w:rsidR="007C083D" w:rsidRPr="00682823" w:rsidRDefault="003634A3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5,719</w:t>
            </w:r>
          </w:p>
        </w:tc>
      </w:tr>
      <w:tr w:rsidR="007C083D" w:rsidRPr="00682823" w14:paraId="5E2C5082" w14:textId="77777777" w:rsidTr="009E2C00">
        <w:trPr>
          <w:cantSplit/>
        </w:trPr>
        <w:tc>
          <w:tcPr>
            <w:tcW w:w="3780" w:type="dxa"/>
          </w:tcPr>
          <w:p w14:paraId="5EB34C9C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  <w:p w14:paraId="4A711B97" w14:textId="77777777" w:rsidR="00C171CD" w:rsidRPr="00682823" w:rsidRDefault="00C171C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  <w:p w14:paraId="563CC84E" w14:textId="77777777" w:rsidR="00C171CD" w:rsidRPr="00682823" w:rsidRDefault="00C171C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  <w:p w14:paraId="67F41653" w14:textId="77777777" w:rsidR="00C171CD" w:rsidRPr="00682823" w:rsidRDefault="00C171C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  <w:p w14:paraId="7315962E" w14:textId="77777777" w:rsidR="00C171CD" w:rsidRPr="00682823" w:rsidRDefault="00C171C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  <w:p w14:paraId="1B6B3753" w14:textId="77777777" w:rsidR="00C171CD" w:rsidRPr="00682823" w:rsidRDefault="00C171C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  <w:p w14:paraId="6A0A8C93" w14:textId="77777777" w:rsidR="00C171CD" w:rsidRPr="00682823" w:rsidRDefault="00C171C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  <w:p w14:paraId="285510F3" w14:textId="77777777" w:rsidR="00C171CD" w:rsidRPr="00682823" w:rsidRDefault="00C171C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  <w:p w14:paraId="314CEFBB" w14:textId="77777777" w:rsidR="00C171CD" w:rsidRPr="00682823" w:rsidRDefault="00C171C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  <w:p w14:paraId="5A5D459B" w14:textId="77777777" w:rsidR="00C171CD" w:rsidRPr="00682823" w:rsidRDefault="00C171C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  <w:p w14:paraId="5E8D238D" w14:textId="77777777" w:rsidR="00C171CD" w:rsidRPr="00682823" w:rsidRDefault="00C171C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99B49B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EB29D17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413BB7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29CDCCE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6CFB875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9E43060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220C4D8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C083D" w:rsidRPr="00682823" w14:paraId="68C69EA7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197459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lastRenderedPageBreak/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917478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2DD5EB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74664B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8547D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2252A8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C9D690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3942DC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</w:p>
        </w:tc>
      </w:tr>
      <w:tr w:rsidR="007C083D" w:rsidRPr="00682823" w14:paraId="0BEDC4B2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6C1575E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417DCC" w14:textId="7B7A1091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8,369,133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83F45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A9C3" w14:textId="14EF8913" w:rsidR="007C083D" w:rsidRPr="00682823" w:rsidRDefault="003634A3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</w:t>
            </w:r>
            <w:r w:rsidR="004904DE" w:rsidRPr="00682823">
              <w:rPr>
                <w:rFonts w:ascii="Angsana New" w:hAnsi="Angsana New"/>
                <w:sz w:val="26"/>
                <w:szCs w:val="26"/>
              </w:rPr>
              <w:t>840,0</w:t>
            </w:r>
            <w:r w:rsidR="00A4736B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A76DB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E814E" w14:textId="5656B944" w:rsidR="007C083D" w:rsidRPr="00682823" w:rsidRDefault="004904DE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3,294,9</w:t>
            </w:r>
            <w:r w:rsidR="00A4736B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36DB1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40FC5" w14:textId="1F5472A0" w:rsidR="007C083D" w:rsidRPr="00682823" w:rsidRDefault="004904DE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7,914,246</w:t>
            </w:r>
          </w:p>
        </w:tc>
      </w:tr>
      <w:tr w:rsidR="007C083D" w:rsidRPr="00682823" w14:paraId="5CEAE970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top w:val="nil"/>
              <w:bottom w:val="nil"/>
            </w:tcBorders>
          </w:tcPr>
          <w:p w14:paraId="3B9FA91F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727D689" w14:textId="14DA765A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12,017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5E4286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AF928" w14:textId="19CCC08A" w:rsidR="007C083D" w:rsidRPr="00682823" w:rsidRDefault="003634A3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125,676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A52B47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A2207" w14:textId="75C81319" w:rsidR="007C083D" w:rsidRPr="00682823" w:rsidRDefault="003634A3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120,981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783B36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46A32" w14:textId="00D24009" w:rsidR="007C083D" w:rsidRPr="00682823" w:rsidRDefault="003634A3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16,712</w:t>
            </w:r>
          </w:p>
        </w:tc>
      </w:tr>
      <w:tr w:rsidR="007C083D" w:rsidRPr="00682823" w14:paraId="16865D82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bottom w:val="nil"/>
            </w:tcBorders>
          </w:tcPr>
          <w:p w14:paraId="3B0A4F78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5978A02" w14:textId="09783E5E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8,381,150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963947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204EBB" w14:textId="1A6BDF24" w:rsidR="007C083D" w:rsidRPr="00682823" w:rsidRDefault="003634A3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2,965,</w:t>
            </w:r>
            <w:r w:rsidR="00F73784">
              <w:rPr>
                <w:rFonts w:ascii="Angsana New" w:hAnsi="Angsana New"/>
                <w:sz w:val="26"/>
                <w:szCs w:val="26"/>
              </w:rPr>
              <w:t>701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79322E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86C4CE" w14:textId="0741E607" w:rsidR="007C083D" w:rsidRPr="00682823" w:rsidRDefault="004904DE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3,415,8</w:t>
            </w:r>
            <w:r w:rsidR="00A4736B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391895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70EECF" w14:textId="1C23353B" w:rsidR="007C083D" w:rsidRPr="00682823" w:rsidRDefault="004904DE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7,930,958</w:t>
            </w:r>
          </w:p>
        </w:tc>
      </w:tr>
      <w:tr w:rsidR="007C083D" w:rsidRPr="00682823" w14:paraId="6D29EC26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top w:val="nil"/>
              <w:bottom w:val="nil"/>
            </w:tcBorders>
          </w:tcPr>
          <w:p w14:paraId="3BBE03B1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หัก เงินทดรอง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3A07160" w14:textId="6466047C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(7,288,563)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2A1BB5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5D290" w14:textId="6BCF841D" w:rsidR="007C083D" w:rsidRPr="00682823" w:rsidRDefault="003634A3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(318,309)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1B8FB1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447AC" w14:textId="4C810742" w:rsidR="007C083D" w:rsidRPr="00682823" w:rsidRDefault="003634A3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(1,135,655)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1E918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C21EF1" w14:textId="67A1D540" w:rsidR="007C083D" w:rsidRPr="00682823" w:rsidRDefault="003634A3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(6,471,217)</w:t>
            </w:r>
          </w:p>
        </w:tc>
      </w:tr>
      <w:tr w:rsidR="007C083D" w:rsidRPr="00682823" w14:paraId="4FFDD825" w14:textId="77777777" w:rsidTr="009E2C00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780" w:type="dxa"/>
            <w:tcBorders>
              <w:top w:val="nil"/>
              <w:bottom w:val="nil"/>
            </w:tcBorders>
          </w:tcPr>
          <w:p w14:paraId="7C555D85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F1B0EC" w14:textId="451700CE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1,092,587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1D4671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44EDE" w14:textId="45AB42FF" w:rsidR="007C083D" w:rsidRPr="00682823" w:rsidRDefault="003634A3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2,647,</w:t>
            </w:r>
            <w:r w:rsidR="004904DE" w:rsidRPr="00682823">
              <w:rPr>
                <w:rFonts w:ascii="Angsana New" w:hAnsi="Angsana New"/>
                <w:sz w:val="26"/>
                <w:szCs w:val="26"/>
              </w:rPr>
              <w:t>3</w:t>
            </w:r>
            <w:r w:rsidR="00A4736B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F2711E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A56E7" w14:textId="6FAA29DF" w:rsidR="007C083D" w:rsidRPr="00682823" w:rsidRDefault="004904DE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2,280,23</w:t>
            </w:r>
            <w:r w:rsidR="00A4736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4AEF1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810EC" w14:textId="0FD6FBDE" w:rsidR="007C083D" w:rsidRPr="00682823" w:rsidRDefault="004904DE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1,459,741</w:t>
            </w:r>
          </w:p>
        </w:tc>
      </w:tr>
      <w:tr w:rsidR="009E2C00" w:rsidRPr="00682823" w14:paraId="23BBB685" w14:textId="77777777" w:rsidTr="009E2C00">
        <w:trPr>
          <w:cantSplit/>
        </w:trPr>
        <w:tc>
          <w:tcPr>
            <w:tcW w:w="3780" w:type="dxa"/>
          </w:tcPr>
          <w:p w14:paraId="5859D5F0" w14:textId="77777777" w:rsidR="009E2C00" w:rsidRPr="00682823" w:rsidRDefault="009E2C00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9713181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84E91E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3F01A23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277C51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ED913D5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8DA9525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49859D9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C00" w:rsidRPr="00682823" w14:paraId="268C49E2" w14:textId="77777777" w:rsidTr="009E2C00">
        <w:trPr>
          <w:cantSplit/>
        </w:trPr>
        <w:tc>
          <w:tcPr>
            <w:tcW w:w="3780" w:type="dxa"/>
          </w:tcPr>
          <w:p w14:paraId="7355DA3D" w14:textId="77777777" w:rsidR="009E2C00" w:rsidRPr="00682823" w:rsidRDefault="009E2C00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</w:tcPr>
          <w:p w14:paraId="3FA252C4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4E05BD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93F0A03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6FF393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BE02A1D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1BC80F6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7AC42D1" w14:textId="77777777" w:rsidR="009E2C00" w:rsidRPr="00682823" w:rsidRDefault="009E2C0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083D" w:rsidRPr="00682823" w14:paraId="6CE55886" w14:textId="77777777" w:rsidTr="009E2C00">
        <w:trPr>
          <w:cantSplit/>
        </w:trPr>
        <w:tc>
          <w:tcPr>
            <w:tcW w:w="3780" w:type="dxa"/>
          </w:tcPr>
          <w:p w14:paraId="6EFB239D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39226F0" w14:textId="39ED658F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78,754</w:t>
            </w:r>
          </w:p>
        </w:tc>
        <w:tc>
          <w:tcPr>
            <w:tcW w:w="270" w:type="dxa"/>
          </w:tcPr>
          <w:p w14:paraId="08EC840E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492CFC5" w14:textId="45870CF2" w:rsidR="007C083D" w:rsidRPr="00682823" w:rsidRDefault="00B178B7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57,977</w:t>
            </w:r>
          </w:p>
        </w:tc>
        <w:tc>
          <w:tcPr>
            <w:tcW w:w="270" w:type="dxa"/>
            <w:shd w:val="clear" w:color="auto" w:fill="auto"/>
          </w:tcPr>
          <w:p w14:paraId="3F39ABBB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27E05D1" w14:textId="0F683A2E" w:rsidR="007C083D" w:rsidRPr="00682823" w:rsidRDefault="00B178B7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18,878</w:t>
            </w:r>
          </w:p>
        </w:tc>
        <w:tc>
          <w:tcPr>
            <w:tcW w:w="270" w:type="dxa"/>
            <w:shd w:val="clear" w:color="auto" w:fill="auto"/>
          </w:tcPr>
          <w:p w14:paraId="57B1F772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16EA60E" w14:textId="057946C1" w:rsidR="007C083D" w:rsidRPr="00682823" w:rsidRDefault="00B178B7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117,853</w:t>
            </w:r>
          </w:p>
        </w:tc>
      </w:tr>
      <w:tr w:rsidR="007C083D" w:rsidRPr="00682823" w14:paraId="125570F8" w14:textId="77777777" w:rsidTr="009E2C00">
        <w:trPr>
          <w:cantSplit/>
        </w:trPr>
        <w:tc>
          <w:tcPr>
            <w:tcW w:w="3780" w:type="dxa"/>
          </w:tcPr>
          <w:p w14:paraId="35820D08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93ACB97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FA137F9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ED1650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07DC025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41376A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7F7AD9C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3CBF3D2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7C083D" w:rsidRPr="00682823" w14:paraId="75EDF9DC" w14:textId="77777777" w:rsidTr="009E2C00">
        <w:trPr>
          <w:cantSplit/>
        </w:trPr>
        <w:tc>
          <w:tcPr>
            <w:tcW w:w="3780" w:type="dxa"/>
          </w:tcPr>
          <w:p w14:paraId="72DB9DFA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เงินทดรองจาก</w:t>
            </w:r>
          </w:p>
        </w:tc>
        <w:tc>
          <w:tcPr>
            <w:tcW w:w="1350" w:type="dxa"/>
          </w:tcPr>
          <w:p w14:paraId="6E486F63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E614A2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B28BCD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AA288B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E213B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1B4EA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A5A66A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083D" w:rsidRPr="00682823" w14:paraId="6AEDB2C1" w14:textId="77777777" w:rsidTr="009E2C00">
        <w:trPr>
          <w:cantSplit/>
        </w:trPr>
        <w:tc>
          <w:tcPr>
            <w:tcW w:w="3780" w:type="dxa"/>
          </w:tcPr>
          <w:p w14:paraId="45976675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</w:tcPr>
          <w:p w14:paraId="5C4261F5" w14:textId="288E1E81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28,591</w:t>
            </w:r>
          </w:p>
        </w:tc>
        <w:tc>
          <w:tcPr>
            <w:tcW w:w="270" w:type="dxa"/>
          </w:tcPr>
          <w:p w14:paraId="79B4CA78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C84EF6" w14:textId="21B7CE71" w:rsidR="007C083D" w:rsidRPr="00682823" w:rsidRDefault="00B178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3,346</w:t>
            </w:r>
          </w:p>
        </w:tc>
        <w:tc>
          <w:tcPr>
            <w:tcW w:w="270" w:type="dxa"/>
          </w:tcPr>
          <w:p w14:paraId="4A8A0676" w14:textId="77777777" w:rsidR="007C083D" w:rsidRPr="00682823" w:rsidRDefault="007C083D" w:rsidP="00682823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0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26C791" w14:textId="77DC7D8A" w:rsidR="007C083D" w:rsidRPr="00682823" w:rsidRDefault="00B178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3,378</w:t>
            </w:r>
          </w:p>
        </w:tc>
        <w:tc>
          <w:tcPr>
            <w:tcW w:w="270" w:type="dxa"/>
          </w:tcPr>
          <w:p w14:paraId="66C2D253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0BB363" w14:textId="627EB162" w:rsidR="007C083D" w:rsidRPr="00682823" w:rsidRDefault="00B178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28,559</w:t>
            </w:r>
          </w:p>
        </w:tc>
      </w:tr>
      <w:tr w:rsidR="007C083D" w:rsidRPr="00682823" w14:paraId="5C844B67" w14:textId="77777777" w:rsidTr="009E2C00">
        <w:trPr>
          <w:cantSplit/>
        </w:trPr>
        <w:tc>
          <w:tcPr>
            <w:tcW w:w="3780" w:type="dxa"/>
          </w:tcPr>
          <w:p w14:paraId="3BEF957E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7146D484" w14:textId="5E07017F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569,855</w:t>
            </w:r>
          </w:p>
        </w:tc>
        <w:tc>
          <w:tcPr>
            <w:tcW w:w="270" w:type="dxa"/>
          </w:tcPr>
          <w:p w14:paraId="4553D2AD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C6011A" w14:textId="76B7C90B" w:rsidR="007C083D" w:rsidRPr="00682823" w:rsidRDefault="00B178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978,306</w:t>
            </w:r>
          </w:p>
        </w:tc>
        <w:tc>
          <w:tcPr>
            <w:tcW w:w="270" w:type="dxa"/>
          </w:tcPr>
          <w:p w14:paraId="36251C83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8C38DCE" w14:textId="50731F29" w:rsidR="007C083D" w:rsidRPr="00682823" w:rsidRDefault="00B178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1,529,419</w:t>
            </w:r>
          </w:p>
        </w:tc>
        <w:tc>
          <w:tcPr>
            <w:tcW w:w="270" w:type="dxa"/>
          </w:tcPr>
          <w:p w14:paraId="1123E4DE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0FC1A3" w14:textId="2EBF4B5C" w:rsidR="007C083D" w:rsidRPr="00682823" w:rsidRDefault="00B178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18,742</w:t>
            </w:r>
          </w:p>
        </w:tc>
      </w:tr>
      <w:tr w:rsidR="007C083D" w:rsidRPr="00682823" w14:paraId="24D2D161" w14:textId="77777777" w:rsidTr="009E2C00">
        <w:trPr>
          <w:cantSplit/>
        </w:trPr>
        <w:tc>
          <w:tcPr>
            <w:tcW w:w="3780" w:type="dxa"/>
          </w:tcPr>
          <w:p w14:paraId="5A4D894E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995BD6" w14:textId="747D1409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598,446</w:t>
            </w:r>
          </w:p>
        </w:tc>
        <w:tc>
          <w:tcPr>
            <w:tcW w:w="270" w:type="dxa"/>
          </w:tcPr>
          <w:p w14:paraId="75650D2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B6D7CE" w14:textId="3A0CEF1E" w:rsidR="007C083D" w:rsidRPr="00682823" w:rsidRDefault="00B178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981,652</w:t>
            </w:r>
          </w:p>
        </w:tc>
        <w:tc>
          <w:tcPr>
            <w:tcW w:w="270" w:type="dxa"/>
          </w:tcPr>
          <w:p w14:paraId="4181C1B1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819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F0848F" w14:textId="7B5268DF" w:rsidR="007C083D" w:rsidRPr="00682823" w:rsidRDefault="00B178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819"/>
                <w:tab w:val="left" w:pos="88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1,532,797</w:t>
            </w:r>
          </w:p>
        </w:tc>
        <w:tc>
          <w:tcPr>
            <w:tcW w:w="270" w:type="dxa"/>
          </w:tcPr>
          <w:p w14:paraId="0B1A32F3" w14:textId="77777777" w:rsidR="007C083D" w:rsidRPr="00682823" w:rsidRDefault="007C083D" w:rsidP="0068282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215552" w14:textId="77B3D7CA" w:rsidR="007C083D" w:rsidRPr="00682823" w:rsidRDefault="00B178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47,301</w:t>
            </w:r>
          </w:p>
        </w:tc>
      </w:tr>
      <w:tr w:rsidR="007C083D" w:rsidRPr="00682823" w14:paraId="31A5EDAA" w14:textId="77777777" w:rsidTr="009E2C00">
        <w:trPr>
          <w:cantSplit/>
        </w:trPr>
        <w:tc>
          <w:tcPr>
            <w:tcW w:w="3780" w:type="dxa"/>
          </w:tcPr>
          <w:p w14:paraId="46B73E9E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EA1F11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B6D00D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586CBF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150B621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67C232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791A01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B7E3AB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083D" w:rsidRPr="00682823" w14:paraId="1760F22D" w14:textId="77777777" w:rsidTr="009E2C00">
        <w:trPr>
          <w:cantSplit/>
        </w:trPr>
        <w:tc>
          <w:tcPr>
            <w:tcW w:w="3780" w:type="dxa"/>
          </w:tcPr>
          <w:p w14:paraId="459B64BB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</w:rPr>
              <w:br w:type="page"/>
            </w:r>
            <w:r w:rsidRPr="0068282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ค่าใช้จ่ายค้างจ่าย (รวมในหนี้สินหมุนเวียนอื่น)</w:t>
            </w:r>
          </w:p>
        </w:tc>
        <w:tc>
          <w:tcPr>
            <w:tcW w:w="1350" w:type="dxa"/>
          </w:tcPr>
          <w:p w14:paraId="757428D5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4F577D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DBFD4C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C9130DC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0C699F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C3CE2CA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D513AE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083D" w:rsidRPr="00682823" w14:paraId="64745D50" w14:textId="77777777" w:rsidTr="009E2C00">
        <w:trPr>
          <w:cantSplit/>
        </w:trPr>
        <w:tc>
          <w:tcPr>
            <w:tcW w:w="3780" w:type="dxa"/>
          </w:tcPr>
          <w:p w14:paraId="7D375467" w14:textId="77777777" w:rsidR="007C083D" w:rsidRPr="00682823" w:rsidRDefault="007C083D" w:rsidP="00682823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ADEC20" w14:textId="58DC5061" w:rsidR="007C083D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381</w:t>
            </w:r>
          </w:p>
        </w:tc>
        <w:tc>
          <w:tcPr>
            <w:tcW w:w="270" w:type="dxa"/>
          </w:tcPr>
          <w:p w14:paraId="01487972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67BA84" w14:textId="6D84B9A0" w:rsidR="007C083D" w:rsidRPr="00682823" w:rsidRDefault="00B178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2,647</w:t>
            </w:r>
          </w:p>
        </w:tc>
        <w:tc>
          <w:tcPr>
            <w:tcW w:w="270" w:type="dxa"/>
          </w:tcPr>
          <w:p w14:paraId="2A6B4B53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71356745" w14:textId="27B91AC1" w:rsidR="007C083D" w:rsidRPr="00682823" w:rsidRDefault="00B178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1,703</w:t>
            </w:r>
          </w:p>
        </w:tc>
        <w:tc>
          <w:tcPr>
            <w:tcW w:w="270" w:type="dxa"/>
          </w:tcPr>
          <w:p w14:paraId="28C7C425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2BC7F82" w14:textId="51C0CD53" w:rsidR="007C083D" w:rsidRPr="00682823" w:rsidRDefault="00B178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1,325</w:t>
            </w:r>
          </w:p>
        </w:tc>
      </w:tr>
    </w:tbl>
    <w:p w14:paraId="0BEF80C7" w14:textId="77777777" w:rsidR="009E2C00" w:rsidRPr="00682823" w:rsidRDefault="009E2C00" w:rsidP="00682823">
      <w:pPr>
        <w:rPr>
          <w:rFonts w:ascii="Angsana New" w:hAnsi="Angsana New"/>
          <w:sz w:val="26"/>
          <w:szCs w:val="26"/>
        </w:rPr>
      </w:pPr>
    </w:p>
    <w:p w14:paraId="10FBFE8A" w14:textId="17047913" w:rsidR="00B2698D" w:rsidRPr="00682823" w:rsidRDefault="00B15EA3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5</w:t>
      </w:r>
      <w:r w:rsidR="00B2698D" w:rsidRPr="00682823">
        <w:rPr>
          <w:rFonts w:ascii="Angsana New" w:hAnsi="Angsana New"/>
          <w:b/>
          <w:bCs/>
          <w:sz w:val="26"/>
          <w:szCs w:val="26"/>
        </w:rPr>
        <w:t>.</w:t>
      </w:r>
      <w:r w:rsidR="00B2698D" w:rsidRPr="00682823">
        <w:rPr>
          <w:rFonts w:ascii="Angsana New" w:hAnsi="Angsana New"/>
          <w:b/>
          <w:bCs/>
          <w:sz w:val="26"/>
          <w:szCs w:val="26"/>
        </w:rPr>
        <w:tab/>
      </w:r>
      <w:r w:rsidR="00B2698D" w:rsidRPr="00682823">
        <w:rPr>
          <w:rFonts w:ascii="Angsana New" w:hAnsi="Angsana New"/>
          <w:b/>
          <w:bCs/>
          <w:sz w:val="26"/>
          <w:szCs w:val="26"/>
          <w:cs/>
        </w:rPr>
        <w:t>เงินลงทุนระยะสั้น</w:t>
      </w:r>
    </w:p>
    <w:p w14:paraId="2E60A9C8" w14:textId="77777777" w:rsidR="00B2698D" w:rsidRPr="00682823" w:rsidRDefault="00B2698D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1998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B2698D" w:rsidRPr="00682823" w14:paraId="163B7788" w14:textId="77777777" w:rsidTr="000A25EC">
        <w:trPr>
          <w:cantSplit/>
        </w:trPr>
        <w:tc>
          <w:tcPr>
            <w:tcW w:w="4518" w:type="dxa"/>
            <w:gridSpan w:val="5"/>
          </w:tcPr>
          <w:p w14:paraId="4D5E3998" w14:textId="77777777" w:rsidR="00B2698D" w:rsidRPr="00682823" w:rsidRDefault="00B2698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32D45130" w14:textId="77777777" w:rsidR="00B2698D" w:rsidRPr="00682823" w:rsidRDefault="00B2698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B2698D" w:rsidRPr="00682823" w14:paraId="4CB43486" w14:textId="77777777" w:rsidTr="000A25EC">
        <w:trPr>
          <w:cantSplit/>
        </w:trPr>
        <w:tc>
          <w:tcPr>
            <w:tcW w:w="1998" w:type="dxa"/>
          </w:tcPr>
          <w:p w14:paraId="02654EC3" w14:textId="77777777" w:rsidR="00B2698D" w:rsidRPr="00682823" w:rsidRDefault="00B2698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38B44B8" w14:textId="77777777" w:rsidR="00B2698D" w:rsidRPr="00682823" w:rsidRDefault="00B2698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ย (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ร้อยละต่อปี)</w:t>
            </w:r>
          </w:p>
        </w:tc>
        <w:tc>
          <w:tcPr>
            <w:tcW w:w="270" w:type="dxa"/>
          </w:tcPr>
          <w:p w14:paraId="10D7EAF7" w14:textId="77777777" w:rsidR="00B2698D" w:rsidRPr="00682823" w:rsidRDefault="00B2698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65DBEF7" w14:textId="77777777" w:rsidR="00B2698D" w:rsidRPr="00682823" w:rsidRDefault="00B2698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1573F1FF" w14:textId="77777777" w:rsidR="00B2698D" w:rsidRPr="00682823" w:rsidRDefault="00B2698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C1780C8" w14:textId="77777777" w:rsidR="00B2698D" w:rsidRPr="00682823" w:rsidRDefault="00B2698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87FF2" w:rsidRPr="00682823" w14:paraId="203CEBD0" w14:textId="77777777" w:rsidTr="00C5651F">
        <w:tc>
          <w:tcPr>
            <w:tcW w:w="1998" w:type="dxa"/>
          </w:tcPr>
          <w:p w14:paraId="384FD78A" w14:textId="77777777" w:rsidR="00D87FF2" w:rsidRPr="00682823" w:rsidRDefault="00D87FF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0CA152" w14:textId="5E929186" w:rsidR="00D87FF2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195BEFA" w14:textId="77777777" w:rsidR="00D87FF2" w:rsidRPr="00682823" w:rsidRDefault="00D87FF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CC3DC8" w14:textId="0649AFD8" w:rsidR="00D87FF2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E6B0E00" w14:textId="77777777" w:rsidR="00D87FF2" w:rsidRPr="00682823" w:rsidRDefault="00D87FF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051454" w14:textId="0334F952" w:rsidR="00D87FF2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9E9BDF3" w14:textId="77777777" w:rsidR="00D87FF2" w:rsidRPr="00682823" w:rsidRDefault="00D87FF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28C841" w14:textId="1442F125" w:rsidR="00D87FF2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2972933" w14:textId="77777777" w:rsidR="00D87FF2" w:rsidRPr="00682823" w:rsidRDefault="00D87FF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145D38" w14:textId="127E315A" w:rsidR="00D87FF2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6449296C" w14:textId="77777777" w:rsidR="00D87FF2" w:rsidRPr="00682823" w:rsidRDefault="00D87FF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C70CA4" w14:textId="4D71BAA6" w:rsidR="00D87FF2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B4996" w:rsidRPr="00682823" w14:paraId="03A79A89" w14:textId="77777777" w:rsidTr="00CB4996">
        <w:tc>
          <w:tcPr>
            <w:tcW w:w="1998" w:type="dxa"/>
          </w:tcPr>
          <w:p w14:paraId="13E4BE08" w14:textId="77777777" w:rsidR="00CB4996" w:rsidRPr="00682823" w:rsidRDefault="00CB499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95AF154" w14:textId="77777777" w:rsidR="00CB4996" w:rsidRPr="00682823" w:rsidRDefault="00CB499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E8F4BD" w14:textId="77777777" w:rsidR="00CB4996" w:rsidRPr="00682823" w:rsidDel="00B97A85" w:rsidRDefault="00CB499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01CC9A" w14:textId="77777777" w:rsidR="00CB4996" w:rsidRPr="00682823" w:rsidRDefault="00CB499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1316E6" w14:textId="77777777" w:rsidR="00CB4996" w:rsidRPr="00682823" w:rsidDel="00B97A85" w:rsidRDefault="00CB499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623F0F" w14:textId="77777777" w:rsidR="00CB4996" w:rsidRPr="00682823" w:rsidRDefault="00CB499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1A038E" w14:textId="77777777" w:rsidR="00CB4996" w:rsidRPr="00682823" w:rsidRDefault="00CB499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074802" w14:textId="77777777" w:rsidR="00CB4996" w:rsidRPr="00682823" w:rsidRDefault="00CB499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2645F" w14:textId="77777777" w:rsidR="00CB4996" w:rsidRPr="00682823" w:rsidRDefault="00CB499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B15CB7" w14:textId="77777777" w:rsidR="00CB4996" w:rsidRPr="00682823" w:rsidRDefault="00CB499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3EA7E7" w14:textId="77777777" w:rsidR="00CB4996" w:rsidRPr="00682823" w:rsidRDefault="00CB499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BC3770" w14:textId="77777777" w:rsidR="00CB4996" w:rsidRPr="00682823" w:rsidRDefault="00CB499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083D" w:rsidRPr="00682823" w14:paraId="0C8F2476" w14:textId="77777777" w:rsidTr="00CB4996">
        <w:tc>
          <w:tcPr>
            <w:tcW w:w="1998" w:type="dxa"/>
          </w:tcPr>
          <w:p w14:paraId="5C2F442E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เงินลงทุนในเงินฝากประจำ</w:t>
            </w:r>
          </w:p>
        </w:tc>
        <w:tc>
          <w:tcPr>
            <w:tcW w:w="990" w:type="dxa"/>
          </w:tcPr>
          <w:p w14:paraId="1C578CB4" w14:textId="474421DA" w:rsidR="007C083D" w:rsidRPr="00682823" w:rsidDel="00B97A85" w:rsidRDefault="00370E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0.80</w:t>
            </w:r>
          </w:p>
        </w:tc>
        <w:tc>
          <w:tcPr>
            <w:tcW w:w="270" w:type="dxa"/>
          </w:tcPr>
          <w:p w14:paraId="65BD8FC2" w14:textId="77777777" w:rsidR="007C083D" w:rsidRPr="00682823" w:rsidDel="00B97A85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40F26C" w14:textId="1B029286" w:rsidR="007C083D" w:rsidRPr="00682823" w:rsidDel="00B97A85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0.80 - 1.10</w:t>
            </w:r>
          </w:p>
        </w:tc>
        <w:tc>
          <w:tcPr>
            <w:tcW w:w="270" w:type="dxa"/>
          </w:tcPr>
          <w:p w14:paraId="3AA0F71F" w14:textId="77777777" w:rsidR="007C083D" w:rsidRPr="00682823" w:rsidDel="00B97A85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352A97" w14:textId="7D99B0BE" w:rsidR="007C083D" w:rsidRPr="00682823" w:rsidRDefault="00370E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27,993</w:t>
            </w:r>
          </w:p>
        </w:tc>
        <w:tc>
          <w:tcPr>
            <w:tcW w:w="270" w:type="dxa"/>
          </w:tcPr>
          <w:p w14:paraId="2EAFC3E4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FABDEC" w14:textId="6E74FEE8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27,718</w:t>
            </w:r>
          </w:p>
        </w:tc>
        <w:tc>
          <w:tcPr>
            <w:tcW w:w="270" w:type="dxa"/>
          </w:tcPr>
          <w:p w14:paraId="5954D422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5B0E8B" w14:textId="0FAE6F3E" w:rsidR="007C083D" w:rsidRPr="00682823" w:rsidRDefault="007969C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</w:t>
            </w:r>
            <w:r w:rsidR="00370E90" w:rsidRPr="00682823">
              <w:rPr>
                <w:rFonts w:ascii="Angsana New" w:hAnsi="Angsana New"/>
                <w:sz w:val="26"/>
                <w:szCs w:val="26"/>
              </w:rPr>
              <w:t>7,992</w:t>
            </w:r>
          </w:p>
        </w:tc>
        <w:tc>
          <w:tcPr>
            <w:tcW w:w="270" w:type="dxa"/>
          </w:tcPr>
          <w:p w14:paraId="0E49BD72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F574D0" w14:textId="25E76819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27,717</w:t>
            </w:r>
          </w:p>
        </w:tc>
      </w:tr>
    </w:tbl>
    <w:p w14:paraId="6A766EA0" w14:textId="77777777" w:rsidR="001061B8" w:rsidRPr="00682823" w:rsidRDefault="001061B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BA35616" w14:textId="77777777" w:rsidR="007E4AFE" w:rsidRPr="00682823" w:rsidRDefault="007E4AF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br w:type="page"/>
      </w:r>
    </w:p>
    <w:p w14:paraId="5C7ECCF6" w14:textId="44C4C416" w:rsidR="00B2698D" w:rsidRPr="00682823" w:rsidRDefault="00B15EA3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B2698D" w:rsidRPr="00682823">
        <w:rPr>
          <w:rFonts w:ascii="Angsana New" w:hAnsi="Angsana New"/>
          <w:b/>
          <w:bCs/>
          <w:sz w:val="26"/>
          <w:szCs w:val="26"/>
        </w:rPr>
        <w:t>.</w:t>
      </w:r>
      <w:r w:rsidR="00B2698D" w:rsidRPr="00682823">
        <w:rPr>
          <w:rFonts w:ascii="Angsana New" w:hAnsi="Angsana New"/>
          <w:b/>
          <w:bCs/>
          <w:sz w:val="26"/>
          <w:szCs w:val="26"/>
        </w:rPr>
        <w:tab/>
      </w:r>
      <w:r w:rsidR="00B2698D" w:rsidRPr="00682823">
        <w:rPr>
          <w:rFonts w:ascii="Angsana New" w:hAnsi="Angsana New"/>
          <w:b/>
          <w:bCs/>
          <w:sz w:val="26"/>
          <w:szCs w:val="26"/>
          <w:cs/>
        </w:rPr>
        <w:t xml:space="preserve">ลูกหนี้การค้า </w:t>
      </w:r>
      <w:r w:rsidR="00D94864" w:rsidRPr="00682823">
        <w:rPr>
          <w:rFonts w:ascii="Angsana New" w:hAnsi="Angsana New"/>
          <w:b/>
          <w:bCs/>
          <w:sz w:val="26"/>
          <w:szCs w:val="26"/>
          <w:cs/>
        </w:rPr>
        <w:t>ลูกหนี้หมุนเวียนอื่น</w:t>
      </w:r>
      <w:r w:rsidR="00B2698D" w:rsidRPr="00682823">
        <w:rPr>
          <w:rFonts w:ascii="Angsana New" w:hAnsi="Angsana New"/>
          <w:b/>
          <w:bCs/>
          <w:sz w:val="26"/>
          <w:szCs w:val="26"/>
          <w:cs/>
        </w:rPr>
        <w:t xml:space="preserve"> เจ้าหนี้การค้า</w:t>
      </w:r>
      <w:r w:rsidR="00723A74" w:rsidRPr="00682823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D94864" w:rsidRPr="00682823">
        <w:rPr>
          <w:rFonts w:ascii="Angsana New" w:hAnsi="Angsana New"/>
          <w:b/>
          <w:bCs/>
          <w:sz w:val="26"/>
          <w:szCs w:val="26"/>
          <w:cs/>
        </w:rPr>
        <w:t>เจ้าหนี้หมุนเวียนอื่น</w:t>
      </w:r>
      <w:r w:rsidR="00B2698D" w:rsidRPr="00682823">
        <w:rPr>
          <w:rFonts w:ascii="Angsana New" w:hAnsi="Angsana New"/>
          <w:b/>
          <w:bCs/>
          <w:sz w:val="26"/>
          <w:szCs w:val="26"/>
          <w:cs/>
        </w:rPr>
        <w:t>และตั๋วเงินจ่าย - สุทธิ</w:t>
      </w:r>
    </w:p>
    <w:p w14:paraId="0789D53C" w14:textId="77777777" w:rsidR="009D1A6E" w:rsidRPr="00682823" w:rsidRDefault="009D1A6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4DC6066F" w14:textId="1DA0C65D" w:rsidR="00776A5B" w:rsidRPr="00682823" w:rsidRDefault="00776A5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ลูกหนี้การค้าและ</w:t>
      </w:r>
      <w:r w:rsidR="00D94864" w:rsidRPr="00682823">
        <w:rPr>
          <w:rFonts w:ascii="Angsana New" w:hAnsi="Angsana New"/>
          <w:sz w:val="26"/>
          <w:szCs w:val="26"/>
          <w:cs/>
        </w:rPr>
        <w:t>ลูกหนี้หมุนเวียนอื่น</w:t>
      </w:r>
      <w:r w:rsidR="00B80762" w:rsidRPr="00682823">
        <w:rPr>
          <w:rFonts w:ascii="Angsana New" w:hAnsi="Angsana New"/>
          <w:sz w:val="26"/>
          <w:szCs w:val="26"/>
        </w:rPr>
        <w:t xml:space="preserve"> - </w:t>
      </w:r>
      <w:r w:rsidR="00B80762" w:rsidRPr="00682823">
        <w:rPr>
          <w:rFonts w:ascii="Angsana New" w:hAnsi="Angsana New"/>
          <w:sz w:val="26"/>
          <w:szCs w:val="26"/>
          <w:cs/>
        </w:rPr>
        <w:t>สุทธิ</w:t>
      </w:r>
      <w:r w:rsidRPr="00682823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682823">
        <w:rPr>
          <w:rFonts w:ascii="Angsana New" w:hAnsi="Angsana New"/>
          <w:sz w:val="26"/>
          <w:szCs w:val="26"/>
        </w:rPr>
        <w:t>31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40F1AD89" w14:textId="77777777" w:rsidR="001061B8" w:rsidRPr="00682823" w:rsidRDefault="001061B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945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545"/>
        <w:gridCol w:w="1170"/>
        <w:gridCol w:w="270"/>
        <w:gridCol w:w="1080"/>
        <w:gridCol w:w="270"/>
        <w:gridCol w:w="1080"/>
        <w:gridCol w:w="270"/>
        <w:gridCol w:w="1260"/>
      </w:tblGrid>
      <w:tr w:rsidR="00654FD7" w:rsidRPr="00682823" w14:paraId="22D48C96" w14:textId="77777777" w:rsidTr="00342A85">
        <w:trPr>
          <w:cantSplit/>
        </w:trPr>
        <w:tc>
          <w:tcPr>
            <w:tcW w:w="4545" w:type="dxa"/>
          </w:tcPr>
          <w:p w14:paraId="56B7D4ED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65705E0A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54FD7" w:rsidRPr="00682823" w14:paraId="04DB7087" w14:textId="77777777" w:rsidTr="00342A85">
        <w:trPr>
          <w:cantSplit/>
        </w:trPr>
        <w:tc>
          <w:tcPr>
            <w:tcW w:w="4545" w:type="dxa"/>
          </w:tcPr>
          <w:p w14:paraId="4F221FFF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B325ABE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5D01474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AAD4922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54FD7" w:rsidRPr="00682823" w14:paraId="7FF9F1B0" w14:textId="77777777" w:rsidTr="00342A85">
        <w:tc>
          <w:tcPr>
            <w:tcW w:w="4545" w:type="dxa"/>
          </w:tcPr>
          <w:p w14:paraId="5808BF63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A31B32" w14:textId="7D317BA6" w:rsidR="00654FD7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6572C06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40BA5E" w14:textId="19BE0DBA" w:rsidR="00654FD7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33AA055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25C435" w14:textId="30FBF244" w:rsidR="00654FD7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2E4EB3D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214FAA" w14:textId="394984B1" w:rsidR="00654FD7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54FD7" w:rsidRPr="00682823" w14:paraId="21F539AB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32B9F156" w14:textId="77777777" w:rsidR="00654FD7" w:rsidRPr="00682823" w:rsidRDefault="00654FD7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26C4896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295BE3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B6F28C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83D1F4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1A6977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4CBC51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E15136" w14:textId="77777777" w:rsidR="00654FD7" w:rsidRPr="00682823" w:rsidRDefault="00654FD7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3562" w:rsidRPr="00682823" w14:paraId="2038BE61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57B21FAC" w14:textId="77777777" w:rsidR="00033562" w:rsidRPr="00682823" w:rsidRDefault="00033562" w:rsidP="0068282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775FF6B" w14:textId="5DE825DD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4,909,933</w:t>
            </w:r>
          </w:p>
        </w:tc>
        <w:tc>
          <w:tcPr>
            <w:tcW w:w="270" w:type="dxa"/>
          </w:tcPr>
          <w:p w14:paraId="34D4A854" w14:textId="77777777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D4A6D0A" w14:textId="557CE89F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2,964,981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460043" w14:textId="77777777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784C5D6" w14:textId="7B2A1671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4,909,933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A65EC2" w14:textId="77777777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88E2546" w14:textId="7E9AA259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2,964,981</w:t>
            </w:r>
          </w:p>
        </w:tc>
      </w:tr>
      <w:tr w:rsidR="00033562" w:rsidRPr="00682823" w14:paraId="590FCF42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3BEC61CF" w14:textId="77777777" w:rsidR="00033562" w:rsidRPr="00682823" w:rsidRDefault="00033562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หัก เงินรับล่วงหน้าจากลูกค้า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671227B" w14:textId="4355D845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(343,506)</w:t>
            </w:r>
          </w:p>
        </w:tc>
        <w:tc>
          <w:tcPr>
            <w:tcW w:w="270" w:type="dxa"/>
          </w:tcPr>
          <w:p w14:paraId="6D44B22E" w14:textId="77777777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F748552" w14:textId="5BB1F63F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(105,285)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2B894F" w14:textId="77777777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53F728C" w14:textId="18ABEB02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5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(343,506)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1A05FA" w14:textId="77777777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2" w:right="-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7642C99" w14:textId="495A8209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(105,285)</w:t>
            </w:r>
          </w:p>
        </w:tc>
      </w:tr>
      <w:tr w:rsidR="00033562" w:rsidRPr="00682823" w14:paraId="50C3A80F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4E8F038C" w14:textId="77777777" w:rsidR="00033562" w:rsidRPr="00682823" w:rsidRDefault="00033562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F87F344" w14:textId="672C2EF2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(51,200)</w:t>
            </w:r>
          </w:p>
        </w:tc>
        <w:tc>
          <w:tcPr>
            <w:tcW w:w="270" w:type="dxa"/>
          </w:tcPr>
          <w:p w14:paraId="7D8C56A2" w14:textId="77777777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BE48A61" w14:textId="31418372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(53,900)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9D52B9" w14:textId="77777777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37B78D9" w14:textId="16636C3E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(51,200)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D7D70D" w14:textId="77777777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2"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D61ECBC" w14:textId="70D8D3BB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(53,900)</w:t>
            </w:r>
          </w:p>
        </w:tc>
      </w:tr>
      <w:tr w:rsidR="00033562" w:rsidRPr="00682823" w14:paraId="555102AE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7D133764" w14:textId="77777777" w:rsidR="00033562" w:rsidRPr="00682823" w:rsidRDefault="00033562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ลูกหนี้การค้า </w:t>
            </w: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0DF67" w14:textId="3961BB9E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4,515,227</w:t>
            </w:r>
          </w:p>
        </w:tc>
        <w:tc>
          <w:tcPr>
            <w:tcW w:w="270" w:type="dxa"/>
          </w:tcPr>
          <w:p w14:paraId="04C757CD" w14:textId="77777777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7FFDBB" w14:textId="29922B96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2,805,796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35D9DB" w14:textId="77777777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38832" w14:textId="7F3C490E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4,515,227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BC8D48" w14:textId="77777777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4AF97" w14:textId="2AE4C942" w:rsidR="00033562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2,805,796</w:t>
            </w:r>
          </w:p>
        </w:tc>
      </w:tr>
      <w:tr w:rsidR="007C083D" w:rsidRPr="00682823" w14:paraId="5DC34AB4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</w:tcPr>
          <w:p w14:paraId="1FE0AA5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8F3E9B5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0598246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4E76FC6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B7EF8C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46DA7ED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CFEF50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D1C9D17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083D" w:rsidRPr="00682823" w14:paraId="0586CB89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2815C2F1" w14:textId="77777777" w:rsidR="007C083D" w:rsidRPr="00682823" w:rsidRDefault="007C083D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5E47270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071931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35E32DD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FD1F565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4BFE481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0AE0745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F59DD2D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083D" w:rsidRPr="00682823" w14:paraId="49DEA275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1F3B057D" w14:textId="55115141" w:rsidR="007C083D" w:rsidRPr="00682823" w:rsidRDefault="007C083D" w:rsidP="0068282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364E4129" w14:textId="1B996030" w:rsidR="007C083D" w:rsidRPr="00682823" w:rsidRDefault="00B178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11,589</w:t>
            </w:r>
          </w:p>
        </w:tc>
        <w:tc>
          <w:tcPr>
            <w:tcW w:w="270" w:type="dxa"/>
          </w:tcPr>
          <w:p w14:paraId="732696EF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79553F" w14:textId="54B97A4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8,946</w:t>
            </w:r>
          </w:p>
        </w:tc>
        <w:tc>
          <w:tcPr>
            <w:tcW w:w="270" w:type="dxa"/>
          </w:tcPr>
          <w:p w14:paraId="0BC826A2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7ED90A" w14:textId="557358C1" w:rsidR="007C083D" w:rsidRPr="00682823" w:rsidRDefault="00B178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648,445</w:t>
            </w:r>
          </w:p>
        </w:tc>
        <w:tc>
          <w:tcPr>
            <w:tcW w:w="270" w:type="dxa"/>
          </w:tcPr>
          <w:p w14:paraId="5559135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481872" w14:textId="5ED4457C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584,256</w:t>
            </w:r>
          </w:p>
        </w:tc>
      </w:tr>
      <w:tr w:rsidR="007C083D" w:rsidRPr="00682823" w14:paraId="141D896C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7D0B428F" w14:textId="77777777" w:rsidR="007C083D" w:rsidRPr="00682823" w:rsidRDefault="007C083D" w:rsidP="0068282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562E8" w14:textId="08FD1476" w:rsidR="007C083D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40,728</w:t>
            </w:r>
          </w:p>
        </w:tc>
        <w:tc>
          <w:tcPr>
            <w:tcW w:w="270" w:type="dxa"/>
          </w:tcPr>
          <w:p w14:paraId="4DB03AF8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30A04" w14:textId="6CC86AAC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37,129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34380F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773FD" w14:textId="28AFE9B1" w:rsidR="007C083D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22,987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0970E6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D060A" w14:textId="49A53550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16,846</w:t>
            </w:r>
          </w:p>
        </w:tc>
      </w:tr>
      <w:tr w:rsidR="007C083D" w:rsidRPr="00682823" w14:paraId="11E2CE5C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4C2DBB44" w14:textId="77777777" w:rsidR="007C083D" w:rsidRPr="00682823" w:rsidRDefault="007C083D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6010A" w14:textId="13D97292" w:rsidR="007C083D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52,317</w:t>
            </w:r>
          </w:p>
        </w:tc>
        <w:tc>
          <w:tcPr>
            <w:tcW w:w="270" w:type="dxa"/>
          </w:tcPr>
          <w:p w14:paraId="77128E3B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77714" w14:textId="2D896D58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46,075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3D007AA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2F6F2" w14:textId="7E9FF5C8" w:rsidR="007C083D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671,432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8889B3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7B68B" w14:textId="7A26DB32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601,102</w:t>
            </w:r>
          </w:p>
        </w:tc>
      </w:tr>
      <w:tr w:rsidR="007C083D" w:rsidRPr="00682823" w14:paraId="0CDC0BB6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45136D6C" w14:textId="77777777" w:rsidR="007C083D" w:rsidRPr="00682823" w:rsidRDefault="007C083D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9A573" w14:textId="4B98D23E" w:rsidR="007C083D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(12,755)</w:t>
            </w:r>
          </w:p>
        </w:tc>
        <w:tc>
          <w:tcPr>
            <w:tcW w:w="270" w:type="dxa"/>
          </w:tcPr>
          <w:p w14:paraId="2B2CDEC2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A71DE" w14:textId="5773F21B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(16,734)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9F5718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D20E3" w14:textId="24A5779A" w:rsidR="007C083D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(9,814)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439742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72"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E7CF0" w14:textId="7A9F733D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(13,734)</w:t>
            </w:r>
          </w:p>
        </w:tc>
      </w:tr>
      <w:tr w:rsidR="007C083D" w:rsidRPr="00682823" w14:paraId="3F0C512E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70B9F6CB" w14:textId="77777777" w:rsidR="007C083D" w:rsidRPr="00682823" w:rsidRDefault="007C083D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DB3FF" w14:textId="0D88BEF7" w:rsidR="007C083D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39,562</w:t>
            </w:r>
          </w:p>
        </w:tc>
        <w:tc>
          <w:tcPr>
            <w:tcW w:w="270" w:type="dxa"/>
          </w:tcPr>
          <w:p w14:paraId="3F2F06FE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C1173" w14:textId="47669D88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29,341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A60DB7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91461" w14:textId="68C1DC58" w:rsidR="007C083D" w:rsidRPr="00682823" w:rsidRDefault="0003356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661,618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3F7A20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3CC989" w14:textId="05E9D3E1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587,368</w:t>
            </w:r>
          </w:p>
        </w:tc>
      </w:tr>
      <w:tr w:rsidR="007C083D" w:rsidRPr="00682823" w14:paraId="682BC673" w14:textId="77777777" w:rsidTr="00342A85">
        <w:tblPrEx>
          <w:tblLook w:val="04A0" w:firstRow="1" w:lastRow="0" w:firstColumn="1" w:lastColumn="0" w:noHBand="0" w:noVBand="1"/>
        </w:tblPrEx>
        <w:tc>
          <w:tcPr>
            <w:tcW w:w="4545" w:type="dxa"/>
            <w:hideMark/>
          </w:tcPr>
          <w:p w14:paraId="56932554" w14:textId="77777777" w:rsidR="007C083D" w:rsidRPr="00682823" w:rsidRDefault="007C083D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-</w:t>
            </w: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BFCA0" w14:textId="74CAD87B" w:rsidR="007C083D" w:rsidRPr="00682823" w:rsidRDefault="00B178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4,554,789</w:t>
            </w:r>
          </w:p>
        </w:tc>
        <w:tc>
          <w:tcPr>
            <w:tcW w:w="270" w:type="dxa"/>
          </w:tcPr>
          <w:p w14:paraId="74E782A7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8C3C86" w14:textId="5AAF87AF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2,835,137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FAC442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80141" w14:textId="36AC4D1F" w:rsidR="007C083D" w:rsidRPr="00682823" w:rsidRDefault="00B178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5,176,845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64D5F5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0EC72" w14:textId="133FA1FD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3,393,164</w:t>
            </w:r>
          </w:p>
        </w:tc>
      </w:tr>
      <w:tr w:rsidR="007C083D" w:rsidRPr="00682823" w14:paraId="17557BFE" w14:textId="77777777" w:rsidTr="002D3034">
        <w:tblPrEx>
          <w:tblLook w:val="04A0" w:firstRow="1" w:lastRow="0" w:firstColumn="1" w:lastColumn="0" w:noHBand="0" w:noVBand="1"/>
        </w:tblPrEx>
        <w:tc>
          <w:tcPr>
            <w:tcW w:w="4545" w:type="dxa"/>
          </w:tcPr>
          <w:p w14:paraId="72691F56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5E42638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C9B157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493A8B6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BC1B37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E6D09AA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187BD3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E5328EA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D3034" w:rsidRPr="00682823" w14:paraId="655A0D30" w14:textId="77777777" w:rsidTr="002D3034">
        <w:tblPrEx>
          <w:tblLook w:val="04A0" w:firstRow="1" w:lastRow="0" w:firstColumn="1" w:lastColumn="0" w:noHBand="0" w:noVBand="1"/>
        </w:tblPrEx>
        <w:tc>
          <w:tcPr>
            <w:tcW w:w="4545" w:type="dxa"/>
          </w:tcPr>
          <w:p w14:paraId="669E4A87" w14:textId="2DEE507F" w:rsidR="002D3034" w:rsidRPr="00682823" w:rsidRDefault="00975D01" w:rsidP="00682823">
            <w:pPr>
              <w:pStyle w:val="Heading7"/>
              <w:spacing w:line="240" w:lineRule="atLeast"/>
              <w:ind w:right="-91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682823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 xml:space="preserve">(กลับรายการ) </w:t>
            </w:r>
            <w:r w:rsidR="002D3034"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19E1AB2" w14:textId="77777777" w:rsidR="002D3034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730FF6" w14:textId="77777777" w:rsidR="002D3034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E37F60F" w14:textId="77777777" w:rsidR="002D3034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E75EEF" w14:textId="77777777" w:rsidR="002D3034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E31ED96" w14:textId="77777777" w:rsidR="002D3034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746983" w14:textId="77777777" w:rsidR="002D3034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9008E26" w14:textId="77777777" w:rsidR="002D3034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3034" w:rsidRPr="00682823" w14:paraId="4F7B8A00" w14:textId="77777777" w:rsidTr="002D3034">
        <w:tblPrEx>
          <w:tblLook w:val="04A0" w:firstRow="1" w:lastRow="0" w:firstColumn="1" w:lastColumn="0" w:noHBand="0" w:noVBand="1"/>
        </w:tblPrEx>
        <w:tc>
          <w:tcPr>
            <w:tcW w:w="4545" w:type="dxa"/>
          </w:tcPr>
          <w:p w14:paraId="458270BA" w14:textId="57D5D5FB" w:rsidR="002D3034" w:rsidRPr="00682823" w:rsidRDefault="002D3034" w:rsidP="00682823">
            <w:pPr>
              <w:pStyle w:val="Heading7"/>
              <w:spacing w:line="240" w:lineRule="atLeast"/>
              <w:ind w:right="-91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ในระหว่าง</w:t>
            </w: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82B64EA" w14:textId="43DE2662" w:rsidR="002D3034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(6,679)</w:t>
            </w:r>
          </w:p>
        </w:tc>
        <w:tc>
          <w:tcPr>
            <w:tcW w:w="270" w:type="dxa"/>
          </w:tcPr>
          <w:p w14:paraId="73CB3A93" w14:textId="77777777" w:rsidR="002D3034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69303E0" w14:textId="4C42D026" w:rsidR="002D3034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3,574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8868F" w14:textId="77777777" w:rsidR="002D3034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F1F0227" w14:textId="02171652" w:rsidR="002D3034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(6,620)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A262B8" w14:textId="77777777" w:rsidR="002D3034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7B1EA70" w14:textId="3787C3A7" w:rsidR="002D3034" w:rsidRPr="00682823" w:rsidRDefault="002D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3,574</w:t>
            </w:r>
          </w:p>
        </w:tc>
      </w:tr>
    </w:tbl>
    <w:p w14:paraId="0EB7D585" w14:textId="77777777" w:rsidR="00426142" w:rsidRPr="00682823" w:rsidRDefault="00426142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  <w:cs/>
        </w:rPr>
      </w:pPr>
    </w:p>
    <w:p w14:paraId="46003AAD" w14:textId="0F50C94B" w:rsidR="009D1A6E" w:rsidRPr="00682823" w:rsidRDefault="009D1A6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การวิเคราะห์อายุลูกหนี้</w:t>
      </w:r>
      <w:r w:rsidR="009D7740" w:rsidRPr="00682823">
        <w:rPr>
          <w:rFonts w:ascii="Angsana New" w:hAnsi="Angsana New"/>
          <w:sz w:val="26"/>
          <w:szCs w:val="26"/>
          <w:cs/>
        </w:rPr>
        <w:t>การค้า</w:t>
      </w:r>
      <w:r w:rsidR="00470B02" w:rsidRPr="00682823">
        <w:rPr>
          <w:rFonts w:ascii="Angsana New" w:hAnsi="Angsana New"/>
          <w:sz w:val="26"/>
          <w:szCs w:val="26"/>
          <w:cs/>
        </w:rPr>
        <w:t>และ</w:t>
      </w:r>
      <w:r w:rsidR="00D94864" w:rsidRPr="00682823">
        <w:rPr>
          <w:rFonts w:ascii="Angsana New" w:hAnsi="Angsana New"/>
          <w:sz w:val="26"/>
          <w:szCs w:val="26"/>
          <w:cs/>
        </w:rPr>
        <w:t>ลูกหนี้หมุนเวียนอื่น</w:t>
      </w:r>
      <w:r w:rsidR="00B80762" w:rsidRPr="00682823">
        <w:rPr>
          <w:rFonts w:ascii="Angsana New" w:hAnsi="Angsana New"/>
          <w:sz w:val="26"/>
          <w:szCs w:val="26"/>
          <w:cs/>
        </w:rPr>
        <w:t xml:space="preserve"> - สุทธิ</w:t>
      </w:r>
      <w:r w:rsidRPr="00682823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682823">
        <w:rPr>
          <w:rFonts w:ascii="Angsana New" w:hAnsi="Angsana New"/>
          <w:sz w:val="26"/>
          <w:szCs w:val="26"/>
        </w:rPr>
        <w:t>31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11D7CA87" w14:textId="77777777" w:rsidR="00743C70" w:rsidRPr="00682823" w:rsidRDefault="00743C7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4428"/>
        <w:gridCol w:w="1170"/>
        <w:gridCol w:w="270"/>
        <w:gridCol w:w="1080"/>
        <w:gridCol w:w="270"/>
        <w:gridCol w:w="1080"/>
        <w:gridCol w:w="270"/>
        <w:gridCol w:w="1170"/>
      </w:tblGrid>
      <w:tr w:rsidR="009D1A6E" w:rsidRPr="00682823" w14:paraId="3A66C0B7" w14:textId="77777777" w:rsidTr="00E74DC4">
        <w:trPr>
          <w:cantSplit/>
        </w:trPr>
        <w:tc>
          <w:tcPr>
            <w:tcW w:w="4428" w:type="dxa"/>
          </w:tcPr>
          <w:p w14:paraId="1E81620E" w14:textId="77777777" w:rsidR="009D1A6E" w:rsidRPr="00682823" w:rsidRDefault="009D1A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649B71B9" w14:textId="77777777" w:rsidR="009D1A6E" w:rsidRPr="00682823" w:rsidRDefault="009D1A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9D1A6E" w:rsidRPr="00682823" w14:paraId="6E38E352" w14:textId="77777777" w:rsidTr="00E74DC4">
        <w:trPr>
          <w:cantSplit/>
        </w:trPr>
        <w:tc>
          <w:tcPr>
            <w:tcW w:w="4428" w:type="dxa"/>
          </w:tcPr>
          <w:p w14:paraId="12FC05A6" w14:textId="77777777" w:rsidR="009D1A6E" w:rsidRPr="00682823" w:rsidRDefault="009D1A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9716A9F" w14:textId="77777777" w:rsidR="009D1A6E" w:rsidRPr="00682823" w:rsidRDefault="009D1A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F14543E" w14:textId="77777777" w:rsidR="009D1A6E" w:rsidRPr="00682823" w:rsidRDefault="009D1A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9F09961" w14:textId="77777777" w:rsidR="009D1A6E" w:rsidRPr="00682823" w:rsidRDefault="007C517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D1A6E" w:rsidRPr="00682823" w14:paraId="7D52C3AC" w14:textId="77777777" w:rsidTr="00E74DC4">
        <w:tc>
          <w:tcPr>
            <w:tcW w:w="4428" w:type="dxa"/>
          </w:tcPr>
          <w:p w14:paraId="1775ACC3" w14:textId="77777777" w:rsidR="009D1A6E" w:rsidRPr="00682823" w:rsidRDefault="009D1A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7184F1" w14:textId="43B22403" w:rsidR="009D1A6E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5605CBB2" w14:textId="77777777" w:rsidR="009D1A6E" w:rsidRPr="00682823" w:rsidRDefault="009D1A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6443B5" w14:textId="25194BAE" w:rsidR="009D1A6E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C863AA4" w14:textId="77777777" w:rsidR="009D1A6E" w:rsidRPr="00682823" w:rsidRDefault="009D1A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846EC8" w14:textId="6E32ADFA" w:rsidR="009D1A6E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79ADA41" w14:textId="77777777" w:rsidR="009D1A6E" w:rsidRPr="00682823" w:rsidRDefault="009D1A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B3C329" w14:textId="7D3D92B3" w:rsidR="009D1A6E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C083D" w:rsidRPr="00682823" w14:paraId="6E37B845" w14:textId="77777777" w:rsidTr="00E74DC4">
        <w:tc>
          <w:tcPr>
            <w:tcW w:w="4428" w:type="dxa"/>
          </w:tcPr>
          <w:p w14:paraId="6B299E22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sym w:font="Symbol" w:char="F0B7"/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170" w:type="dxa"/>
          </w:tcPr>
          <w:p w14:paraId="36A479E9" w14:textId="3151168B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900,195</w:t>
            </w:r>
          </w:p>
        </w:tc>
        <w:tc>
          <w:tcPr>
            <w:tcW w:w="270" w:type="dxa"/>
          </w:tcPr>
          <w:p w14:paraId="5EE5A75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51FB04" w14:textId="74BA8443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1,177,037</w:t>
            </w:r>
          </w:p>
        </w:tc>
        <w:tc>
          <w:tcPr>
            <w:tcW w:w="270" w:type="dxa"/>
          </w:tcPr>
          <w:p w14:paraId="0317A1B2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A2E9F4" w14:textId="4411D0B6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1,397,055</w:t>
            </w:r>
          </w:p>
        </w:tc>
        <w:tc>
          <w:tcPr>
            <w:tcW w:w="270" w:type="dxa"/>
          </w:tcPr>
          <w:p w14:paraId="50F609A3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9DC9473" w14:textId="5B7B86D9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1,465,910</w:t>
            </w:r>
          </w:p>
        </w:tc>
      </w:tr>
      <w:tr w:rsidR="007C083D" w:rsidRPr="00682823" w14:paraId="5CE0A430" w14:textId="77777777" w:rsidTr="00E74DC4">
        <w:tc>
          <w:tcPr>
            <w:tcW w:w="4428" w:type="dxa"/>
          </w:tcPr>
          <w:p w14:paraId="6AA52D9E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sym w:font="Symbol" w:char="F0B7"/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170" w:type="dxa"/>
          </w:tcPr>
          <w:p w14:paraId="5DD3FEA8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8DD6154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EB9560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CE771E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BC7B4F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BD3757F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A4F3CE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083D" w:rsidRPr="00682823" w14:paraId="62B19267" w14:textId="77777777" w:rsidTr="00E74DC4">
        <w:tc>
          <w:tcPr>
            <w:tcW w:w="4428" w:type="dxa"/>
          </w:tcPr>
          <w:p w14:paraId="3107B4B5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น้อยกว่า </w:t>
            </w:r>
            <w:r w:rsidRPr="00682823">
              <w:rPr>
                <w:rFonts w:ascii="Angsana New" w:hAnsi="Angsana New"/>
                <w:sz w:val="26"/>
                <w:szCs w:val="26"/>
              </w:rPr>
              <w:t>3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FAC537B" w14:textId="0FC7DF3D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2,315,627</w:t>
            </w:r>
          </w:p>
        </w:tc>
        <w:tc>
          <w:tcPr>
            <w:tcW w:w="270" w:type="dxa"/>
          </w:tcPr>
          <w:p w14:paraId="610B535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A8969FB" w14:textId="333853CD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1,448</w:t>
            </w:r>
          </w:p>
        </w:tc>
        <w:tc>
          <w:tcPr>
            <w:tcW w:w="270" w:type="dxa"/>
          </w:tcPr>
          <w:p w14:paraId="54B38432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5E34CFB" w14:textId="7A3D0096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2,344,541</w:t>
            </w:r>
          </w:p>
        </w:tc>
        <w:tc>
          <w:tcPr>
            <w:tcW w:w="270" w:type="dxa"/>
          </w:tcPr>
          <w:p w14:paraId="7C0CF25A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7BA573E" w14:textId="38ECD839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12,439</w:t>
            </w:r>
          </w:p>
        </w:tc>
      </w:tr>
      <w:tr w:rsidR="007C083D" w:rsidRPr="00682823" w14:paraId="3FD5E07B" w14:textId="77777777" w:rsidTr="00E74DC4">
        <w:tc>
          <w:tcPr>
            <w:tcW w:w="4428" w:type="dxa"/>
          </w:tcPr>
          <w:p w14:paraId="514A720D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682823">
              <w:rPr>
                <w:rFonts w:ascii="Angsana New" w:hAnsi="Angsana New"/>
                <w:sz w:val="26"/>
                <w:szCs w:val="26"/>
              </w:rPr>
              <w:t>3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682823">
              <w:rPr>
                <w:rFonts w:ascii="Angsana New" w:hAnsi="Angsana New"/>
                <w:sz w:val="26"/>
                <w:szCs w:val="26"/>
              </w:rPr>
              <w:t>6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006477F" w14:textId="69F5AF74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949</w:t>
            </w:r>
          </w:p>
        </w:tc>
        <w:tc>
          <w:tcPr>
            <w:tcW w:w="270" w:type="dxa"/>
          </w:tcPr>
          <w:p w14:paraId="7BF1A6C1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0972F3B" w14:textId="2739505B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270" w:type="dxa"/>
          </w:tcPr>
          <w:p w14:paraId="42FB9A50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95BCB86" w14:textId="5DA6B24C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30,239</w:t>
            </w:r>
          </w:p>
        </w:tc>
        <w:tc>
          <w:tcPr>
            <w:tcW w:w="270" w:type="dxa"/>
          </w:tcPr>
          <w:p w14:paraId="619BBE87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EE91BA2" w14:textId="52F086C2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9,704</w:t>
            </w:r>
          </w:p>
        </w:tc>
      </w:tr>
      <w:tr w:rsidR="007C083D" w:rsidRPr="00682823" w14:paraId="6E41A1CB" w14:textId="77777777" w:rsidTr="00E74DC4">
        <w:tc>
          <w:tcPr>
            <w:tcW w:w="4428" w:type="dxa"/>
          </w:tcPr>
          <w:p w14:paraId="0B11A53B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682823">
              <w:rPr>
                <w:rFonts w:ascii="Angsana New" w:hAnsi="Angsana New"/>
                <w:sz w:val="26"/>
                <w:szCs w:val="26"/>
              </w:rPr>
              <w:t>6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682823">
              <w:rPr>
                <w:rFonts w:ascii="Angsana New" w:hAnsi="Angsana New"/>
                <w:sz w:val="26"/>
                <w:szCs w:val="26"/>
              </w:rPr>
              <w:t>12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EFC740B" w14:textId="2B0CDD70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8,662</w:t>
            </w:r>
          </w:p>
        </w:tc>
        <w:tc>
          <w:tcPr>
            <w:tcW w:w="270" w:type="dxa"/>
          </w:tcPr>
          <w:p w14:paraId="75FC98E5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6826D4B" w14:textId="28CE4436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4,338</w:t>
            </w:r>
          </w:p>
        </w:tc>
        <w:tc>
          <w:tcPr>
            <w:tcW w:w="270" w:type="dxa"/>
          </w:tcPr>
          <w:p w14:paraId="04A7C9DD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F7E140" w14:textId="24F18295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61,210</w:t>
            </w:r>
          </w:p>
        </w:tc>
        <w:tc>
          <w:tcPr>
            <w:tcW w:w="270" w:type="dxa"/>
          </w:tcPr>
          <w:p w14:paraId="47893668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5F90BAB" w14:textId="5D03740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7,954</w:t>
            </w:r>
          </w:p>
        </w:tc>
      </w:tr>
      <w:tr w:rsidR="007C083D" w:rsidRPr="00682823" w14:paraId="36F870D1" w14:textId="77777777" w:rsidTr="00E74DC4">
        <w:tc>
          <w:tcPr>
            <w:tcW w:w="4428" w:type="dxa"/>
          </w:tcPr>
          <w:p w14:paraId="66E8E08E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682823">
              <w:rPr>
                <w:rFonts w:ascii="Angsana New" w:hAnsi="Angsana New"/>
                <w:sz w:val="26"/>
                <w:szCs w:val="26"/>
              </w:rPr>
              <w:t>12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FB9283" w14:textId="1D9A4CBF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1,736,817</w:t>
            </w:r>
          </w:p>
        </w:tc>
        <w:tc>
          <w:tcPr>
            <w:tcW w:w="270" w:type="dxa"/>
          </w:tcPr>
          <w:p w14:paraId="643066C8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3F387" w14:textId="17A51959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1,827,724</w:t>
            </w:r>
          </w:p>
        </w:tc>
        <w:tc>
          <w:tcPr>
            <w:tcW w:w="270" w:type="dxa"/>
          </w:tcPr>
          <w:p w14:paraId="570258F5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1BA3D2" w14:textId="0C55A77F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1,748,320</w:t>
            </w:r>
          </w:p>
        </w:tc>
        <w:tc>
          <w:tcPr>
            <w:tcW w:w="270" w:type="dxa"/>
          </w:tcPr>
          <w:p w14:paraId="0F686996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A75F1B" w14:textId="23DEF2A6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2,070,076</w:t>
            </w:r>
          </w:p>
        </w:tc>
      </w:tr>
      <w:tr w:rsidR="007C083D" w:rsidRPr="00682823" w14:paraId="3D321C78" w14:textId="77777777" w:rsidTr="00E74DC4">
        <w:tc>
          <w:tcPr>
            <w:tcW w:w="4428" w:type="dxa"/>
          </w:tcPr>
          <w:p w14:paraId="740CCBE1" w14:textId="77777777" w:rsidR="007C083D" w:rsidRPr="00682823" w:rsidRDefault="007C083D" w:rsidP="00682823">
            <w:pPr>
              <w:pStyle w:val="Head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F65B4B" w14:textId="04B296D5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4,962,250</w:t>
            </w:r>
          </w:p>
        </w:tc>
        <w:tc>
          <w:tcPr>
            <w:tcW w:w="270" w:type="dxa"/>
          </w:tcPr>
          <w:p w14:paraId="6B191D17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7DFB2F" w14:textId="6DFE067F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3,011,056</w:t>
            </w:r>
          </w:p>
        </w:tc>
        <w:tc>
          <w:tcPr>
            <w:tcW w:w="270" w:type="dxa"/>
          </w:tcPr>
          <w:p w14:paraId="251A0F6B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CE5170" w14:textId="0BCDC66A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5,581,365</w:t>
            </w:r>
          </w:p>
        </w:tc>
        <w:tc>
          <w:tcPr>
            <w:tcW w:w="270" w:type="dxa"/>
          </w:tcPr>
          <w:p w14:paraId="4D17202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39A315" w14:textId="5FC8CBC1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3,566,083</w:t>
            </w:r>
          </w:p>
        </w:tc>
      </w:tr>
      <w:tr w:rsidR="00912349" w:rsidRPr="00682823" w14:paraId="76A006F2" w14:textId="77777777" w:rsidTr="00E74DC4">
        <w:tc>
          <w:tcPr>
            <w:tcW w:w="4428" w:type="dxa"/>
          </w:tcPr>
          <w:p w14:paraId="467AF824" w14:textId="77777777" w:rsidR="00912349" w:rsidRPr="00682823" w:rsidRDefault="00912349" w:rsidP="00682823">
            <w:pPr>
              <w:pStyle w:val="Head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หัก เงินรับล่วงหน้าจากลูกค้า</w:t>
            </w:r>
          </w:p>
        </w:tc>
        <w:tc>
          <w:tcPr>
            <w:tcW w:w="1170" w:type="dxa"/>
          </w:tcPr>
          <w:p w14:paraId="768E6108" w14:textId="5BFB81C0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(343,506)</w:t>
            </w:r>
          </w:p>
        </w:tc>
        <w:tc>
          <w:tcPr>
            <w:tcW w:w="270" w:type="dxa"/>
          </w:tcPr>
          <w:p w14:paraId="4F2D5595" w14:textId="77777777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3921B4" w14:textId="1460C0E0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(105,285)</w:t>
            </w:r>
          </w:p>
        </w:tc>
        <w:tc>
          <w:tcPr>
            <w:tcW w:w="270" w:type="dxa"/>
          </w:tcPr>
          <w:p w14:paraId="3FCEB16F" w14:textId="77777777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79CE41" w14:textId="2CB16546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(343,506)</w:t>
            </w:r>
          </w:p>
        </w:tc>
        <w:tc>
          <w:tcPr>
            <w:tcW w:w="270" w:type="dxa"/>
          </w:tcPr>
          <w:p w14:paraId="16EA9923" w14:textId="77777777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101A191" w14:textId="14CECE8E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(105,285)</w:t>
            </w:r>
          </w:p>
        </w:tc>
      </w:tr>
      <w:tr w:rsidR="00912349" w:rsidRPr="00682823" w14:paraId="75BA6060" w14:textId="77777777" w:rsidTr="00E74DC4">
        <w:tc>
          <w:tcPr>
            <w:tcW w:w="4428" w:type="dxa"/>
          </w:tcPr>
          <w:p w14:paraId="743778DB" w14:textId="0227E1CF" w:rsidR="00912349" w:rsidRPr="00682823" w:rsidRDefault="00912349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246F02" w14:textId="447CA3B9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(63,955)</w:t>
            </w:r>
          </w:p>
        </w:tc>
        <w:tc>
          <w:tcPr>
            <w:tcW w:w="270" w:type="dxa"/>
          </w:tcPr>
          <w:p w14:paraId="03C3668A" w14:textId="77777777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416231" w14:textId="0774893E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(70,634)</w:t>
            </w:r>
          </w:p>
        </w:tc>
        <w:tc>
          <w:tcPr>
            <w:tcW w:w="270" w:type="dxa"/>
          </w:tcPr>
          <w:p w14:paraId="3960FC7E" w14:textId="77777777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C35001" w14:textId="10553493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(61,014)</w:t>
            </w:r>
          </w:p>
        </w:tc>
        <w:tc>
          <w:tcPr>
            <w:tcW w:w="270" w:type="dxa"/>
          </w:tcPr>
          <w:p w14:paraId="57E11539" w14:textId="77777777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F803E5" w14:textId="3B3E4088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(67,634)</w:t>
            </w:r>
          </w:p>
        </w:tc>
      </w:tr>
      <w:tr w:rsidR="00912349" w:rsidRPr="00682823" w14:paraId="6B6D3BC9" w14:textId="77777777" w:rsidTr="00F8431A">
        <w:tc>
          <w:tcPr>
            <w:tcW w:w="4428" w:type="dxa"/>
          </w:tcPr>
          <w:p w14:paraId="0A102A34" w14:textId="77777777" w:rsidR="00912349" w:rsidRPr="00682823" w:rsidRDefault="00912349" w:rsidP="00682823">
            <w:pPr>
              <w:pStyle w:val="Head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2FD2F3" w14:textId="2B5D8730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4,554,789</w:t>
            </w:r>
          </w:p>
        </w:tc>
        <w:tc>
          <w:tcPr>
            <w:tcW w:w="270" w:type="dxa"/>
          </w:tcPr>
          <w:p w14:paraId="2ABC87C0" w14:textId="77777777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B09191" w14:textId="39BFFA22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2,835,137</w:t>
            </w:r>
          </w:p>
        </w:tc>
        <w:tc>
          <w:tcPr>
            <w:tcW w:w="270" w:type="dxa"/>
          </w:tcPr>
          <w:p w14:paraId="19CD1FBA" w14:textId="77777777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46D0F3" w14:textId="14EBC851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5,176,845</w:t>
            </w:r>
          </w:p>
        </w:tc>
        <w:tc>
          <w:tcPr>
            <w:tcW w:w="270" w:type="dxa"/>
          </w:tcPr>
          <w:p w14:paraId="50CAE4D3" w14:textId="77777777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B957E2" w14:textId="1EC2E949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3,393,164</w:t>
            </w:r>
          </w:p>
        </w:tc>
      </w:tr>
    </w:tbl>
    <w:p w14:paraId="2DB67153" w14:textId="165CC3B8" w:rsidR="006F355E" w:rsidRPr="00682823" w:rsidRDefault="006F355E" w:rsidP="00682823">
      <w:pPr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lastRenderedPageBreak/>
        <w:t>กลุ่มบริษัทยูนิคได้แสดงยอดลูกหนี้การค้าสุทธิจากเงินรับล่วงหน้าจากลูกค้าซึ่งเป็นไปตามเงื่อนไขการรับชำระเงินค่าก่อสร้างตามสัญญา</w:t>
      </w:r>
      <w:r w:rsidR="007C0321" w:rsidRPr="00682823">
        <w:rPr>
          <w:rFonts w:ascii="Angsana New" w:hAnsi="Angsana New"/>
          <w:sz w:val="26"/>
          <w:szCs w:val="26"/>
        </w:rPr>
        <w:t xml:space="preserve"> </w:t>
      </w:r>
      <w:r w:rsidR="007C0321" w:rsidRPr="00682823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2801C2" w:rsidRPr="00682823">
        <w:rPr>
          <w:rFonts w:ascii="Angsana New" w:hAnsi="Angsana New"/>
          <w:sz w:val="26"/>
          <w:szCs w:val="26"/>
        </w:rPr>
        <w:t>20</w:t>
      </w:r>
    </w:p>
    <w:p w14:paraId="4B26483B" w14:textId="77777777" w:rsidR="006F355E" w:rsidRPr="00682823" w:rsidRDefault="006F355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16ADD96D" w14:textId="2FF13B98" w:rsidR="00F75EFA" w:rsidRPr="00682823" w:rsidRDefault="006F355E" w:rsidP="00682823">
      <w:pPr>
        <w:jc w:val="thaiDistribute"/>
        <w:rPr>
          <w:rStyle w:val="PageNumber"/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บริษัทและกลุ่มบริษัทยูนิคได้โอนสิทธิรับเงินค่างวดตามโครงการก่อสร้างของบริษัทและกลุ่มบริษัทยูนิคเพื่อค้ำประกันวงเงินสินเชื่อจาก</w:t>
      </w:r>
      <w:r w:rsidR="000B2AED" w:rsidRPr="00682823">
        <w:rPr>
          <w:rFonts w:ascii="Angsana New" w:hAnsi="Angsana New"/>
          <w:sz w:val="26"/>
          <w:szCs w:val="26"/>
          <w:cs/>
        </w:rPr>
        <w:t>สถาบันการเงิน</w:t>
      </w:r>
      <w:r w:rsidRPr="00682823">
        <w:rPr>
          <w:rFonts w:ascii="Angsana New" w:hAnsi="Angsana New"/>
          <w:sz w:val="26"/>
          <w:szCs w:val="26"/>
          <w:cs/>
        </w:rPr>
        <w:t xml:space="preserve">ในประเทศหลายแห่งตามที่กล่าวไว้ในหมายเหตุ </w:t>
      </w:r>
      <w:r w:rsidRPr="00682823">
        <w:rPr>
          <w:rFonts w:ascii="Angsana New" w:hAnsi="Angsana New"/>
          <w:sz w:val="26"/>
          <w:szCs w:val="26"/>
        </w:rPr>
        <w:t>1</w:t>
      </w:r>
      <w:r w:rsidR="002801C2" w:rsidRPr="00682823">
        <w:rPr>
          <w:rFonts w:ascii="Angsana New" w:hAnsi="Angsana New"/>
          <w:sz w:val="26"/>
          <w:szCs w:val="26"/>
        </w:rPr>
        <w:t>4</w:t>
      </w:r>
    </w:p>
    <w:p w14:paraId="27666BFB" w14:textId="0A1D68D5" w:rsidR="002A31C1" w:rsidRPr="00682823" w:rsidRDefault="002A31C1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  <w:cs/>
        </w:rPr>
      </w:pPr>
    </w:p>
    <w:p w14:paraId="5383A69D" w14:textId="3B9684CA" w:rsidR="005D3E6B" w:rsidRPr="00682823" w:rsidRDefault="005D3E6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เจ้าหนี้การค้า</w:t>
      </w:r>
      <w:r w:rsidR="00C53096" w:rsidRPr="00682823">
        <w:rPr>
          <w:rFonts w:ascii="Angsana New" w:hAnsi="Angsana New"/>
          <w:sz w:val="26"/>
          <w:szCs w:val="26"/>
          <w:cs/>
        </w:rPr>
        <w:t xml:space="preserve"> </w:t>
      </w:r>
      <w:r w:rsidR="00D94864" w:rsidRPr="00682823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Pr="00682823">
        <w:rPr>
          <w:rFonts w:ascii="Angsana New" w:hAnsi="Angsana New"/>
          <w:sz w:val="26"/>
          <w:szCs w:val="26"/>
          <w:cs/>
        </w:rPr>
        <w:t>และตั๋วเงินจ่าย</w:t>
      </w:r>
      <w:r w:rsidR="001E373C" w:rsidRPr="00682823">
        <w:rPr>
          <w:rFonts w:ascii="Angsana New" w:hAnsi="Angsana New"/>
          <w:sz w:val="26"/>
          <w:szCs w:val="26"/>
        </w:rPr>
        <w:t xml:space="preserve"> </w:t>
      </w:r>
      <w:r w:rsidR="001E373C" w:rsidRPr="00682823">
        <w:rPr>
          <w:rFonts w:ascii="Angsana New" w:hAnsi="Angsana New"/>
          <w:sz w:val="26"/>
          <w:szCs w:val="26"/>
          <w:cs/>
        </w:rPr>
        <w:t>- สุทธิ</w:t>
      </w:r>
      <w:r w:rsidRPr="00682823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682823">
        <w:rPr>
          <w:rFonts w:ascii="Angsana New" w:hAnsi="Angsana New"/>
          <w:sz w:val="26"/>
          <w:szCs w:val="26"/>
        </w:rPr>
        <w:t>31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7C9BCA5F" w14:textId="77777777" w:rsidR="003420FD" w:rsidRPr="00682823" w:rsidRDefault="003420FD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4428"/>
        <w:gridCol w:w="1080"/>
        <w:gridCol w:w="270"/>
        <w:gridCol w:w="1080"/>
        <w:gridCol w:w="270"/>
        <w:gridCol w:w="1080"/>
        <w:gridCol w:w="270"/>
        <w:gridCol w:w="1170"/>
      </w:tblGrid>
      <w:tr w:rsidR="007D6AEE" w:rsidRPr="00682823" w14:paraId="42E08056" w14:textId="77777777" w:rsidTr="00AB0935">
        <w:tc>
          <w:tcPr>
            <w:tcW w:w="4428" w:type="dxa"/>
          </w:tcPr>
          <w:p w14:paraId="7FAF8995" w14:textId="77777777" w:rsidR="007D6AEE" w:rsidRPr="00682823" w:rsidRDefault="007D6AEE" w:rsidP="00682823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0C3E08B3" w14:textId="77777777" w:rsidR="007D6AEE" w:rsidRPr="00682823" w:rsidRDefault="007D6A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7D6AEE" w:rsidRPr="00682823" w14:paraId="4409322A" w14:textId="77777777" w:rsidTr="00AB0935">
        <w:tc>
          <w:tcPr>
            <w:tcW w:w="4428" w:type="dxa"/>
          </w:tcPr>
          <w:p w14:paraId="39A83DC2" w14:textId="77777777" w:rsidR="007D6AEE" w:rsidRPr="00682823" w:rsidRDefault="007D6AEE" w:rsidP="00682823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55FF24" w14:textId="77777777" w:rsidR="007D6AEE" w:rsidRPr="00682823" w:rsidRDefault="007D6A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29BC61" w14:textId="77777777" w:rsidR="007D6AEE" w:rsidRPr="00682823" w:rsidRDefault="007D6A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2CA6D6" w14:textId="77777777" w:rsidR="007D6AEE" w:rsidRPr="00682823" w:rsidRDefault="007D6A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D6AEE" w:rsidRPr="00682823" w14:paraId="58F6D75D" w14:textId="77777777" w:rsidTr="00AB0935">
        <w:tc>
          <w:tcPr>
            <w:tcW w:w="4428" w:type="dxa"/>
          </w:tcPr>
          <w:p w14:paraId="2FD6479B" w14:textId="77777777" w:rsidR="007D6AEE" w:rsidRPr="00682823" w:rsidRDefault="007D6AEE" w:rsidP="00682823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85D0B0" w14:textId="59BAD24B" w:rsidR="007D6AEE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AA3BF71" w14:textId="77777777" w:rsidR="007D6AEE" w:rsidRPr="00682823" w:rsidRDefault="007D6A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F3FAD0" w14:textId="22559E70" w:rsidR="007D6AEE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8E9D036" w14:textId="77777777" w:rsidR="007D6AEE" w:rsidRPr="00682823" w:rsidRDefault="007D6A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E56881" w14:textId="13E806B2" w:rsidR="007D6AEE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67E7023D" w14:textId="77777777" w:rsidR="007D6AEE" w:rsidRPr="00682823" w:rsidRDefault="007D6A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4DD526" w14:textId="63270A62" w:rsidR="007D6AEE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D6AEE" w:rsidRPr="00682823" w14:paraId="45786C1E" w14:textId="77777777" w:rsidTr="00AB0935">
        <w:tc>
          <w:tcPr>
            <w:tcW w:w="4428" w:type="dxa"/>
          </w:tcPr>
          <w:p w14:paraId="10B0EC58" w14:textId="77777777" w:rsidR="007D6AEE" w:rsidRPr="00682823" w:rsidRDefault="007D6A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E67B279" w14:textId="77777777" w:rsidR="007D6AEE" w:rsidRPr="00682823" w:rsidRDefault="007D6A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36C93D" w14:textId="77777777" w:rsidR="007D6AEE" w:rsidRPr="00682823" w:rsidRDefault="007D6A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FD2F79D" w14:textId="77777777" w:rsidR="007D6AEE" w:rsidRPr="00682823" w:rsidRDefault="007D6A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71FC53" w14:textId="77777777" w:rsidR="007D6AEE" w:rsidRPr="00682823" w:rsidRDefault="007D6A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EA087E" w14:textId="77777777" w:rsidR="007D6AEE" w:rsidRPr="00682823" w:rsidRDefault="007D6A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54ABDB" w14:textId="77777777" w:rsidR="007D6AEE" w:rsidRPr="00682823" w:rsidRDefault="007D6A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251C17A" w14:textId="77777777" w:rsidR="007D6AEE" w:rsidRPr="00682823" w:rsidRDefault="007D6A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083D" w:rsidRPr="00682823" w14:paraId="595CA6BD" w14:textId="77777777" w:rsidTr="00AB0935">
        <w:tc>
          <w:tcPr>
            <w:tcW w:w="4428" w:type="dxa"/>
          </w:tcPr>
          <w:p w14:paraId="37D88C0C" w14:textId="7E50A4B3" w:rsidR="007C083D" w:rsidRPr="00682823" w:rsidRDefault="007C083D" w:rsidP="0068282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9817756" w14:textId="3517277E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16,712</w:t>
            </w:r>
          </w:p>
        </w:tc>
        <w:tc>
          <w:tcPr>
            <w:tcW w:w="270" w:type="dxa"/>
          </w:tcPr>
          <w:p w14:paraId="46CBE2F4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CE73C6" w14:textId="3AB0E933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12,017</w:t>
            </w:r>
          </w:p>
        </w:tc>
        <w:tc>
          <w:tcPr>
            <w:tcW w:w="270" w:type="dxa"/>
          </w:tcPr>
          <w:p w14:paraId="093C3133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53822D4" w14:textId="0F90EF18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1,</w:t>
            </w:r>
            <w:r w:rsidR="004904DE" w:rsidRPr="00682823">
              <w:rPr>
                <w:rFonts w:ascii="Angsana New" w:hAnsi="Angsana New"/>
                <w:sz w:val="26"/>
                <w:szCs w:val="26"/>
                <w:lang w:val="en-GB"/>
              </w:rPr>
              <w:t>459,741</w:t>
            </w:r>
          </w:p>
        </w:tc>
        <w:tc>
          <w:tcPr>
            <w:tcW w:w="270" w:type="dxa"/>
          </w:tcPr>
          <w:p w14:paraId="359D0CC9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50058D4" w14:textId="1A3AC0C1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1,092,587</w:t>
            </w:r>
          </w:p>
        </w:tc>
      </w:tr>
      <w:tr w:rsidR="007C083D" w:rsidRPr="00682823" w14:paraId="54B7F1B9" w14:textId="77777777" w:rsidTr="00AB0935">
        <w:tc>
          <w:tcPr>
            <w:tcW w:w="4428" w:type="dxa"/>
          </w:tcPr>
          <w:p w14:paraId="527585D0" w14:textId="77777777" w:rsidR="007C083D" w:rsidRPr="00682823" w:rsidRDefault="007C083D" w:rsidP="0068282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019B5EA6" w14:textId="21963D6E" w:rsidR="007C083D" w:rsidRPr="00682823" w:rsidRDefault="009B79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</w:t>
            </w:r>
            <w:r w:rsidR="00504C7B" w:rsidRPr="00682823">
              <w:rPr>
                <w:rFonts w:ascii="Angsana New" w:hAnsi="Angsana New"/>
                <w:sz w:val="26"/>
                <w:szCs w:val="26"/>
              </w:rPr>
              <w:t>183,843</w:t>
            </w:r>
          </w:p>
        </w:tc>
        <w:tc>
          <w:tcPr>
            <w:tcW w:w="270" w:type="dxa"/>
          </w:tcPr>
          <w:p w14:paraId="408AB0DD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3AFEEB9" w14:textId="05B94CFA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1,278,909</w:t>
            </w:r>
          </w:p>
        </w:tc>
        <w:tc>
          <w:tcPr>
            <w:tcW w:w="270" w:type="dxa"/>
          </w:tcPr>
          <w:p w14:paraId="2F65E562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31DA096" w14:textId="31A80266" w:rsidR="007C083D" w:rsidRPr="00682823" w:rsidRDefault="00504C7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1,643,628</w:t>
            </w:r>
          </w:p>
        </w:tc>
        <w:tc>
          <w:tcPr>
            <w:tcW w:w="270" w:type="dxa"/>
          </w:tcPr>
          <w:p w14:paraId="52A69F57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D3BA864" w14:textId="62F8A4C5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709,618</w:t>
            </w:r>
          </w:p>
        </w:tc>
      </w:tr>
      <w:tr w:rsidR="00912349" w:rsidRPr="00682823" w14:paraId="05FFE6C0" w14:textId="77777777" w:rsidTr="00AB0935">
        <w:tc>
          <w:tcPr>
            <w:tcW w:w="4428" w:type="dxa"/>
          </w:tcPr>
          <w:p w14:paraId="2FC1278A" w14:textId="471FAAD4" w:rsidR="00912349" w:rsidRPr="00682823" w:rsidRDefault="00912349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080" w:type="dxa"/>
          </w:tcPr>
          <w:p w14:paraId="2016B11A" w14:textId="3D7EF377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2194EF5D" w14:textId="77777777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9AF901C" w14:textId="6F17986A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0F386D66" w14:textId="77777777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2C992C3" w14:textId="763DC1FB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117,853</w:t>
            </w:r>
          </w:p>
        </w:tc>
        <w:tc>
          <w:tcPr>
            <w:tcW w:w="270" w:type="dxa"/>
          </w:tcPr>
          <w:p w14:paraId="0A0FF8DE" w14:textId="77777777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CB0EB4" w14:textId="68B92DFD" w:rsidR="00912349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78,754</w:t>
            </w:r>
          </w:p>
        </w:tc>
      </w:tr>
      <w:tr w:rsidR="007C083D" w:rsidRPr="00682823" w14:paraId="5E62CFED" w14:textId="77777777" w:rsidTr="00AB0935">
        <w:tc>
          <w:tcPr>
            <w:tcW w:w="4428" w:type="dxa"/>
          </w:tcPr>
          <w:p w14:paraId="45441666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ตั๋วเงินจ่าย - บริษัทอื่น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1C238D" w14:textId="20515C20" w:rsidR="007C083D" w:rsidRPr="00682823" w:rsidRDefault="009B79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3,472,735</w:t>
            </w:r>
          </w:p>
        </w:tc>
        <w:tc>
          <w:tcPr>
            <w:tcW w:w="270" w:type="dxa"/>
          </w:tcPr>
          <w:p w14:paraId="328CCE50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D390BA" w14:textId="4ABCCC31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2,892,788</w:t>
            </w:r>
          </w:p>
        </w:tc>
        <w:tc>
          <w:tcPr>
            <w:tcW w:w="270" w:type="dxa"/>
          </w:tcPr>
          <w:p w14:paraId="75641C37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9B525C" w14:textId="5BB745DC" w:rsidR="007C083D" w:rsidRPr="00682823" w:rsidRDefault="009B79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3,472,735</w:t>
            </w:r>
          </w:p>
        </w:tc>
        <w:tc>
          <w:tcPr>
            <w:tcW w:w="270" w:type="dxa"/>
          </w:tcPr>
          <w:p w14:paraId="0DB347F3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DBF56B" w14:textId="0E11BF66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2,892,788</w:t>
            </w:r>
          </w:p>
        </w:tc>
      </w:tr>
      <w:tr w:rsidR="007C083D" w:rsidRPr="00682823" w14:paraId="1842B70A" w14:textId="77777777" w:rsidTr="00AB0935">
        <w:tc>
          <w:tcPr>
            <w:tcW w:w="4428" w:type="dxa"/>
          </w:tcPr>
          <w:p w14:paraId="0FCFB0EF" w14:textId="77777777" w:rsidR="007C083D" w:rsidRPr="00682823" w:rsidRDefault="007C083D" w:rsidP="00682823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C381A3" w14:textId="139986D4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</w:t>
            </w:r>
            <w:r w:rsidR="00504C7B" w:rsidRPr="00682823">
              <w:rPr>
                <w:rFonts w:ascii="Angsana New" w:hAnsi="Angsana New"/>
                <w:sz w:val="26"/>
                <w:szCs w:val="26"/>
              </w:rPr>
              <w:t>673,290</w:t>
            </w:r>
          </w:p>
        </w:tc>
        <w:tc>
          <w:tcPr>
            <w:tcW w:w="270" w:type="dxa"/>
          </w:tcPr>
          <w:p w14:paraId="405128A0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9056DF" w14:textId="36349744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4,183,714</w:t>
            </w:r>
          </w:p>
        </w:tc>
        <w:tc>
          <w:tcPr>
            <w:tcW w:w="270" w:type="dxa"/>
          </w:tcPr>
          <w:p w14:paraId="30616D33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A6FC3F" w14:textId="238E6D97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6,</w:t>
            </w:r>
            <w:r w:rsidR="00504C7B" w:rsidRPr="00682823">
              <w:rPr>
                <w:rFonts w:ascii="Angsana New" w:hAnsi="Angsana New"/>
                <w:sz w:val="26"/>
                <w:szCs w:val="26"/>
              </w:rPr>
              <w:t>69</w:t>
            </w:r>
            <w:r w:rsidR="004904DE" w:rsidRPr="00682823">
              <w:rPr>
                <w:rFonts w:ascii="Angsana New" w:hAnsi="Angsana New"/>
                <w:sz w:val="26"/>
                <w:szCs w:val="26"/>
              </w:rPr>
              <w:t>3,957</w:t>
            </w:r>
          </w:p>
        </w:tc>
        <w:tc>
          <w:tcPr>
            <w:tcW w:w="270" w:type="dxa"/>
          </w:tcPr>
          <w:p w14:paraId="3527B1A3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D68F42" w14:textId="456E9601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4,773,747</w:t>
            </w:r>
          </w:p>
        </w:tc>
      </w:tr>
      <w:tr w:rsidR="007C083D" w:rsidRPr="00682823" w14:paraId="7EA90E2F" w14:textId="77777777" w:rsidTr="00AB0935">
        <w:tc>
          <w:tcPr>
            <w:tcW w:w="4428" w:type="dxa"/>
          </w:tcPr>
          <w:p w14:paraId="5274A8DD" w14:textId="77777777" w:rsidR="007C083D" w:rsidRPr="00682823" w:rsidRDefault="007C083D" w:rsidP="00682823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หัก เงินจ่ายล่วงหน้าแก่ผู้รับเหมา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7F02E5" w14:textId="45C40611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(347,405)</w:t>
            </w:r>
          </w:p>
        </w:tc>
        <w:tc>
          <w:tcPr>
            <w:tcW w:w="270" w:type="dxa"/>
          </w:tcPr>
          <w:p w14:paraId="039EF884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B093F5" w14:textId="6AD5CAC0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(243,766)</w:t>
            </w:r>
          </w:p>
        </w:tc>
        <w:tc>
          <w:tcPr>
            <w:tcW w:w="270" w:type="dxa"/>
          </w:tcPr>
          <w:p w14:paraId="0528D3BB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4F697B" w14:textId="0585AD5B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(347,405)</w:t>
            </w:r>
          </w:p>
        </w:tc>
        <w:tc>
          <w:tcPr>
            <w:tcW w:w="270" w:type="dxa"/>
          </w:tcPr>
          <w:p w14:paraId="238E3E2C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F3D116" w14:textId="715F0B8A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(243,766)</w:t>
            </w:r>
          </w:p>
        </w:tc>
      </w:tr>
      <w:tr w:rsidR="007C083D" w:rsidRPr="00682823" w14:paraId="16867935" w14:textId="77777777" w:rsidTr="00AB0935">
        <w:tc>
          <w:tcPr>
            <w:tcW w:w="4428" w:type="dxa"/>
          </w:tcPr>
          <w:p w14:paraId="36920F12" w14:textId="77777777" w:rsidR="007C083D" w:rsidRPr="00682823" w:rsidRDefault="007C083D" w:rsidP="00682823">
            <w:pPr>
              <w:pStyle w:val="a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58F1E5" w14:textId="469D4D94" w:rsidR="007C083D" w:rsidRPr="00682823" w:rsidRDefault="009123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</w:t>
            </w:r>
            <w:r w:rsidR="00AE1958" w:rsidRPr="00682823">
              <w:rPr>
                <w:rFonts w:ascii="Angsana New" w:hAnsi="Angsana New"/>
                <w:sz w:val="26"/>
                <w:szCs w:val="26"/>
              </w:rPr>
              <w:t>325,885</w:t>
            </w:r>
          </w:p>
        </w:tc>
        <w:tc>
          <w:tcPr>
            <w:tcW w:w="270" w:type="dxa"/>
          </w:tcPr>
          <w:p w14:paraId="1B449531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1C38B7" w14:textId="18BC62DC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3,939,948</w:t>
            </w:r>
          </w:p>
        </w:tc>
        <w:tc>
          <w:tcPr>
            <w:tcW w:w="270" w:type="dxa"/>
          </w:tcPr>
          <w:p w14:paraId="22B89C00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456579" w14:textId="19311A61" w:rsidR="007C083D" w:rsidRPr="00682823" w:rsidRDefault="00AE195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6,34</w:t>
            </w:r>
            <w:r w:rsidR="004904DE" w:rsidRPr="00682823">
              <w:rPr>
                <w:rFonts w:ascii="Angsana New" w:hAnsi="Angsana New"/>
                <w:sz w:val="26"/>
                <w:szCs w:val="26"/>
              </w:rPr>
              <w:t>6,552</w:t>
            </w:r>
          </w:p>
        </w:tc>
        <w:tc>
          <w:tcPr>
            <w:tcW w:w="270" w:type="dxa"/>
          </w:tcPr>
          <w:p w14:paraId="445292A5" w14:textId="77777777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D0ACEB" w14:textId="592516C8" w:rsidR="007C083D" w:rsidRPr="00682823" w:rsidRDefault="007C08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4,529,981</w:t>
            </w:r>
          </w:p>
        </w:tc>
      </w:tr>
    </w:tbl>
    <w:p w14:paraId="3A3A9F0C" w14:textId="77777777" w:rsidR="00674DE7" w:rsidRPr="00682823" w:rsidRDefault="00674DE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3FE4A4D2" w14:textId="0CA4605B" w:rsidR="005F52A7" w:rsidRPr="00682823" w:rsidRDefault="000637F3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lang w:val="th-TH"/>
        </w:rPr>
      </w:pPr>
      <w:r w:rsidRPr="00682823">
        <w:rPr>
          <w:rStyle w:val="PageNumber"/>
          <w:rFonts w:ascii="Angsana New" w:hAnsi="Angsana New"/>
          <w:sz w:val="26"/>
          <w:szCs w:val="26"/>
          <w:cs/>
        </w:rPr>
        <w:t>กลุ่มบริษัท</w:t>
      </w:r>
      <w:r w:rsidR="00CB02C9" w:rsidRPr="00682823">
        <w:rPr>
          <w:rStyle w:val="PageNumber"/>
          <w:rFonts w:ascii="Angsana New" w:hAnsi="Angsana New"/>
          <w:sz w:val="26"/>
          <w:szCs w:val="26"/>
          <w:cs/>
        </w:rPr>
        <w:t>ยูนิค</w:t>
      </w:r>
      <w:r w:rsidRPr="00682823">
        <w:rPr>
          <w:rStyle w:val="PageNumber"/>
          <w:rFonts w:ascii="Angsana New" w:hAnsi="Angsana New"/>
          <w:sz w:val="26"/>
          <w:szCs w:val="26"/>
          <w:cs/>
        </w:rPr>
        <w:t>ได้แสดงยอดเจ้าหนี้การค้า</w:t>
      </w:r>
      <w:r w:rsidR="003F3641" w:rsidRPr="00682823">
        <w:rPr>
          <w:rStyle w:val="PageNumber"/>
          <w:rFonts w:ascii="Angsana New" w:hAnsi="Angsana New"/>
          <w:sz w:val="26"/>
          <w:szCs w:val="26"/>
        </w:rPr>
        <w:t xml:space="preserve"> </w:t>
      </w:r>
      <w:r w:rsidR="00D94864" w:rsidRPr="00682823">
        <w:rPr>
          <w:rStyle w:val="PageNumber"/>
          <w:rFonts w:ascii="Angsana New" w:hAnsi="Angsana New"/>
          <w:sz w:val="26"/>
          <w:szCs w:val="26"/>
          <w:cs/>
        </w:rPr>
        <w:t>เจ้าหนี้หมุนเวียนอื่น</w:t>
      </w:r>
      <w:r w:rsidRPr="00682823">
        <w:rPr>
          <w:rStyle w:val="PageNumber"/>
          <w:rFonts w:ascii="Angsana New" w:hAnsi="Angsana New"/>
          <w:sz w:val="26"/>
          <w:szCs w:val="26"/>
          <w:cs/>
        </w:rPr>
        <w:t>และตั๋วเงินจ่ายสุทธิจากเงินจ่ายล่วงหน้าแก่ผู้รับเหมาซึ่งเป็นไปตามเงื่อนไขการจ่ายชำระเงินค่าก่อสร้าง</w:t>
      </w:r>
      <w:r w:rsidR="0040765A" w:rsidRPr="00682823">
        <w:rPr>
          <w:rStyle w:val="PageNumber"/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2D4DAC" w:rsidRPr="00682823">
        <w:rPr>
          <w:rStyle w:val="PageNumber"/>
          <w:rFonts w:ascii="Angsana New" w:hAnsi="Angsana New"/>
          <w:sz w:val="26"/>
          <w:szCs w:val="26"/>
        </w:rPr>
        <w:t>20</w:t>
      </w:r>
      <w:r w:rsidR="005F52A7" w:rsidRPr="00682823">
        <w:rPr>
          <w:rStyle w:val="PageNumber"/>
          <w:rFonts w:ascii="Angsana New" w:hAnsi="Angsana New"/>
          <w:sz w:val="26"/>
          <w:szCs w:val="26"/>
        </w:rPr>
        <w:t xml:space="preserve"> </w:t>
      </w:r>
      <w:r w:rsidR="005F52A7" w:rsidRPr="00682823">
        <w:rPr>
          <w:rFonts w:ascii="Angsana New" w:hAnsi="Angsana New"/>
          <w:sz w:val="26"/>
          <w:szCs w:val="26"/>
          <w:cs/>
          <w:lang w:val="th-TH"/>
        </w:rPr>
        <w:t>ตามเงื่อนไขของสัญญา</w:t>
      </w:r>
      <w:r w:rsidR="005C7BBB" w:rsidRPr="0068282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5F52A7" w:rsidRPr="00682823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กลุ่มบริษัทยูนิคหักเงินประกันการปฏิบัติตามสัญญาจากผู้รับเหมาในอัตราร้อยละต่าง ๆ กันของมูลค่างานก่อสร้างที่ผู้รับเหมาเรียกเก็บ  โดยกลุ่มบริษัทยูนิคจะคืนเงินประกันนี้แก่ผู้รับเหมาเมื่องานนั้น ๆ ได้แล้วเสร็จและผู้รับเหมามิได้ผิดสัญญาข้อหนึ่งข้อใด </w:t>
      </w:r>
    </w:p>
    <w:p w14:paraId="711B1BD6" w14:textId="77777777" w:rsidR="002D6955" w:rsidRPr="00682823" w:rsidRDefault="002D695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18F965C9" w14:textId="75F45B2F" w:rsidR="00A300E8" w:rsidRPr="00682823" w:rsidRDefault="00A300E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7.</w:t>
      </w:r>
      <w:r w:rsidRPr="00682823">
        <w:rPr>
          <w:rFonts w:ascii="Angsana New" w:hAnsi="Angsana New"/>
          <w:b/>
          <w:bCs/>
          <w:sz w:val="26"/>
          <w:szCs w:val="26"/>
        </w:rPr>
        <w:tab/>
      </w:r>
      <w:r w:rsidRPr="00682823">
        <w:rPr>
          <w:rFonts w:ascii="Angsana New" w:hAnsi="Angsana New"/>
          <w:b/>
          <w:bCs/>
          <w:sz w:val="26"/>
          <w:szCs w:val="26"/>
          <w:cs/>
        </w:rPr>
        <w:t>สินทรัพย์ที่เกิดจากสัญญา</w:t>
      </w:r>
      <w:r w:rsidRPr="00682823">
        <w:rPr>
          <w:rFonts w:ascii="Angsana New" w:hAnsi="Angsana New"/>
          <w:b/>
          <w:bCs/>
          <w:sz w:val="26"/>
          <w:szCs w:val="26"/>
        </w:rPr>
        <w:t xml:space="preserve"> </w:t>
      </w:r>
      <w:r w:rsidRPr="00682823">
        <w:rPr>
          <w:rFonts w:ascii="Angsana New" w:hAnsi="Angsana New"/>
          <w:b/>
          <w:bCs/>
          <w:sz w:val="26"/>
          <w:szCs w:val="26"/>
          <w:cs/>
        </w:rPr>
        <w:t>/</w:t>
      </w:r>
      <w:r w:rsidRPr="00682823">
        <w:rPr>
          <w:rFonts w:ascii="Angsana New" w:hAnsi="Angsana New"/>
          <w:b/>
          <w:bCs/>
          <w:sz w:val="26"/>
          <w:szCs w:val="26"/>
        </w:rPr>
        <w:t xml:space="preserve"> </w:t>
      </w:r>
      <w:r w:rsidRPr="00682823">
        <w:rPr>
          <w:rFonts w:ascii="Angsana New" w:hAnsi="Angsana New"/>
          <w:b/>
          <w:bCs/>
          <w:sz w:val="26"/>
          <w:szCs w:val="26"/>
          <w:cs/>
        </w:rPr>
        <w:t>หนี้สินที่เกิดจากสัญญา</w:t>
      </w:r>
    </w:p>
    <w:p w14:paraId="32C285E5" w14:textId="77777777" w:rsidR="00A300E8" w:rsidRPr="00682823" w:rsidRDefault="00A300E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6B976CAB" w14:textId="2FC1DA17" w:rsidR="00A300E8" w:rsidRPr="00682823" w:rsidRDefault="00A300E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shd w:val="clear" w:color="auto" w:fill="D9D9D9"/>
          <w:cs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สินทรัพย์ที่เกิดจากสัญญาก่อสร้างและหนี้สินที่เกิดจากสัญญาก่อสร้าง ณ วันที่ </w:t>
      </w:r>
      <w:r w:rsidRPr="00682823">
        <w:rPr>
          <w:rFonts w:ascii="Angsana New" w:hAnsi="Angsana New"/>
          <w:sz w:val="26"/>
          <w:szCs w:val="26"/>
        </w:rPr>
        <w:t xml:space="preserve">31 </w:t>
      </w:r>
      <w:r w:rsidRPr="00682823">
        <w:rPr>
          <w:rFonts w:ascii="Angsana New" w:hAnsi="Angsana New"/>
          <w:sz w:val="26"/>
          <w:szCs w:val="26"/>
          <w:cs/>
        </w:rPr>
        <w:t xml:space="preserve">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lang w:val="en-GB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2B30CB17" w14:textId="77777777" w:rsidR="00A300E8" w:rsidRPr="00682823" w:rsidRDefault="00A300E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350"/>
      </w:tblGrid>
      <w:tr w:rsidR="00A300E8" w:rsidRPr="00682823" w14:paraId="4E61BC7A" w14:textId="77777777" w:rsidTr="008A5F20">
        <w:trPr>
          <w:cantSplit/>
        </w:trPr>
        <w:tc>
          <w:tcPr>
            <w:tcW w:w="3690" w:type="dxa"/>
          </w:tcPr>
          <w:p w14:paraId="09EC0BA6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F878E0F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300E8" w:rsidRPr="00682823" w14:paraId="5F1F940B" w14:textId="77777777" w:rsidTr="00CE4604">
        <w:trPr>
          <w:cantSplit/>
        </w:trPr>
        <w:tc>
          <w:tcPr>
            <w:tcW w:w="3690" w:type="dxa"/>
          </w:tcPr>
          <w:p w14:paraId="168864CC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98F9CBC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657C9BBB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86F410D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300E8" w:rsidRPr="00682823" w14:paraId="63F09C14" w14:textId="77777777" w:rsidTr="00CE4604">
        <w:tc>
          <w:tcPr>
            <w:tcW w:w="3690" w:type="dxa"/>
          </w:tcPr>
          <w:p w14:paraId="597F61CE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D806B0" w14:textId="48960047" w:rsidR="00A300E8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3" w:firstLine="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885422A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964E02" w14:textId="1CE167AF" w:rsidR="00A300E8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F3B74B3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CDF933" w14:textId="28721F03" w:rsidR="00A300E8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28DE0D25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8831F0" w14:textId="33118699" w:rsidR="00A300E8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A300E8" w:rsidRPr="00682823" w14:paraId="36FC9F44" w14:textId="77777777" w:rsidTr="00CE4604">
        <w:tc>
          <w:tcPr>
            <w:tcW w:w="3690" w:type="dxa"/>
            <w:vAlign w:val="bottom"/>
          </w:tcPr>
          <w:p w14:paraId="1D9206C1" w14:textId="77777777" w:rsidR="00A300E8" w:rsidRPr="00682823" w:rsidRDefault="00A300E8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19D47D" w14:textId="77777777" w:rsidR="00A300E8" w:rsidRPr="00682823" w:rsidRDefault="00A300E8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F96B22" w14:textId="77777777" w:rsidR="00A300E8" w:rsidRPr="00682823" w:rsidRDefault="00A300E8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8FBD86" w14:textId="77777777" w:rsidR="00A300E8" w:rsidRPr="00682823" w:rsidRDefault="00A300E8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66886B" w14:textId="77777777" w:rsidR="00A300E8" w:rsidRPr="00682823" w:rsidRDefault="00A300E8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8C650C" w14:textId="77777777" w:rsidR="00A300E8" w:rsidRPr="00682823" w:rsidRDefault="00A300E8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0D5C72" w14:textId="77777777" w:rsidR="00A300E8" w:rsidRPr="00682823" w:rsidRDefault="00A300E8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A04826" w14:textId="77777777" w:rsidR="00A300E8" w:rsidRPr="00682823" w:rsidRDefault="00A300E8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57AE" w:rsidRPr="00682823" w14:paraId="17C02CD3" w14:textId="77777777" w:rsidTr="008A5F20">
        <w:tc>
          <w:tcPr>
            <w:tcW w:w="3690" w:type="dxa"/>
            <w:vAlign w:val="bottom"/>
          </w:tcPr>
          <w:p w14:paraId="1476B5CB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ลูกหนี้การค้าที่ยังไม่ได้เรียกเก็บ</w:t>
            </w:r>
          </w:p>
        </w:tc>
        <w:tc>
          <w:tcPr>
            <w:tcW w:w="1260" w:type="dxa"/>
          </w:tcPr>
          <w:p w14:paraId="2928E82A" w14:textId="62A23DF3" w:rsidR="002757AE" w:rsidRPr="00682823" w:rsidRDefault="00504C7B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25,334,</w:t>
            </w:r>
            <w:r w:rsidR="004904DE" w:rsidRPr="00682823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70" w:type="dxa"/>
          </w:tcPr>
          <w:p w14:paraId="215F6EAC" w14:textId="77777777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258709" w14:textId="22E54B9F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26,105,110</w:t>
            </w:r>
          </w:p>
        </w:tc>
        <w:tc>
          <w:tcPr>
            <w:tcW w:w="270" w:type="dxa"/>
          </w:tcPr>
          <w:p w14:paraId="6BBA5A34" w14:textId="77777777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237958" w14:textId="44DEA2DF" w:rsidR="002757AE" w:rsidRPr="00682823" w:rsidRDefault="00504C7B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25,226,</w:t>
            </w:r>
            <w:r w:rsidR="004904DE" w:rsidRPr="00682823">
              <w:rPr>
                <w:rFonts w:ascii="Angsana New" w:hAnsi="Angsana New"/>
                <w:sz w:val="26"/>
                <w:szCs w:val="26"/>
              </w:rPr>
              <w:t>592</w:t>
            </w:r>
          </w:p>
        </w:tc>
        <w:tc>
          <w:tcPr>
            <w:tcW w:w="270" w:type="dxa"/>
          </w:tcPr>
          <w:p w14:paraId="56F319EE" w14:textId="77777777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36AE0E" w14:textId="3986ABF1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25,970,808</w:t>
            </w:r>
          </w:p>
        </w:tc>
      </w:tr>
      <w:tr w:rsidR="002757AE" w:rsidRPr="00682823" w14:paraId="6AC0B8B0" w14:textId="77777777" w:rsidTr="008A5F20">
        <w:tc>
          <w:tcPr>
            <w:tcW w:w="3690" w:type="dxa"/>
            <w:vAlign w:val="bottom"/>
          </w:tcPr>
          <w:p w14:paraId="4284570B" w14:textId="5F97E116" w:rsidR="002757AE" w:rsidRPr="00682823" w:rsidRDefault="002757AE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0C2A45" w14:textId="2C1C291D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671,20</w:t>
            </w:r>
            <w:r w:rsidR="000C35DE" w:rsidRPr="0068282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6FBE7AC5" w14:textId="77777777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8D25F" w14:textId="0BC54A8B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536,021</w:t>
            </w:r>
          </w:p>
        </w:tc>
        <w:tc>
          <w:tcPr>
            <w:tcW w:w="270" w:type="dxa"/>
          </w:tcPr>
          <w:p w14:paraId="2B2B7BA0" w14:textId="77777777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327F5E" w14:textId="7CACA325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671,20</w:t>
            </w:r>
            <w:r w:rsidR="000C35DE" w:rsidRPr="0068282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24D159C" w14:textId="77777777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42E10E" w14:textId="6E3438DB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536,021</w:t>
            </w:r>
          </w:p>
        </w:tc>
      </w:tr>
      <w:tr w:rsidR="002757AE" w:rsidRPr="00682823" w14:paraId="14A6E3C4" w14:textId="77777777" w:rsidTr="008A5F20">
        <w:tc>
          <w:tcPr>
            <w:tcW w:w="3690" w:type="dxa"/>
            <w:vAlign w:val="bottom"/>
          </w:tcPr>
          <w:p w14:paraId="7E7A39A3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020C2A" w14:textId="2C146246" w:rsidR="002757AE" w:rsidRPr="00682823" w:rsidRDefault="00504C7B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26,005,</w:t>
            </w:r>
            <w:r w:rsidR="004904DE" w:rsidRPr="00682823">
              <w:rPr>
                <w:rFonts w:ascii="Angsana New" w:hAnsi="Angsana New"/>
                <w:sz w:val="26"/>
                <w:szCs w:val="26"/>
              </w:rPr>
              <w:t>731</w:t>
            </w:r>
          </w:p>
        </w:tc>
        <w:tc>
          <w:tcPr>
            <w:tcW w:w="270" w:type="dxa"/>
          </w:tcPr>
          <w:p w14:paraId="13997B1B" w14:textId="77777777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14781B" w14:textId="0E408C9F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26,641,131</w:t>
            </w:r>
          </w:p>
        </w:tc>
        <w:tc>
          <w:tcPr>
            <w:tcW w:w="270" w:type="dxa"/>
          </w:tcPr>
          <w:p w14:paraId="6650473F" w14:textId="77777777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CA38DF" w14:textId="5A7BFBAE" w:rsidR="002757AE" w:rsidRPr="00682823" w:rsidRDefault="00504C7B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25,897,</w:t>
            </w:r>
            <w:r w:rsidR="004904DE" w:rsidRPr="00682823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270" w:type="dxa"/>
          </w:tcPr>
          <w:p w14:paraId="58F48C97" w14:textId="77777777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C264EE" w14:textId="24B6E962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26,506,829</w:t>
            </w:r>
          </w:p>
        </w:tc>
      </w:tr>
      <w:tr w:rsidR="002757AE" w:rsidRPr="00682823" w14:paraId="6FBC2F36" w14:textId="77777777" w:rsidTr="008A5F20">
        <w:tc>
          <w:tcPr>
            <w:tcW w:w="3690" w:type="dxa"/>
            <w:vAlign w:val="bottom"/>
          </w:tcPr>
          <w:p w14:paraId="617C9FDB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50D839B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27E8C20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BD29804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91EBCF9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448F7A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040E7D3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50A85CF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757AE" w:rsidRPr="00682823" w14:paraId="12B474A0" w14:textId="77777777" w:rsidTr="008A5F20">
        <w:tc>
          <w:tcPr>
            <w:tcW w:w="3690" w:type="dxa"/>
            <w:vAlign w:val="bottom"/>
          </w:tcPr>
          <w:p w14:paraId="216C22BB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</w:tcPr>
          <w:p w14:paraId="4C7D1A01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5B696F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E8B5B2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8F3692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2D4EC4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3372DF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CA9B4B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57AE" w:rsidRPr="00682823" w14:paraId="611A9B8A" w14:textId="77777777" w:rsidTr="00360DCF">
        <w:tc>
          <w:tcPr>
            <w:tcW w:w="3690" w:type="dxa"/>
            <w:vAlign w:val="bottom"/>
          </w:tcPr>
          <w:p w14:paraId="2FEAD293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เงินรับล่วงหน้าจากลูกค้า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9D30EF" w14:textId="468C9B5B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7,372,387</w:t>
            </w:r>
          </w:p>
        </w:tc>
        <w:tc>
          <w:tcPr>
            <w:tcW w:w="270" w:type="dxa"/>
          </w:tcPr>
          <w:p w14:paraId="4F6B315E" w14:textId="77777777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51B63E" w14:textId="2F3E0F08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8,580,274</w:t>
            </w:r>
          </w:p>
        </w:tc>
        <w:tc>
          <w:tcPr>
            <w:tcW w:w="270" w:type="dxa"/>
          </w:tcPr>
          <w:p w14:paraId="7FC95338" w14:textId="77777777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8A7E5B" w14:textId="255D7935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7,372,387</w:t>
            </w:r>
          </w:p>
        </w:tc>
        <w:tc>
          <w:tcPr>
            <w:tcW w:w="270" w:type="dxa"/>
            <w:tcBorders>
              <w:bottom w:val="nil"/>
            </w:tcBorders>
          </w:tcPr>
          <w:p w14:paraId="011E625F" w14:textId="77777777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5B08CEA" w14:textId="396AD808" w:rsidR="002757AE" w:rsidRPr="00682823" w:rsidRDefault="002757A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8,580,274</w:t>
            </w:r>
          </w:p>
        </w:tc>
      </w:tr>
    </w:tbl>
    <w:p w14:paraId="26F2454D" w14:textId="75A07A09" w:rsidR="00A300E8" w:rsidRPr="00682823" w:rsidRDefault="00A300E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shd w:val="clear" w:color="auto" w:fill="D9D9D9"/>
          <w:cs/>
        </w:rPr>
      </w:pPr>
      <w:r w:rsidRPr="00682823">
        <w:rPr>
          <w:rFonts w:ascii="Angsana New" w:hAnsi="Angsana New"/>
          <w:sz w:val="26"/>
          <w:szCs w:val="26"/>
          <w:cs/>
        </w:rPr>
        <w:lastRenderedPageBreak/>
        <w:t>การเปลี่ยนแปลงที่สำคัญของสินทรัพย์ที่เกิดจากสัญญาก่อสร้างและหนี้สินที่เกิดจากสัญญาก่อสร้างมีดังนี้</w:t>
      </w:r>
    </w:p>
    <w:p w14:paraId="37595B1D" w14:textId="77777777" w:rsidR="00A300E8" w:rsidRPr="00682823" w:rsidRDefault="00A300E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A093917" w14:textId="77777777" w:rsidR="00A300E8" w:rsidRPr="00682823" w:rsidRDefault="00A300E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7.1</w:t>
      </w:r>
      <w:r w:rsidRPr="00682823">
        <w:rPr>
          <w:rFonts w:ascii="Angsana New" w:hAnsi="Angsana New"/>
          <w:b/>
          <w:bCs/>
          <w:sz w:val="26"/>
          <w:szCs w:val="26"/>
        </w:rPr>
        <w:tab/>
      </w:r>
      <w:r w:rsidRPr="00682823">
        <w:rPr>
          <w:rFonts w:ascii="Angsana New" w:hAnsi="Angsana New"/>
          <w:b/>
          <w:bCs/>
          <w:sz w:val="26"/>
          <w:szCs w:val="26"/>
          <w:cs/>
        </w:rPr>
        <w:t>ลูกหนี้การค้าที่ยังไม่เรียกเก็บ</w:t>
      </w:r>
    </w:p>
    <w:p w14:paraId="4EE02FE0" w14:textId="77777777" w:rsidR="00A300E8" w:rsidRPr="00682823" w:rsidRDefault="00A300E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5238"/>
        <w:gridCol w:w="2160"/>
        <w:gridCol w:w="270"/>
        <w:gridCol w:w="2070"/>
      </w:tblGrid>
      <w:tr w:rsidR="00A300E8" w:rsidRPr="00682823" w14:paraId="18F653AF" w14:textId="77777777" w:rsidTr="008A5F20">
        <w:trPr>
          <w:cantSplit/>
        </w:trPr>
        <w:tc>
          <w:tcPr>
            <w:tcW w:w="5238" w:type="dxa"/>
          </w:tcPr>
          <w:p w14:paraId="09997C6B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6046D8C1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300E8" w:rsidRPr="00682823" w14:paraId="62824AD6" w14:textId="77777777" w:rsidTr="008A5F20">
        <w:trPr>
          <w:cantSplit/>
        </w:trPr>
        <w:tc>
          <w:tcPr>
            <w:tcW w:w="5238" w:type="dxa"/>
          </w:tcPr>
          <w:p w14:paraId="3CF525CF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3B849BF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6FF1EC2A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EFE07E9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93B44" w:rsidRPr="00682823" w14:paraId="5814C3FE" w14:textId="77777777" w:rsidTr="001C1B28">
        <w:trPr>
          <w:cantSplit/>
        </w:trPr>
        <w:tc>
          <w:tcPr>
            <w:tcW w:w="5238" w:type="dxa"/>
          </w:tcPr>
          <w:p w14:paraId="5C42BB8B" w14:textId="45517034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1 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มกราคม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2566</w:t>
            </w:r>
          </w:p>
        </w:tc>
        <w:tc>
          <w:tcPr>
            <w:tcW w:w="2160" w:type="dxa"/>
          </w:tcPr>
          <w:p w14:paraId="0721AB47" w14:textId="77F7AD88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23,121,810</w:t>
            </w:r>
          </w:p>
        </w:tc>
        <w:tc>
          <w:tcPr>
            <w:tcW w:w="270" w:type="dxa"/>
          </w:tcPr>
          <w:p w14:paraId="31B465DC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</w:tcPr>
          <w:p w14:paraId="70B4830F" w14:textId="0AF3F7C0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22,935,197</w:t>
            </w:r>
          </w:p>
        </w:tc>
      </w:tr>
      <w:tr w:rsidR="00093B44" w:rsidRPr="00682823" w14:paraId="09E8DF9C" w14:textId="77777777" w:rsidTr="00E361D7">
        <w:trPr>
          <w:cantSplit/>
        </w:trPr>
        <w:tc>
          <w:tcPr>
            <w:tcW w:w="5238" w:type="dxa"/>
          </w:tcPr>
          <w:p w14:paraId="1725F028" w14:textId="19A74CC0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2160" w:type="dxa"/>
          </w:tcPr>
          <w:p w14:paraId="257AE6F5" w14:textId="1EF93E48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10,319,084</w:t>
            </w:r>
          </w:p>
        </w:tc>
        <w:tc>
          <w:tcPr>
            <w:tcW w:w="270" w:type="dxa"/>
          </w:tcPr>
          <w:p w14:paraId="76FB06DD" w14:textId="77777777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17433F87" w14:textId="08CC8BD5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10,343,205</w:t>
            </w:r>
          </w:p>
        </w:tc>
      </w:tr>
      <w:tr w:rsidR="00093B44" w:rsidRPr="00682823" w14:paraId="5E2F02F1" w14:textId="77777777" w:rsidTr="00E361D7">
        <w:trPr>
          <w:cantSplit/>
        </w:trPr>
        <w:tc>
          <w:tcPr>
            <w:tcW w:w="5238" w:type="dxa"/>
          </w:tcPr>
          <w:p w14:paraId="0540309D" w14:textId="10681D51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โอนไปลูกหนี้การค้า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A95BA53" w14:textId="3C0355BA" w:rsidR="00093B44" w:rsidRPr="00682823" w:rsidRDefault="00093B44" w:rsidP="00682823">
            <w:pPr>
              <w:tabs>
                <w:tab w:val="clear" w:pos="1644"/>
              </w:tabs>
              <w:ind w:right="2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(7,335,784)</w:t>
            </w:r>
          </w:p>
        </w:tc>
        <w:tc>
          <w:tcPr>
            <w:tcW w:w="270" w:type="dxa"/>
          </w:tcPr>
          <w:p w14:paraId="2D19B9FA" w14:textId="77777777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F006BA9" w14:textId="05716C2A" w:rsidR="00093B44" w:rsidRPr="00682823" w:rsidRDefault="00093B44" w:rsidP="00682823">
            <w:pPr>
              <w:tabs>
                <w:tab w:val="clear" w:pos="1644"/>
              </w:tabs>
              <w:ind w:right="2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(7,307,594)</w:t>
            </w:r>
          </w:p>
        </w:tc>
      </w:tr>
      <w:tr w:rsidR="00093B44" w:rsidRPr="00682823" w14:paraId="3BE2669A" w14:textId="77777777" w:rsidTr="00DA428F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3B7DE1BD" w14:textId="2130BE1F" w:rsidR="00093B44" w:rsidRPr="00682823" w:rsidRDefault="00093B4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2566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6749DC03" w14:textId="5798E678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26,105,110</w:t>
            </w:r>
          </w:p>
        </w:tc>
        <w:tc>
          <w:tcPr>
            <w:tcW w:w="270" w:type="dxa"/>
            <w:shd w:val="clear" w:color="auto" w:fill="auto"/>
          </w:tcPr>
          <w:p w14:paraId="178A3C74" w14:textId="77777777" w:rsidR="00093B44" w:rsidRPr="00682823" w:rsidRDefault="00093B44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2D3DEE0E" w14:textId="4FB1BDFD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25,970,808</w:t>
            </w:r>
          </w:p>
        </w:tc>
      </w:tr>
      <w:tr w:rsidR="00A300E8" w:rsidRPr="00682823" w14:paraId="2945DE19" w14:textId="77777777" w:rsidTr="00504C7B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778701C7" w14:textId="3EFA2795" w:rsidR="00A300E8" w:rsidRPr="00682823" w:rsidRDefault="00A300E8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รับรู้เป็นรายได้ในระหว่าง</w:t>
            </w:r>
            <w:r w:rsidR="00EC733C"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2160" w:type="dxa"/>
            <w:shd w:val="clear" w:color="auto" w:fill="auto"/>
          </w:tcPr>
          <w:p w14:paraId="115C1559" w14:textId="0EB65AF0" w:rsidR="00A300E8" w:rsidRPr="00682823" w:rsidRDefault="00504C7B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</w:t>
            </w:r>
            <w:r w:rsidR="004904DE" w:rsidRPr="00682823">
              <w:rPr>
                <w:rFonts w:ascii="Angsana New" w:hAnsi="Angsana New"/>
                <w:sz w:val="26"/>
                <w:szCs w:val="26"/>
              </w:rPr>
              <w:t>354,015</w:t>
            </w:r>
          </w:p>
        </w:tc>
        <w:tc>
          <w:tcPr>
            <w:tcW w:w="270" w:type="dxa"/>
            <w:shd w:val="clear" w:color="auto" w:fill="auto"/>
          </w:tcPr>
          <w:p w14:paraId="14ABBA19" w14:textId="77777777" w:rsidR="00A300E8" w:rsidRPr="00682823" w:rsidRDefault="00A300E8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1B0EFE7E" w14:textId="331E7EF7" w:rsidR="00A300E8" w:rsidRPr="00682823" w:rsidRDefault="00504C7B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10,379,</w:t>
            </w:r>
            <w:r w:rsidR="004904DE" w:rsidRPr="00682823">
              <w:rPr>
                <w:rFonts w:ascii="Angsana New" w:hAnsi="Angsana New"/>
                <w:sz w:val="26"/>
                <w:szCs w:val="26"/>
              </w:rPr>
              <w:t>832</w:t>
            </w:r>
          </w:p>
        </w:tc>
      </w:tr>
      <w:tr w:rsidR="00A300E8" w:rsidRPr="00682823" w14:paraId="52FF47BD" w14:textId="77777777" w:rsidTr="00504C7B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78663301" w14:textId="77777777" w:rsidR="00A300E8" w:rsidRPr="00682823" w:rsidRDefault="00A300E8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โอนไปลูกหนี้การค้า</w:t>
            </w:r>
          </w:p>
        </w:tc>
        <w:tc>
          <w:tcPr>
            <w:tcW w:w="2160" w:type="dxa"/>
            <w:shd w:val="clear" w:color="auto" w:fill="auto"/>
          </w:tcPr>
          <w:p w14:paraId="03BFA9F9" w14:textId="08D9D57E" w:rsidR="00A300E8" w:rsidRPr="00682823" w:rsidRDefault="00504C7B" w:rsidP="00682823">
            <w:pPr>
              <w:tabs>
                <w:tab w:val="clear" w:pos="1644"/>
              </w:tabs>
              <w:ind w:right="2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(11,124,60</w:t>
            </w:r>
            <w:r w:rsidR="004904DE" w:rsidRPr="00682823">
              <w:rPr>
                <w:rFonts w:ascii="Angsana New" w:hAnsi="Angsana New"/>
                <w:sz w:val="26"/>
                <w:szCs w:val="26"/>
              </w:rPr>
              <w:t>2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E86BA1" w14:textId="77777777" w:rsidR="00A300E8" w:rsidRPr="00682823" w:rsidRDefault="00A300E8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7175E5D6" w14:textId="0AB18D77" w:rsidR="00A300E8" w:rsidRPr="00682823" w:rsidRDefault="00504C7B" w:rsidP="00682823">
            <w:pPr>
              <w:tabs>
                <w:tab w:val="clear" w:pos="1644"/>
              </w:tabs>
              <w:ind w:right="2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(11,124,04</w:t>
            </w:r>
            <w:r w:rsidR="004904DE" w:rsidRPr="00682823">
              <w:rPr>
                <w:rFonts w:ascii="Angsana New" w:hAnsi="Angsana New"/>
                <w:sz w:val="26"/>
                <w:szCs w:val="26"/>
              </w:rPr>
              <w:t>8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C49BA" w:rsidRPr="00682823" w14:paraId="3B84386D" w14:textId="77777777" w:rsidTr="00504C7B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26700763" w14:textId="08CDD18A" w:rsidR="007C49BA" w:rsidRPr="00682823" w:rsidRDefault="007C49BA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 </w:t>
            </w:r>
            <w:r w:rsidR="0010196A" w:rsidRPr="00682823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81FC2" w14:textId="093781FD" w:rsidR="007C49BA" w:rsidRPr="00682823" w:rsidRDefault="00504C7B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25,334,</w:t>
            </w:r>
            <w:r w:rsidR="004904DE" w:rsidRPr="00682823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70" w:type="dxa"/>
            <w:shd w:val="clear" w:color="auto" w:fill="auto"/>
          </w:tcPr>
          <w:p w14:paraId="28471132" w14:textId="77777777" w:rsidR="007C49BA" w:rsidRPr="00682823" w:rsidRDefault="007C49BA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B7C16" w14:textId="5B3E06E1" w:rsidR="007C49BA" w:rsidRPr="00682823" w:rsidRDefault="00504C7B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25,226,</w:t>
            </w:r>
            <w:r w:rsidR="004904DE" w:rsidRPr="00682823">
              <w:rPr>
                <w:rFonts w:ascii="Angsana New" w:hAnsi="Angsana New"/>
                <w:sz w:val="26"/>
                <w:szCs w:val="26"/>
              </w:rPr>
              <w:t>592</w:t>
            </w:r>
          </w:p>
        </w:tc>
      </w:tr>
    </w:tbl>
    <w:p w14:paraId="5A757EAB" w14:textId="77777777" w:rsidR="00A300E8" w:rsidRPr="00682823" w:rsidRDefault="00A300E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55963300" w14:textId="6BBA4731" w:rsidR="00416598" w:rsidRPr="00682823" w:rsidRDefault="0041659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682823">
        <w:rPr>
          <w:rFonts w:ascii="Angsana New" w:hAnsi="Angsana New"/>
          <w:sz w:val="26"/>
          <w:szCs w:val="26"/>
        </w:rPr>
        <w:t xml:space="preserve">31 </w:t>
      </w:r>
      <w:r w:rsidRPr="00682823">
        <w:rPr>
          <w:rFonts w:ascii="Angsana New" w:hAnsi="Angsana New"/>
          <w:sz w:val="26"/>
          <w:szCs w:val="26"/>
          <w:cs/>
        </w:rPr>
        <w:t xml:space="preserve">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ยอดคงเหลือของ</w:t>
      </w:r>
      <w:r w:rsidR="00672010" w:rsidRPr="00682823">
        <w:rPr>
          <w:rFonts w:ascii="Angsana New" w:hAnsi="Angsana New"/>
          <w:sz w:val="26"/>
          <w:szCs w:val="26"/>
          <w:cs/>
        </w:rPr>
        <w:t>ลูกหนี้การค้าที่ยังไม่เรียกเก็บ</w:t>
      </w:r>
      <w:r w:rsidR="009526C6" w:rsidRPr="00682823">
        <w:rPr>
          <w:rFonts w:ascii="Angsana New" w:hAnsi="Angsana New"/>
          <w:sz w:val="26"/>
          <w:szCs w:val="26"/>
          <w:cs/>
        </w:rPr>
        <w:t>ของบริษัท</w:t>
      </w:r>
      <w:r w:rsidR="00937049" w:rsidRPr="00682823">
        <w:rPr>
          <w:rFonts w:ascii="Angsana New" w:hAnsi="Angsana New"/>
          <w:sz w:val="26"/>
          <w:szCs w:val="26"/>
          <w:cs/>
        </w:rPr>
        <w:t>และกลุ่มบริษัทยูนิค</w:t>
      </w:r>
      <w:r w:rsidRPr="00682823">
        <w:rPr>
          <w:rFonts w:ascii="Angsana New" w:hAnsi="Angsana New"/>
          <w:sz w:val="26"/>
          <w:szCs w:val="26"/>
          <w:cs/>
        </w:rPr>
        <w:t>ที่คาดว่าจะเรียกชำระภายในหนึ่งปี</w:t>
      </w:r>
      <w:r w:rsidR="00654E87" w:rsidRPr="00682823">
        <w:rPr>
          <w:rFonts w:ascii="Angsana New" w:hAnsi="Angsana New"/>
          <w:sz w:val="26"/>
          <w:szCs w:val="26"/>
          <w:cs/>
        </w:rPr>
        <w:t>มีจำนวนเงิน</w:t>
      </w:r>
      <w:r w:rsidR="00654E87" w:rsidRPr="00682823">
        <w:rPr>
          <w:rFonts w:ascii="Angsana New" w:hAnsi="Angsana New"/>
          <w:sz w:val="26"/>
          <w:szCs w:val="26"/>
        </w:rPr>
        <w:t xml:space="preserve"> 7,006.3 </w:t>
      </w:r>
      <w:r w:rsidR="00654E87" w:rsidRPr="00682823">
        <w:rPr>
          <w:rFonts w:ascii="Angsana New" w:hAnsi="Angsana New"/>
          <w:sz w:val="26"/>
          <w:szCs w:val="26"/>
          <w:cs/>
        </w:rPr>
        <w:t>ล้านบาท</w:t>
      </w:r>
    </w:p>
    <w:p w14:paraId="616BA81E" w14:textId="77777777" w:rsidR="00416598" w:rsidRPr="00682823" w:rsidRDefault="0041659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889547D" w14:textId="65ED1FA4" w:rsidR="00A300E8" w:rsidRPr="00682823" w:rsidRDefault="00A300E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7.2</w:t>
      </w:r>
      <w:r w:rsidRPr="00682823">
        <w:rPr>
          <w:rFonts w:ascii="Angsana New" w:hAnsi="Angsana New"/>
          <w:b/>
          <w:bCs/>
          <w:sz w:val="26"/>
          <w:szCs w:val="26"/>
        </w:rPr>
        <w:tab/>
      </w:r>
      <w:r w:rsidR="007812F7" w:rsidRPr="00682823">
        <w:rPr>
          <w:rFonts w:ascii="Angsana New" w:hAnsi="Angsana New"/>
          <w:b/>
          <w:bCs/>
          <w:sz w:val="26"/>
          <w:szCs w:val="26"/>
          <w:cs/>
        </w:rPr>
        <w:t>ลูกหนี้เงินประกันผลงาน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5238"/>
        <w:gridCol w:w="2160"/>
        <w:gridCol w:w="270"/>
        <w:gridCol w:w="2070"/>
      </w:tblGrid>
      <w:tr w:rsidR="00A300E8" w:rsidRPr="00682823" w14:paraId="5306E382" w14:textId="77777777" w:rsidTr="008A5F20">
        <w:trPr>
          <w:cantSplit/>
        </w:trPr>
        <w:tc>
          <w:tcPr>
            <w:tcW w:w="5238" w:type="dxa"/>
          </w:tcPr>
          <w:p w14:paraId="4BB7B910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62438309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300E8" w:rsidRPr="00682823" w14:paraId="11843A37" w14:textId="77777777" w:rsidTr="008A5F20">
        <w:trPr>
          <w:cantSplit/>
        </w:trPr>
        <w:tc>
          <w:tcPr>
            <w:tcW w:w="5238" w:type="dxa"/>
          </w:tcPr>
          <w:p w14:paraId="4A52DA00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78221CA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65742E4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CADC5A5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93B44" w:rsidRPr="00682823" w14:paraId="7A06959B" w14:textId="77777777" w:rsidTr="006939DC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56D91F51" w14:textId="53EB697B" w:rsidR="00093B44" w:rsidRPr="00682823" w:rsidRDefault="00093B44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1 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มกราคม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2566</w:t>
            </w:r>
          </w:p>
        </w:tc>
        <w:tc>
          <w:tcPr>
            <w:tcW w:w="2160" w:type="dxa"/>
            <w:shd w:val="clear" w:color="auto" w:fill="auto"/>
          </w:tcPr>
          <w:p w14:paraId="629337A5" w14:textId="77B12EE8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466,520</w:t>
            </w:r>
          </w:p>
        </w:tc>
        <w:tc>
          <w:tcPr>
            <w:tcW w:w="270" w:type="dxa"/>
            <w:shd w:val="clear" w:color="auto" w:fill="auto"/>
          </w:tcPr>
          <w:p w14:paraId="44CAB13F" w14:textId="77777777" w:rsidR="00093B44" w:rsidRPr="00682823" w:rsidRDefault="00093B44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2EFEA4D7" w14:textId="2B01371D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466,489</w:t>
            </w:r>
          </w:p>
        </w:tc>
      </w:tr>
      <w:tr w:rsidR="00093B44" w:rsidRPr="00682823" w14:paraId="5F252E3A" w14:textId="77777777" w:rsidTr="000D6442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00603F59" w14:textId="5C24EBFA" w:rsidR="00093B44" w:rsidRPr="00682823" w:rsidRDefault="00093B44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</w:tcPr>
          <w:p w14:paraId="076AEC96" w14:textId="2BEBE060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563,069</w:t>
            </w:r>
          </w:p>
        </w:tc>
        <w:tc>
          <w:tcPr>
            <w:tcW w:w="270" w:type="dxa"/>
            <w:shd w:val="clear" w:color="auto" w:fill="auto"/>
          </w:tcPr>
          <w:p w14:paraId="2C02F343" w14:textId="77777777" w:rsidR="00093B44" w:rsidRPr="00682823" w:rsidRDefault="00093B44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083B1F1C" w14:textId="3AF5FECA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563,069</w:t>
            </w:r>
          </w:p>
        </w:tc>
      </w:tr>
      <w:tr w:rsidR="00093B44" w:rsidRPr="00682823" w14:paraId="3F0351C4" w14:textId="77777777" w:rsidTr="000D6442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526ED728" w14:textId="650AA994" w:rsidR="00093B44" w:rsidRPr="00682823" w:rsidRDefault="00093B44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ลดลง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140EE21" w14:textId="4857C0A6" w:rsidR="00093B44" w:rsidRPr="00682823" w:rsidRDefault="00093B44" w:rsidP="00682823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(493,568)</w:t>
            </w:r>
          </w:p>
        </w:tc>
        <w:tc>
          <w:tcPr>
            <w:tcW w:w="270" w:type="dxa"/>
            <w:shd w:val="clear" w:color="auto" w:fill="auto"/>
          </w:tcPr>
          <w:p w14:paraId="32FC1E3D" w14:textId="77777777" w:rsidR="00093B44" w:rsidRPr="00682823" w:rsidRDefault="00093B44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D20D11F" w14:textId="67000F80" w:rsidR="00093B44" w:rsidRPr="00682823" w:rsidRDefault="00093B44" w:rsidP="00682823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(493,537)</w:t>
            </w:r>
          </w:p>
        </w:tc>
      </w:tr>
      <w:tr w:rsidR="00093B44" w:rsidRPr="00682823" w14:paraId="49E3A167" w14:textId="77777777" w:rsidTr="000D6442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18B9F958" w14:textId="259350CC" w:rsidR="00093B44" w:rsidRPr="00682823" w:rsidRDefault="00093B4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2566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19F62A3" w14:textId="53D495B7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536,021</w:t>
            </w:r>
          </w:p>
        </w:tc>
        <w:tc>
          <w:tcPr>
            <w:tcW w:w="270" w:type="dxa"/>
            <w:shd w:val="clear" w:color="auto" w:fill="auto"/>
          </w:tcPr>
          <w:p w14:paraId="4A97CD7F" w14:textId="77777777" w:rsidR="00093B44" w:rsidRPr="00682823" w:rsidRDefault="00093B44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3CB36983" w14:textId="61816C8A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536,021</w:t>
            </w:r>
          </w:p>
        </w:tc>
      </w:tr>
      <w:tr w:rsidR="002757AE" w:rsidRPr="00682823" w14:paraId="14DDA8A1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3CB3CBF4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</w:tcPr>
          <w:p w14:paraId="58A419D2" w14:textId="27C02D7D" w:rsidR="002757AE" w:rsidRPr="00682823" w:rsidRDefault="002757AE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702,257</w:t>
            </w:r>
          </w:p>
        </w:tc>
        <w:tc>
          <w:tcPr>
            <w:tcW w:w="270" w:type="dxa"/>
            <w:shd w:val="clear" w:color="auto" w:fill="auto"/>
          </w:tcPr>
          <w:p w14:paraId="2A7F6063" w14:textId="77777777" w:rsidR="002757AE" w:rsidRPr="00682823" w:rsidRDefault="002757AE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73A17A4C" w14:textId="560AD507" w:rsidR="002757AE" w:rsidRPr="00682823" w:rsidRDefault="002757AE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702,257</w:t>
            </w:r>
          </w:p>
        </w:tc>
      </w:tr>
      <w:tr w:rsidR="002757AE" w:rsidRPr="00682823" w14:paraId="23D4DE68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169AD513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ลดลง</w:t>
            </w:r>
          </w:p>
        </w:tc>
        <w:tc>
          <w:tcPr>
            <w:tcW w:w="2160" w:type="dxa"/>
            <w:shd w:val="clear" w:color="auto" w:fill="auto"/>
          </w:tcPr>
          <w:p w14:paraId="4CECF04D" w14:textId="75D7EC34" w:rsidR="002757AE" w:rsidRPr="00682823" w:rsidRDefault="002757AE" w:rsidP="00682823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(567,0</w:t>
            </w:r>
            <w:r w:rsidR="000C35DE" w:rsidRPr="00682823">
              <w:rPr>
                <w:rFonts w:ascii="Angsana New" w:hAnsi="Angsana New"/>
                <w:sz w:val="26"/>
                <w:szCs w:val="26"/>
              </w:rPr>
              <w:t>70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CB8EDE" w14:textId="77777777" w:rsidR="002757AE" w:rsidRPr="00682823" w:rsidRDefault="002757AE" w:rsidP="00682823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7434ACC4" w14:textId="7C0DB2CB" w:rsidR="002757AE" w:rsidRPr="00682823" w:rsidRDefault="002757AE" w:rsidP="00682823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(567,0</w:t>
            </w:r>
            <w:r w:rsidR="000C35DE" w:rsidRPr="00682823">
              <w:rPr>
                <w:rFonts w:ascii="Angsana New" w:hAnsi="Angsana New"/>
                <w:sz w:val="26"/>
                <w:szCs w:val="26"/>
              </w:rPr>
              <w:t>70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45A7D" w:rsidRPr="00682823" w14:paraId="39D6BFEA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3864F15B" w14:textId="72027739" w:rsidR="00645A7D" w:rsidRPr="00682823" w:rsidRDefault="00645A7D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 </w:t>
            </w:r>
            <w:r w:rsidR="0010196A" w:rsidRPr="00682823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C0508" w14:textId="2589AFB9" w:rsidR="00645A7D" w:rsidRPr="00682823" w:rsidRDefault="002757AE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671,20</w:t>
            </w:r>
            <w:r w:rsidR="000C35DE" w:rsidRPr="0068282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DA9B6A1" w14:textId="77777777" w:rsidR="00645A7D" w:rsidRPr="00682823" w:rsidRDefault="00645A7D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03D90" w14:textId="2CC0A4FE" w:rsidR="00645A7D" w:rsidRPr="00682823" w:rsidRDefault="002757AE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671,20</w:t>
            </w:r>
            <w:r w:rsidR="000C35DE" w:rsidRPr="00682823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7E8D3E8F" w14:textId="77777777" w:rsidR="00A300E8" w:rsidRPr="00682823" w:rsidRDefault="00A300E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9412B98" w14:textId="77777777" w:rsidR="00B67160" w:rsidRPr="00682823" w:rsidRDefault="00B6716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ตามเงื่อนไขของสัญญาข้างต้น  กลุ่มบริษัทยูนิคจะถูกหักเงินประกันการปฏิบัติตามสัญญาโดยคู่สัญญาในอัตราร้อยละต่าง ๆ กันของมูลค่างานก่อสร้างที่</w:t>
      </w:r>
      <w:r w:rsidRPr="00682823">
        <w:rPr>
          <w:rFonts w:ascii="Angsana New" w:hAnsi="Angsana New"/>
          <w:sz w:val="26"/>
          <w:szCs w:val="26"/>
          <w:cs/>
        </w:rPr>
        <w:t>กลุ่ม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บริษัทยูนิคเรียกเก็บ โดยคู่สัญญาจะคืนเงินประกันนี้แก่กลุ่มบริษัทยูนิคเมื่องานนั้น ๆ ได้แล้วเสร็จและกลุ่มบริษัทยูนิคมิได้ผิดสัญญาข้อหนึ่งข้อใด </w:t>
      </w:r>
    </w:p>
    <w:p w14:paraId="4D4ACA56" w14:textId="77777777" w:rsidR="00B67160" w:rsidRPr="00682823" w:rsidRDefault="00B6716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54ED9310" w14:textId="77777777" w:rsidR="007E4AFE" w:rsidRPr="00682823" w:rsidRDefault="007E4AF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br w:type="page"/>
      </w:r>
    </w:p>
    <w:p w14:paraId="0BA5E9E4" w14:textId="6091D036" w:rsidR="00A300E8" w:rsidRPr="00682823" w:rsidRDefault="00A300E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lastRenderedPageBreak/>
        <w:t>7.3</w:t>
      </w:r>
      <w:r w:rsidRPr="00682823">
        <w:rPr>
          <w:rFonts w:ascii="Angsana New" w:hAnsi="Angsana New"/>
          <w:b/>
          <w:bCs/>
          <w:sz w:val="26"/>
          <w:szCs w:val="26"/>
        </w:rPr>
        <w:tab/>
      </w:r>
      <w:r w:rsidRPr="00682823">
        <w:rPr>
          <w:rFonts w:ascii="Angsana New" w:hAnsi="Angsana New"/>
          <w:b/>
          <w:bCs/>
          <w:sz w:val="26"/>
          <w:szCs w:val="26"/>
          <w:cs/>
        </w:rPr>
        <w:t>เงินรับล่วงหน้าจากลูกค้า</w:t>
      </w:r>
      <w:r w:rsidRPr="00682823">
        <w:rPr>
          <w:rFonts w:ascii="Angsana New" w:hAnsi="Angsana New"/>
          <w:b/>
          <w:bCs/>
          <w:sz w:val="26"/>
          <w:szCs w:val="26"/>
        </w:rPr>
        <w:t xml:space="preserve"> </w:t>
      </w:r>
      <w:r w:rsidRPr="00682823">
        <w:rPr>
          <w:rFonts w:ascii="Angsana New" w:hAnsi="Angsana New"/>
          <w:b/>
          <w:bCs/>
          <w:sz w:val="26"/>
          <w:szCs w:val="26"/>
          <w:cs/>
        </w:rPr>
        <w:t>- สุทธิ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5238"/>
        <w:gridCol w:w="2160"/>
        <w:gridCol w:w="270"/>
        <w:gridCol w:w="2070"/>
      </w:tblGrid>
      <w:tr w:rsidR="00A300E8" w:rsidRPr="00682823" w14:paraId="22F77222" w14:textId="77777777" w:rsidTr="008A5F20">
        <w:trPr>
          <w:cantSplit/>
        </w:trPr>
        <w:tc>
          <w:tcPr>
            <w:tcW w:w="5238" w:type="dxa"/>
          </w:tcPr>
          <w:p w14:paraId="68D21F37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60046083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300E8" w:rsidRPr="00682823" w14:paraId="274D927E" w14:textId="77777777" w:rsidTr="008A5F20">
        <w:trPr>
          <w:cantSplit/>
        </w:trPr>
        <w:tc>
          <w:tcPr>
            <w:tcW w:w="5238" w:type="dxa"/>
          </w:tcPr>
          <w:p w14:paraId="09E25573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AF4E11D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2F6CE230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F2E1E4E" w14:textId="77777777" w:rsidR="00A300E8" w:rsidRPr="00682823" w:rsidRDefault="00A300E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93B44" w:rsidRPr="00682823" w14:paraId="63447BD1" w14:textId="77777777" w:rsidTr="00EE3C59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5EFD6923" w14:textId="5AA4D836" w:rsidR="00093B44" w:rsidRPr="00682823" w:rsidRDefault="00093B44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1 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มกราคม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2566</w:t>
            </w:r>
          </w:p>
        </w:tc>
        <w:tc>
          <w:tcPr>
            <w:tcW w:w="2160" w:type="dxa"/>
            <w:shd w:val="clear" w:color="auto" w:fill="auto"/>
          </w:tcPr>
          <w:p w14:paraId="3AB759CD" w14:textId="0B16C9A9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9,284,731</w:t>
            </w:r>
          </w:p>
        </w:tc>
        <w:tc>
          <w:tcPr>
            <w:tcW w:w="270" w:type="dxa"/>
            <w:shd w:val="clear" w:color="auto" w:fill="auto"/>
          </w:tcPr>
          <w:p w14:paraId="26FCF181" w14:textId="77777777" w:rsidR="00093B44" w:rsidRPr="00682823" w:rsidRDefault="00093B44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50C9A825" w14:textId="1BA6D620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9,284,731</w:t>
            </w:r>
          </w:p>
        </w:tc>
      </w:tr>
      <w:tr w:rsidR="00093B44" w:rsidRPr="00682823" w14:paraId="4D73DE68" w14:textId="77777777" w:rsidTr="0088079B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41DDADFA" w14:textId="15EAEF63" w:rsidR="00093B44" w:rsidRPr="00682823" w:rsidRDefault="00093B44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</w:tcPr>
          <w:p w14:paraId="706821B7" w14:textId="176127AD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48,413</w:t>
            </w:r>
          </w:p>
        </w:tc>
        <w:tc>
          <w:tcPr>
            <w:tcW w:w="270" w:type="dxa"/>
            <w:shd w:val="clear" w:color="auto" w:fill="auto"/>
          </w:tcPr>
          <w:p w14:paraId="65E257C6" w14:textId="77777777" w:rsidR="00093B44" w:rsidRPr="00682823" w:rsidRDefault="00093B44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374E2F28" w14:textId="65E4F36E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48,413</w:t>
            </w:r>
          </w:p>
        </w:tc>
      </w:tr>
      <w:tr w:rsidR="00093B44" w:rsidRPr="00682823" w14:paraId="15BB963B" w14:textId="77777777" w:rsidTr="0088079B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15B670EC" w14:textId="70EE5E3C" w:rsidR="00093B44" w:rsidRPr="00682823" w:rsidRDefault="00093B44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ลดลง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1316CEB3" w14:textId="263C0365" w:rsidR="00093B44" w:rsidRPr="00682823" w:rsidRDefault="00093B44" w:rsidP="00682823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(752,870)</w:t>
            </w:r>
          </w:p>
        </w:tc>
        <w:tc>
          <w:tcPr>
            <w:tcW w:w="270" w:type="dxa"/>
            <w:shd w:val="clear" w:color="auto" w:fill="auto"/>
          </w:tcPr>
          <w:p w14:paraId="6D046F02" w14:textId="77777777" w:rsidR="00093B44" w:rsidRPr="00682823" w:rsidRDefault="00093B44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E239297" w14:textId="28A7E102" w:rsidR="00093B44" w:rsidRPr="00682823" w:rsidRDefault="00093B44" w:rsidP="00682823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(752,870)</w:t>
            </w:r>
          </w:p>
        </w:tc>
      </w:tr>
      <w:tr w:rsidR="00093B44" w:rsidRPr="00682823" w14:paraId="5798652F" w14:textId="77777777" w:rsidTr="0088079B">
        <w:tblPrEx>
          <w:tblLook w:val="00A0" w:firstRow="1" w:lastRow="0" w:firstColumn="1" w:lastColumn="0" w:noHBand="0" w:noVBand="0"/>
        </w:tblPrEx>
        <w:tc>
          <w:tcPr>
            <w:tcW w:w="5238" w:type="dxa"/>
            <w:shd w:val="clear" w:color="auto" w:fill="auto"/>
          </w:tcPr>
          <w:p w14:paraId="65F9C4DC" w14:textId="17C3D861" w:rsidR="00093B44" w:rsidRPr="00682823" w:rsidRDefault="00093B4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 2566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A022B00" w14:textId="1A94903A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8,580,274</w:t>
            </w:r>
          </w:p>
        </w:tc>
        <w:tc>
          <w:tcPr>
            <w:tcW w:w="270" w:type="dxa"/>
            <w:shd w:val="clear" w:color="auto" w:fill="auto"/>
          </w:tcPr>
          <w:p w14:paraId="00387B3E" w14:textId="77777777" w:rsidR="00093B44" w:rsidRPr="00682823" w:rsidRDefault="00093B44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11DC9DA4" w14:textId="1D383F13" w:rsidR="00093B44" w:rsidRPr="00682823" w:rsidRDefault="00093B44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8,580,274</w:t>
            </w:r>
          </w:p>
        </w:tc>
      </w:tr>
      <w:tr w:rsidR="002757AE" w:rsidRPr="00682823" w14:paraId="601E72A3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0C6EA4A9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</w:tcPr>
          <w:p w14:paraId="0BAF9242" w14:textId="633744BC" w:rsidR="002757AE" w:rsidRPr="00682823" w:rsidRDefault="002757AE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186,797</w:t>
            </w:r>
          </w:p>
        </w:tc>
        <w:tc>
          <w:tcPr>
            <w:tcW w:w="270" w:type="dxa"/>
            <w:shd w:val="clear" w:color="auto" w:fill="auto"/>
          </w:tcPr>
          <w:p w14:paraId="698A9D8E" w14:textId="77777777" w:rsidR="002757AE" w:rsidRPr="00682823" w:rsidRDefault="002757AE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05CB378B" w14:textId="7895FB00" w:rsidR="002757AE" w:rsidRPr="00682823" w:rsidRDefault="002757AE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186,797</w:t>
            </w:r>
          </w:p>
        </w:tc>
      </w:tr>
      <w:tr w:rsidR="002757AE" w:rsidRPr="00682823" w14:paraId="58F32362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0B20B853" w14:textId="77777777" w:rsidR="002757AE" w:rsidRPr="00682823" w:rsidRDefault="002757AE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ลดลง</w:t>
            </w:r>
          </w:p>
        </w:tc>
        <w:tc>
          <w:tcPr>
            <w:tcW w:w="2160" w:type="dxa"/>
            <w:shd w:val="clear" w:color="auto" w:fill="auto"/>
          </w:tcPr>
          <w:p w14:paraId="014C0B38" w14:textId="7E87A3FD" w:rsidR="002757AE" w:rsidRPr="00682823" w:rsidRDefault="002757AE" w:rsidP="00682823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(1,394,684)</w:t>
            </w:r>
          </w:p>
        </w:tc>
        <w:tc>
          <w:tcPr>
            <w:tcW w:w="270" w:type="dxa"/>
            <w:shd w:val="clear" w:color="auto" w:fill="auto"/>
          </w:tcPr>
          <w:p w14:paraId="5D570642" w14:textId="77777777" w:rsidR="002757AE" w:rsidRPr="00682823" w:rsidRDefault="002757AE" w:rsidP="00682823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6E98048A" w14:textId="2CCB3A22" w:rsidR="002757AE" w:rsidRPr="00682823" w:rsidRDefault="002757AE" w:rsidP="00682823">
            <w:pPr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(1,394,684)</w:t>
            </w:r>
          </w:p>
        </w:tc>
      </w:tr>
      <w:tr w:rsidR="00645A7D" w:rsidRPr="00682823" w14:paraId="6FC8A581" w14:textId="77777777" w:rsidTr="008A5F20">
        <w:tblPrEx>
          <w:tblLook w:val="00A0" w:firstRow="1" w:lastRow="0" w:firstColumn="1" w:lastColumn="0" w:noHBand="0" w:noVBand="0"/>
        </w:tblPrEx>
        <w:tc>
          <w:tcPr>
            <w:tcW w:w="5238" w:type="dxa"/>
          </w:tcPr>
          <w:p w14:paraId="02A14D2F" w14:textId="4468C075" w:rsidR="00645A7D" w:rsidRPr="00682823" w:rsidRDefault="00645A7D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31 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ธันวาคม</w:t>
            </w:r>
            <w:r w:rsidRPr="00682823">
              <w:rPr>
                <w:rFonts w:ascii="Angsana New" w:hAnsi="Angsana New"/>
                <w:sz w:val="26"/>
                <w:szCs w:val="26"/>
                <w:lang w:eastAsia="en-GB"/>
              </w:rPr>
              <w:t xml:space="preserve"> </w:t>
            </w:r>
            <w:r w:rsidR="0010196A" w:rsidRPr="00682823">
              <w:rPr>
                <w:rFonts w:ascii="Angsana New" w:hAnsi="Angsana New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AAABE" w14:textId="55B9D7C7" w:rsidR="00645A7D" w:rsidRPr="00682823" w:rsidRDefault="002757AE" w:rsidP="00682823">
            <w:pPr>
              <w:tabs>
                <w:tab w:val="clear" w:pos="1644"/>
              </w:tabs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7,372,387</w:t>
            </w:r>
          </w:p>
        </w:tc>
        <w:tc>
          <w:tcPr>
            <w:tcW w:w="270" w:type="dxa"/>
            <w:shd w:val="clear" w:color="auto" w:fill="auto"/>
          </w:tcPr>
          <w:p w14:paraId="7714E402" w14:textId="77777777" w:rsidR="00645A7D" w:rsidRPr="00682823" w:rsidRDefault="00645A7D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C1F46" w14:textId="35CEF79A" w:rsidR="00645A7D" w:rsidRPr="00682823" w:rsidRDefault="002757AE" w:rsidP="00682823">
            <w:pPr>
              <w:ind w:right="2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7,372,387</w:t>
            </w:r>
          </w:p>
        </w:tc>
      </w:tr>
    </w:tbl>
    <w:p w14:paraId="74C7C225" w14:textId="77777777" w:rsidR="0078461E" w:rsidRPr="00682823" w:rsidRDefault="0078461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00A8784" w14:textId="1EDF6EA6" w:rsidR="00B044C7" w:rsidRPr="00682823" w:rsidRDefault="0001304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b/>
          <w:bCs/>
          <w:sz w:val="26"/>
          <w:szCs w:val="26"/>
          <w:cs/>
        </w:rPr>
        <w:t>8.</w:t>
      </w:r>
      <w:r w:rsidR="00B044C7" w:rsidRPr="00682823">
        <w:rPr>
          <w:rFonts w:ascii="Angsana New" w:hAnsi="Angsana New"/>
          <w:b/>
          <w:bCs/>
          <w:sz w:val="26"/>
          <w:szCs w:val="26"/>
        </w:rPr>
        <w:tab/>
      </w:r>
      <w:r w:rsidR="00B044C7" w:rsidRPr="00682823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  <w:r w:rsidR="00AF54C7" w:rsidRPr="00682823">
        <w:rPr>
          <w:rFonts w:ascii="Angsana New" w:hAnsi="Angsana New"/>
          <w:b/>
          <w:bCs/>
          <w:sz w:val="26"/>
          <w:szCs w:val="26"/>
        </w:rPr>
        <w:t xml:space="preserve"> </w:t>
      </w:r>
      <w:r w:rsidR="00803166" w:rsidRPr="00682823">
        <w:rPr>
          <w:rFonts w:ascii="Angsana New" w:hAnsi="Angsana New"/>
          <w:b/>
          <w:bCs/>
          <w:sz w:val="26"/>
          <w:szCs w:val="26"/>
        </w:rPr>
        <w:t>-</w:t>
      </w:r>
      <w:r w:rsidR="00AF54C7" w:rsidRPr="00682823">
        <w:rPr>
          <w:rFonts w:ascii="Angsana New" w:hAnsi="Angsana New"/>
          <w:b/>
          <w:bCs/>
          <w:sz w:val="26"/>
          <w:szCs w:val="26"/>
        </w:rPr>
        <w:t xml:space="preserve"> </w:t>
      </w:r>
      <w:r w:rsidR="00AF54C7" w:rsidRPr="00682823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1067"/>
        <w:gridCol w:w="283"/>
        <w:gridCol w:w="1080"/>
        <w:gridCol w:w="270"/>
        <w:gridCol w:w="1060"/>
        <w:gridCol w:w="284"/>
        <w:gridCol w:w="1056"/>
      </w:tblGrid>
      <w:tr w:rsidR="00B044C7" w:rsidRPr="00682823" w14:paraId="3034125E" w14:textId="77777777" w:rsidTr="009E2C00">
        <w:trPr>
          <w:cantSplit/>
        </w:trPr>
        <w:tc>
          <w:tcPr>
            <w:tcW w:w="4608" w:type="dxa"/>
          </w:tcPr>
          <w:p w14:paraId="35AC8FFA" w14:textId="77777777" w:rsidR="00B044C7" w:rsidRPr="00682823" w:rsidRDefault="00B044C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0" w:type="dxa"/>
            <w:gridSpan w:val="7"/>
            <w:tcBorders>
              <w:bottom w:val="single" w:sz="4" w:space="0" w:color="auto"/>
            </w:tcBorders>
          </w:tcPr>
          <w:p w14:paraId="381C4948" w14:textId="77777777" w:rsidR="00B044C7" w:rsidRPr="00682823" w:rsidRDefault="00B044C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B044C7" w:rsidRPr="00682823" w14:paraId="7F703F55" w14:textId="77777777" w:rsidTr="009E2C00">
        <w:trPr>
          <w:cantSplit/>
        </w:trPr>
        <w:tc>
          <w:tcPr>
            <w:tcW w:w="4608" w:type="dxa"/>
          </w:tcPr>
          <w:p w14:paraId="58B1775D" w14:textId="77777777" w:rsidR="00B044C7" w:rsidRPr="00682823" w:rsidRDefault="00B044C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B3D151C" w14:textId="77777777" w:rsidR="00B044C7" w:rsidRPr="00682823" w:rsidRDefault="00B044C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615FA358" w14:textId="77777777" w:rsidR="00B044C7" w:rsidRPr="00682823" w:rsidRDefault="00B044C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14:paraId="2D0A4E72" w14:textId="77777777" w:rsidR="00B044C7" w:rsidRPr="00682823" w:rsidRDefault="007C517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044C7" w:rsidRPr="00682823" w14:paraId="2ED550C8" w14:textId="77777777" w:rsidTr="009E2C00">
        <w:tc>
          <w:tcPr>
            <w:tcW w:w="4608" w:type="dxa"/>
          </w:tcPr>
          <w:p w14:paraId="103A8A81" w14:textId="77777777" w:rsidR="00B044C7" w:rsidRPr="00682823" w:rsidRDefault="00B044C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67" w:type="dxa"/>
          </w:tcPr>
          <w:p w14:paraId="30E03C9F" w14:textId="4623DF51" w:rsidR="00B044C7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83" w:type="dxa"/>
          </w:tcPr>
          <w:p w14:paraId="25827DB9" w14:textId="77777777" w:rsidR="00B044C7" w:rsidRPr="00682823" w:rsidRDefault="00B044C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1DF382" w14:textId="6A92BB37" w:rsidR="00B044C7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A1378C7" w14:textId="77777777" w:rsidR="00B044C7" w:rsidRPr="00682823" w:rsidRDefault="00B044C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280D26C3" w14:textId="1A2F5ABB" w:rsidR="00B044C7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1B94D0B9" w14:textId="77777777" w:rsidR="00B044C7" w:rsidRPr="00682823" w:rsidRDefault="00B044C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3718006E" w14:textId="1C3DF88A" w:rsidR="00B044C7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2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93B44" w:rsidRPr="00682823" w14:paraId="03436DED" w14:textId="77777777" w:rsidTr="009E2C00">
        <w:tc>
          <w:tcPr>
            <w:tcW w:w="4608" w:type="dxa"/>
          </w:tcPr>
          <w:p w14:paraId="4888D3CF" w14:textId="77777777" w:rsidR="00093B44" w:rsidRPr="00682823" w:rsidRDefault="00093B44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งานระหว่างก่อสร้าง </w:t>
            </w: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โครงการอสังหาริมทรัพย์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44328D28" w14:textId="74BBB8FD" w:rsidR="00093B44" w:rsidRPr="00682823" w:rsidRDefault="008445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91,447</w:t>
            </w:r>
          </w:p>
        </w:tc>
        <w:tc>
          <w:tcPr>
            <w:tcW w:w="283" w:type="dxa"/>
            <w:tcBorders>
              <w:left w:val="nil"/>
            </w:tcBorders>
          </w:tcPr>
          <w:p w14:paraId="625E1304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0C7856" w14:textId="6BB05113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91,447</w:t>
            </w:r>
          </w:p>
        </w:tc>
        <w:tc>
          <w:tcPr>
            <w:tcW w:w="270" w:type="dxa"/>
          </w:tcPr>
          <w:p w14:paraId="4F716D0F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D71AEEA" w14:textId="09ED25C9" w:rsidR="00093B44" w:rsidRPr="00682823" w:rsidRDefault="008445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91,447</w:t>
            </w:r>
          </w:p>
        </w:tc>
        <w:tc>
          <w:tcPr>
            <w:tcW w:w="284" w:type="dxa"/>
          </w:tcPr>
          <w:p w14:paraId="1D503860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298F8DE6" w14:textId="3E85D33F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91,447</w:t>
            </w:r>
          </w:p>
        </w:tc>
      </w:tr>
      <w:tr w:rsidR="00093B44" w:rsidRPr="00682823" w14:paraId="7AFAE1C1" w14:textId="77777777" w:rsidTr="009E2C00">
        <w:tc>
          <w:tcPr>
            <w:tcW w:w="4608" w:type="dxa"/>
          </w:tcPr>
          <w:p w14:paraId="4CDCC782" w14:textId="77777777" w:rsidR="00093B44" w:rsidRPr="00682823" w:rsidRDefault="00093B44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งานระหว่างก่อสร้าง </w:t>
            </w: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โครงการก่อสร้าง</w:t>
            </w:r>
          </w:p>
        </w:tc>
        <w:tc>
          <w:tcPr>
            <w:tcW w:w="1067" w:type="dxa"/>
          </w:tcPr>
          <w:p w14:paraId="4CDE98B9" w14:textId="7CE135CC" w:rsidR="00093B44" w:rsidRPr="00682823" w:rsidRDefault="008445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272,023</w:t>
            </w:r>
          </w:p>
        </w:tc>
        <w:tc>
          <w:tcPr>
            <w:tcW w:w="283" w:type="dxa"/>
          </w:tcPr>
          <w:p w14:paraId="1295E187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F9B63C" w14:textId="70374325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272,243</w:t>
            </w:r>
          </w:p>
        </w:tc>
        <w:tc>
          <w:tcPr>
            <w:tcW w:w="270" w:type="dxa"/>
          </w:tcPr>
          <w:p w14:paraId="78D0EC7E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020D8FAB" w14:textId="5DDC4612" w:rsidR="00093B44" w:rsidRPr="00682823" w:rsidRDefault="008445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272,023</w:t>
            </w:r>
          </w:p>
        </w:tc>
        <w:tc>
          <w:tcPr>
            <w:tcW w:w="284" w:type="dxa"/>
          </w:tcPr>
          <w:p w14:paraId="5D4D4A31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7924270C" w14:textId="13844DD2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272,243</w:t>
            </w:r>
          </w:p>
        </w:tc>
      </w:tr>
      <w:tr w:rsidR="00093B44" w:rsidRPr="00682823" w14:paraId="076EBD62" w14:textId="77777777" w:rsidTr="009E2C00">
        <w:tc>
          <w:tcPr>
            <w:tcW w:w="4608" w:type="dxa"/>
          </w:tcPr>
          <w:p w14:paraId="5DE28AC3" w14:textId="6A308C75" w:rsidR="00093B44" w:rsidRPr="00682823" w:rsidRDefault="00093B44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วัสดุชิ้นงานก่อสร้าง</w:t>
            </w:r>
          </w:p>
        </w:tc>
        <w:tc>
          <w:tcPr>
            <w:tcW w:w="1067" w:type="dxa"/>
          </w:tcPr>
          <w:p w14:paraId="56F2477C" w14:textId="5C46EB67" w:rsidR="00093B44" w:rsidRPr="00682823" w:rsidRDefault="008445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1,002,557</w:t>
            </w:r>
          </w:p>
        </w:tc>
        <w:tc>
          <w:tcPr>
            <w:tcW w:w="283" w:type="dxa"/>
          </w:tcPr>
          <w:p w14:paraId="27AD486C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C0320C" w14:textId="14565D2D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724,149</w:t>
            </w:r>
          </w:p>
        </w:tc>
        <w:tc>
          <w:tcPr>
            <w:tcW w:w="270" w:type="dxa"/>
          </w:tcPr>
          <w:p w14:paraId="114CD5E5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4BB67C5F" w14:textId="41416479" w:rsidR="00093B44" w:rsidRPr="00682823" w:rsidRDefault="008445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1,022,608</w:t>
            </w:r>
          </w:p>
        </w:tc>
        <w:tc>
          <w:tcPr>
            <w:tcW w:w="284" w:type="dxa"/>
          </w:tcPr>
          <w:p w14:paraId="32CE1B9C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2805F402" w14:textId="7D4E0DFB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738,632</w:t>
            </w:r>
          </w:p>
        </w:tc>
      </w:tr>
      <w:tr w:rsidR="00093B44" w:rsidRPr="00682823" w14:paraId="250CF492" w14:textId="77777777" w:rsidTr="00504C7B">
        <w:tc>
          <w:tcPr>
            <w:tcW w:w="4608" w:type="dxa"/>
          </w:tcPr>
          <w:p w14:paraId="05B3A69F" w14:textId="1F11223D" w:rsidR="00093B44" w:rsidRPr="00682823" w:rsidRDefault="00093B4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วัสดุก่อสร้างและวัสดุสิ้นเปลือง</w:t>
            </w:r>
          </w:p>
        </w:tc>
        <w:tc>
          <w:tcPr>
            <w:tcW w:w="1067" w:type="dxa"/>
            <w:shd w:val="clear" w:color="auto" w:fill="auto"/>
          </w:tcPr>
          <w:p w14:paraId="580BDED4" w14:textId="6BA8612C" w:rsidR="00093B44" w:rsidRPr="00682823" w:rsidRDefault="00504C7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4,104,289</w:t>
            </w:r>
          </w:p>
        </w:tc>
        <w:tc>
          <w:tcPr>
            <w:tcW w:w="283" w:type="dxa"/>
            <w:shd w:val="clear" w:color="auto" w:fill="auto"/>
          </w:tcPr>
          <w:p w14:paraId="5A704647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044F4C7" w14:textId="704CAFE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3,437,541</w:t>
            </w:r>
          </w:p>
        </w:tc>
        <w:tc>
          <w:tcPr>
            <w:tcW w:w="270" w:type="dxa"/>
            <w:shd w:val="clear" w:color="auto" w:fill="auto"/>
          </w:tcPr>
          <w:p w14:paraId="106F27C0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</w:tcPr>
          <w:p w14:paraId="13549FBC" w14:textId="649418BC" w:rsidR="00093B44" w:rsidRPr="00682823" w:rsidRDefault="00504C7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3,890,052</w:t>
            </w:r>
          </w:p>
        </w:tc>
        <w:tc>
          <w:tcPr>
            <w:tcW w:w="284" w:type="dxa"/>
          </w:tcPr>
          <w:p w14:paraId="30809E81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514D7EF9" w14:textId="34888778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3,204,645</w:t>
            </w:r>
          </w:p>
        </w:tc>
      </w:tr>
      <w:tr w:rsidR="00093B44" w:rsidRPr="00682823" w14:paraId="19969403" w14:textId="77777777" w:rsidTr="00504C7B">
        <w:tc>
          <w:tcPr>
            <w:tcW w:w="4608" w:type="dxa"/>
          </w:tcPr>
          <w:p w14:paraId="28BDE8F3" w14:textId="77777777" w:rsidR="00093B44" w:rsidRPr="00682823" w:rsidRDefault="00093B44" w:rsidP="006828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189E6CCD" w14:textId="2411490C" w:rsidR="00093B44" w:rsidRPr="00682823" w:rsidRDefault="00504C7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5,470,316</w:t>
            </w:r>
          </w:p>
        </w:tc>
        <w:tc>
          <w:tcPr>
            <w:tcW w:w="283" w:type="dxa"/>
            <w:shd w:val="clear" w:color="auto" w:fill="auto"/>
          </w:tcPr>
          <w:p w14:paraId="10C0A2A2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2BD022" w14:textId="6304546E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4,525,380</w:t>
            </w:r>
          </w:p>
        </w:tc>
        <w:tc>
          <w:tcPr>
            <w:tcW w:w="270" w:type="dxa"/>
            <w:shd w:val="clear" w:color="auto" w:fill="auto"/>
          </w:tcPr>
          <w:p w14:paraId="30DC736E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14451CF4" w14:textId="17B9B004" w:rsidR="00093B44" w:rsidRPr="00682823" w:rsidRDefault="00504C7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5,276,130</w:t>
            </w:r>
          </w:p>
        </w:tc>
        <w:tc>
          <w:tcPr>
            <w:tcW w:w="284" w:type="dxa"/>
          </w:tcPr>
          <w:p w14:paraId="3A7475E3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20DB569D" w14:textId="4B5904AE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4,306,967</w:t>
            </w:r>
          </w:p>
        </w:tc>
      </w:tr>
      <w:tr w:rsidR="00C0580E" w:rsidRPr="00682823" w14:paraId="2720171E" w14:textId="77777777" w:rsidTr="00504C7B">
        <w:tc>
          <w:tcPr>
            <w:tcW w:w="4608" w:type="dxa"/>
          </w:tcPr>
          <w:p w14:paraId="40B8FBCD" w14:textId="77777777" w:rsidR="00C0580E" w:rsidRPr="00682823" w:rsidRDefault="00C0580E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หัก  ค่าเผื่อผลขาดทุนจากการด้อยค่า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13A0B09B" w14:textId="790E9499" w:rsidR="00C0580E" w:rsidRPr="00682823" w:rsidRDefault="00C0580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  <w:tc>
          <w:tcPr>
            <w:tcW w:w="283" w:type="dxa"/>
            <w:shd w:val="clear" w:color="auto" w:fill="auto"/>
          </w:tcPr>
          <w:p w14:paraId="16A3E894" w14:textId="77777777" w:rsidR="00C0580E" w:rsidRPr="00682823" w:rsidRDefault="00C0580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1E2712" w14:textId="6D6AED2A" w:rsidR="00C0580E" w:rsidRPr="00682823" w:rsidRDefault="00C0580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  <w:tc>
          <w:tcPr>
            <w:tcW w:w="270" w:type="dxa"/>
            <w:shd w:val="clear" w:color="auto" w:fill="auto"/>
          </w:tcPr>
          <w:p w14:paraId="04CDA4F3" w14:textId="77777777" w:rsidR="00C0580E" w:rsidRPr="00682823" w:rsidRDefault="00C0580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603DB5B9" w14:textId="5BDF8472" w:rsidR="00C0580E" w:rsidRPr="00682823" w:rsidRDefault="00C0580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  <w:tc>
          <w:tcPr>
            <w:tcW w:w="284" w:type="dxa"/>
          </w:tcPr>
          <w:p w14:paraId="3A7163EE" w14:textId="77777777" w:rsidR="00C0580E" w:rsidRPr="00682823" w:rsidRDefault="00C0580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2B13869E" w14:textId="1B58CB7C" w:rsidR="00C0580E" w:rsidRPr="00682823" w:rsidRDefault="00C0580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</w:tr>
      <w:tr w:rsidR="00C0580E" w:rsidRPr="00682823" w14:paraId="65AC7458" w14:textId="77777777" w:rsidTr="00504C7B">
        <w:tc>
          <w:tcPr>
            <w:tcW w:w="4608" w:type="dxa"/>
          </w:tcPr>
          <w:p w14:paraId="1523AAD3" w14:textId="77777777" w:rsidR="00C0580E" w:rsidRPr="00682823" w:rsidRDefault="00C0580E" w:rsidP="0068282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D1ABA" w14:textId="7988B442" w:rsidR="00C0580E" w:rsidRPr="00682823" w:rsidRDefault="00504C7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5,469,466</w:t>
            </w:r>
          </w:p>
        </w:tc>
        <w:tc>
          <w:tcPr>
            <w:tcW w:w="283" w:type="dxa"/>
            <w:shd w:val="clear" w:color="auto" w:fill="auto"/>
          </w:tcPr>
          <w:p w14:paraId="52D6FC47" w14:textId="77777777" w:rsidR="00C0580E" w:rsidRPr="00682823" w:rsidRDefault="00C0580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91E2A" w14:textId="7B8330C9" w:rsidR="00C0580E" w:rsidRPr="00682823" w:rsidRDefault="00C0580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4,524,530</w:t>
            </w:r>
          </w:p>
        </w:tc>
        <w:tc>
          <w:tcPr>
            <w:tcW w:w="270" w:type="dxa"/>
            <w:shd w:val="clear" w:color="auto" w:fill="auto"/>
          </w:tcPr>
          <w:p w14:paraId="3926FA17" w14:textId="77777777" w:rsidR="00C0580E" w:rsidRPr="00682823" w:rsidRDefault="00C0580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50D1D" w14:textId="008E1B8D" w:rsidR="00C0580E" w:rsidRPr="00682823" w:rsidRDefault="00504C7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5,275,280</w:t>
            </w:r>
          </w:p>
        </w:tc>
        <w:tc>
          <w:tcPr>
            <w:tcW w:w="284" w:type="dxa"/>
          </w:tcPr>
          <w:p w14:paraId="04E4D353" w14:textId="77777777" w:rsidR="00C0580E" w:rsidRPr="00682823" w:rsidRDefault="00C0580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598BDD0F" w14:textId="17E0D90B" w:rsidR="00C0580E" w:rsidRPr="00682823" w:rsidRDefault="00C0580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4,306,117</w:t>
            </w:r>
          </w:p>
        </w:tc>
      </w:tr>
    </w:tbl>
    <w:p w14:paraId="76D0C70A" w14:textId="77777777" w:rsidR="007E4AFE" w:rsidRPr="00682823" w:rsidRDefault="007E4AF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</w:p>
    <w:p w14:paraId="63915A3D" w14:textId="392FB8C9" w:rsidR="008268CA" w:rsidRPr="00682823" w:rsidRDefault="0063524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  <w:r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ณ วันที่ </w:t>
      </w:r>
      <w:r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31 </w:t>
      </w:r>
      <w:r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="0010196A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2567</w:t>
      </w:r>
      <w:r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มูลค่าที่ดินบนโครงการอสังหาริมทรัพย์ของบริษัทซึ่งมีราคาทุน</w:t>
      </w:r>
      <w:r w:rsidR="001A6F4A"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จำนวนเงิน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</w:t>
      </w:r>
      <w:r w:rsidR="00433BB8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91.4</w:t>
      </w:r>
      <w:r w:rsidR="008A04E8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ล้านบาท มีราคาประเมิน (ราคาตลาดยุติธรรม) ตามรายงานของบริษัทผู้ประเมินราคาอิสระ (บริษัท </w:t>
      </w:r>
      <w:r w:rsidR="00657FAB"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แอคคิวเรท แอดไวเซอรี่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จำกัด) ลงวันที่ </w:t>
      </w:r>
      <w:r w:rsidR="00D66FBB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20</w:t>
      </w:r>
      <w:r w:rsidR="00EE3BF9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EE3BF9"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ธันวาคม</w:t>
      </w:r>
      <w:r w:rsidR="008A04E8"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</w:t>
      </w:r>
      <w:r w:rsidR="0010196A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2567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เป็นจำนวนเงินรวม </w:t>
      </w:r>
      <w:r w:rsidR="00C0580E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114.8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ล้านบาท</w:t>
      </w:r>
      <w:r w:rsidR="00066794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</w:p>
    <w:p w14:paraId="5AEAA3AB" w14:textId="535B9CC6" w:rsidR="001061B8" w:rsidRPr="00682823" w:rsidRDefault="001061B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2"/>
          <w:szCs w:val="22"/>
          <w:lang w:eastAsia="th-TH"/>
        </w:rPr>
      </w:pPr>
    </w:p>
    <w:p w14:paraId="5E098034" w14:textId="77777777" w:rsidR="004D65D0" w:rsidRPr="00682823" w:rsidRDefault="004D65D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br w:type="page"/>
      </w:r>
    </w:p>
    <w:p w14:paraId="4F796550" w14:textId="3C067028" w:rsidR="005C0CB8" w:rsidRPr="00682823" w:rsidRDefault="008156E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5C0CB8" w:rsidRPr="00682823">
        <w:rPr>
          <w:rFonts w:ascii="Angsana New" w:hAnsi="Angsana New"/>
          <w:b/>
          <w:bCs/>
          <w:sz w:val="26"/>
          <w:szCs w:val="26"/>
          <w:cs/>
        </w:rPr>
        <w:t>.</w:t>
      </w:r>
      <w:r w:rsidR="005C0CB8" w:rsidRPr="00682823">
        <w:rPr>
          <w:rFonts w:ascii="Angsana New" w:hAnsi="Angsana New"/>
          <w:b/>
          <w:bCs/>
          <w:sz w:val="26"/>
          <w:szCs w:val="26"/>
          <w:cs/>
        </w:rPr>
        <w:tab/>
      </w:r>
      <w:r w:rsidR="003E3E52" w:rsidRPr="00682823">
        <w:rPr>
          <w:rFonts w:ascii="Angsana New" w:hAnsi="Angsana New"/>
          <w:b/>
          <w:bCs/>
          <w:sz w:val="26"/>
          <w:szCs w:val="26"/>
          <w:cs/>
        </w:rPr>
        <w:t>เงินลงทุนในเงินฝากสถาบันการเงินที่มีข้อจำกัดในการใช้</w:t>
      </w:r>
    </w:p>
    <w:p w14:paraId="0337221D" w14:textId="77777777" w:rsidR="00EA5A45" w:rsidRPr="00682823" w:rsidRDefault="00EA5A4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2"/>
          <w:szCs w:val="22"/>
          <w:cs/>
          <w:lang w:eastAsia="th-TH"/>
        </w:rPr>
      </w:pPr>
    </w:p>
    <w:p w14:paraId="066F9CD9" w14:textId="42D98D78" w:rsidR="008268CA" w:rsidRPr="00682823" w:rsidRDefault="004536F1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  <w:r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บัญชีนี้ 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ได้แก่ เงินลงทุนในเงินฝาก</w:t>
      </w:r>
      <w:r w:rsidR="003E3E52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สถาบันการเงิน</w:t>
      </w:r>
      <w:r w:rsidR="002376D6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ซึ่งประกอบ</w:t>
      </w:r>
      <w:r w:rsidR="006465BE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ด้วย</w:t>
      </w:r>
      <w:r w:rsidR="002376D6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เงินฝากประจำ</w:t>
      </w:r>
      <w:r w:rsidR="00256C6D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และ</w:t>
      </w:r>
      <w:r w:rsidR="002376D6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เงินฝากออมทรัพย์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ของบริษัท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และกลุ่มบริษัทยูนิค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กับ</w:t>
      </w:r>
      <w:r w:rsidR="00557836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สถาบันการเงิน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ในประเทศ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บาง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แห่ง ซึ่งมีอัตราดอกเบี้ยร้อยละ</w:t>
      </w:r>
      <w:r w:rsidR="007E3EB9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</w:t>
      </w:r>
      <w:r w:rsidR="001C31FE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0.400</w:t>
      </w:r>
      <w:r w:rsidR="00422976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ถึงร้อยละ </w:t>
      </w:r>
      <w:r w:rsidR="001C31FE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1.225</w:t>
      </w:r>
      <w:r w:rsidR="007E3EB9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422976"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>ต่อปี</w:t>
      </w:r>
      <w:r w:rsidR="00CE1F5E"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และร้อยละ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093B44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0.550</w:t>
      </w:r>
      <w:r w:rsidR="00093B44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ถึงร้อยละ </w:t>
      </w:r>
      <w:r w:rsidR="00093B44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1.075</w:t>
      </w:r>
      <w:r w:rsidR="00D73468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ต่อปี ณ วันที่ </w:t>
      </w:r>
      <w:r w:rsidR="008268CA" w:rsidRPr="00682823">
        <w:rPr>
          <w:rStyle w:val="PageNumber"/>
          <w:rFonts w:ascii="Angsana New" w:hAnsi="Angsana New"/>
          <w:color w:val="000000"/>
          <w:sz w:val="26"/>
          <w:szCs w:val="26"/>
        </w:rPr>
        <w:t xml:space="preserve">31 </w:t>
      </w:r>
      <w:r w:rsidR="008268CA" w:rsidRPr="00682823">
        <w:rPr>
          <w:rStyle w:val="PageNumber"/>
          <w:rFonts w:ascii="Angsana New" w:hAnsi="Angsana New"/>
          <w:color w:val="000000"/>
          <w:sz w:val="26"/>
          <w:szCs w:val="26"/>
          <w:cs/>
        </w:rPr>
        <w:t xml:space="preserve">ธันวาคม </w:t>
      </w:r>
      <w:r w:rsidR="0010196A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2567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และ </w:t>
      </w:r>
      <w:r w:rsidR="0010196A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2566</w:t>
      </w:r>
      <w:r w:rsidR="008268CA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</w:t>
      </w:r>
      <w:r w:rsidR="00CE1F5E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ตามลำดับ</w:t>
      </w:r>
    </w:p>
    <w:p w14:paraId="0010D72E" w14:textId="77777777" w:rsidR="001C04CF" w:rsidRPr="00682823" w:rsidRDefault="001C04C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2"/>
          <w:szCs w:val="22"/>
          <w:lang w:eastAsia="th-TH"/>
        </w:rPr>
      </w:pPr>
    </w:p>
    <w:p w14:paraId="0A4169C0" w14:textId="78EA9A25" w:rsidR="008268CA" w:rsidRPr="00682823" w:rsidRDefault="008268CA" w:rsidP="00682823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682823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="005F399E" w:rsidRPr="00682823">
        <w:rPr>
          <w:rStyle w:val="PageNumber"/>
          <w:rFonts w:ascii="Angsana New" w:hAnsi="Angsana New" w:cs="Angsana New"/>
          <w:color w:val="000000"/>
          <w:sz w:val="26"/>
          <w:szCs w:val="26"/>
          <w:lang w:val="en-US"/>
        </w:rPr>
        <w:t>31</w:t>
      </w:r>
      <w:r w:rsidRPr="00682823">
        <w:rPr>
          <w:rStyle w:val="PageNumber"/>
          <w:rFonts w:ascii="Angsana New" w:hAnsi="Angsana New" w:cs="Angsana New"/>
          <w:color w:val="000000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eastAsia="Cordia New" w:hAnsi="Angsana New" w:cs="Angsana New"/>
          <w:snapToGrid w:val="0"/>
          <w:sz w:val="26"/>
          <w:szCs w:val="26"/>
          <w:lang w:val="en-US" w:eastAsia="th-TH"/>
        </w:rPr>
        <w:t>2567</w:t>
      </w:r>
      <w:r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Pr="00682823">
        <w:rPr>
          <w:rFonts w:ascii="Angsana New" w:hAnsi="Angsana New" w:cs="Angsana New"/>
          <w:sz w:val="26"/>
          <w:szCs w:val="26"/>
          <w:cs/>
        </w:rPr>
        <w:t>และ</w:t>
      </w:r>
      <w:r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="0010196A" w:rsidRPr="00682823">
        <w:rPr>
          <w:rFonts w:ascii="Angsana New" w:eastAsia="Cordia New" w:hAnsi="Angsana New" w:cs="Angsana New"/>
          <w:snapToGrid w:val="0"/>
          <w:sz w:val="26"/>
          <w:szCs w:val="26"/>
          <w:lang w:val="en-US" w:eastAsia="th-TH"/>
        </w:rPr>
        <w:t>2566</w:t>
      </w:r>
      <w:r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Pr="00682823">
        <w:rPr>
          <w:rFonts w:ascii="Angsana New" w:hAnsi="Angsana New" w:cs="Angsana New"/>
          <w:sz w:val="26"/>
          <w:szCs w:val="26"/>
          <w:cs/>
        </w:rPr>
        <w:t>บริษัทได้นำบัญชีเงินฝาก</w:t>
      </w:r>
      <w:r w:rsidR="003E3E52" w:rsidRPr="00682823">
        <w:rPr>
          <w:rFonts w:ascii="Angsana New" w:hAnsi="Angsana New" w:cs="Angsana New"/>
          <w:sz w:val="26"/>
          <w:szCs w:val="26"/>
          <w:cs/>
        </w:rPr>
        <w:t>สถาบันการเงิน</w:t>
      </w:r>
      <w:r w:rsidRPr="00682823">
        <w:rPr>
          <w:rFonts w:ascii="Angsana New" w:hAnsi="Angsana New" w:cs="Angsana New"/>
          <w:sz w:val="26"/>
          <w:szCs w:val="26"/>
          <w:cs/>
        </w:rPr>
        <w:t>จำนวนเงิน</w:t>
      </w:r>
      <w:r w:rsidR="00C1107C" w:rsidRPr="00682823">
        <w:rPr>
          <w:rFonts w:ascii="Angsana New" w:hAnsi="Angsana New" w:cs="Angsana New"/>
          <w:sz w:val="26"/>
          <w:szCs w:val="26"/>
          <w:cs/>
        </w:rPr>
        <w:t>รวม</w:t>
      </w:r>
      <w:r w:rsidRPr="00682823">
        <w:rPr>
          <w:rFonts w:ascii="Angsana New" w:hAnsi="Angsana New" w:cs="Angsana New"/>
          <w:sz w:val="26"/>
          <w:szCs w:val="26"/>
          <w:cs/>
        </w:rPr>
        <w:t>ประมาณ</w:t>
      </w:r>
      <w:r w:rsidRPr="00682823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1C31FE" w:rsidRPr="00682823">
        <w:rPr>
          <w:rFonts w:ascii="Angsana New" w:hAnsi="Angsana New" w:cs="Angsana New"/>
          <w:sz w:val="26"/>
          <w:szCs w:val="26"/>
          <w:lang w:val="en-US"/>
        </w:rPr>
        <w:t>1,325.0</w:t>
      </w:r>
      <w:r w:rsidR="008C7E7A" w:rsidRPr="00682823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682823">
        <w:rPr>
          <w:rFonts w:ascii="Angsana New" w:hAnsi="Angsana New" w:cs="Angsana New"/>
          <w:sz w:val="26"/>
          <w:szCs w:val="26"/>
          <w:cs/>
        </w:rPr>
        <w:t xml:space="preserve">ล้านบาท และ </w:t>
      </w:r>
      <w:r w:rsidR="00093B44" w:rsidRPr="00682823">
        <w:rPr>
          <w:rFonts w:ascii="Angsana New" w:hAnsi="Angsana New" w:cs="Angsana New"/>
          <w:sz w:val="26"/>
          <w:szCs w:val="26"/>
          <w:lang w:val="en-US"/>
        </w:rPr>
        <w:t>1,387.0</w:t>
      </w:r>
      <w:r w:rsidR="00EB3DC7" w:rsidRPr="00682823">
        <w:rPr>
          <w:rStyle w:val="PageNumber"/>
          <w:rFonts w:ascii="Angsana New" w:hAnsi="Angsana New" w:cs="Angsana New"/>
          <w:color w:val="000000"/>
          <w:sz w:val="26"/>
          <w:szCs w:val="26"/>
          <w:cs/>
          <w:lang w:val="en-US"/>
        </w:rPr>
        <w:t xml:space="preserve"> </w:t>
      </w:r>
      <w:r w:rsidR="00A3294B" w:rsidRPr="00682823">
        <w:rPr>
          <w:rStyle w:val="PageNumber"/>
          <w:rFonts w:ascii="Angsana New" w:hAnsi="Angsana New" w:cs="Angsana New"/>
          <w:color w:val="000000"/>
          <w:sz w:val="26"/>
          <w:szCs w:val="26"/>
          <w:cs/>
          <w:lang w:val="en-US"/>
        </w:rPr>
        <w:t xml:space="preserve">      </w:t>
      </w:r>
      <w:r w:rsidRPr="00682823">
        <w:rPr>
          <w:rFonts w:ascii="Angsana New" w:hAnsi="Angsana New" w:cs="Angsana New"/>
          <w:sz w:val="26"/>
          <w:szCs w:val="26"/>
          <w:cs/>
        </w:rPr>
        <w:t>ล้านบาท ตามลำดับ ไปจำนำไว้เป็นหลักทรัพย์ค้ำประกันวงเงินสินเชื่อของ</w:t>
      </w:r>
      <w:r w:rsidR="00E9546E" w:rsidRPr="00682823">
        <w:rPr>
          <w:rFonts w:ascii="Angsana New" w:hAnsi="Angsana New" w:cs="Angsana New"/>
          <w:sz w:val="26"/>
          <w:szCs w:val="26"/>
          <w:cs/>
        </w:rPr>
        <w:t>สถาบันการเงิน</w:t>
      </w:r>
      <w:r w:rsidRPr="00682823">
        <w:rPr>
          <w:rFonts w:ascii="Angsana New" w:hAnsi="Angsana New" w:cs="Angsana New"/>
          <w:sz w:val="26"/>
          <w:szCs w:val="26"/>
          <w:cs/>
        </w:rPr>
        <w:t>ในประเทศ</w:t>
      </w:r>
      <w:r w:rsidRPr="00682823">
        <w:rPr>
          <w:rFonts w:ascii="Angsana New" w:hAnsi="Angsana New" w:cs="Angsana New"/>
          <w:sz w:val="26"/>
          <w:szCs w:val="26"/>
          <w:cs/>
          <w:lang w:val="en-US"/>
        </w:rPr>
        <w:t>หลาย</w:t>
      </w:r>
      <w:r w:rsidRPr="00682823">
        <w:rPr>
          <w:rFonts w:ascii="Angsana New" w:hAnsi="Angsana New" w:cs="Angsana New"/>
          <w:sz w:val="26"/>
          <w:szCs w:val="26"/>
          <w:cs/>
        </w:rPr>
        <w:t>แห่ง</w:t>
      </w:r>
      <w:r w:rsidRPr="00682823">
        <w:rPr>
          <w:rFonts w:ascii="Angsana New" w:hAnsi="Angsana New" w:cs="Angsana New"/>
          <w:sz w:val="26"/>
          <w:szCs w:val="26"/>
          <w:cs/>
          <w:lang w:val="en-US"/>
        </w:rPr>
        <w:t xml:space="preserve">ตามที่กล่าวไว้ในหมายเหตุ </w:t>
      </w:r>
      <w:r w:rsidRPr="00682823">
        <w:rPr>
          <w:rFonts w:ascii="Angsana New" w:hAnsi="Angsana New" w:cs="Angsana New"/>
          <w:sz w:val="26"/>
          <w:szCs w:val="26"/>
          <w:lang w:val="en-US"/>
        </w:rPr>
        <w:t>1</w:t>
      </w:r>
      <w:r w:rsidR="008156E4" w:rsidRPr="00682823">
        <w:rPr>
          <w:rFonts w:ascii="Angsana New" w:hAnsi="Angsana New" w:cs="Angsana New"/>
          <w:sz w:val="26"/>
          <w:szCs w:val="26"/>
          <w:lang w:val="en-US"/>
        </w:rPr>
        <w:t>4</w:t>
      </w:r>
      <w:r w:rsidRPr="00682823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32488C" w:rsidRPr="00682823">
        <w:rPr>
          <w:rFonts w:ascii="Angsana New" w:hAnsi="Angsana New" w:cs="Angsana New"/>
          <w:sz w:val="26"/>
          <w:szCs w:val="26"/>
          <w:lang w:val="en-US"/>
        </w:rPr>
        <w:t xml:space="preserve"> </w:t>
      </w:r>
    </w:p>
    <w:p w14:paraId="52305949" w14:textId="77777777" w:rsidR="00282631" w:rsidRPr="00682823" w:rsidRDefault="00282631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2"/>
          <w:szCs w:val="22"/>
          <w:lang w:eastAsia="th-TH"/>
        </w:rPr>
      </w:pPr>
    </w:p>
    <w:p w14:paraId="52F99D56" w14:textId="006737B9" w:rsidR="008268CA" w:rsidRPr="00682823" w:rsidRDefault="008268CA" w:rsidP="00682823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snapToGrid w:val="0"/>
          <w:sz w:val="26"/>
          <w:szCs w:val="26"/>
          <w:lang w:val="en-US" w:eastAsia="th-TH"/>
        </w:rPr>
      </w:pPr>
      <w:r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ณ วันที่ </w:t>
      </w:r>
      <w:r w:rsidR="005F399E" w:rsidRPr="00682823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31</w:t>
      </w:r>
      <w:r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ธันวาคม </w:t>
      </w:r>
      <w:r w:rsidR="00093B44" w:rsidRPr="00682823">
        <w:rPr>
          <w:rFonts w:ascii="Angsana New" w:eastAsia="Cordia New" w:hAnsi="Angsana New" w:cs="Angsana New"/>
          <w:snapToGrid w:val="0"/>
          <w:sz w:val="26"/>
          <w:szCs w:val="26"/>
          <w:lang w:val="en-US" w:eastAsia="th-TH"/>
        </w:rPr>
        <w:t>2567</w:t>
      </w:r>
      <w:r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และ </w:t>
      </w:r>
      <w:r w:rsidR="00093B44" w:rsidRPr="00682823">
        <w:rPr>
          <w:rFonts w:ascii="Angsana New" w:eastAsia="Cordia New" w:hAnsi="Angsana New" w:cs="Angsana New"/>
          <w:snapToGrid w:val="0"/>
          <w:sz w:val="26"/>
          <w:szCs w:val="26"/>
          <w:lang w:val="en-US" w:eastAsia="th-TH"/>
        </w:rPr>
        <w:t>2566</w:t>
      </w:r>
      <w:r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="007D2A61"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บริษัทย่อย</w:t>
      </w:r>
      <w:r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ได้นำบัญชีเงินฝาก</w:t>
      </w:r>
      <w:r w:rsidR="0078461E"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สถาบันการเงิน</w:t>
      </w:r>
      <w:r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จำนวนเงิน</w:t>
      </w:r>
      <w:r w:rsidR="009712D0"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รวมประมาณ</w:t>
      </w:r>
      <w:r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</w:t>
      </w:r>
      <w:r w:rsidR="000770D3" w:rsidRPr="00682823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0.</w:t>
      </w:r>
      <w:r w:rsidR="00F44AAE" w:rsidRPr="00682823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4</w:t>
      </w:r>
      <w:r w:rsidR="00C261A3"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 ล้านบาท </w:t>
      </w:r>
      <w:r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ไปจำนำไว้เป็นหลักทรัพย์ค้ำประกันวงเงินสินเชื่อของ</w:t>
      </w:r>
      <w:r w:rsidR="00E9546E"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>สถาบันการเงิน</w:t>
      </w:r>
      <w:r w:rsidRPr="00682823">
        <w:rPr>
          <w:rFonts w:ascii="Angsana New" w:eastAsia="Cordia New" w:hAnsi="Angsana New" w:cs="Angsana New"/>
          <w:snapToGrid w:val="0"/>
          <w:sz w:val="26"/>
          <w:szCs w:val="26"/>
          <w:cs/>
          <w:lang w:eastAsia="th-TH"/>
        </w:rPr>
        <w:t xml:space="preserve">ในประเทศแห่งหนึ่งตามที่กล่าวไว้ในหมายเหตุ </w:t>
      </w:r>
      <w:r w:rsidR="00437245" w:rsidRPr="00682823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1</w:t>
      </w:r>
      <w:r w:rsidR="008156E4" w:rsidRPr="00682823">
        <w:rPr>
          <w:rFonts w:ascii="Angsana New" w:eastAsia="Cordia New" w:hAnsi="Angsana New" w:cs="Angsana New"/>
          <w:snapToGrid w:val="0"/>
          <w:sz w:val="26"/>
          <w:szCs w:val="26"/>
          <w:lang w:eastAsia="th-TH"/>
        </w:rPr>
        <w:t>4</w:t>
      </w:r>
    </w:p>
    <w:p w14:paraId="5AE4AC61" w14:textId="77777777" w:rsidR="004D65D0" w:rsidRPr="00682823" w:rsidRDefault="004D65D0" w:rsidP="00682823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eastAsia="Cordia New" w:hAnsi="Angsana New" w:cs="Angsana New"/>
          <w:snapToGrid w:val="0"/>
          <w:sz w:val="26"/>
          <w:szCs w:val="26"/>
          <w:lang w:val="en-US" w:eastAsia="th-TH"/>
        </w:rPr>
      </w:pPr>
    </w:p>
    <w:p w14:paraId="1E1B9A6A" w14:textId="19AABBCE" w:rsidR="002C5750" w:rsidRPr="00682823" w:rsidRDefault="008156E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b/>
          <w:bCs/>
          <w:sz w:val="26"/>
          <w:szCs w:val="26"/>
        </w:rPr>
        <w:t>10</w:t>
      </w:r>
      <w:r w:rsidR="00D5576B" w:rsidRPr="00682823">
        <w:rPr>
          <w:rFonts w:ascii="Angsana New" w:hAnsi="Angsana New"/>
          <w:b/>
          <w:bCs/>
          <w:sz w:val="26"/>
          <w:szCs w:val="26"/>
          <w:cs/>
        </w:rPr>
        <w:t>.</w:t>
      </w:r>
      <w:r w:rsidR="002C5750" w:rsidRPr="00682823">
        <w:rPr>
          <w:rFonts w:ascii="Angsana New" w:hAnsi="Angsana New"/>
          <w:b/>
          <w:bCs/>
          <w:sz w:val="26"/>
          <w:szCs w:val="26"/>
        </w:rPr>
        <w:tab/>
      </w:r>
      <w:r w:rsidR="002C5750" w:rsidRPr="00682823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38663E" w:rsidRPr="00682823">
        <w:rPr>
          <w:rFonts w:ascii="Angsana New" w:hAnsi="Angsana New"/>
          <w:b/>
          <w:bCs/>
          <w:sz w:val="26"/>
          <w:szCs w:val="26"/>
        </w:rPr>
        <w:t xml:space="preserve"> </w:t>
      </w:r>
      <w:r w:rsidR="00087834" w:rsidRPr="00682823">
        <w:rPr>
          <w:rFonts w:ascii="Angsana New" w:hAnsi="Angsana New"/>
          <w:b/>
          <w:bCs/>
          <w:sz w:val="26"/>
          <w:szCs w:val="26"/>
        </w:rPr>
        <w:t>-</w:t>
      </w:r>
      <w:r w:rsidR="0038663E" w:rsidRPr="00682823">
        <w:rPr>
          <w:rFonts w:ascii="Angsana New" w:hAnsi="Angsana New"/>
          <w:b/>
          <w:bCs/>
          <w:sz w:val="26"/>
          <w:szCs w:val="26"/>
        </w:rPr>
        <w:t xml:space="preserve"> </w:t>
      </w:r>
      <w:r w:rsidR="0038663E" w:rsidRPr="00682823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23FF8669" w14:textId="77777777" w:rsidR="002C5750" w:rsidRPr="00682823" w:rsidRDefault="002C575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2"/>
          <w:szCs w:val="22"/>
          <w:cs/>
          <w:lang w:eastAsia="th-TH"/>
        </w:rPr>
      </w:pPr>
    </w:p>
    <w:p w14:paraId="1CD442F0" w14:textId="4CBDE4E4" w:rsidR="002C5750" w:rsidRPr="00682823" w:rsidRDefault="002C575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  <w:r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ณ วันที่ </w:t>
      </w:r>
      <w:r w:rsidR="00125C1E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31</w:t>
      </w:r>
      <w:r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ธันวาคม </w:t>
      </w:r>
      <w:r w:rsidR="0010196A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2567</w:t>
      </w:r>
      <w:r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และ </w:t>
      </w:r>
      <w:r w:rsidR="0010196A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2566</w:t>
      </w:r>
      <w:r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 เงินลง</w:t>
      </w:r>
      <w:r w:rsidR="0076738C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ทุนในบริษัทย่อย</w:t>
      </w:r>
      <w:r w:rsidR="00593D85" w:rsidRPr="0068282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มีดังนี้</w:t>
      </w:r>
    </w:p>
    <w:p w14:paraId="1618AE08" w14:textId="77777777" w:rsidR="005B2CFE" w:rsidRPr="00682823" w:rsidRDefault="005B2CF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2"/>
          <w:szCs w:val="22"/>
          <w:lang w:eastAsia="th-TH"/>
        </w:rPr>
      </w:pPr>
    </w:p>
    <w:tbl>
      <w:tblPr>
        <w:tblW w:w="987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3"/>
        <w:gridCol w:w="685"/>
        <w:gridCol w:w="720"/>
        <w:gridCol w:w="720"/>
        <w:gridCol w:w="720"/>
        <w:gridCol w:w="720"/>
        <w:gridCol w:w="971"/>
        <w:gridCol w:w="992"/>
      </w:tblGrid>
      <w:tr w:rsidR="00106392" w:rsidRPr="00682823" w14:paraId="58EFF824" w14:textId="77777777" w:rsidTr="00F92743">
        <w:trPr>
          <w:cantSplit/>
        </w:trPr>
        <w:tc>
          <w:tcPr>
            <w:tcW w:w="4343" w:type="dxa"/>
          </w:tcPr>
          <w:p w14:paraId="4BD92F43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85" w:type="dxa"/>
          </w:tcPr>
          <w:p w14:paraId="51AE6C44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B7C4C9D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A93E9B1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77791027" w14:textId="77777777" w:rsidR="00106392" w:rsidRPr="00682823" w:rsidRDefault="00106392" w:rsidP="00682823">
            <w:pPr>
              <w:tabs>
                <w:tab w:val="clear" w:pos="907"/>
                <w:tab w:val="left" w:pos="106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3" w:type="dxa"/>
            <w:gridSpan w:val="2"/>
          </w:tcPr>
          <w:p w14:paraId="7A6D94BC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5"/>
                <w:tab w:val="left" w:pos="2979"/>
              </w:tabs>
              <w:ind w:right="-10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      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</w:rPr>
              <w:t xml:space="preserve">    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พันบาท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</w:tr>
      <w:tr w:rsidR="00106392" w:rsidRPr="00682823" w14:paraId="30B6E200" w14:textId="77777777" w:rsidTr="00F9036E">
        <w:trPr>
          <w:cantSplit/>
        </w:trPr>
        <w:tc>
          <w:tcPr>
            <w:tcW w:w="4343" w:type="dxa"/>
          </w:tcPr>
          <w:p w14:paraId="090F630F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</w:tcPr>
          <w:p w14:paraId="7EEF4CAB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3D5D470A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</w:tcPr>
          <w:p w14:paraId="3E7B1B7B" w14:textId="77777777" w:rsidR="00106392" w:rsidRPr="00682823" w:rsidRDefault="00106392" w:rsidP="00682823">
            <w:pPr>
              <w:tabs>
                <w:tab w:val="clear" w:pos="907"/>
                <w:tab w:val="left" w:pos="1062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63" w:type="dxa"/>
            <w:gridSpan w:val="2"/>
          </w:tcPr>
          <w:p w14:paraId="13DA1727" w14:textId="1C0B0371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106392" w:rsidRPr="00682823" w14:paraId="6273058A" w14:textId="77777777" w:rsidTr="00F92743">
        <w:trPr>
          <w:cantSplit/>
        </w:trPr>
        <w:tc>
          <w:tcPr>
            <w:tcW w:w="4343" w:type="dxa"/>
          </w:tcPr>
          <w:p w14:paraId="7308E1A1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</w:tcPr>
          <w:p w14:paraId="37743854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241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00A1B567" w14:textId="6D8FC5D0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</w:rPr>
              <w:t xml:space="preserve">    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>(ล้านบาท)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440" w:type="dxa"/>
            <w:gridSpan w:val="2"/>
          </w:tcPr>
          <w:p w14:paraId="56B8DD73" w14:textId="3FA4AC81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      (ร้อยละ)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1963" w:type="dxa"/>
            <w:gridSpan w:val="2"/>
          </w:tcPr>
          <w:p w14:paraId="0D1464FD" w14:textId="0C5C15AC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5"/>
              </w:tabs>
              <w:ind w:left="-18" w:right="-10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23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>(งบการเงินเฉพาะกิจการ)</w:t>
            </w:r>
          </w:p>
        </w:tc>
      </w:tr>
      <w:tr w:rsidR="00106392" w:rsidRPr="00682823" w14:paraId="37C525F1" w14:textId="77777777" w:rsidTr="00F92743">
        <w:trPr>
          <w:cantSplit/>
        </w:trPr>
        <w:tc>
          <w:tcPr>
            <w:tcW w:w="4343" w:type="dxa"/>
          </w:tcPr>
          <w:p w14:paraId="71A871D8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5" w:type="dxa"/>
          </w:tcPr>
          <w:p w14:paraId="1ECA913B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241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0" w:type="dxa"/>
          </w:tcPr>
          <w:p w14:paraId="5C324386" w14:textId="42E87F62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</w:t>
            </w:r>
            <w:r w:rsidR="0010196A" w:rsidRPr="00682823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720" w:type="dxa"/>
          </w:tcPr>
          <w:p w14:paraId="0F554346" w14:textId="021FA23D" w:rsidR="00106392" w:rsidRPr="00682823" w:rsidRDefault="00106392" w:rsidP="00682823">
            <w:pPr>
              <w:tabs>
                <w:tab w:val="clear" w:pos="227"/>
                <w:tab w:val="clear" w:pos="454"/>
                <w:tab w:val="left" w:pos="50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 </w:t>
            </w:r>
            <w:r w:rsidR="0010196A" w:rsidRPr="00682823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720" w:type="dxa"/>
          </w:tcPr>
          <w:p w14:paraId="550294DE" w14:textId="7C0502BA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</w:t>
            </w:r>
            <w:r w:rsidR="0010196A" w:rsidRPr="00682823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720" w:type="dxa"/>
          </w:tcPr>
          <w:p w14:paraId="5F15EA94" w14:textId="151AD89F" w:rsidR="00106392" w:rsidRPr="00682823" w:rsidRDefault="00106392" w:rsidP="00682823">
            <w:pPr>
              <w:tabs>
                <w:tab w:val="clear" w:pos="227"/>
                <w:tab w:val="clear" w:pos="454"/>
                <w:tab w:val="left" w:pos="504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 </w:t>
            </w:r>
            <w:r w:rsidR="0010196A" w:rsidRPr="00682823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971" w:type="dxa"/>
          </w:tcPr>
          <w:p w14:paraId="66D5191D" w14:textId="1710BA83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F92743"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10196A" w:rsidRPr="00682823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  <w:tc>
          <w:tcPr>
            <w:tcW w:w="992" w:type="dxa"/>
          </w:tcPr>
          <w:p w14:paraId="18315636" w14:textId="7249324A" w:rsidR="00106392" w:rsidRPr="00682823" w:rsidRDefault="00106392" w:rsidP="00682823">
            <w:pPr>
              <w:tabs>
                <w:tab w:val="clear" w:pos="227"/>
                <w:tab w:val="clear" w:pos="454"/>
                <w:tab w:val="left" w:pos="60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 </w:t>
            </w:r>
            <w:r w:rsidR="00F92743"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10196A" w:rsidRPr="00682823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  <w:cs/>
              </w:rPr>
              <w:tab/>
            </w:r>
          </w:p>
        </w:tc>
      </w:tr>
      <w:tr w:rsidR="00106392" w:rsidRPr="00682823" w14:paraId="24A7FD18" w14:textId="77777777" w:rsidTr="00F92743">
        <w:trPr>
          <w:cantSplit/>
        </w:trPr>
        <w:tc>
          <w:tcPr>
            <w:tcW w:w="4343" w:type="dxa"/>
          </w:tcPr>
          <w:p w14:paraId="6BB582EB" w14:textId="77777777" w:rsidR="00106392" w:rsidRPr="00682823" w:rsidRDefault="00106392" w:rsidP="0068282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อินโนเวชั่น จำกัด</w:t>
            </w:r>
          </w:p>
        </w:tc>
        <w:tc>
          <w:tcPr>
            <w:tcW w:w="685" w:type="dxa"/>
          </w:tcPr>
          <w:p w14:paraId="34D7DFF1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58B6FAEA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720" w:type="dxa"/>
          </w:tcPr>
          <w:p w14:paraId="7EC4BF17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720" w:type="dxa"/>
          </w:tcPr>
          <w:p w14:paraId="5CE3DE9F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2CE070F9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395AD9EC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400,000</w:t>
            </w:r>
          </w:p>
        </w:tc>
        <w:tc>
          <w:tcPr>
            <w:tcW w:w="992" w:type="dxa"/>
          </w:tcPr>
          <w:p w14:paraId="6D6707ED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400,000</w:t>
            </w:r>
          </w:p>
        </w:tc>
      </w:tr>
      <w:tr w:rsidR="00106392" w:rsidRPr="00682823" w14:paraId="1AF65AFD" w14:textId="77777777" w:rsidTr="00F92743">
        <w:trPr>
          <w:cantSplit/>
        </w:trPr>
        <w:tc>
          <w:tcPr>
            <w:tcW w:w="4343" w:type="dxa"/>
          </w:tcPr>
          <w:p w14:paraId="5A5058E4" w14:textId="77777777" w:rsidR="00106392" w:rsidRPr="00682823" w:rsidRDefault="00106392" w:rsidP="0068282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ซัน เทคโนโลยี แอนด์ คอนสตรัคชั่น จำกัด</w:t>
            </w:r>
          </w:p>
        </w:tc>
        <w:tc>
          <w:tcPr>
            <w:tcW w:w="685" w:type="dxa"/>
          </w:tcPr>
          <w:p w14:paraId="58D172EE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7632ECF3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720" w:type="dxa"/>
          </w:tcPr>
          <w:p w14:paraId="1AB913FA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720" w:type="dxa"/>
          </w:tcPr>
          <w:p w14:paraId="49400E4C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720" w:type="dxa"/>
          </w:tcPr>
          <w:p w14:paraId="39716774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971" w:type="dxa"/>
          </w:tcPr>
          <w:p w14:paraId="4E9AB1EB" w14:textId="37C9956C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24,999</w:t>
            </w:r>
          </w:p>
        </w:tc>
        <w:tc>
          <w:tcPr>
            <w:tcW w:w="992" w:type="dxa"/>
          </w:tcPr>
          <w:p w14:paraId="1FA869FA" w14:textId="1044408D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24,999</w:t>
            </w:r>
          </w:p>
        </w:tc>
      </w:tr>
      <w:tr w:rsidR="00106392" w:rsidRPr="00682823" w14:paraId="5A560676" w14:textId="77777777" w:rsidTr="00F92743">
        <w:trPr>
          <w:cantSplit/>
        </w:trPr>
        <w:tc>
          <w:tcPr>
            <w:tcW w:w="4343" w:type="dxa"/>
          </w:tcPr>
          <w:p w14:paraId="780D541A" w14:textId="6DD7F151" w:rsidR="00106392" w:rsidRPr="00682823" w:rsidRDefault="00215486" w:rsidP="0068282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ทรัสตี้ คอนสตรัคชั่น จำกัด</w:t>
            </w:r>
          </w:p>
        </w:tc>
        <w:tc>
          <w:tcPr>
            <w:tcW w:w="685" w:type="dxa"/>
          </w:tcPr>
          <w:p w14:paraId="391507CB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76D8BD2D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720" w:type="dxa"/>
          </w:tcPr>
          <w:p w14:paraId="73DE5DA8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720" w:type="dxa"/>
          </w:tcPr>
          <w:p w14:paraId="34BBEF0B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28CE39F6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0A92585B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992" w:type="dxa"/>
          </w:tcPr>
          <w:p w14:paraId="2B544133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106392" w:rsidRPr="00682823" w14:paraId="4D0F2791" w14:textId="77777777" w:rsidTr="00F92743">
        <w:trPr>
          <w:cantSplit/>
        </w:trPr>
        <w:tc>
          <w:tcPr>
            <w:tcW w:w="4343" w:type="dxa"/>
          </w:tcPr>
          <w:p w14:paraId="3142BAE7" w14:textId="77777777" w:rsidR="00106392" w:rsidRPr="00682823" w:rsidRDefault="00106392" w:rsidP="0068282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ทันเนลลิ่ง จำกัด</w:t>
            </w:r>
          </w:p>
        </w:tc>
        <w:tc>
          <w:tcPr>
            <w:tcW w:w="685" w:type="dxa"/>
          </w:tcPr>
          <w:p w14:paraId="3D8BCBDD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3718C07E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720" w:type="dxa"/>
          </w:tcPr>
          <w:p w14:paraId="4B9D6821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720" w:type="dxa"/>
          </w:tcPr>
          <w:p w14:paraId="70B0A954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445CF892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3DB8D906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992" w:type="dxa"/>
          </w:tcPr>
          <w:p w14:paraId="776A88CD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106392" w:rsidRPr="00682823" w14:paraId="267C523E" w14:textId="77777777" w:rsidTr="00F92743">
        <w:trPr>
          <w:cantSplit/>
        </w:trPr>
        <w:tc>
          <w:tcPr>
            <w:tcW w:w="4343" w:type="dxa"/>
          </w:tcPr>
          <w:p w14:paraId="596DD2B2" w14:textId="77777777" w:rsidR="00106392" w:rsidRPr="00682823" w:rsidRDefault="00106392" w:rsidP="0068282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แมชชีนเนอรี่ จำกัด</w:t>
            </w:r>
          </w:p>
        </w:tc>
        <w:tc>
          <w:tcPr>
            <w:tcW w:w="685" w:type="dxa"/>
          </w:tcPr>
          <w:p w14:paraId="514A4386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290D4D17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7E5323EC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56961A41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577A23D3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03BD4B4B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992" w:type="dxa"/>
          </w:tcPr>
          <w:p w14:paraId="0FFE3678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106392" w:rsidRPr="00682823" w14:paraId="42946489" w14:textId="77777777" w:rsidTr="00F92743">
        <w:trPr>
          <w:cantSplit/>
        </w:trPr>
        <w:tc>
          <w:tcPr>
            <w:tcW w:w="4343" w:type="dxa"/>
          </w:tcPr>
          <w:p w14:paraId="0A6BD44A" w14:textId="77777777" w:rsidR="00106392" w:rsidRPr="00682823" w:rsidRDefault="00106392" w:rsidP="0068282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ซิสเท็ม จำกัด</w:t>
            </w:r>
          </w:p>
        </w:tc>
        <w:tc>
          <w:tcPr>
            <w:tcW w:w="685" w:type="dxa"/>
          </w:tcPr>
          <w:p w14:paraId="74386AF1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336B84DB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3ED48F37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7B86F9A8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0424A995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0D8A5CE0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992" w:type="dxa"/>
          </w:tcPr>
          <w:p w14:paraId="1019A324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106392" w:rsidRPr="00682823" w14:paraId="1EB6BE8A" w14:textId="77777777" w:rsidTr="00F92743">
        <w:trPr>
          <w:cantSplit/>
        </w:trPr>
        <w:tc>
          <w:tcPr>
            <w:tcW w:w="4343" w:type="dxa"/>
          </w:tcPr>
          <w:p w14:paraId="51E1A80C" w14:textId="77777777" w:rsidR="00106392" w:rsidRPr="00682823" w:rsidRDefault="00106392" w:rsidP="0068282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บิลท์ จำกัด</w:t>
            </w:r>
          </w:p>
        </w:tc>
        <w:tc>
          <w:tcPr>
            <w:tcW w:w="685" w:type="dxa"/>
          </w:tcPr>
          <w:p w14:paraId="56BB7226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7016F2F2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3B731145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20" w:type="dxa"/>
          </w:tcPr>
          <w:p w14:paraId="486A5883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14:paraId="32D26844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71" w:type="dxa"/>
          </w:tcPr>
          <w:p w14:paraId="4CF6C7E7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992" w:type="dxa"/>
          </w:tcPr>
          <w:p w14:paraId="325FC289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106392" w:rsidRPr="00682823" w14:paraId="06E58B71" w14:textId="77777777" w:rsidTr="00F92743">
        <w:trPr>
          <w:cantSplit/>
        </w:trPr>
        <w:tc>
          <w:tcPr>
            <w:tcW w:w="4343" w:type="dxa"/>
          </w:tcPr>
          <w:p w14:paraId="63B87385" w14:textId="77777777" w:rsidR="00106392" w:rsidRPr="00682823" w:rsidRDefault="00106392" w:rsidP="0068282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กิจการร่วมค้า ยูคิว-เอสอาร์ซี จำกัด</w:t>
            </w:r>
          </w:p>
        </w:tc>
        <w:tc>
          <w:tcPr>
            <w:tcW w:w="685" w:type="dxa"/>
          </w:tcPr>
          <w:p w14:paraId="1D3BD6FA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BB2F1E4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20" w:type="dxa"/>
          </w:tcPr>
          <w:p w14:paraId="3AF66CBA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20" w:type="dxa"/>
          </w:tcPr>
          <w:p w14:paraId="1AB5FE8E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89.99</w:t>
            </w:r>
          </w:p>
        </w:tc>
        <w:tc>
          <w:tcPr>
            <w:tcW w:w="720" w:type="dxa"/>
          </w:tcPr>
          <w:p w14:paraId="52F33F0A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89.99</w:t>
            </w:r>
          </w:p>
        </w:tc>
        <w:tc>
          <w:tcPr>
            <w:tcW w:w="971" w:type="dxa"/>
          </w:tcPr>
          <w:p w14:paraId="58C637FA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1,799</w:t>
            </w:r>
          </w:p>
        </w:tc>
        <w:tc>
          <w:tcPr>
            <w:tcW w:w="992" w:type="dxa"/>
          </w:tcPr>
          <w:p w14:paraId="475E4763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1,799</w:t>
            </w:r>
          </w:p>
        </w:tc>
      </w:tr>
      <w:tr w:rsidR="00106392" w:rsidRPr="00682823" w14:paraId="6DBB25E8" w14:textId="77777777" w:rsidTr="00F92743">
        <w:trPr>
          <w:cantSplit/>
        </w:trPr>
        <w:tc>
          <w:tcPr>
            <w:tcW w:w="4343" w:type="dxa"/>
          </w:tcPr>
          <w:p w14:paraId="2F2325CC" w14:textId="77777777" w:rsidR="00106392" w:rsidRPr="00682823" w:rsidRDefault="00106392" w:rsidP="0068282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เมทัล จำกัด</w:t>
            </w:r>
          </w:p>
        </w:tc>
        <w:tc>
          <w:tcPr>
            <w:tcW w:w="685" w:type="dxa"/>
          </w:tcPr>
          <w:p w14:paraId="7C911EA2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65136F1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54B5B2C3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5997BC4E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720" w:type="dxa"/>
          </w:tcPr>
          <w:p w14:paraId="2D1FD188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971" w:type="dxa"/>
          </w:tcPr>
          <w:p w14:paraId="38B6160A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92" w:type="dxa"/>
          </w:tcPr>
          <w:p w14:paraId="3C7849FC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106392" w:rsidRPr="00682823" w14:paraId="07DC4A45" w14:textId="77777777" w:rsidTr="00F92743">
        <w:trPr>
          <w:cantSplit/>
        </w:trPr>
        <w:tc>
          <w:tcPr>
            <w:tcW w:w="4343" w:type="dxa"/>
          </w:tcPr>
          <w:p w14:paraId="3FAA1B8F" w14:textId="77777777" w:rsidR="00106392" w:rsidRPr="00682823" w:rsidRDefault="00106392" w:rsidP="0068282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แพรคติก้า จำกัด</w:t>
            </w:r>
          </w:p>
        </w:tc>
        <w:tc>
          <w:tcPr>
            <w:tcW w:w="685" w:type="dxa"/>
          </w:tcPr>
          <w:p w14:paraId="4450D8EF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6C9F2AC1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31381777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4FE8F2B1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720" w:type="dxa"/>
          </w:tcPr>
          <w:p w14:paraId="36B34E90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971" w:type="dxa"/>
          </w:tcPr>
          <w:p w14:paraId="17D9B11F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92" w:type="dxa"/>
          </w:tcPr>
          <w:p w14:paraId="156CBEB1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106392" w:rsidRPr="00682823" w14:paraId="35C00552" w14:textId="77777777" w:rsidTr="00F92743">
        <w:trPr>
          <w:cantSplit/>
        </w:trPr>
        <w:tc>
          <w:tcPr>
            <w:tcW w:w="4343" w:type="dxa"/>
          </w:tcPr>
          <w:p w14:paraId="2919F4DC" w14:textId="77777777" w:rsidR="00106392" w:rsidRPr="00682823" w:rsidRDefault="00106392" w:rsidP="0068282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เอ็กซพลอเรชั่น จำกัด</w:t>
            </w:r>
          </w:p>
        </w:tc>
        <w:tc>
          <w:tcPr>
            <w:tcW w:w="685" w:type="dxa"/>
          </w:tcPr>
          <w:p w14:paraId="420ECEE0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4D2338D2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5B47BB23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69E3084D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720" w:type="dxa"/>
          </w:tcPr>
          <w:p w14:paraId="45C262F7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971" w:type="dxa"/>
          </w:tcPr>
          <w:p w14:paraId="4D5B7446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999</w:t>
            </w:r>
          </w:p>
        </w:tc>
        <w:tc>
          <w:tcPr>
            <w:tcW w:w="992" w:type="dxa"/>
          </w:tcPr>
          <w:p w14:paraId="48887367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999</w:t>
            </w:r>
          </w:p>
        </w:tc>
      </w:tr>
      <w:tr w:rsidR="00106392" w:rsidRPr="00682823" w14:paraId="31C2B8E2" w14:textId="77777777" w:rsidTr="00F92743">
        <w:trPr>
          <w:cantSplit/>
        </w:trPr>
        <w:tc>
          <w:tcPr>
            <w:tcW w:w="4343" w:type="dxa"/>
          </w:tcPr>
          <w:p w14:paraId="2298D888" w14:textId="77777777" w:rsidR="00106392" w:rsidRPr="00682823" w:rsidRDefault="00106392" w:rsidP="0068282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"/>
              </w:tabs>
              <w:ind w:right="-108" w:hanging="144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บริษัท ยูนิค อีควิปเม้นท์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685" w:type="dxa"/>
          </w:tcPr>
          <w:p w14:paraId="0C815F4A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5A314EB5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30A551C4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20" w:type="dxa"/>
          </w:tcPr>
          <w:p w14:paraId="513EA824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720" w:type="dxa"/>
          </w:tcPr>
          <w:p w14:paraId="6BC5420B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971" w:type="dxa"/>
          </w:tcPr>
          <w:p w14:paraId="09839F74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23">
              <w:rPr>
                <w:rFonts w:ascii="Angsana New" w:hAnsi="Angsana New"/>
                <w:sz w:val="26"/>
                <w:szCs w:val="26"/>
                <w:u w:val="single"/>
              </w:rPr>
              <w:t xml:space="preserve">          999</w:t>
            </w:r>
          </w:p>
        </w:tc>
        <w:tc>
          <w:tcPr>
            <w:tcW w:w="992" w:type="dxa"/>
          </w:tcPr>
          <w:p w14:paraId="1988D792" w14:textId="77777777" w:rsidR="00106392" w:rsidRPr="00682823" w:rsidRDefault="00106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23">
              <w:rPr>
                <w:rFonts w:ascii="Angsana New" w:hAnsi="Angsana New"/>
                <w:sz w:val="26"/>
                <w:szCs w:val="26"/>
                <w:u w:val="single"/>
              </w:rPr>
              <w:t xml:space="preserve">          999</w:t>
            </w:r>
          </w:p>
        </w:tc>
      </w:tr>
      <w:tr w:rsidR="00EB249D" w:rsidRPr="00682823" w14:paraId="0E6DA4B5" w14:textId="77777777" w:rsidTr="00F92743">
        <w:trPr>
          <w:cantSplit/>
        </w:trPr>
        <w:tc>
          <w:tcPr>
            <w:tcW w:w="4343" w:type="dxa"/>
          </w:tcPr>
          <w:p w14:paraId="0C872182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685" w:type="dxa"/>
          </w:tcPr>
          <w:p w14:paraId="77BD4C0E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341BB7D6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668653C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E007622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2C0A6D5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14:paraId="73CD00DC" w14:textId="224F1F3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485,796</w:t>
            </w:r>
          </w:p>
        </w:tc>
        <w:tc>
          <w:tcPr>
            <w:tcW w:w="992" w:type="dxa"/>
          </w:tcPr>
          <w:p w14:paraId="1AA6DCB4" w14:textId="4A8E359D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485,796</w:t>
            </w:r>
          </w:p>
        </w:tc>
      </w:tr>
      <w:tr w:rsidR="00EB249D" w:rsidRPr="00682823" w14:paraId="53BF7AA4" w14:textId="77777777" w:rsidTr="00F92743">
        <w:trPr>
          <w:cantSplit/>
        </w:trPr>
        <w:tc>
          <w:tcPr>
            <w:tcW w:w="4343" w:type="dxa"/>
          </w:tcPr>
          <w:p w14:paraId="1F5479E4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685" w:type="dxa"/>
          </w:tcPr>
          <w:p w14:paraId="2DD227F9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72545A3D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916CDBF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ADFEE54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BC6F378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</w:tcPr>
          <w:p w14:paraId="0A770C40" w14:textId="1D471758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19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</w:rPr>
              <w:t xml:space="preserve">     2,100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14:paraId="141DBBEF" w14:textId="6D293A2B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35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</w:t>
            </w:r>
            <w:r w:rsidRPr="00682823">
              <w:rPr>
                <w:rFonts w:ascii="Angsana New" w:hAnsi="Angsana New"/>
                <w:sz w:val="26"/>
                <w:szCs w:val="26"/>
                <w:u w:val="single"/>
              </w:rPr>
              <w:t xml:space="preserve">     2,100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B249D" w:rsidRPr="00682823" w14:paraId="4ED7F1C1" w14:textId="77777777" w:rsidTr="00F92743">
        <w:trPr>
          <w:cantSplit/>
        </w:trPr>
        <w:tc>
          <w:tcPr>
            <w:tcW w:w="4343" w:type="dxa"/>
          </w:tcPr>
          <w:p w14:paraId="73D0D5F8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85" w:type="dxa"/>
          </w:tcPr>
          <w:p w14:paraId="72AC580C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720" w:type="dxa"/>
          </w:tcPr>
          <w:p w14:paraId="58BABD98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F08462A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B7879D8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7E74356" w14:textId="7777777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</w:tcPr>
          <w:p w14:paraId="2E0F1B5A" w14:textId="7AC27C3F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u w:val="double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u w:val="double"/>
              </w:rPr>
              <w:t xml:space="preserve">  483,696</w:t>
            </w:r>
          </w:p>
        </w:tc>
        <w:tc>
          <w:tcPr>
            <w:tcW w:w="992" w:type="dxa"/>
          </w:tcPr>
          <w:p w14:paraId="14990EC2" w14:textId="3D671C17" w:rsidR="00EB249D" w:rsidRPr="00682823" w:rsidRDefault="00EB249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 w:rsidRPr="00682823">
              <w:rPr>
                <w:rFonts w:ascii="Angsana New" w:hAnsi="Angsana New"/>
                <w:sz w:val="26"/>
                <w:szCs w:val="26"/>
                <w:u w:val="double"/>
              </w:rPr>
              <w:t xml:space="preserve">  483,696</w:t>
            </w:r>
          </w:p>
        </w:tc>
      </w:tr>
    </w:tbl>
    <w:p w14:paraId="7C16C601" w14:textId="77777777" w:rsidR="007E4AFE" w:rsidRPr="00682823" w:rsidRDefault="007E4AF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84F8B02" w14:textId="77777777" w:rsidR="007E4AFE" w:rsidRPr="00682823" w:rsidRDefault="007E4AF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br w:type="page"/>
      </w:r>
    </w:p>
    <w:p w14:paraId="74354D32" w14:textId="10B70535" w:rsidR="003707EE" w:rsidRPr="00682823" w:rsidRDefault="00F34EC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6E2DF3" w:rsidRPr="00682823">
        <w:rPr>
          <w:rFonts w:ascii="Angsana New" w:hAnsi="Angsana New"/>
          <w:b/>
          <w:bCs/>
          <w:sz w:val="26"/>
          <w:szCs w:val="26"/>
        </w:rPr>
        <w:t>1</w:t>
      </w:r>
      <w:r w:rsidR="003707EE" w:rsidRPr="00682823">
        <w:rPr>
          <w:rFonts w:ascii="Angsana New" w:hAnsi="Angsana New"/>
          <w:b/>
          <w:bCs/>
          <w:sz w:val="26"/>
          <w:szCs w:val="26"/>
        </w:rPr>
        <w:t>.</w:t>
      </w:r>
      <w:r w:rsidR="003707EE" w:rsidRPr="00682823">
        <w:rPr>
          <w:rFonts w:ascii="Angsana New" w:hAnsi="Angsana New"/>
          <w:b/>
          <w:bCs/>
          <w:sz w:val="26"/>
          <w:szCs w:val="26"/>
        </w:rPr>
        <w:tab/>
      </w:r>
      <w:r w:rsidR="00457121" w:rsidRPr="00682823">
        <w:rPr>
          <w:rFonts w:ascii="Angsana New" w:hAnsi="Angsana New"/>
          <w:b/>
          <w:bCs/>
          <w:sz w:val="26"/>
          <w:szCs w:val="26"/>
          <w:cs/>
        </w:rPr>
        <w:t xml:space="preserve">ที่ดิน อาคารและอุปกรณ์ </w:t>
      </w:r>
      <w:r w:rsidR="00FD430E" w:rsidRPr="00682823">
        <w:rPr>
          <w:rFonts w:ascii="Angsana New" w:hAnsi="Angsana New"/>
          <w:b/>
          <w:bCs/>
          <w:sz w:val="26"/>
          <w:szCs w:val="26"/>
        </w:rPr>
        <w:t>-</w:t>
      </w:r>
      <w:r w:rsidR="003707EE" w:rsidRPr="00682823">
        <w:rPr>
          <w:rFonts w:ascii="Angsana New" w:hAnsi="Angsana New"/>
          <w:b/>
          <w:bCs/>
          <w:sz w:val="26"/>
          <w:szCs w:val="26"/>
        </w:rPr>
        <w:t xml:space="preserve"> </w:t>
      </w:r>
      <w:r w:rsidR="003707EE" w:rsidRPr="00682823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5C031BB9" w14:textId="77777777" w:rsidR="00FD430E" w:rsidRPr="00682823" w:rsidRDefault="00FD430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2088"/>
        <w:gridCol w:w="900"/>
        <w:gridCol w:w="236"/>
        <w:gridCol w:w="934"/>
        <w:gridCol w:w="236"/>
        <w:gridCol w:w="34"/>
        <w:gridCol w:w="900"/>
        <w:gridCol w:w="236"/>
        <w:gridCol w:w="934"/>
        <w:gridCol w:w="236"/>
        <w:gridCol w:w="934"/>
        <w:gridCol w:w="236"/>
        <w:gridCol w:w="844"/>
        <w:gridCol w:w="90"/>
        <w:gridCol w:w="180"/>
        <w:gridCol w:w="56"/>
        <w:gridCol w:w="925"/>
        <w:gridCol w:w="9"/>
      </w:tblGrid>
      <w:tr w:rsidR="003707EE" w:rsidRPr="00682823" w14:paraId="7333A4A5" w14:textId="77777777" w:rsidTr="00153FDA">
        <w:tc>
          <w:tcPr>
            <w:tcW w:w="2088" w:type="dxa"/>
          </w:tcPr>
          <w:p w14:paraId="06A2A685" w14:textId="77777777" w:rsidR="003707EE" w:rsidRPr="00682823" w:rsidRDefault="003707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bookmarkStart w:id="5" w:name="_Hlk94017492"/>
          </w:p>
        </w:tc>
        <w:tc>
          <w:tcPr>
            <w:tcW w:w="7920" w:type="dxa"/>
            <w:gridSpan w:val="17"/>
            <w:tcBorders>
              <w:bottom w:val="single" w:sz="4" w:space="0" w:color="auto"/>
            </w:tcBorders>
          </w:tcPr>
          <w:p w14:paraId="28DAF69D" w14:textId="77777777" w:rsidR="003707EE" w:rsidRPr="00682823" w:rsidRDefault="003707E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งบการเงินรวม (พันบาท)</w:t>
            </w:r>
          </w:p>
        </w:tc>
      </w:tr>
      <w:bookmarkEnd w:id="5"/>
      <w:tr w:rsidR="009629A9" w:rsidRPr="00682823" w14:paraId="6A729CD4" w14:textId="77777777" w:rsidTr="00153FDA">
        <w:tc>
          <w:tcPr>
            <w:tcW w:w="2088" w:type="dxa"/>
          </w:tcPr>
          <w:p w14:paraId="1F405650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23C0505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3994F02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5E6A6E5B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34188721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C04D04F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B83FF0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A79C0D6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5BE7CC19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68DCCAC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F1CA68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1EEEF583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04D747C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467AA757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29A9" w:rsidRPr="00682823" w14:paraId="2079307E" w14:textId="77777777" w:rsidTr="00153FDA">
        <w:tc>
          <w:tcPr>
            <w:tcW w:w="2088" w:type="dxa"/>
          </w:tcPr>
          <w:p w14:paraId="49F76441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2CDF964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2E53AC3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D89AF09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360CBBFF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194E34E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7E0ED9E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3B08AEC6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5725BCBE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5DC6A48E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A3CC21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2EDAE116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DF9CD54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1346DC2C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29A9" w:rsidRPr="00682823" w14:paraId="42C4219C" w14:textId="77777777" w:rsidTr="00153FDA">
        <w:tc>
          <w:tcPr>
            <w:tcW w:w="2088" w:type="dxa"/>
          </w:tcPr>
          <w:p w14:paraId="64462790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268BEB0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7685E0C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4C3EE4B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  <w:gridSpan w:val="2"/>
          </w:tcPr>
          <w:p w14:paraId="4B99A270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FF991CE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45B73FD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37D76D2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3F441BD3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32EC36B5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AFB9B6A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11860D4C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270" w:type="dxa"/>
            <w:gridSpan w:val="2"/>
          </w:tcPr>
          <w:p w14:paraId="5EB8E3A4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7601EBE8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629A9" w:rsidRPr="00682823" w14:paraId="6CB14090" w14:textId="77777777" w:rsidTr="00153FDA">
        <w:tc>
          <w:tcPr>
            <w:tcW w:w="2088" w:type="dxa"/>
          </w:tcPr>
          <w:p w14:paraId="794A4119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B05DB6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</w:tcPr>
          <w:p w14:paraId="7907CBE2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F9F6174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006A7A55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E3C488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2FF74AFC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D045FA7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36" w:type="dxa"/>
          </w:tcPr>
          <w:p w14:paraId="6BD67167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C97BF3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6" w:type="dxa"/>
          </w:tcPr>
          <w:p w14:paraId="78A4D2BF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635CF70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0" w:type="dxa"/>
            <w:gridSpan w:val="2"/>
          </w:tcPr>
          <w:p w14:paraId="3963E4D0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484DD355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629A9" w:rsidRPr="00682823" w14:paraId="7AF4AA2C" w14:textId="77777777" w:rsidTr="00153FDA">
        <w:tc>
          <w:tcPr>
            <w:tcW w:w="2088" w:type="dxa"/>
          </w:tcPr>
          <w:p w14:paraId="6706C899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0" w:type="dxa"/>
          </w:tcPr>
          <w:p w14:paraId="0A4A9231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717E6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0F41515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ED9B093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57F176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36" w:type="dxa"/>
          </w:tcPr>
          <w:p w14:paraId="38D711A9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2DCD5969" w14:textId="77777777" w:rsidR="009629A9" w:rsidRPr="00682823" w:rsidRDefault="009629A9" w:rsidP="0068282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EBE2E4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296C2530" w14:textId="77777777" w:rsidR="009629A9" w:rsidRPr="00682823" w:rsidRDefault="009629A9" w:rsidP="0068282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4DB6C8B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60DFDC9F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71FAE96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65795667" w14:textId="77777777" w:rsidR="009629A9" w:rsidRPr="00682823" w:rsidRDefault="009629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3B44" w:rsidRPr="00682823" w14:paraId="6F1826A7" w14:textId="77777777" w:rsidTr="00153FDA">
        <w:tc>
          <w:tcPr>
            <w:tcW w:w="2088" w:type="dxa"/>
          </w:tcPr>
          <w:p w14:paraId="17314463" w14:textId="197A3C4B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sz w:val="22"/>
                <w:szCs w:val="22"/>
              </w:rPr>
              <w:t>1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68282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</w:tcPr>
          <w:p w14:paraId="58193ABE" w14:textId="181A9B3C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948,853</w:t>
            </w:r>
          </w:p>
        </w:tc>
        <w:tc>
          <w:tcPr>
            <w:tcW w:w="236" w:type="dxa"/>
          </w:tcPr>
          <w:p w14:paraId="5AEF6E61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4A9A5AB" w14:textId="646B42BE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1,237,971</w:t>
            </w:r>
          </w:p>
        </w:tc>
        <w:tc>
          <w:tcPr>
            <w:tcW w:w="270" w:type="dxa"/>
            <w:gridSpan w:val="2"/>
            <w:vAlign w:val="bottom"/>
          </w:tcPr>
          <w:p w14:paraId="3B4569FD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0FFD2B8" w14:textId="621F6284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11,891,226</w:t>
            </w:r>
          </w:p>
        </w:tc>
        <w:tc>
          <w:tcPr>
            <w:tcW w:w="236" w:type="dxa"/>
            <w:vAlign w:val="bottom"/>
          </w:tcPr>
          <w:p w14:paraId="2143C572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FFA6FC5" w14:textId="22C159B9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302,855</w:t>
            </w:r>
          </w:p>
        </w:tc>
        <w:tc>
          <w:tcPr>
            <w:tcW w:w="236" w:type="dxa"/>
            <w:vAlign w:val="bottom"/>
          </w:tcPr>
          <w:p w14:paraId="059EABBE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32F3CF7" w14:textId="6C617A34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353,944</w:t>
            </w:r>
          </w:p>
        </w:tc>
        <w:tc>
          <w:tcPr>
            <w:tcW w:w="236" w:type="dxa"/>
            <w:vAlign w:val="bottom"/>
          </w:tcPr>
          <w:p w14:paraId="36429843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33D81596" w14:textId="1BEB0406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9,742</w:t>
            </w:r>
          </w:p>
        </w:tc>
        <w:tc>
          <w:tcPr>
            <w:tcW w:w="270" w:type="dxa"/>
            <w:gridSpan w:val="2"/>
            <w:vAlign w:val="bottom"/>
          </w:tcPr>
          <w:p w14:paraId="03C0EDC4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B6E3C9D" w14:textId="5CD3BCE0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14,744,591</w:t>
            </w:r>
          </w:p>
        </w:tc>
      </w:tr>
      <w:tr w:rsidR="00093B44" w:rsidRPr="00682823" w14:paraId="387A19C5" w14:textId="77777777" w:rsidTr="00153FDA">
        <w:tc>
          <w:tcPr>
            <w:tcW w:w="2088" w:type="dxa"/>
          </w:tcPr>
          <w:p w14:paraId="1759D46D" w14:textId="573D6FC8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C37140A" w14:textId="588237C5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1808B78D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A1D476A" w14:textId="6F33854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2,704</w:t>
            </w:r>
          </w:p>
        </w:tc>
        <w:tc>
          <w:tcPr>
            <w:tcW w:w="270" w:type="dxa"/>
            <w:gridSpan w:val="2"/>
            <w:vAlign w:val="bottom"/>
          </w:tcPr>
          <w:p w14:paraId="0049A21A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3DC64D6" w14:textId="04331F58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90,188</w:t>
            </w:r>
          </w:p>
        </w:tc>
        <w:tc>
          <w:tcPr>
            <w:tcW w:w="236" w:type="dxa"/>
            <w:vAlign w:val="bottom"/>
          </w:tcPr>
          <w:p w14:paraId="591531B8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D214F1D" w14:textId="73553694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44,841</w:t>
            </w:r>
          </w:p>
        </w:tc>
        <w:tc>
          <w:tcPr>
            <w:tcW w:w="236" w:type="dxa"/>
            <w:vAlign w:val="bottom"/>
          </w:tcPr>
          <w:p w14:paraId="21E4DB43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3BC5701" w14:textId="6F55E775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914</w:t>
            </w:r>
          </w:p>
        </w:tc>
        <w:tc>
          <w:tcPr>
            <w:tcW w:w="236" w:type="dxa"/>
            <w:vAlign w:val="bottom"/>
          </w:tcPr>
          <w:p w14:paraId="4B62AE02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3BA6B1B" w14:textId="2B1C67B5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52,043</w:t>
            </w:r>
          </w:p>
        </w:tc>
        <w:tc>
          <w:tcPr>
            <w:tcW w:w="270" w:type="dxa"/>
            <w:gridSpan w:val="2"/>
            <w:vAlign w:val="bottom"/>
          </w:tcPr>
          <w:p w14:paraId="41AB9F42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0098682" w14:textId="11811232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190,690</w:t>
            </w:r>
          </w:p>
        </w:tc>
      </w:tr>
      <w:tr w:rsidR="00203577" w:rsidRPr="00682823" w14:paraId="13A54CEA" w14:textId="77777777" w:rsidTr="00153FDA">
        <w:tc>
          <w:tcPr>
            <w:tcW w:w="2088" w:type="dxa"/>
          </w:tcPr>
          <w:p w14:paraId="14AB63CA" w14:textId="022E521D" w:rsidR="00203577" w:rsidRPr="00682823" w:rsidRDefault="0020357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</w:tcPr>
          <w:p w14:paraId="0E200358" w14:textId="69A6FA20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(10,308)</w:t>
            </w:r>
          </w:p>
        </w:tc>
        <w:tc>
          <w:tcPr>
            <w:tcW w:w="236" w:type="dxa"/>
          </w:tcPr>
          <w:p w14:paraId="7D2CFAF7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6C6411E" w14:textId="1B3E5032" w:rsidR="00203577" w:rsidRPr="00682823" w:rsidRDefault="0020357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3EBCF13E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717FAD17" w14:textId="33E5E6EF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(8)</w:t>
            </w:r>
          </w:p>
        </w:tc>
        <w:tc>
          <w:tcPr>
            <w:tcW w:w="236" w:type="dxa"/>
            <w:vAlign w:val="bottom"/>
          </w:tcPr>
          <w:p w14:paraId="4A2035D4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0BDE433" w14:textId="49A4A053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(66)</w:t>
            </w:r>
          </w:p>
        </w:tc>
        <w:tc>
          <w:tcPr>
            <w:tcW w:w="236" w:type="dxa"/>
            <w:vAlign w:val="bottom"/>
          </w:tcPr>
          <w:p w14:paraId="1FE85EBB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086FC7C" w14:textId="72F5ABC9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(34,856)</w:t>
            </w:r>
          </w:p>
        </w:tc>
        <w:tc>
          <w:tcPr>
            <w:tcW w:w="236" w:type="dxa"/>
            <w:vAlign w:val="bottom"/>
          </w:tcPr>
          <w:p w14:paraId="4590DEA3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61B9F8E4" w14:textId="14348838" w:rsidR="00203577" w:rsidRPr="00682823" w:rsidRDefault="0020357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368E2F53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</w:tcPr>
          <w:p w14:paraId="07BA5D98" w14:textId="33FCE966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(45,238)</w:t>
            </w:r>
          </w:p>
        </w:tc>
      </w:tr>
      <w:tr w:rsidR="00203577" w:rsidRPr="00682823" w14:paraId="000A5546" w14:textId="77777777" w:rsidTr="00153FDA">
        <w:tc>
          <w:tcPr>
            <w:tcW w:w="2088" w:type="dxa"/>
          </w:tcPr>
          <w:p w14:paraId="0C8FC9C9" w14:textId="0BE6E5AF" w:rsidR="00203577" w:rsidRPr="00682823" w:rsidRDefault="0020357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  <w:lang w:val="en-GB"/>
              </w:rPr>
              <w:t>ตัดบัญชี</w:t>
            </w:r>
          </w:p>
        </w:tc>
        <w:tc>
          <w:tcPr>
            <w:tcW w:w="900" w:type="dxa"/>
          </w:tcPr>
          <w:p w14:paraId="033CD3E7" w14:textId="7EDDF275" w:rsidR="00203577" w:rsidRPr="00682823" w:rsidRDefault="0020357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4F99FB04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C5E6CF8" w14:textId="0705B383" w:rsidR="00203577" w:rsidRPr="00682823" w:rsidRDefault="0020357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6D872A80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75766A7B" w14:textId="0DCB36ED" w:rsidR="00203577" w:rsidRPr="00682823" w:rsidRDefault="0020357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5ADFE5CC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A7F995A" w14:textId="0C17C3B2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(50)</w:t>
            </w:r>
          </w:p>
        </w:tc>
        <w:tc>
          <w:tcPr>
            <w:tcW w:w="236" w:type="dxa"/>
            <w:vAlign w:val="bottom"/>
          </w:tcPr>
          <w:p w14:paraId="6C2AEE28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5FF53EA" w14:textId="563F5D42" w:rsidR="00203577" w:rsidRPr="00682823" w:rsidRDefault="0020357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6F431AB0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7C63B43D" w14:textId="380D8D42" w:rsidR="00203577" w:rsidRPr="00682823" w:rsidRDefault="0020357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1806945B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</w:tcPr>
          <w:p w14:paraId="4F7614D7" w14:textId="08172EAA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(50)</w:t>
            </w:r>
          </w:p>
        </w:tc>
      </w:tr>
      <w:tr w:rsidR="00093B44" w:rsidRPr="00682823" w14:paraId="0A2C461E" w14:textId="77777777" w:rsidTr="00153FDA">
        <w:tc>
          <w:tcPr>
            <w:tcW w:w="2088" w:type="dxa"/>
          </w:tcPr>
          <w:p w14:paraId="40F9B0D3" w14:textId="6FF683B0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6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46017574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103C512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</w:tcPr>
          <w:p w14:paraId="71F6DA66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6257078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0558775A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DE75D50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FF38095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B98A8A6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A8ABDF4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7A5DE5C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0150230D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A5D62F7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</w:tcPr>
          <w:p w14:paraId="6BAA953D" w14:textId="77777777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3B44" w:rsidRPr="00682823" w14:paraId="6E2E7B12" w14:textId="77777777" w:rsidTr="00153FDA">
        <w:tc>
          <w:tcPr>
            <w:tcW w:w="2088" w:type="dxa"/>
          </w:tcPr>
          <w:p w14:paraId="26BE5405" w14:textId="74C4532B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2"/>
                <w:szCs w:val="22"/>
              </w:rPr>
              <w:t>12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6EAA0AEC" w14:textId="6ADF9112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0C71E80A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</w:tcPr>
          <w:p w14:paraId="3B12CA9B" w14:textId="69B3DB38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19,149</w:t>
            </w:r>
          </w:p>
        </w:tc>
        <w:tc>
          <w:tcPr>
            <w:tcW w:w="270" w:type="dxa"/>
            <w:gridSpan w:val="2"/>
            <w:vAlign w:val="bottom"/>
          </w:tcPr>
          <w:p w14:paraId="5AF37300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488FA6E8" w14:textId="46DC5F1D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299,332</w:t>
            </w:r>
          </w:p>
        </w:tc>
        <w:tc>
          <w:tcPr>
            <w:tcW w:w="236" w:type="dxa"/>
            <w:vAlign w:val="bottom"/>
          </w:tcPr>
          <w:p w14:paraId="4A02FF4D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00911D3" w14:textId="3506C901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26FDB83A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E914430" w14:textId="760B2A24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64,625</w:t>
            </w:r>
          </w:p>
        </w:tc>
        <w:tc>
          <w:tcPr>
            <w:tcW w:w="236" w:type="dxa"/>
            <w:vAlign w:val="bottom"/>
          </w:tcPr>
          <w:p w14:paraId="55F1CB57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3812A3A5" w14:textId="6CFAB8CD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3E1CBF04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</w:tcPr>
          <w:p w14:paraId="6FD8E0A1" w14:textId="699533F8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383,106</w:t>
            </w:r>
          </w:p>
        </w:tc>
      </w:tr>
      <w:tr w:rsidR="00093B44" w:rsidRPr="00682823" w14:paraId="6E10FB66" w14:textId="77777777" w:rsidTr="00153FDA">
        <w:tc>
          <w:tcPr>
            <w:tcW w:w="2088" w:type="dxa"/>
          </w:tcPr>
          <w:p w14:paraId="084BC679" w14:textId="6168BD39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09BF03" w14:textId="06F23273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36F1B2A1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A3CE29F" w14:textId="79E7E8BC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900</w:t>
            </w:r>
          </w:p>
        </w:tc>
        <w:tc>
          <w:tcPr>
            <w:tcW w:w="270" w:type="dxa"/>
            <w:gridSpan w:val="2"/>
            <w:vAlign w:val="bottom"/>
          </w:tcPr>
          <w:p w14:paraId="6CCEDB28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BA6EDD" w14:textId="1B983D36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8,842</w:t>
            </w:r>
          </w:p>
        </w:tc>
        <w:tc>
          <w:tcPr>
            <w:tcW w:w="236" w:type="dxa"/>
            <w:vAlign w:val="bottom"/>
          </w:tcPr>
          <w:p w14:paraId="493BEC53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AE61667" w14:textId="1CDD9109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7F636A0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B9A5D5D" w14:textId="7587DE18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3BFC65F8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CE0A2E0" w14:textId="1E2FC2EF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(9,742)</w:t>
            </w:r>
          </w:p>
        </w:tc>
        <w:tc>
          <w:tcPr>
            <w:tcW w:w="270" w:type="dxa"/>
            <w:gridSpan w:val="2"/>
            <w:vAlign w:val="bottom"/>
          </w:tcPr>
          <w:p w14:paraId="30D545AA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00DE5FE1" w14:textId="65038AE2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</w:tr>
      <w:tr w:rsidR="00093B44" w:rsidRPr="00682823" w14:paraId="0B98905C" w14:textId="77777777" w:rsidTr="00153FDA">
        <w:tc>
          <w:tcPr>
            <w:tcW w:w="2088" w:type="dxa"/>
          </w:tcPr>
          <w:p w14:paraId="1C896EE5" w14:textId="0666385D" w:rsidR="00093B44" w:rsidRPr="00682823" w:rsidRDefault="00093B4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F70095A" w14:textId="4D757ECA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938,545</w:t>
            </w:r>
          </w:p>
        </w:tc>
        <w:tc>
          <w:tcPr>
            <w:tcW w:w="236" w:type="dxa"/>
          </w:tcPr>
          <w:p w14:paraId="6823AA71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5E9FA5A0" w14:textId="745CEDD2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1,260,724</w:t>
            </w:r>
          </w:p>
        </w:tc>
        <w:tc>
          <w:tcPr>
            <w:tcW w:w="270" w:type="dxa"/>
            <w:gridSpan w:val="2"/>
            <w:vAlign w:val="bottom"/>
          </w:tcPr>
          <w:p w14:paraId="2DA1D2FA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279138" w14:textId="5DBEAF43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12,289,580</w:t>
            </w:r>
          </w:p>
        </w:tc>
        <w:tc>
          <w:tcPr>
            <w:tcW w:w="236" w:type="dxa"/>
            <w:vAlign w:val="bottom"/>
          </w:tcPr>
          <w:p w14:paraId="6CFAE75C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708AA257" w14:textId="4D8B35D6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347,580</w:t>
            </w:r>
          </w:p>
        </w:tc>
        <w:tc>
          <w:tcPr>
            <w:tcW w:w="236" w:type="dxa"/>
            <w:vAlign w:val="bottom"/>
          </w:tcPr>
          <w:p w14:paraId="1182CF6E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25C711F" w14:textId="59651A8F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384,627</w:t>
            </w:r>
          </w:p>
        </w:tc>
        <w:tc>
          <w:tcPr>
            <w:tcW w:w="236" w:type="dxa"/>
            <w:vAlign w:val="bottom"/>
          </w:tcPr>
          <w:p w14:paraId="0F6C9B04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54839961" w14:textId="4799CD9B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52,043</w:t>
            </w:r>
          </w:p>
        </w:tc>
        <w:tc>
          <w:tcPr>
            <w:tcW w:w="270" w:type="dxa"/>
            <w:gridSpan w:val="2"/>
            <w:vAlign w:val="bottom"/>
          </w:tcPr>
          <w:p w14:paraId="57A00F87" w14:textId="77777777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3280A076" w14:textId="0AD8EA1E" w:rsidR="00093B44" w:rsidRPr="00682823" w:rsidRDefault="00093B44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15,273,099</w:t>
            </w:r>
          </w:p>
        </w:tc>
      </w:tr>
      <w:tr w:rsidR="006260EC" w:rsidRPr="00682823" w14:paraId="15D261F8" w14:textId="77777777" w:rsidTr="00153FDA">
        <w:tc>
          <w:tcPr>
            <w:tcW w:w="2088" w:type="dxa"/>
          </w:tcPr>
          <w:p w14:paraId="76E6C374" w14:textId="7A63E233" w:rsidR="006260EC" w:rsidRPr="00682823" w:rsidRDefault="006260E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DE53586" w14:textId="6017959B" w:rsidR="006260EC" w:rsidRPr="00682823" w:rsidRDefault="00E93C61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9,57</w:t>
            </w:r>
            <w:r w:rsidR="006E4D63" w:rsidRPr="00682823">
              <w:rPr>
                <w:rFonts w:ascii="Angsana New" w:hAnsi="Angsana New"/>
                <w:szCs w:val="22"/>
              </w:rPr>
              <w:t>1</w:t>
            </w:r>
          </w:p>
        </w:tc>
        <w:tc>
          <w:tcPr>
            <w:tcW w:w="236" w:type="dxa"/>
          </w:tcPr>
          <w:p w14:paraId="2D431D3D" w14:textId="77777777" w:rsidR="006260EC" w:rsidRPr="00682823" w:rsidRDefault="006260EC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77F9FB9" w14:textId="0C549BBE" w:rsidR="006260EC" w:rsidRPr="00682823" w:rsidRDefault="00E93C6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11,88</w:t>
            </w:r>
            <w:r w:rsidR="0001795A" w:rsidRPr="0068282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14:paraId="761F6E52" w14:textId="77777777" w:rsidR="006260EC" w:rsidRPr="00682823" w:rsidRDefault="006260EC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ED83235" w14:textId="6C51567B" w:rsidR="006260EC" w:rsidRPr="00682823" w:rsidRDefault="00E93C6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394,563</w:t>
            </w:r>
          </w:p>
        </w:tc>
        <w:tc>
          <w:tcPr>
            <w:tcW w:w="236" w:type="dxa"/>
            <w:vAlign w:val="bottom"/>
          </w:tcPr>
          <w:p w14:paraId="370ADCD1" w14:textId="77777777" w:rsidR="006260EC" w:rsidRPr="00682823" w:rsidRDefault="006260EC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6C6154B" w14:textId="2C3DB475" w:rsidR="006260EC" w:rsidRPr="00682823" w:rsidRDefault="00E93C61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</w:rPr>
              <w:t>40,90</w:t>
            </w:r>
            <w:r w:rsidR="0001795A" w:rsidRPr="00682823">
              <w:rPr>
                <w:rFonts w:ascii="Angsana New" w:hAnsi="Angsana New"/>
                <w:szCs w:val="22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682BB024" w14:textId="77777777" w:rsidR="006260EC" w:rsidRPr="00682823" w:rsidRDefault="006260EC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F11435F" w14:textId="39117E2F" w:rsidR="006260EC" w:rsidRPr="00682823" w:rsidRDefault="00E93C61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6,68</w:t>
            </w:r>
            <w:r w:rsidR="00E33000" w:rsidRPr="00682823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04527BBE" w14:textId="77777777" w:rsidR="006260EC" w:rsidRPr="00682823" w:rsidRDefault="006260EC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6B61CE9C" w14:textId="45A3063E" w:rsidR="006260EC" w:rsidRPr="00682823" w:rsidRDefault="00E93C6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290,684</w:t>
            </w:r>
          </w:p>
        </w:tc>
        <w:tc>
          <w:tcPr>
            <w:tcW w:w="270" w:type="dxa"/>
            <w:gridSpan w:val="2"/>
            <w:vAlign w:val="bottom"/>
          </w:tcPr>
          <w:p w14:paraId="2240256B" w14:textId="77777777" w:rsidR="006260EC" w:rsidRPr="00682823" w:rsidRDefault="006260EC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1E83F55" w14:textId="215115AE" w:rsidR="006260EC" w:rsidRPr="00682823" w:rsidRDefault="00E93C6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754,29</w:t>
            </w:r>
            <w:r w:rsidR="00E33000" w:rsidRPr="00682823">
              <w:rPr>
                <w:rFonts w:ascii="Angsana New" w:hAnsi="Angsana New"/>
                <w:szCs w:val="22"/>
                <w:lang w:val="en-US" w:bidi="th-TH"/>
              </w:rPr>
              <w:t>8</w:t>
            </w:r>
          </w:p>
        </w:tc>
      </w:tr>
      <w:tr w:rsidR="00DD10FF" w:rsidRPr="00682823" w14:paraId="4AE2BCC7" w14:textId="77777777" w:rsidTr="00153FDA">
        <w:tc>
          <w:tcPr>
            <w:tcW w:w="2088" w:type="dxa"/>
          </w:tcPr>
          <w:p w14:paraId="43052283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</w:tcPr>
          <w:p w14:paraId="3709D701" w14:textId="0ADD6E2D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0F8A0BEC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42C7A40" w14:textId="24EA5289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795AD0D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C0C033C" w14:textId="12CD1C16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(24,593)</w:t>
            </w:r>
          </w:p>
        </w:tc>
        <w:tc>
          <w:tcPr>
            <w:tcW w:w="236" w:type="dxa"/>
            <w:vAlign w:val="bottom"/>
          </w:tcPr>
          <w:p w14:paraId="63E4D0F6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C316819" w14:textId="2EC4F40C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6E737526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E622C7D" w14:textId="1BB69342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(20,74</w:t>
            </w:r>
            <w:r w:rsidR="00E33000" w:rsidRPr="00682823">
              <w:rPr>
                <w:rFonts w:ascii="Angsana New" w:hAnsi="Angsana New"/>
                <w:szCs w:val="22"/>
              </w:rPr>
              <w:t>7</w:t>
            </w:r>
            <w:r w:rsidRPr="00682823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775190A6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0F2716F6" w14:textId="232ECE59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69A88925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</w:tcPr>
          <w:p w14:paraId="01A24FF9" w14:textId="1FF2F944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(45,3</w:t>
            </w:r>
            <w:r w:rsidR="00E33000" w:rsidRPr="00682823">
              <w:rPr>
                <w:rFonts w:ascii="Angsana New" w:hAnsi="Angsana New"/>
                <w:szCs w:val="22"/>
              </w:rPr>
              <w:t>40</w:t>
            </w:r>
            <w:r w:rsidRPr="00682823">
              <w:rPr>
                <w:rFonts w:ascii="Angsana New" w:hAnsi="Angsana New"/>
                <w:szCs w:val="22"/>
              </w:rPr>
              <w:t>)</w:t>
            </w:r>
          </w:p>
        </w:tc>
      </w:tr>
      <w:tr w:rsidR="00D810F3" w:rsidRPr="00682823" w14:paraId="115B58F1" w14:textId="77777777" w:rsidTr="00153FDA">
        <w:tc>
          <w:tcPr>
            <w:tcW w:w="2088" w:type="dxa"/>
          </w:tcPr>
          <w:p w14:paraId="65BF1640" w14:textId="27609221" w:rsidR="00D810F3" w:rsidRPr="00682823" w:rsidRDefault="00D810F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26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6EC587AA" w14:textId="77777777" w:rsidR="00D810F3" w:rsidRPr="00682823" w:rsidRDefault="00D810F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AF26C9C" w14:textId="77777777" w:rsidR="00D810F3" w:rsidRPr="00682823" w:rsidRDefault="00D810F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</w:tcPr>
          <w:p w14:paraId="70370649" w14:textId="77777777" w:rsidR="00D810F3" w:rsidRPr="00682823" w:rsidRDefault="00D810F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F90B05" w14:textId="77777777" w:rsidR="00D810F3" w:rsidRPr="00682823" w:rsidRDefault="00D810F3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322872E5" w14:textId="6717150C" w:rsidR="00D810F3" w:rsidRPr="00682823" w:rsidRDefault="00D810F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CC77E2" w14:textId="77777777" w:rsidR="00D810F3" w:rsidRPr="00682823" w:rsidRDefault="00D810F3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31FF7E3" w14:textId="77777777" w:rsidR="00D810F3" w:rsidRPr="00682823" w:rsidRDefault="00D810F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C7590B0" w14:textId="77777777" w:rsidR="00D810F3" w:rsidRPr="00682823" w:rsidRDefault="00D810F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53C85E2" w14:textId="62389259" w:rsidR="00D810F3" w:rsidRPr="00682823" w:rsidRDefault="00D810F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DE8EFB0" w14:textId="77777777" w:rsidR="00D810F3" w:rsidRPr="00682823" w:rsidRDefault="00D810F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6C4022CE" w14:textId="77777777" w:rsidR="00D810F3" w:rsidRPr="00682823" w:rsidRDefault="00D810F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3841A04" w14:textId="77777777" w:rsidR="00D810F3" w:rsidRPr="00682823" w:rsidRDefault="00D810F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</w:tcPr>
          <w:p w14:paraId="2DE6FBEC" w14:textId="39DB704A" w:rsidR="00D810F3" w:rsidRPr="00682823" w:rsidRDefault="00D810F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D10FF" w:rsidRPr="00682823" w14:paraId="48664EAF" w14:textId="77777777" w:rsidTr="00153FDA">
        <w:tc>
          <w:tcPr>
            <w:tcW w:w="2088" w:type="dxa"/>
          </w:tcPr>
          <w:p w14:paraId="27CC629C" w14:textId="30804F7C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2"/>
                <w:szCs w:val="22"/>
              </w:rPr>
              <w:t>12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66EFD4BC" w14:textId="3CF0DB1A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19C12DE1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</w:tcPr>
          <w:p w14:paraId="4AE83701" w14:textId="6B6A03D2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4992F548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5D8B5C8" w14:textId="60E45B83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104,204</w:t>
            </w:r>
          </w:p>
        </w:tc>
        <w:tc>
          <w:tcPr>
            <w:tcW w:w="236" w:type="dxa"/>
            <w:vAlign w:val="bottom"/>
          </w:tcPr>
          <w:p w14:paraId="05C27F58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19C039A" w14:textId="005F95B4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2942DA01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4B20E8A" w14:textId="11227FD6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23,828</w:t>
            </w:r>
          </w:p>
        </w:tc>
        <w:tc>
          <w:tcPr>
            <w:tcW w:w="236" w:type="dxa"/>
            <w:vAlign w:val="bottom"/>
          </w:tcPr>
          <w:p w14:paraId="3DE4841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02AD77C0" w14:textId="4EC1F934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53D7B619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</w:tcPr>
          <w:p w14:paraId="1571C384" w14:textId="22F5190B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128,032</w:t>
            </w:r>
          </w:p>
        </w:tc>
      </w:tr>
      <w:tr w:rsidR="00DD10FF" w:rsidRPr="00682823" w14:paraId="2AB4473C" w14:textId="77777777" w:rsidTr="00153FDA">
        <w:tc>
          <w:tcPr>
            <w:tcW w:w="2088" w:type="dxa"/>
          </w:tcPr>
          <w:p w14:paraId="38790142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26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320949" w14:textId="7DEA45D3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3B9AF3DC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2A16DFB" w14:textId="7226B248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5,297</w:t>
            </w:r>
          </w:p>
        </w:tc>
        <w:tc>
          <w:tcPr>
            <w:tcW w:w="270" w:type="dxa"/>
            <w:gridSpan w:val="2"/>
            <w:vAlign w:val="bottom"/>
          </w:tcPr>
          <w:p w14:paraId="66051C62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1ED283" w14:textId="70BAC4B6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11,617</w:t>
            </w:r>
          </w:p>
        </w:tc>
        <w:tc>
          <w:tcPr>
            <w:tcW w:w="236" w:type="dxa"/>
            <w:vAlign w:val="bottom"/>
          </w:tcPr>
          <w:p w14:paraId="527ECF8B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5ECED52" w14:textId="2B0C7142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D595D39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85A25E6" w14:textId="6300D2CC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356CF2B9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FA87AF3" w14:textId="408D0291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(16,914)</w:t>
            </w:r>
          </w:p>
        </w:tc>
        <w:tc>
          <w:tcPr>
            <w:tcW w:w="270" w:type="dxa"/>
            <w:gridSpan w:val="2"/>
            <w:vAlign w:val="bottom"/>
          </w:tcPr>
          <w:p w14:paraId="6D818AA6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DB1025C" w14:textId="759B80B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</w:tr>
      <w:tr w:rsidR="00DD10FF" w:rsidRPr="00682823" w14:paraId="1B95542F" w14:textId="77777777" w:rsidTr="00153FDA">
        <w:tc>
          <w:tcPr>
            <w:tcW w:w="2088" w:type="dxa"/>
          </w:tcPr>
          <w:p w14:paraId="611D8B08" w14:textId="7F58D7E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56BA1A0" w14:textId="58AAC47A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948,116</w:t>
            </w:r>
          </w:p>
        </w:tc>
        <w:tc>
          <w:tcPr>
            <w:tcW w:w="236" w:type="dxa"/>
          </w:tcPr>
          <w:p w14:paraId="4D244A4C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0E660" w14:textId="104F01E9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1,277,909</w:t>
            </w:r>
          </w:p>
        </w:tc>
        <w:tc>
          <w:tcPr>
            <w:tcW w:w="270" w:type="dxa"/>
            <w:gridSpan w:val="2"/>
            <w:vAlign w:val="bottom"/>
          </w:tcPr>
          <w:p w14:paraId="2C02E983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50B01" w14:textId="072301C9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12,775,371</w:t>
            </w:r>
          </w:p>
        </w:tc>
        <w:tc>
          <w:tcPr>
            <w:tcW w:w="236" w:type="dxa"/>
            <w:vAlign w:val="bottom"/>
          </w:tcPr>
          <w:p w14:paraId="5043D29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3EC83" w14:textId="6BF18F1D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388,488</w:t>
            </w:r>
          </w:p>
        </w:tc>
        <w:tc>
          <w:tcPr>
            <w:tcW w:w="236" w:type="dxa"/>
            <w:vAlign w:val="bottom"/>
          </w:tcPr>
          <w:p w14:paraId="2CC533C2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F6EF9" w14:textId="3EADD95F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394,392</w:t>
            </w:r>
          </w:p>
        </w:tc>
        <w:tc>
          <w:tcPr>
            <w:tcW w:w="236" w:type="dxa"/>
            <w:vAlign w:val="bottom"/>
          </w:tcPr>
          <w:p w14:paraId="7C310398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3E6CF" w14:textId="7B20D5F9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325,813</w:t>
            </w:r>
          </w:p>
        </w:tc>
        <w:tc>
          <w:tcPr>
            <w:tcW w:w="270" w:type="dxa"/>
            <w:gridSpan w:val="2"/>
            <w:vAlign w:val="bottom"/>
          </w:tcPr>
          <w:p w14:paraId="369A987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91F5E" w14:textId="560304FC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16,110,089</w:t>
            </w:r>
          </w:p>
        </w:tc>
      </w:tr>
      <w:tr w:rsidR="00871FF4" w:rsidRPr="00682823" w14:paraId="048FD41B" w14:textId="77777777" w:rsidTr="00153FDA">
        <w:tc>
          <w:tcPr>
            <w:tcW w:w="2088" w:type="dxa"/>
          </w:tcPr>
          <w:p w14:paraId="7D0D012D" w14:textId="77777777" w:rsidR="00871FF4" w:rsidRPr="00682823" w:rsidRDefault="00871F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76F31B06" w14:textId="77777777" w:rsidR="00871FF4" w:rsidRPr="00682823" w:rsidRDefault="00871F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6760A2CC" w14:textId="77777777" w:rsidR="00871FF4" w:rsidRPr="00682823" w:rsidRDefault="00871F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4" w:type="dxa"/>
            <w:vAlign w:val="bottom"/>
          </w:tcPr>
          <w:p w14:paraId="0152626D" w14:textId="77777777" w:rsidR="00871FF4" w:rsidRPr="00682823" w:rsidRDefault="00871F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0969BCE" w14:textId="77777777" w:rsidR="00871FF4" w:rsidRPr="00682823" w:rsidRDefault="00871F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3CE40E1F" w14:textId="77777777" w:rsidR="00871FF4" w:rsidRPr="00682823" w:rsidRDefault="00871F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13FE89DD" w14:textId="77777777" w:rsidR="00871FF4" w:rsidRPr="00682823" w:rsidRDefault="00871F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vAlign w:val="bottom"/>
          </w:tcPr>
          <w:p w14:paraId="26FBAB85" w14:textId="77777777" w:rsidR="00871FF4" w:rsidRPr="00682823" w:rsidRDefault="00871F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1FEFC4B1" w14:textId="77777777" w:rsidR="00871FF4" w:rsidRPr="00682823" w:rsidRDefault="00871F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vAlign w:val="bottom"/>
          </w:tcPr>
          <w:p w14:paraId="4C5976B1" w14:textId="77777777" w:rsidR="00871FF4" w:rsidRPr="00682823" w:rsidRDefault="00871F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1F2B4D94" w14:textId="77777777" w:rsidR="00871FF4" w:rsidRPr="00682823" w:rsidRDefault="00871F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44" w:type="dxa"/>
          </w:tcPr>
          <w:p w14:paraId="5B4BE21C" w14:textId="77777777" w:rsidR="00871FF4" w:rsidRPr="00682823" w:rsidRDefault="00871F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2E209F" w14:textId="77777777" w:rsidR="00871FF4" w:rsidRPr="00682823" w:rsidRDefault="00871F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9A61C13" w14:textId="77777777" w:rsidR="00871FF4" w:rsidRPr="00682823" w:rsidRDefault="00871F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DD10FF" w:rsidRPr="00682823" w14:paraId="1759AB49" w14:textId="77777777" w:rsidTr="00153FDA">
        <w:tc>
          <w:tcPr>
            <w:tcW w:w="2088" w:type="dxa"/>
          </w:tcPr>
          <w:p w14:paraId="649F52CE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4F388EF6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D1634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6DBB5C6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5D9523B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D349174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BCD7E5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BB35457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9B779E0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ECB7258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DEE905C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1424CC9A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2C9E5BE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67F93E5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D10FF" w:rsidRPr="00682823" w14:paraId="29AA6689" w14:textId="77777777" w:rsidTr="00153FDA">
        <w:tc>
          <w:tcPr>
            <w:tcW w:w="2088" w:type="dxa"/>
          </w:tcPr>
          <w:p w14:paraId="660CC2FE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sz w:val="22"/>
                <w:szCs w:val="22"/>
              </w:rPr>
              <w:t>1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68282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</w:tcPr>
          <w:p w14:paraId="12A18250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5910EA16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8F14294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664,232</w:t>
            </w:r>
          </w:p>
        </w:tc>
        <w:tc>
          <w:tcPr>
            <w:tcW w:w="270" w:type="dxa"/>
            <w:gridSpan w:val="2"/>
            <w:vAlign w:val="bottom"/>
          </w:tcPr>
          <w:p w14:paraId="5A9419E1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B1BF26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7,677,493</w:t>
            </w:r>
          </w:p>
        </w:tc>
        <w:tc>
          <w:tcPr>
            <w:tcW w:w="236" w:type="dxa"/>
            <w:vAlign w:val="bottom"/>
          </w:tcPr>
          <w:p w14:paraId="03FF2306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DEF475D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260,984</w:t>
            </w:r>
          </w:p>
        </w:tc>
        <w:tc>
          <w:tcPr>
            <w:tcW w:w="236" w:type="dxa"/>
            <w:vAlign w:val="bottom"/>
          </w:tcPr>
          <w:p w14:paraId="0F919EBE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0839E7C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349,814</w:t>
            </w:r>
          </w:p>
        </w:tc>
        <w:tc>
          <w:tcPr>
            <w:tcW w:w="236" w:type="dxa"/>
            <w:vAlign w:val="bottom"/>
          </w:tcPr>
          <w:p w14:paraId="3463F57B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79CD41E0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5265388B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037043E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8,952,523</w:t>
            </w:r>
          </w:p>
        </w:tc>
      </w:tr>
      <w:tr w:rsidR="00DD10FF" w:rsidRPr="00682823" w14:paraId="77D3F06D" w14:textId="77777777" w:rsidTr="00153FDA">
        <w:tc>
          <w:tcPr>
            <w:tcW w:w="2088" w:type="dxa"/>
          </w:tcPr>
          <w:p w14:paraId="092C6F76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08BCC59B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4CF58694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</w:tcPr>
          <w:p w14:paraId="0238A93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59,277</w:t>
            </w:r>
          </w:p>
        </w:tc>
        <w:tc>
          <w:tcPr>
            <w:tcW w:w="270" w:type="dxa"/>
            <w:gridSpan w:val="2"/>
            <w:vAlign w:val="bottom"/>
          </w:tcPr>
          <w:p w14:paraId="52C18252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64B1529D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657,369</w:t>
            </w:r>
          </w:p>
        </w:tc>
        <w:tc>
          <w:tcPr>
            <w:tcW w:w="236" w:type="dxa"/>
            <w:vAlign w:val="bottom"/>
          </w:tcPr>
          <w:p w14:paraId="01BB452E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85997A8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21,839</w:t>
            </w:r>
          </w:p>
        </w:tc>
        <w:tc>
          <w:tcPr>
            <w:tcW w:w="236" w:type="dxa"/>
            <w:vAlign w:val="bottom"/>
          </w:tcPr>
          <w:p w14:paraId="701BC65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4962023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10,552</w:t>
            </w:r>
          </w:p>
        </w:tc>
        <w:tc>
          <w:tcPr>
            <w:tcW w:w="236" w:type="dxa"/>
            <w:vAlign w:val="bottom"/>
          </w:tcPr>
          <w:p w14:paraId="3E5BD687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6441BD9A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49139E80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0B48160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749,037</w:t>
            </w:r>
          </w:p>
        </w:tc>
      </w:tr>
      <w:tr w:rsidR="00DD10FF" w:rsidRPr="00682823" w14:paraId="744E8B59" w14:textId="77777777" w:rsidTr="00153FDA">
        <w:tc>
          <w:tcPr>
            <w:tcW w:w="2088" w:type="dxa"/>
          </w:tcPr>
          <w:p w14:paraId="18BB7A6A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</w:tcPr>
          <w:p w14:paraId="6B53EEE0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0DFFF453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</w:tcPr>
          <w:p w14:paraId="2F4CCBD3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303435EB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5E055129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(8)</w:t>
            </w:r>
          </w:p>
        </w:tc>
        <w:tc>
          <w:tcPr>
            <w:tcW w:w="236" w:type="dxa"/>
            <w:vAlign w:val="bottom"/>
          </w:tcPr>
          <w:p w14:paraId="0D07751A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2242CCD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(66)</w:t>
            </w:r>
          </w:p>
        </w:tc>
        <w:tc>
          <w:tcPr>
            <w:tcW w:w="236" w:type="dxa"/>
            <w:vAlign w:val="bottom"/>
          </w:tcPr>
          <w:p w14:paraId="70D7A3D0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BB45FC5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(33,142)</w:t>
            </w:r>
          </w:p>
        </w:tc>
        <w:tc>
          <w:tcPr>
            <w:tcW w:w="236" w:type="dxa"/>
            <w:vAlign w:val="bottom"/>
          </w:tcPr>
          <w:p w14:paraId="71CAD01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0C9F2103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4FC22B5C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</w:tcPr>
          <w:p w14:paraId="670635E5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(33,216)</w:t>
            </w:r>
          </w:p>
        </w:tc>
      </w:tr>
      <w:tr w:rsidR="00DD10FF" w:rsidRPr="00682823" w14:paraId="566D90EB" w14:textId="77777777" w:rsidTr="00153FDA">
        <w:tc>
          <w:tcPr>
            <w:tcW w:w="2088" w:type="dxa"/>
          </w:tcPr>
          <w:p w14:paraId="0444CA86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  <w:lang w:val="en-GB"/>
              </w:rPr>
              <w:t>ตัดบัญชี</w:t>
            </w:r>
          </w:p>
        </w:tc>
        <w:tc>
          <w:tcPr>
            <w:tcW w:w="900" w:type="dxa"/>
          </w:tcPr>
          <w:p w14:paraId="5E1A2D73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2D4E8C84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9716178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4DB5174D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374BD597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734DDBEB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CFAACF4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(50)</w:t>
            </w:r>
          </w:p>
        </w:tc>
        <w:tc>
          <w:tcPr>
            <w:tcW w:w="236" w:type="dxa"/>
            <w:vAlign w:val="bottom"/>
          </w:tcPr>
          <w:p w14:paraId="07C9B362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FF3668E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7B23905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2B4229B8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24473476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</w:tcPr>
          <w:p w14:paraId="5AB46AA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(50)</w:t>
            </w:r>
          </w:p>
        </w:tc>
      </w:tr>
      <w:tr w:rsidR="00DD10FF" w:rsidRPr="00682823" w14:paraId="65977137" w14:textId="77777777" w:rsidTr="00153FDA">
        <w:tc>
          <w:tcPr>
            <w:tcW w:w="2088" w:type="dxa"/>
          </w:tcPr>
          <w:p w14:paraId="445D5CF0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4CC34DA9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B872A80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B76761A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A9D71D3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65249633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7A3079B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467A06C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6822448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9B697D9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CEC5ACB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3263D3FF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AC8A498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</w:tcPr>
          <w:p w14:paraId="3E5F3595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D10FF" w:rsidRPr="00682823" w14:paraId="6FFC4838" w14:textId="77777777" w:rsidTr="00153FDA">
        <w:tc>
          <w:tcPr>
            <w:tcW w:w="2088" w:type="dxa"/>
          </w:tcPr>
          <w:p w14:paraId="7DDF2DE2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2"/>
                <w:szCs w:val="22"/>
              </w:rPr>
              <w:t>12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F02E4F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1A2D8C9B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077CC2E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17,093</w:t>
            </w:r>
          </w:p>
        </w:tc>
        <w:tc>
          <w:tcPr>
            <w:tcW w:w="270" w:type="dxa"/>
            <w:gridSpan w:val="2"/>
            <w:vAlign w:val="bottom"/>
          </w:tcPr>
          <w:p w14:paraId="6EE0F18D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9F9D31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254,656</w:t>
            </w:r>
          </w:p>
        </w:tc>
        <w:tc>
          <w:tcPr>
            <w:tcW w:w="236" w:type="dxa"/>
            <w:vAlign w:val="bottom"/>
          </w:tcPr>
          <w:p w14:paraId="745E3B16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E0DB679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F1E26FC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2CA6205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45,753</w:t>
            </w:r>
          </w:p>
        </w:tc>
        <w:tc>
          <w:tcPr>
            <w:tcW w:w="236" w:type="dxa"/>
            <w:vAlign w:val="bottom"/>
          </w:tcPr>
          <w:p w14:paraId="391F36CE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D864045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225C8331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221A679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317,502</w:t>
            </w:r>
          </w:p>
        </w:tc>
      </w:tr>
      <w:tr w:rsidR="00DD10FF" w:rsidRPr="00682823" w14:paraId="16AEEF79" w14:textId="77777777" w:rsidTr="00153FDA">
        <w:tc>
          <w:tcPr>
            <w:tcW w:w="2088" w:type="dxa"/>
          </w:tcPr>
          <w:p w14:paraId="3C6B8B7F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D36A6C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3DA65833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31926163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740,602</w:t>
            </w:r>
          </w:p>
        </w:tc>
        <w:tc>
          <w:tcPr>
            <w:tcW w:w="270" w:type="dxa"/>
            <w:gridSpan w:val="2"/>
            <w:vAlign w:val="bottom"/>
          </w:tcPr>
          <w:p w14:paraId="57AEEA08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C55114A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8,589,510</w:t>
            </w:r>
          </w:p>
        </w:tc>
        <w:tc>
          <w:tcPr>
            <w:tcW w:w="236" w:type="dxa"/>
            <w:vAlign w:val="bottom"/>
          </w:tcPr>
          <w:p w14:paraId="168542AA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B3420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282,707</w:t>
            </w:r>
          </w:p>
        </w:tc>
        <w:tc>
          <w:tcPr>
            <w:tcW w:w="236" w:type="dxa"/>
            <w:vAlign w:val="bottom"/>
          </w:tcPr>
          <w:p w14:paraId="72EB6439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B70CC2D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372,977</w:t>
            </w:r>
          </w:p>
        </w:tc>
        <w:tc>
          <w:tcPr>
            <w:tcW w:w="236" w:type="dxa"/>
            <w:vAlign w:val="bottom"/>
          </w:tcPr>
          <w:p w14:paraId="4155C2B9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21C0E06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5952B559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550407E0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9,985,796</w:t>
            </w:r>
          </w:p>
        </w:tc>
      </w:tr>
      <w:tr w:rsidR="00DD10FF" w:rsidRPr="00682823" w14:paraId="3A4104E5" w14:textId="77777777" w:rsidTr="00153FDA">
        <w:tc>
          <w:tcPr>
            <w:tcW w:w="2088" w:type="dxa"/>
          </w:tcPr>
          <w:p w14:paraId="5025B94A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2423EE6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5273D06D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00FBB64" w14:textId="69300A22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54,170</w:t>
            </w:r>
          </w:p>
        </w:tc>
        <w:tc>
          <w:tcPr>
            <w:tcW w:w="270" w:type="dxa"/>
            <w:gridSpan w:val="2"/>
            <w:vAlign w:val="bottom"/>
          </w:tcPr>
          <w:p w14:paraId="3694C458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043D35B8" w14:textId="4314CE6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648,664</w:t>
            </w:r>
          </w:p>
        </w:tc>
        <w:tc>
          <w:tcPr>
            <w:tcW w:w="236" w:type="dxa"/>
            <w:vAlign w:val="bottom"/>
          </w:tcPr>
          <w:p w14:paraId="3B428DD7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3483B37" w14:textId="45FFA094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29,252</w:t>
            </w:r>
          </w:p>
        </w:tc>
        <w:tc>
          <w:tcPr>
            <w:tcW w:w="236" w:type="dxa"/>
            <w:vAlign w:val="bottom"/>
          </w:tcPr>
          <w:p w14:paraId="051452C0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7B731D7" w14:textId="65078686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9,883</w:t>
            </w:r>
          </w:p>
        </w:tc>
        <w:tc>
          <w:tcPr>
            <w:tcW w:w="236" w:type="dxa"/>
            <w:vAlign w:val="bottom"/>
          </w:tcPr>
          <w:p w14:paraId="4A000EBD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7F424D23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2D9627C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481FFD8" w14:textId="07258516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741,969</w:t>
            </w:r>
          </w:p>
        </w:tc>
      </w:tr>
      <w:tr w:rsidR="00DD10FF" w:rsidRPr="00682823" w14:paraId="7560732B" w14:textId="77777777" w:rsidTr="00153FDA">
        <w:tc>
          <w:tcPr>
            <w:tcW w:w="2088" w:type="dxa"/>
          </w:tcPr>
          <w:p w14:paraId="6B658FBE" w14:textId="77777777" w:rsidR="00DD10FF" w:rsidRPr="00682823" w:rsidRDefault="00DD10FF" w:rsidP="00682823">
            <w:pPr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</w:tcPr>
          <w:p w14:paraId="324861F6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1DE2F09D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26356D23" w14:textId="09BC7BD3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6AA890BC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5FC55EE7" w14:textId="2BECEB3E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(24,593)</w:t>
            </w:r>
          </w:p>
        </w:tc>
        <w:tc>
          <w:tcPr>
            <w:tcW w:w="236" w:type="dxa"/>
            <w:vAlign w:val="bottom"/>
          </w:tcPr>
          <w:p w14:paraId="31D69F42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11A86A91" w14:textId="195C6020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50CEA03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B7A2471" w14:textId="61D3DFF4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(20,385)</w:t>
            </w:r>
          </w:p>
        </w:tc>
        <w:tc>
          <w:tcPr>
            <w:tcW w:w="236" w:type="dxa"/>
            <w:vAlign w:val="bottom"/>
          </w:tcPr>
          <w:p w14:paraId="77D4FB75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40BFB3BC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155F136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</w:tcPr>
          <w:p w14:paraId="7B793E85" w14:textId="6B72F0CA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(44,978)</w:t>
            </w:r>
          </w:p>
        </w:tc>
      </w:tr>
      <w:tr w:rsidR="00DD10FF" w:rsidRPr="00682823" w14:paraId="72C7C697" w14:textId="77777777" w:rsidTr="00153FDA">
        <w:tc>
          <w:tcPr>
            <w:tcW w:w="2088" w:type="dxa"/>
          </w:tcPr>
          <w:p w14:paraId="199BAC84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0435FD94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4DBE08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F7FF347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AA4B160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5B358DC2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08C3C2C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0EED1EA8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9BDCF20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1BFCC07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602F45E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6A65B375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AA26C57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</w:tcPr>
          <w:p w14:paraId="24232178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D10FF" w:rsidRPr="00682823" w14:paraId="12247A58" w14:textId="77777777" w:rsidTr="00153FDA">
        <w:tc>
          <w:tcPr>
            <w:tcW w:w="2088" w:type="dxa"/>
          </w:tcPr>
          <w:p w14:paraId="751A926D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2"/>
                <w:szCs w:val="22"/>
              </w:rPr>
              <w:t>12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17705E4E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4CDE8FCE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13FB7E4" w14:textId="0F2017D0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547E6870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10797CE3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89</w:t>
            </w:r>
            <w:r w:rsidRPr="00682823">
              <w:rPr>
                <w:rFonts w:ascii="Angsana New" w:hAnsi="Angsana New"/>
                <w:szCs w:val="22"/>
              </w:rPr>
              <w:t>,917</w:t>
            </w:r>
          </w:p>
        </w:tc>
        <w:tc>
          <w:tcPr>
            <w:tcW w:w="236" w:type="dxa"/>
            <w:vAlign w:val="bottom"/>
          </w:tcPr>
          <w:p w14:paraId="1FB8CF08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0FEB3316" w14:textId="34D5114F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D1389EA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019EB552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19,955</w:t>
            </w:r>
          </w:p>
        </w:tc>
        <w:tc>
          <w:tcPr>
            <w:tcW w:w="236" w:type="dxa"/>
            <w:vAlign w:val="bottom"/>
          </w:tcPr>
          <w:p w14:paraId="409EC010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253B0546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64461D1A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</w:tcPr>
          <w:p w14:paraId="70D76401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109,872</w:t>
            </w:r>
          </w:p>
        </w:tc>
      </w:tr>
      <w:tr w:rsidR="00DD10FF" w:rsidRPr="00682823" w14:paraId="2930DAD9" w14:textId="77777777" w:rsidTr="00153FDA">
        <w:tc>
          <w:tcPr>
            <w:tcW w:w="2088" w:type="dxa"/>
          </w:tcPr>
          <w:p w14:paraId="1C763EBD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F51980C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7842F7D2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A300C" w14:textId="05682CFC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794,772</w:t>
            </w:r>
          </w:p>
        </w:tc>
        <w:tc>
          <w:tcPr>
            <w:tcW w:w="270" w:type="dxa"/>
            <w:gridSpan w:val="2"/>
            <w:vAlign w:val="bottom"/>
          </w:tcPr>
          <w:p w14:paraId="39820078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8D9B4" w14:textId="5E7FB11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9,303,498</w:t>
            </w:r>
          </w:p>
        </w:tc>
        <w:tc>
          <w:tcPr>
            <w:tcW w:w="236" w:type="dxa"/>
            <w:vAlign w:val="bottom"/>
          </w:tcPr>
          <w:p w14:paraId="2AA4ADA0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5A7CC" w14:textId="244037D0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311,959</w:t>
            </w:r>
          </w:p>
        </w:tc>
        <w:tc>
          <w:tcPr>
            <w:tcW w:w="236" w:type="dxa"/>
            <w:vAlign w:val="bottom"/>
          </w:tcPr>
          <w:p w14:paraId="1022FA54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A2B5A" w14:textId="1677EA4E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382,430</w:t>
            </w:r>
          </w:p>
        </w:tc>
        <w:tc>
          <w:tcPr>
            <w:tcW w:w="236" w:type="dxa"/>
            <w:vAlign w:val="bottom"/>
          </w:tcPr>
          <w:p w14:paraId="3A8DF66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7333D8E3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27147121" w14:textId="354698A1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4D1C8" w14:textId="74F0C13C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10,792,659</w:t>
            </w:r>
          </w:p>
        </w:tc>
      </w:tr>
      <w:tr w:rsidR="00DD10FF" w:rsidRPr="00682823" w14:paraId="0C0425B9" w14:textId="77777777" w:rsidTr="00153FDA">
        <w:tc>
          <w:tcPr>
            <w:tcW w:w="2088" w:type="dxa"/>
          </w:tcPr>
          <w:p w14:paraId="52486D9B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3FA1A4AE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37378B17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</w:tcPr>
          <w:p w14:paraId="68DFD010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3DE66D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14:paraId="7ABDE406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61E1A0E8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</w:tcPr>
          <w:p w14:paraId="27E6BF52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5A467ADD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</w:tcPr>
          <w:p w14:paraId="5CE45476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3E892D73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44" w:type="dxa"/>
          </w:tcPr>
          <w:p w14:paraId="2FA174E9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00EEA35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73BCBBF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DD10FF" w:rsidRPr="00682823" w14:paraId="6BE6EECD" w14:textId="77777777" w:rsidTr="00153FDA">
        <w:tc>
          <w:tcPr>
            <w:tcW w:w="2088" w:type="dxa"/>
          </w:tcPr>
          <w:p w14:paraId="1627DAB0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0" w:type="dxa"/>
            <w:vAlign w:val="bottom"/>
          </w:tcPr>
          <w:p w14:paraId="11FD596C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left="-108" w:right="-3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F5C42A6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175BFE8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D500CD0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73083FC2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E82D829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CAB58EA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47ECF70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FE8F200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98BCA5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0C89ED32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25D562E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1BFF355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3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DD10FF" w:rsidRPr="00682823" w14:paraId="6BEF2786" w14:textId="77777777" w:rsidTr="00153FDA">
        <w:tc>
          <w:tcPr>
            <w:tcW w:w="2088" w:type="dxa"/>
          </w:tcPr>
          <w:p w14:paraId="1564101B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sz w:val="22"/>
                <w:szCs w:val="22"/>
              </w:rPr>
              <w:t>1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68282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vAlign w:val="bottom"/>
          </w:tcPr>
          <w:p w14:paraId="3ACAA95C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</w:tcPr>
          <w:p w14:paraId="0BD00831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6D6E424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3CFB1697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079E6CB6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63BD2B07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6B288C20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D9486A3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5FDDAFB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46C698C3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</w:tcPr>
          <w:p w14:paraId="4BDF58EA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5262EE4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85D3CB8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DD10FF" w:rsidRPr="00682823" w14:paraId="751DA777" w14:textId="77777777" w:rsidTr="00153FDA">
        <w:tc>
          <w:tcPr>
            <w:tcW w:w="2088" w:type="dxa"/>
          </w:tcPr>
          <w:p w14:paraId="50CC20DC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2158864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</w:tcPr>
          <w:p w14:paraId="4F1E3074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435C0F5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2D3869A5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39B555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8EE6848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D2342EF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CCBAE2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CE5EF00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1C0EE078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01C60CAD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25E0FB5A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43176F82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DD10FF" w:rsidRPr="00682823" w14:paraId="5F5A33BB" w14:textId="77777777" w:rsidTr="00153FDA">
        <w:tc>
          <w:tcPr>
            <w:tcW w:w="2088" w:type="dxa"/>
          </w:tcPr>
          <w:p w14:paraId="0DAE66E3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DC03E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</w:tcPr>
          <w:p w14:paraId="02B50A0E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64F748E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613751A4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243DA45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20194CCE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5A4361C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7BC774A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6438FE50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7981383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6D57CC62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0" w:type="dxa"/>
            <w:gridSpan w:val="2"/>
            <w:vAlign w:val="bottom"/>
          </w:tcPr>
          <w:p w14:paraId="5C48C369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D7E11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A54150" w:rsidRPr="00682823" w14:paraId="21F6D17C" w14:textId="77777777" w:rsidTr="00153FDA">
        <w:tc>
          <w:tcPr>
            <w:tcW w:w="2088" w:type="dxa"/>
          </w:tcPr>
          <w:p w14:paraId="66792889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5114F66C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C3E613B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934" w:type="dxa"/>
          </w:tcPr>
          <w:p w14:paraId="7024DFA9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gridSpan w:val="2"/>
          </w:tcPr>
          <w:p w14:paraId="51A53E52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B54A73B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9A05B4D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</w:tcPr>
          <w:p w14:paraId="67DB5CC8" w14:textId="77777777" w:rsidR="00A54150" w:rsidRPr="00682823" w:rsidRDefault="00A54150" w:rsidP="00682823">
            <w:pPr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5834D41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</w:tcPr>
          <w:p w14:paraId="7937A654" w14:textId="77777777" w:rsidR="00A54150" w:rsidRPr="00682823" w:rsidRDefault="00A54150" w:rsidP="00682823">
            <w:pPr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6F4DE0C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5AF7642D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gridSpan w:val="2"/>
          </w:tcPr>
          <w:p w14:paraId="5FCAE8D0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065264EF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</w:rPr>
            </w:pPr>
          </w:p>
        </w:tc>
      </w:tr>
      <w:tr w:rsidR="00A54150" w:rsidRPr="00682823" w14:paraId="6DA5423F" w14:textId="77777777" w:rsidTr="00153FDA">
        <w:tc>
          <w:tcPr>
            <w:tcW w:w="2088" w:type="dxa"/>
          </w:tcPr>
          <w:p w14:paraId="5476FBC0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00" w:type="dxa"/>
          </w:tcPr>
          <w:p w14:paraId="73A4E2E4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7A1457C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11EA1FDE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DD53EA5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D12638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AB409DC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17EB1CC2" w14:textId="77777777" w:rsidR="00A54150" w:rsidRPr="00682823" w:rsidRDefault="00A54150" w:rsidP="00682823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1BAFE2B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DB57A3B" w14:textId="77777777" w:rsidR="00A54150" w:rsidRPr="00682823" w:rsidRDefault="00A54150" w:rsidP="00682823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1F15A1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518DA66A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236240C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3"/>
          </w:tcPr>
          <w:p w14:paraId="3211BDA5" w14:textId="77777777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3577" w:rsidRPr="00682823" w14:paraId="6D6A0711" w14:textId="77777777" w:rsidTr="00153FDA">
        <w:tc>
          <w:tcPr>
            <w:tcW w:w="2088" w:type="dxa"/>
          </w:tcPr>
          <w:p w14:paraId="77EB6CE2" w14:textId="225194EB" w:rsidR="00203577" w:rsidRPr="00682823" w:rsidRDefault="0020357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DBD2000" w14:textId="2361C82D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ind w:left="-105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923,545</w:t>
            </w:r>
          </w:p>
        </w:tc>
        <w:tc>
          <w:tcPr>
            <w:tcW w:w="236" w:type="dxa"/>
          </w:tcPr>
          <w:p w14:paraId="7B816A40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391E2A5E" w14:textId="0747C49C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520,122</w:t>
            </w:r>
          </w:p>
        </w:tc>
        <w:tc>
          <w:tcPr>
            <w:tcW w:w="270" w:type="dxa"/>
            <w:gridSpan w:val="2"/>
            <w:vAlign w:val="bottom"/>
          </w:tcPr>
          <w:p w14:paraId="554C1F41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457E8E9" w14:textId="401EB7E4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3,700,070</w:t>
            </w:r>
          </w:p>
        </w:tc>
        <w:tc>
          <w:tcPr>
            <w:tcW w:w="236" w:type="dxa"/>
            <w:vAlign w:val="bottom"/>
          </w:tcPr>
          <w:p w14:paraId="1B8F2CDB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5EB88AD9" w14:textId="05C640E1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64,873</w:t>
            </w:r>
          </w:p>
        </w:tc>
        <w:tc>
          <w:tcPr>
            <w:tcW w:w="236" w:type="dxa"/>
            <w:vAlign w:val="bottom"/>
          </w:tcPr>
          <w:p w14:paraId="68B396FF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4CB4B19E" w14:textId="074B912B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11,650</w:t>
            </w:r>
          </w:p>
        </w:tc>
        <w:tc>
          <w:tcPr>
            <w:tcW w:w="236" w:type="dxa"/>
            <w:vAlign w:val="bottom"/>
          </w:tcPr>
          <w:p w14:paraId="4B0ED357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12CE7B63" w14:textId="7EBEF9E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52,043</w:t>
            </w:r>
          </w:p>
        </w:tc>
        <w:tc>
          <w:tcPr>
            <w:tcW w:w="270" w:type="dxa"/>
            <w:gridSpan w:val="2"/>
            <w:vAlign w:val="bottom"/>
          </w:tcPr>
          <w:p w14:paraId="16604315" w14:textId="77777777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05FA465D" w14:textId="53E371AA" w:rsidR="00203577" w:rsidRPr="00682823" w:rsidRDefault="00203577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5,272,303</w:t>
            </w:r>
          </w:p>
        </w:tc>
      </w:tr>
      <w:tr w:rsidR="00A54150" w:rsidRPr="00682823" w14:paraId="36817111" w14:textId="77777777" w:rsidTr="00153FDA">
        <w:tc>
          <w:tcPr>
            <w:tcW w:w="2088" w:type="dxa"/>
          </w:tcPr>
          <w:p w14:paraId="0583081E" w14:textId="4FDBD7DF" w:rsidR="00A54150" w:rsidRPr="00682823" w:rsidRDefault="00A5415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0196A"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EDB12BC" w14:textId="3AB4B72E" w:rsidR="00A54150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left="-105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933,116</w:t>
            </w:r>
          </w:p>
        </w:tc>
        <w:tc>
          <w:tcPr>
            <w:tcW w:w="236" w:type="dxa"/>
          </w:tcPr>
          <w:p w14:paraId="056A73BE" w14:textId="77777777" w:rsidR="00A54150" w:rsidRPr="00682823" w:rsidRDefault="00A54150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40BBA76F" w14:textId="27A14ED8" w:rsidR="00A54150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483,137</w:t>
            </w:r>
          </w:p>
        </w:tc>
        <w:tc>
          <w:tcPr>
            <w:tcW w:w="270" w:type="dxa"/>
            <w:gridSpan w:val="2"/>
            <w:vAlign w:val="bottom"/>
          </w:tcPr>
          <w:p w14:paraId="7A13376B" w14:textId="77777777" w:rsidR="00A54150" w:rsidRPr="00682823" w:rsidRDefault="00A54150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E420BDE" w14:textId="769AEE66" w:rsidR="00A54150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3,471,873</w:t>
            </w:r>
          </w:p>
        </w:tc>
        <w:tc>
          <w:tcPr>
            <w:tcW w:w="236" w:type="dxa"/>
            <w:vAlign w:val="bottom"/>
          </w:tcPr>
          <w:p w14:paraId="56CE1133" w14:textId="77777777" w:rsidR="00A54150" w:rsidRPr="00682823" w:rsidRDefault="00A54150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3A76AB4B" w14:textId="2ABD46E1" w:rsidR="00A54150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76,529</w:t>
            </w:r>
          </w:p>
        </w:tc>
        <w:tc>
          <w:tcPr>
            <w:tcW w:w="236" w:type="dxa"/>
            <w:vAlign w:val="bottom"/>
          </w:tcPr>
          <w:p w14:paraId="759626F2" w14:textId="77777777" w:rsidR="00A54150" w:rsidRPr="00682823" w:rsidRDefault="00A54150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1C6115CA" w14:textId="58E698EE" w:rsidR="00A54150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11,962</w:t>
            </w:r>
          </w:p>
        </w:tc>
        <w:tc>
          <w:tcPr>
            <w:tcW w:w="236" w:type="dxa"/>
            <w:vAlign w:val="bottom"/>
          </w:tcPr>
          <w:p w14:paraId="538DB43C" w14:textId="77777777" w:rsidR="00A54150" w:rsidRPr="00682823" w:rsidRDefault="00A54150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7E483111" w14:textId="236C78FD" w:rsidR="00A54150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325,813</w:t>
            </w:r>
          </w:p>
        </w:tc>
        <w:tc>
          <w:tcPr>
            <w:tcW w:w="270" w:type="dxa"/>
            <w:gridSpan w:val="2"/>
            <w:vAlign w:val="bottom"/>
          </w:tcPr>
          <w:p w14:paraId="328F601F" w14:textId="77777777" w:rsidR="00A54150" w:rsidRPr="00682823" w:rsidRDefault="00A54150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41676459" w14:textId="5A8B1554" w:rsidR="00A54150" w:rsidRPr="00682823" w:rsidRDefault="0078198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5,302,430</w:t>
            </w:r>
          </w:p>
        </w:tc>
      </w:tr>
      <w:tr w:rsidR="00FA43FC" w:rsidRPr="00682823" w14:paraId="4D374CC1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1EDB5EA3" w14:textId="202E8039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11" w:type="dxa"/>
            <w:gridSpan w:val="16"/>
            <w:tcBorders>
              <w:bottom w:val="single" w:sz="4" w:space="0" w:color="auto"/>
            </w:tcBorders>
          </w:tcPr>
          <w:p w14:paraId="60CA554D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 (พันบาท)</w:t>
            </w:r>
          </w:p>
        </w:tc>
      </w:tr>
      <w:tr w:rsidR="00FA43FC" w:rsidRPr="00682823" w14:paraId="2FA8BF3B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5D886386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45EFC99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0D4928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27BC59A0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FC71DA5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14C950EF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A329C65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52A691AD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5B2F8285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8AF1F01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145386B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5792062F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8042473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</w:tcPr>
          <w:p w14:paraId="71F719E1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43FC" w:rsidRPr="00682823" w14:paraId="66C909D4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77BD02E3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924B11B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AB2F59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54461AA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B63AC2D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9D0DFAA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2141C5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6FE4E134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3AA08266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3AB75C4C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75C8FE6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25093E8D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EB17273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</w:tcPr>
          <w:p w14:paraId="28808DB4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43FC" w:rsidRPr="00682823" w14:paraId="1FAE3EEC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498B093E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5EE79B2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BF8A43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7281C0F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36" w:type="dxa"/>
          </w:tcPr>
          <w:p w14:paraId="68C93E9E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0B742511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1BEC5B6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EB38401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17DBC647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55246D7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0749706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33D290C1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236" w:type="dxa"/>
            <w:gridSpan w:val="2"/>
          </w:tcPr>
          <w:p w14:paraId="30081235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14:paraId="40AF49C7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43FC" w:rsidRPr="00682823" w14:paraId="56EB8AE6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7AB09F39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D95673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</w:tcPr>
          <w:p w14:paraId="00D666A7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C2CC539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C96EA29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64A1ECA7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3300A0A1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A1F11C9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36" w:type="dxa"/>
          </w:tcPr>
          <w:p w14:paraId="54FA28EE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01154B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6" w:type="dxa"/>
          </w:tcPr>
          <w:p w14:paraId="709AA81F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7830B135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36" w:type="dxa"/>
            <w:gridSpan w:val="2"/>
          </w:tcPr>
          <w:p w14:paraId="7F0B3982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6CAA28C9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A43FC" w:rsidRPr="00682823" w14:paraId="5995E8E1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253C7857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0" w:type="dxa"/>
          </w:tcPr>
          <w:p w14:paraId="1BE172D5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FF04F6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7C6E11F4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5B3AD83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79143568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36" w:type="dxa"/>
          </w:tcPr>
          <w:p w14:paraId="1751C72D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3752CE82" w14:textId="77777777" w:rsidR="00FA43FC" w:rsidRPr="00682823" w:rsidRDefault="00FA43FC" w:rsidP="0068282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C91DCD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048933BE" w14:textId="77777777" w:rsidR="00FA43FC" w:rsidRPr="00682823" w:rsidRDefault="00FA43FC" w:rsidP="0068282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92B3A7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7D02C6E9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E95D027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</w:tcPr>
          <w:p w14:paraId="045F5D96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84CB3" w:rsidRPr="00682823" w14:paraId="13BE399E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6713F214" w14:textId="316323D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sz w:val="22"/>
                <w:szCs w:val="22"/>
              </w:rPr>
              <w:t>1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682823">
              <w:rPr>
                <w:rFonts w:ascii="Angsana New" w:hAnsi="Angsana New"/>
                <w:sz w:val="22"/>
                <w:szCs w:val="22"/>
              </w:rPr>
              <w:t xml:space="preserve">2566 </w:t>
            </w:r>
          </w:p>
        </w:tc>
        <w:tc>
          <w:tcPr>
            <w:tcW w:w="900" w:type="dxa"/>
          </w:tcPr>
          <w:p w14:paraId="033ACA27" w14:textId="37B619C5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667,323</w:t>
            </w:r>
          </w:p>
        </w:tc>
        <w:tc>
          <w:tcPr>
            <w:tcW w:w="236" w:type="dxa"/>
            <w:vAlign w:val="bottom"/>
          </w:tcPr>
          <w:p w14:paraId="0169E854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7028DCC" w14:textId="178B3CA8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343,127</w:t>
            </w:r>
          </w:p>
        </w:tc>
        <w:tc>
          <w:tcPr>
            <w:tcW w:w="236" w:type="dxa"/>
            <w:vAlign w:val="bottom"/>
          </w:tcPr>
          <w:p w14:paraId="1806AD30" w14:textId="7777777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32EC841" w14:textId="245616AA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6,683,580</w:t>
            </w:r>
          </w:p>
        </w:tc>
        <w:tc>
          <w:tcPr>
            <w:tcW w:w="236" w:type="dxa"/>
            <w:vAlign w:val="bottom"/>
          </w:tcPr>
          <w:p w14:paraId="44C539D5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D488083" w14:textId="274E56BB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276,202</w:t>
            </w:r>
          </w:p>
        </w:tc>
        <w:tc>
          <w:tcPr>
            <w:tcW w:w="236" w:type="dxa"/>
            <w:vAlign w:val="bottom"/>
          </w:tcPr>
          <w:p w14:paraId="4176FD27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CDA99A9" w14:textId="6453FB2A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332,901</w:t>
            </w:r>
          </w:p>
        </w:tc>
        <w:tc>
          <w:tcPr>
            <w:tcW w:w="236" w:type="dxa"/>
            <w:vAlign w:val="bottom"/>
          </w:tcPr>
          <w:p w14:paraId="3945AFBA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173496A" w14:textId="5426B03A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900</w:t>
            </w:r>
          </w:p>
        </w:tc>
        <w:tc>
          <w:tcPr>
            <w:tcW w:w="236" w:type="dxa"/>
            <w:gridSpan w:val="2"/>
            <w:vAlign w:val="bottom"/>
          </w:tcPr>
          <w:p w14:paraId="7ED42EFC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D1B84B1" w14:textId="181F5F30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8,304,033</w:t>
            </w:r>
          </w:p>
        </w:tc>
      </w:tr>
      <w:tr w:rsidR="00784CB3" w:rsidRPr="00682823" w14:paraId="3C4F6BEE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03B52889" w14:textId="534E020F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57E0C3D8" w14:textId="627331BE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64C61886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1EA7AB77" w14:textId="067EBEF9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2,706</w:t>
            </w:r>
          </w:p>
        </w:tc>
        <w:tc>
          <w:tcPr>
            <w:tcW w:w="236" w:type="dxa"/>
            <w:vAlign w:val="bottom"/>
          </w:tcPr>
          <w:p w14:paraId="2169C574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</w:tcPr>
          <w:p w14:paraId="71C8C915" w14:textId="5577746D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67,517</w:t>
            </w:r>
          </w:p>
        </w:tc>
        <w:tc>
          <w:tcPr>
            <w:tcW w:w="236" w:type="dxa"/>
            <w:vAlign w:val="bottom"/>
          </w:tcPr>
          <w:p w14:paraId="3ED71195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BCA4AC8" w14:textId="2552D0FE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44,326</w:t>
            </w:r>
          </w:p>
        </w:tc>
        <w:tc>
          <w:tcPr>
            <w:tcW w:w="236" w:type="dxa"/>
            <w:vAlign w:val="bottom"/>
          </w:tcPr>
          <w:p w14:paraId="7AA3C9B2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87DB935" w14:textId="2BCD88A0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915</w:t>
            </w:r>
          </w:p>
        </w:tc>
        <w:tc>
          <w:tcPr>
            <w:tcW w:w="236" w:type="dxa"/>
            <w:vAlign w:val="bottom"/>
          </w:tcPr>
          <w:p w14:paraId="0A3716BA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</w:tcPr>
          <w:p w14:paraId="7E6F8368" w14:textId="04ACF272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50,546</w:t>
            </w:r>
          </w:p>
        </w:tc>
        <w:tc>
          <w:tcPr>
            <w:tcW w:w="236" w:type="dxa"/>
            <w:gridSpan w:val="2"/>
            <w:vAlign w:val="bottom"/>
          </w:tcPr>
          <w:p w14:paraId="17112292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7680333" w14:textId="4A77D73D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166,010</w:t>
            </w:r>
          </w:p>
        </w:tc>
      </w:tr>
      <w:tr w:rsidR="00784CB3" w:rsidRPr="00682823" w14:paraId="70CAAB09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4DEC7056" w14:textId="2BFDA44E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029E7C25" w14:textId="125CD1FC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(10,308)</w:t>
            </w:r>
          </w:p>
        </w:tc>
        <w:tc>
          <w:tcPr>
            <w:tcW w:w="236" w:type="dxa"/>
            <w:vAlign w:val="bottom"/>
          </w:tcPr>
          <w:p w14:paraId="150D564F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BB4D763" w14:textId="591A98C8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23B7D4C5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5E6A614E" w14:textId="59268B71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(8)</w:t>
            </w:r>
          </w:p>
        </w:tc>
        <w:tc>
          <w:tcPr>
            <w:tcW w:w="236" w:type="dxa"/>
            <w:vAlign w:val="bottom"/>
          </w:tcPr>
          <w:p w14:paraId="3223E213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5A4CC98" w14:textId="087ED3EB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(66)</w:t>
            </w:r>
          </w:p>
        </w:tc>
        <w:tc>
          <w:tcPr>
            <w:tcW w:w="236" w:type="dxa"/>
            <w:vAlign w:val="bottom"/>
          </w:tcPr>
          <w:p w14:paraId="3E49A6F4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A96C046" w14:textId="5466AF96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(34,856)</w:t>
            </w:r>
          </w:p>
        </w:tc>
        <w:tc>
          <w:tcPr>
            <w:tcW w:w="236" w:type="dxa"/>
            <w:vAlign w:val="bottom"/>
          </w:tcPr>
          <w:p w14:paraId="745B0AE7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63BE3913" w14:textId="5CC8DC10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vAlign w:val="bottom"/>
          </w:tcPr>
          <w:p w14:paraId="13A0832B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0FD4C65E" w14:textId="7E04AD7E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(45,238)</w:t>
            </w:r>
          </w:p>
        </w:tc>
      </w:tr>
      <w:tr w:rsidR="00784CB3" w:rsidRPr="00682823" w14:paraId="162E8CC4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2A105C86" w14:textId="3DA84D8F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ตัด</w:t>
            </w:r>
            <w:r w:rsidRPr="00682823">
              <w:rPr>
                <w:rFonts w:ascii="Angsana New" w:hAnsi="Angsana New"/>
                <w:sz w:val="22"/>
                <w:szCs w:val="22"/>
                <w:cs/>
                <w:lang w:val="en-GB"/>
              </w:rPr>
              <w:t>บัญชี</w:t>
            </w:r>
          </w:p>
        </w:tc>
        <w:tc>
          <w:tcPr>
            <w:tcW w:w="900" w:type="dxa"/>
            <w:tcBorders>
              <w:bottom w:val="nil"/>
            </w:tcBorders>
          </w:tcPr>
          <w:p w14:paraId="50BA5C04" w14:textId="26811DF3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868EF68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CB5161E" w14:textId="7AFD7EE8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A1E2C41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12948BAA" w14:textId="49F8FBBB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7BEA843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849F253" w14:textId="33A4C23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(50)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7E227C7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A1CDE06" w14:textId="0193AE6E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07E791F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3EF99E83" w14:textId="5F85D215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0942D1FF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637EE546" w14:textId="4EEAA86E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(50)</w:t>
            </w:r>
          </w:p>
        </w:tc>
      </w:tr>
      <w:tr w:rsidR="00784CB3" w:rsidRPr="00682823" w14:paraId="02788D5C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32DF5AF9" w14:textId="277FF594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DB1BF86" w14:textId="7777777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70D52F1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533CA89" w14:textId="7777777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EED9B39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</w:tcPr>
          <w:p w14:paraId="6C68AF0C" w14:textId="7777777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7105B4B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98B1082" w14:textId="7777777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70510EA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86691A2" w14:textId="7777777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1EDEFA2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</w:tcPr>
          <w:p w14:paraId="600EF663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390F1A51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137173EA" w14:textId="7777777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84CB3" w:rsidRPr="00682823" w14:paraId="76516623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47FA3815" w14:textId="0E6A4F0E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2"/>
                <w:szCs w:val="22"/>
              </w:rPr>
              <w:t>12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464B67" w14:textId="5BC2D2A0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4C79D16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8E239B3" w14:textId="011B796B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19,149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9CC404C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</w:tcPr>
          <w:p w14:paraId="5BCB8D42" w14:textId="27E0636B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77,753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AF6FB2A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00E3A18" w14:textId="119E1211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CD7A1A2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7608172" w14:textId="2A58B2DE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64,625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C52B1BA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</w:tcPr>
          <w:p w14:paraId="3B791911" w14:textId="584BE428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FC37B9E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796A1916" w14:textId="3471C43C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161,527</w:t>
            </w:r>
          </w:p>
        </w:tc>
      </w:tr>
      <w:tr w:rsidR="00784CB3" w:rsidRPr="00682823" w14:paraId="303A2047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12DB08FB" w14:textId="4B74FA50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7F44D7C" w14:textId="174A3AC9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24D991C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25F7CC2C" w14:textId="334F52A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900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2E607759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single" w:sz="4" w:space="0" w:color="auto"/>
            </w:tcBorders>
          </w:tcPr>
          <w:p w14:paraId="45CF501F" w14:textId="1AACB4AA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D419758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1857DBE5" w14:textId="632AA4EE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D9B9A42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5579CD69" w14:textId="6562F6AC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CCA23AA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single" w:sz="4" w:space="0" w:color="auto"/>
            </w:tcBorders>
          </w:tcPr>
          <w:p w14:paraId="31C70787" w14:textId="6D8ACA43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(900)</w:t>
            </w:r>
          </w:p>
        </w:tc>
        <w:tc>
          <w:tcPr>
            <w:tcW w:w="236" w:type="dxa"/>
            <w:gridSpan w:val="2"/>
            <w:tcBorders>
              <w:top w:val="nil"/>
            </w:tcBorders>
            <w:vAlign w:val="bottom"/>
          </w:tcPr>
          <w:p w14:paraId="3B78868F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14:paraId="19CEDE7D" w14:textId="0C422BD1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</w:tr>
      <w:tr w:rsidR="00784CB3" w:rsidRPr="00682823" w14:paraId="73B6EBF0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40F5067B" w14:textId="3E902B6D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06697D" w14:textId="123A38B5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657,015</w:t>
            </w:r>
          </w:p>
        </w:tc>
        <w:tc>
          <w:tcPr>
            <w:tcW w:w="236" w:type="dxa"/>
            <w:vAlign w:val="bottom"/>
          </w:tcPr>
          <w:p w14:paraId="78099ADA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386911D" w14:textId="73E1F421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365,882</w:t>
            </w:r>
          </w:p>
        </w:tc>
        <w:tc>
          <w:tcPr>
            <w:tcW w:w="236" w:type="dxa"/>
            <w:vAlign w:val="bottom"/>
          </w:tcPr>
          <w:p w14:paraId="7C79B902" w14:textId="7777777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vAlign w:val="bottom"/>
          </w:tcPr>
          <w:p w14:paraId="64BB79C3" w14:textId="73F208E4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6,828,842</w:t>
            </w:r>
          </w:p>
        </w:tc>
        <w:tc>
          <w:tcPr>
            <w:tcW w:w="236" w:type="dxa"/>
            <w:vAlign w:val="bottom"/>
          </w:tcPr>
          <w:p w14:paraId="073B0762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7E96F066" w14:textId="2D7D007A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320,412</w:t>
            </w:r>
          </w:p>
        </w:tc>
        <w:tc>
          <w:tcPr>
            <w:tcW w:w="236" w:type="dxa"/>
            <w:vAlign w:val="bottom"/>
          </w:tcPr>
          <w:p w14:paraId="7F9162ED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078D1144" w14:textId="149BF02E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363,585</w:t>
            </w:r>
          </w:p>
        </w:tc>
        <w:tc>
          <w:tcPr>
            <w:tcW w:w="236" w:type="dxa"/>
            <w:vAlign w:val="bottom"/>
          </w:tcPr>
          <w:p w14:paraId="49DC1839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vAlign w:val="bottom"/>
          </w:tcPr>
          <w:p w14:paraId="1B9A173B" w14:textId="3C35DF03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50,546</w:t>
            </w:r>
          </w:p>
        </w:tc>
        <w:tc>
          <w:tcPr>
            <w:tcW w:w="236" w:type="dxa"/>
            <w:gridSpan w:val="2"/>
            <w:vAlign w:val="bottom"/>
          </w:tcPr>
          <w:p w14:paraId="0179E1B8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3BD4F48F" w14:textId="518A79AE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8,586,282</w:t>
            </w:r>
          </w:p>
        </w:tc>
      </w:tr>
      <w:tr w:rsidR="006E4D63" w:rsidRPr="00682823" w14:paraId="53AF2979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4B864142" w14:textId="77777777" w:rsidR="006E4D63" w:rsidRPr="00682823" w:rsidRDefault="006E4D6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882708B" w14:textId="7CF9B9C4" w:rsidR="006E4D63" w:rsidRPr="00682823" w:rsidRDefault="006E4D6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9,571</w:t>
            </w:r>
          </w:p>
        </w:tc>
        <w:tc>
          <w:tcPr>
            <w:tcW w:w="236" w:type="dxa"/>
            <w:vAlign w:val="bottom"/>
          </w:tcPr>
          <w:p w14:paraId="3F247018" w14:textId="77777777" w:rsidR="006E4D63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73ED1C43" w14:textId="52638749" w:rsidR="006E4D63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5,374</w:t>
            </w:r>
          </w:p>
        </w:tc>
        <w:tc>
          <w:tcPr>
            <w:tcW w:w="236" w:type="dxa"/>
            <w:vAlign w:val="bottom"/>
          </w:tcPr>
          <w:p w14:paraId="6A62247B" w14:textId="77777777" w:rsidR="006E4D63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</w:tcPr>
          <w:p w14:paraId="521E837C" w14:textId="5D3D8B18" w:rsidR="006E4D63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</w:rPr>
              <w:t>369,464</w:t>
            </w:r>
          </w:p>
        </w:tc>
        <w:tc>
          <w:tcPr>
            <w:tcW w:w="236" w:type="dxa"/>
            <w:vAlign w:val="bottom"/>
          </w:tcPr>
          <w:p w14:paraId="77A70F19" w14:textId="77777777" w:rsidR="006E4D63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EFB373A" w14:textId="3D8DEEE0" w:rsidR="006E4D63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39,718</w:t>
            </w:r>
          </w:p>
        </w:tc>
        <w:tc>
          <w:tcPr>
            <w:tcW w:w="236" w:type="dxa"/>
            <w:vAlign w:val="bottom"/>
          </w:tcPr>
          <w:p w14:paraId="6682A3BB" w14:textId="77777777" w:rsidR="006E4D63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CD019D8" w14:textId="08B9E181" w:rsidR="006E4D63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6,68</w:t>
            </w:r>
            <w:r w:rsidR="00E33000" w:rsidRPr="00682823">
              <w:rPr>
                <w:rFonts w:ascii="Angsana New" w:hAnsi="Angsana New"/>
                <w:szCs w:val="22"/>
              </w:rPr>
              <w:t>3</w:t>
            </w:r>
          </w:p>
        </w:tc>
        <w:tc>
          <w:tcPr>
            <w:tcW w:w="236" w:type="dxa"/>
            <w:vAlign w:val="bottom"/>
          </w:tcPr>
          <w:p w14:paraId="167C564D" w14:textId="77777777" w:rsidR="006E4D63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</w:tcPr>
          <w:p w14:paraId="3B0791DA" w14:textId="3AD1F8FE" w:rsidR="006E4D63" w:rsidRPr="00682823" w:rsidRDefault="006E4D6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287,497</w:t>
            </w:r>
          </w:p>
        </w:tc>
        <w:tc>
          <w:tcPr>
            <w:tcW w:w="236" w:type="dxa"/>
            <w:gridSpan w:val="2"/>
            <w:vAlign w:val="bottom"/>
          </w:tcPr>
          <w:p w14:paraId="2C7335C8" w14:textId="77777777" w:rsidR="006E4D63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AE30E79" w14:textId="03B4D8CF" w:rsidR="006E4D63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718,30</w:t>
            </w:r>
            <w:r w:rsidR="00E33000" w:rsidRPr="00682823">
              <w:rPr>
                <w:rFonts w:ascii="Angsana New" w:hAnsi="Angsana New"/>
                <w:szCs w:val="22"/>
              </w:rPr>
              <w:t>7</w:t>
            </w:r>
          </w:p>
        </w:tc>
      </w:tr>
      <w:tr w:rsidR="00DD10FF" w:rsidRPr="00682823" w14:paraId="103A8CD2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  <w:tcBorders>
              <w:bottom w:val="nil"/>
            </w:tcBorders>
          </w:tcPr>
          <w:p w14:paraId="01D6E7EB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2C8BD77F" w14:textId="7854224C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BD6F4AA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074D9DA" w14:textId="0A4B0CC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D64D99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116BB26A" w14:textId="5E758032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(5,060)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BA83916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FA3041E" w14:textId="5020D576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BE1C7F2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FC0489C" w14:textId="29CAB9FD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(20,</w:t>
            </w:r>
            <w:r w:rsidRPr="00682823">
              <w:rPr>
                <w:rFonts w:ascii="Angsana New" w:hAnsi="Angsana New"/>
                <w:szCs w:val="22"/>
              </w:rPr>
              <w:t>69</w:t>
            </w:r>
            <w:r w:rsidR="00E33000" w:rsidRPr="00682823">
              <w:rPr>
                <w:rFonts w:ascii="Angsana New" w:hAnsi="Angsana New"/>
                <w:szCs w:val="22"/>
              </w:rPr>
              <w:t>8</w:t>
            </w:r>
            <w:r w:rsidRPr="00682823">
              <w:rPr>
                <w:rFonts w:ascii="Angsana New" w:hAnsi="Angsana New"/>
                <w:szCs w:val="22"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EAE5D44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123CD651" w14:textId="06820A1E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42F6A862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0BA691F8" w14:textId="0DE4D678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(25,75</w:t>
            </w:r>
            <w:r w:rsidR="00E33000" w:rsidRPr="00682823">
              <w:rPr>
                <w:rFonts w:ascii="Angsana New" w:hAnsi="Angsana New"/>
                <w:szCs w:val="22"/>
                <w:lang w:bidi="th-TH"/>
              </w:rPr>
              <w:t>8</w:t>
            </w:r>
            <w:r w:rsidRPr="00682823">
              <w:rPr>
                <w:rFonts w:ascii="Angsana New" w:hAnsi="Angsana New"/>
                <w:szCs w:val="22"/>
                <w:lang w:bidi="th-TH"/>
              </w:rPr>
              <w:t>)</w:t>
            </w:r>
          </w:p>
        </w:tc>
      </w:tr>
      <w:tr w:rsidR="0070046E" w:rsidRPr="00682823" w14:paraId="065946F2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  <w:tcBorders>
              <w:bottom w:val="nil"/>
            </w:tcBorders>
          </w:tcPr>
          <w:p w14:paraId="3DE798C0" w14:textId="1A2A5D7E" w:rsidR="0070046E" w:rsidRPr="00682823" w:rsidRDefault="007004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  <w:tcBorders>
              <w:bottom w:val="nil"/>
            </w:tcBorders>
          </w:tcPr>
          <w:p w14:paraId="78DBD0EB" w14:textId="77777777" w:rsidR="0070046E" w:rsidRPr="00682823" w:rsidRDefault="007004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3EAB90A" w14:textId="77777777" w:rsidR="0070046E" w:rsidRPr="00682823" w:rsidRDefault="007004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EC97D3C" w14:textId="77777777" w:rsidR="0070046E" w:rsidRPr="00682823" w:rsidRDefault="007004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2D66760" w14:textId="77777777" w:rsidR="0070046E" w:rsidRPr="00682823" w:rsidRDefault="007004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46489C06" w14:textId="754AD452" w:rsidR="0070046E" w:rsidRPr="00682823" w:rsidRDefault="007004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A967D53" w14:textId="77777777" w:rsidR="0070046E" w:rsidRPr="00682823" w:rsidRDefault="007004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A52CF9E" w14:textId="77777777" w:rsidR="0070046E" w:rsidRPr="00682823" w:rsidRDefault="007004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5F39A8B" w14:textId="77777777" w:rsidR="0070046E" w:rsidRPr="00682823" w:rsidRDefault="007004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D7C9E8A" w14:textId="77777777" w:rsidR="0070046E" w:rsidRPr="00682823" w:rsidRDefault="007004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0DAD805" w14:textId="77777777" w:rsidR="0070046E" w:rsidRPr="00682823" w:rsidRDefault="007004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069E0106" w14:textId="77777777" w:rsidR="0070046E" w:rsidRPr="00682823" w:rsidRDefault="007004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769A0869" w14:textId="77777777" w:rsidR="0070046E" w:rsidRPr="00682823" w:rsidRDefault="007004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0E419E0E" w14:textId="77777777" w:rsidR="0070046E" w:rsidRPr="00682823" w:rsidRDefault="0070046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D10FF" w:rsidRPr="00682823" w14:paraId="005021C1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  <w:tcBorders>
              <w:bottom w:val="nil"/>
            </w:tcBorders>
          </w:tcPr>
          <w:p w14:paraId="2A036CCF" w14:textId="314AC999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2"/>
                <w:szCs w:val="22"/>
              </w:rPr>
              <w:t>12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</w:tcPr>
          <w:p w14:paraId="60721232" w14:textId="3C0B1383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330EF91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7635AA0" w14:textId="66F7D73C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9989ADF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0E7A2253" w14:textId="43D0FE7D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69,443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E837E4D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5913A00" w14:textId="49EAFC15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F6AC65F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E492971" w14:textId="4054341F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22,028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7C7A281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60B1E928" w14:textId="728296C3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244A8983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5A8A223B" w14:textId="492D1C95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91,471</w:t>
            </w:r>
          </w:p>
        </w:tc>
      </w:tr>
      <w:tr w:rsidR="00DD10FF" w:rsidRPr="00682823" w14:paraId="22873ADA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  <w:tcBorders>
              <w:bottom w:val="nil"/>
            </w:tcBorders>
          </w:tcPr>
          <w:p w14:paraId="1D2BA74E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BE2C09" w14:textId="45F9323D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0AC2F2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89AF6B6" w14:textId="329514D5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4,298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BF79FB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15B85781" w14:textId="53183222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11,119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C019FBE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55A187C" w14:textId="56D58FF6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C6A2C6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0375A92" w14:textId="6155C5B6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69A4803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7C9850A" w14:textId="29D9C798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(15,417)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1901B2B7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7131E766" w14:textId="33F8C770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</w:tr>
      <w:tr w:rsidR="00301A2F" w:rsidRPr="00682823" w14:paraId="0B21629F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  <w:tcBorders>
              <w:top w:val="nil"/>
              <w:bottom w:val="nil"/>
            </w:tcBorders>
          </w:tcPr>
          <w:p w14:paraId="38E98E58" w14:textId="46399F89" w:rsidR="00301A2F" w:rsidRPr="00682823" w:rsidRDefault="00301A2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0196A"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30694F1" w14:textId="2E418000" w:rsidR="00301A2F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666,586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E8CCC9F" w14:textId="77777777" w:rsidR="00301A2F" w:rsidRPr="00682823" w:rsidRDefault="00301A2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2DF54" w14:textId="00F69F5E" w:rsidR="00301A2F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375,554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F8E851D" w14:textId="77777777" w:rsidR="00301A2F" w:rsidRPr="00682823" w:rsidRDefault="00301A2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57D15" w14:textId="1C318156" w:rsidR="00301A2F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7,273,808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6EC5668" w14:textId="77777777" w:rsidR="00301A2F" w:rsidRPr="00682823" w:rsidRDefault="00301A2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BD470" w14:textId="42AD9435" w:rsidR="00301A2F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360,130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7D17B72" w14:textId="77777777" w:rsidR="00301A2F" w:rsidRPr="00682823" w:rsidRDefault="00301A2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98514" w14:textId="1DD48F2B" w:rsidR="00301A2F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371,59</w:t>
            </w:r>
            <w:r w:rsidR="00DD10FF" w:rsidRPr="00682823">
              <w:rPr>
                <w:rFonts w:ascii="Angsana New" w:hAnsi="Angsana New"/>
                <w:szCs w:val="22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2F320BE" w14:textId="77777777" w:rsidR="00301A2F" w:rsidRPr="00682823" w:rsidRDefault="00301A2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BCFA6" w14:textId="344624D4" w:rsidR="00301A2F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322,</w:t>
            </w:r>
            <w:r w:rsidRPr="00682823">
              <w:rPr>
                <w:rFonts w:ascii="Angsana New" w:hAnsi="Angsana New"/>
                <w:szCs w:val="22"/>
              </w:rPr>
              <w:t>626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5599D6BD" w14:textId="77777777" w:rsidR="00301A2F" w:rsidRPr="00682823" w:rsidRDefault="00301A2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FFCC9" w14:textId="1128F687" w:rsidR="00301A2F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9,370,30</w:t>
            </w:r>
            <w:r w:rsidR="00DD10FF" w:rsidRPr="00682823">
              <w:rPr>
                <w:rFonts w:ascii="Angsana New" w:hAnsi="Angsana New"/>
                <w:szCs w:val="22"/>
              </w:rPr>
              <w:t>2</w:t>
            </w:r>
          </w:p>
        </w:tc>
      </w:tr>
      <w:tr w:rsidR="00153FDA" w:rsidRPr="00682823" w14:paraId="5BB699B7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  <w:tcBorders>
              <w:top w:val="nil"/>
            </w:tcBorders>
          </w:tcPr>
          <w:p w14:paraId="2791CBB7" w14:textId="77777777" w:rsidR="00153FDA" w:rsidRPr="00682823" w:rsidRDefault="00153F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F40EDA5" w14:textId="77777777" w:rsidR="00153FDA" w:rsidRPr="00682823" w:rsidRDefault="00153F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8E99555" w14:textId="77777777" w:rsidR="00153FDA" w:rsidRPr="00682823" w:rsidRDefault="00153F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54128ECE" w14:textId="77777777" w:rsidR="00153FDA" w:rsidRPr="00682823" w:rsidRDefault="00153F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6FD6620" w14:textId="77777777" w:rsidR="00153FDA" w:rsidRPr="00682823" w:rsidRDefault="00153F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</w:tcBorders>
          </w:tcPr>
          <w:p w14:paraId="2243CC0B" w14:textId="77777777" w:rsidR="00153FDA" w:rsidRPr="00682823" w:rsidRDefault="00153F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DF7837C" w14:textId="77777777" w:rsidR="00153FDA" w:rsidRPr="00682823" w:rsidRDefault="00153F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3B7BFC72" w14:textId="77777777" w:rsidR="00153FDA" w:rsidRPr="00682823" w:rsidRDefault="00153FDA" w:rsidP="00682823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E90776F" w14:textId="77777777" w:rsidR="00153FDA" w:rsidRPr="00682823" w:rsidRDefault="00153F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2742A4E2" w14:textId="77777777" w:rsidR="00153FDA" w:rsidRPr="00682823" w:rsidRDefault="00153FDA" w:rsidP="00682823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2BC377C" w14:textId="77777777" w:rsidR="00153FDA" w:rsidRPr="00682823" w:rsidRDefault="00153F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</w:tcBorders>
          </w:tcPr>
          <w:p w14:paraId="49A97187" w14:textId="77777777" w:rsidR="00153FDA" w:rsidRPr="00682823" w:rsidRDefault="00153F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</w:tcBorders>
          </w:tcPr>
          <w:p w14:paraId="04752DF3" w14:textId="77777777" w:rsidR="00153FDA" w:rsidRPr="00682823" w:rsidRDefault="00153F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14:paraId="1E7077F4" w14:textId="77777777" w:rsidR="00153FDA" w:rsidRPr="00682823" w:rsidRDefault="00153FD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43FC" w:rsidRPr="00682823" w14:paraId="77DD0527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  <w:tcBorders>
              <w:top w:val="nil"/>
            </w:tcBorders>
          </w:tcPr>
          <w:p w14:paraId="2F05AEA7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0" w:type="dxa"/>
            <w:tcBorders>
              <w:top w:val="nil"/>
            </w:tcBorders>
          </w:tcPr>
          <w:p w14:paraId="080A1AA2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6AC63CA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1E7CF2EF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A80774B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</w:tcBorders>
          </w:tcPr>
          <w:p w14:paraId="6D6D421F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38EA337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62182382" w14:textId="77777777" w:rsidR="00FA43FC" w:rsidRPr="00682823" w:rsidRDefault="00FA43FC" w:rsidP="00682823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3172AB6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3ACE64F4" w14:textId="77777777" w:rsidR="00FA43FC" w:rsidRPr="00682823" w:rsidRDefault="00FA43FC" w:rsidP="00682823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B03C081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</w:tcBorders>
          </w:tcPr>
          <w:p w14:paraId="79FCE2DC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</w:tcBorders>
          </w:tcPr>
          <w:p w14:paraId="7598157E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14:paraId="667D817A" w14:textId="77777777" w:rsidR="00FA43FC" w:rsidRPr="00682823" w:rsidRDefault="00FA43F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84CB3" w:rsidRPr="00682823" w14:paraId="7BEEE16C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751B8F38" w14:textId="6AA8B2A1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sz w:val="22"/>
                <w:szCs w:val="22"/>
              </w:rPr>
              <w:t>1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682823">
              <w:rPr>
                <w:rFonts w:ascii="Angsana New" w:hAnsi="Angsana New"/>
                <w:sz w:val="22"/>
                <w:szCs w:val="22"/>
              </w:rPr>
              <w:t>2566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D524078" w14:textId="6AF6DC5B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7800F71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</w:tcPr>
          <w:p w14:paraId="26DD1F58" w14:textId="2F4A605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293,380</w:t>
            </w:r>
          </w:p>
        </w:tc>
        <w:tc>
          <w:tcPr>
            <w:tcW w:w="236" w:type="dxa"/>
            <w:vAlign w:val="bottom"/>
          </w:tcPr>
          <w:p w14:paraId="0C083CC7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3104E8C" w14:textId="7579DE36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3,510,40</w:t>
            </w:r>
            <w:r w:rsidRPr="00682823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13A229CD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F2A6840" w14:textId="6B61CC9F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235,978</w:t>
            </w:r>
          </w:p>
        </w:tc>
        <w:tc>
          <w:tcPr>
            <w:tcW w:w="236" w:type="dxa"/>
            <w:vAlign w:val="bottom"/>
          </w:tcPr>
          <w:p w14:paraId="28EE43BB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7A926A9" w14:textId="24B45ACA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328,806</w:t>
            </w:r>
          </w:p>
        </w:tc>
        <w:tc>
          <w:tcPr>
            <w:tcW w:w="236" w:type="dxa"/>
            <w:vAlign w:val="bottom"/>
          </w:tcPr>
          <w:p w14:paraId="0F3D1769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</w:tcPr>
          <w:p w14:paraId="35B7CDD8" w14:textId="7B838A9D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vAlign w:val="bottom"/>
          </w:tcPr>
          <w:p w14:paraId="6760A1DF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12ED004" w14:textId="6E3B559A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4,368,568</w:t>
            </w:r>
          </w:p>
        </w:tc>
      </w:tr>
      <w:tr w:rsidR="00784CB3" w:rsidRPr="00682823" w14:paraId="09A8DAF8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164AE061" w14:textId="6B54EA74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bottom w:val="nil"/>
            </w:tcBorders>
          </w:tcPr>
          <w:p w14:paraId="518E96B8" w14:textId="02DB36EB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638F47F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2089C4E" w14:textId="13076635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18,400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F6132F5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  <w:vAlign w:val="bottom"/>
          </w:tcPr>
          <w:p w14:paraId="1EEC9395" w14:textId="060E9FBA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482,201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4E685E8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  <w:vAlign w:val="bottom"/>
          </w:tcPr>
          <w:p w14:paraId="4AABF9C3" w14:textId="2B95E661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21,034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29977A5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  <w:vAlign w:val="bottom"/>
          </w:tcPr>
          <w:p w14:paraId="148FCB90" w14:textId="7FD2F95A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10,518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B8105E3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4FCBC69B" w14:textId="46522614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578F0CF0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25F02ADB" w14:textId="022BD640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532,153</w:t>
            </w:r>
          </w:p>
        </w:tc>
      </w:tr>
      <w:tr w:rsidR="00784CB3" w:rsidRPr="00682823" w14:paraId="1B94C418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2DE5138B" w14:textId="01AD91DC" w:rsidR="00784CB3" w:rsidRPr="00682823" w:rsidRDefault="00784CB3" w:rsidP="00682823">
            <w:pPr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482B7EDB" w14:textId="7D6BDAD9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7AE7CB6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BF33434" w14:textId="7BBDC3B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C265974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36427136" w14:textId="387CCF2E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(8)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FDF5B1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2C74F50" w14:textId="50E30DEB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(66)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33A5288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F7CF42A" w14:textId="7442A789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(33,142)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7AFC80C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0D9A5791" w14:textId="064F74B0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751E1C08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1F264E41" w14:textId="70123910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(33,216)</w:t>
            </w:r>
          </w:p>
        </w:tc>
      </w:tr>
      <w:tr w:rsidR="00784CB3" w:rsidRPr="00682823" w14:paraId="0B67D040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35339434" w14:textId="6477C91A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ตัด</w:t>
            </w:r>
            <w:r w:rsidRPr="00682823">
              <w:rPr>
                <w:rFonts w:ascii="Angsana New" w:hAnsi="Angsana New"/>
                <w:sz w:val="22"/>
                <w:szCs w:val="22"/>
                <w:cs/>
                <w:lang w:val="en-GB"/>
              </w:rPr>
              <w:t>บัญชี</w:t>
            </w:r>
          </w:p>
        </w:tc>
        <w:tc>
          <w:tcPr>
            <w:tcW w:w="900" w:type="dxa"/>
            <w:tcBorders>
              <w:bottom w:val="nil"/>
            </w:tcBorders>
          </w:tcPr>
          <w:p w14:paraId="16C94D4F" w14:textId="345FFDC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3A78EF0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E2372B8" w14:textId="2FFCB358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0F4B50B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46D22350" w14:textId="1B27CB24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6A19660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0128572" w14:textId="4B72F0F4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</w:rPr>
              <w:t>(50)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1960C1A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45B294C" w14:textId="784BE8BA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84C26A5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2C736035" w14:textId="1D8924ED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613EAA0B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3C0E4B34" w14:textId="7306160F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(50)</w:t>
            </w:r>
          </w:p>
        </w:tc>
      </w:tr>
      <w:tr w:rsidR="00784CB3" w:rsidRPr="00682823" w14:paraId="6FD311EA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4A9AA6B4" w14:textId="626ACAE0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  <w:tcBorders>
              <w:bottom w:val="nil"/>
            </w:tcBorders>
          </w:tcPr>
          <w:p w14:paraId="29FA35D6" w14:textId="7777777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EF0228A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D69F321" w14:textId="7777777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4A12183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748F8756" w14:textId="7777777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147EBE6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F31A18E" w14:textId="7777777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E0FBDF9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CF7B6D3" w14:textId="7777777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62D8D6D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0C976119" w14:textId="7777777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2674AF09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656BB386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784CB3" w:rsidRPr="00682823" w14:paraId="4BB0406B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</w:tcPr>
          <w:p w14:paraId="68B12E9B" w14:textId="5704643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2"/>
                <w:szCs w:val="22"/>
              </w:rPr>
              <w:t>12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</w:tcPr>
          <w:p w14:paraId="7055E45F" w14:textId="35C171E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A26F837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40D1871" w14:textId="698AF2CC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17,092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56F854F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525A14DE" w14:textId="6F6C9C7C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58,972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4DF7B83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6C923BE2" w14:textId="3545643E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1105180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A1373D8" w14:textId="6374947C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45,753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74FDEDD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5E25A35E" w14:textId="3640C30A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64F93A3E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483C4858" w14:textId="75500FA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121,817</w:t>
            </w:r>
          </w:p>
        </w:tc>
      </w:tr>
      <w:tr w:rsidR="00784CB3" w:rsidRPr="00682823" w14:paraId="0BFCF859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  <w:trHeight w:val="305"/>
        </w:trPr>
        <w:tc>
          <w:tcPr>
            <w:tcW w:w="2088" w:type="dxa"/>
            <w:vAlign w:val="bottom"/>
          </w:tcPr>
          <w:p w14:paraId="28ACF03B" w14:textId="0F1FBE0F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D88DE21" w14:textId="29834955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56BE5188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E4ABB6D" w14:textId="04B4730E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</w:rPr>
              <w:t>328,872</w:t>
            </w:r>
          </w:p>
        </w:tc>
        <w:tc>
          <w:tcPr>
            <w:tcW w:w="236" w:type="dxa"/>
            <w:vAlign w:val="bottom"/>
          </w:tcPr>
          <w:p w14:paraId="74052973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vAlign w:val="bottom"/>
          </w:tcPr>
          <w:p w14:paraId="05140D5A" w14:textId="5AC71CD1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4,051,569</w:t>
            </w:r>
          </w:p>
        </w:tc>
        <w:tc>
          <w:tcPr>
            <w:tcW w:w="236" w:type="dxa"/>
            <w:vAlign w:val="bottom"/>
          </w:tcPr>
          <w:p w14:paraId="6D50F0D0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55334177" w14:textId="35D1C6C2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256,896</w:t>
            </w:r>
          </w:p>
        </w:tc>
        <w:tc>
          <w:tcPr>
            <w:tcW w:w="236" w:type="dxa"/>
            <w:vAlign w:val="bottom"/>
          </w:tcPr>
          <w:p w14:paraId="2A634D45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3E981E24" w14:textId="0E26FCA0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351,935</w:t>
            </w:r>
          </w:p>
        </w:tc>
        <w:tc>
          <w:tcPr>
            <w:tcW w:w="236" w:type="dxa"/>
            <w:vAlign w:val="bottom"/>
          </w:tcPr>
          <w:p w14:paraId="6CC92F41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14:paraId="7D26CB31" w14:textId="5373279B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vAlign w:val="bottom"/>
          </w:tcPr>
          <w:p w14:paraId="544E1D4C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53C6C83F" w14:textId="757CB969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4,989,272</w:t>
            </w:r>
          </w:p>
        </w:tc>
      </w:tr>
      <w:tr w:rsidR="00B46AB8" w:rsidRPr="00682823" w14:paraId="5DDFFD85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  <w:tcBorders>
              <w:top w:val="nil"/>
              <w:bottom w:val="nil"/>
            </w:tcBorders>
          </w:tcPr>
          <w:p w14:paraId="02D0318C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80978B7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E68C871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4DE7E38" w14:textId="282A9930" w:rsidR="00B46AB8" w:rsidRPr="00682823" w:rsidRDefault="006E4D6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13,769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69CF98B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  <w:vAlign w:val="bottom"/>
          </w:tcPr>
          <w:p w14:paraId="6F1E231C" w14:textId="1E476F47" w:rsidR="00B46AB8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497,563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235CC4D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vAlign w:val="bottom"/>
          </w:tcPr>
          <w:p w14:paraId="14EB8BCE" w14:textId="18C60AE8" w:rsidR="00B46AB8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28,557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B5F0B9E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vAlign w:val="bottom"/>
          </w:tcPr>
          <w:p w14:paraId="784D858F" w14:textId="148C8843" w:rsidR="00B46AB8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9,650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109C4FF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nil"/>
              <w:bottom w:val="nil"/>
            </w:tcBorders>
          </w:tcPr>
          <w:p w14:paraId="7ED742D3" w14:textId="2CFB03E5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232B90D7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  <w:vAlign w:val="bottom"/>
          </w:tcPr>
          <w:p w14:paraId="59604911" w14:textId="1D05FE96" w:rsidR="00B46AB8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549,539</w:t>
            </w:r>
          </w:p>
        </w:tc>
      </w:tr>
      <w:tr w:rsidR="00DD10FF" w:rsidRPr="00682823" w14:paraId="1C28B8D7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  <w:tcBorders>
              <w:bottom w:val="nil"/>
            </w:tcBorders>
          </w:tcPr>
          <w:p w14:paraId="750DCA2E" w14:textId="77777777" w:rsidR="00DD10FF" w:rsidRPr="00682823" w:rsidRDefault="00DD10FF" w:rsidP="00682823">
            <w:pPr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2D123202" w14:textId="77777777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E1554C3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0361951C" w14:textId="7F135A02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1A20599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4FBDA1C9" w14:textId="2E92041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(5,060)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8F488BE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82EAA02" w14:textId="22ABEC01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13CBF0E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27A5BFF" w14:textId="07E49CB3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(20,33</w:t>
            </w:r>
            <w:r w:rsidR="00E33000" w:rsidRPr="00682823">
              <w:rPr>
                <w:rFonts w:ascii="Angsana New" w:hAnsi="Angsana New"/>
                <w:szCs w:val="22"/>
              </w:rPr>
              <w:t>7</w:t>
            </w:r>
            <w:r w:rsidRPr="00682823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B280C4B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5A6C7E19" w14:textId="59D68A7A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0F2E71A8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03CAF514" w14:textId="2A63324C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(25,39</w:t>
            </w:r>
            <w:r w:rsidR="00E33000" w:rsidRPr="00682823">
              <w:rPr>
                <w:rFonts w:ascii="Angsana New" w:hAnsi="Angsana New"/>
                <w:szCs w:val="22"/>
                <w:lang w:bidi="th-TH"/>
              </w:rPr>
              <w:t>7</w:t>
            </w:r>
            <w:r w:rsidRPr="00682823">
              <w:rPr>
                <w:rFonts w:ascii="Angsana New" w:hAnsi="Angsana New"/>
                <w:szCs w:val="22"/>
                <w:lang w:bidi="th-TH"/>
              </w:rPr>
              <w:t>)</w:t>
            </w:r>
          </w:p>
        </w:tc>
      </w:tr>
      <w:tr w:rsidR="00B46AB8" w:rsidRPr="00682823" w14:paraId="606399D1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  <w:tcBorders>
              <w:bottom w:val="nil"/>
            </w:tcBorders>
          </w:tcPr>
          <w:p w14:paraId="0F7E5DB6" w14:textId="1C417C8F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  <w:tcBorders>
              <w:bottom w:val="nil"/>
            </w:tcBorders>
          </w:tcPr>
          <w:p w14:paraId="7DDDC104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F42B59B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D3DDE96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991142E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5DC013EF" w14:textId="325AB163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CC98EE4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B7B9D37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04B1F65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3D004C6B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F807FD5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0FB4FBDA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2D2E9C22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70289832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DD10FF" w:rsidRPr="00682823" w14:paraId="540BBD9F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  <w:tcBorders>
              <w:bottom w:val="nil"/>
            </w:tcBorders>
          </w:tcPr>
          <w:p w14:paraId="278DE6AF" w14:textId="068CAC6C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2"/>
                <w:szCs w:val="22"/>
              </w:rPr>
              <w:t>12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</w:tcPr>
          <w:p w14:paraId="09D793DB" w14:textId="4DF49DBC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E4FE897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A9AACE4" w14:textId="0D3A1B00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AE77DF9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0DD87674" w14:textId="468D7F76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57,660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444EE12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36E0FA4" w14:textId="32CD606F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05ADE05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49043EAE" w14:textId="3180ADC4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18,38</w:t>
            </w:r>
            <w:r w:rsidR="00E33000" w:rsidRPr="00682823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2E58362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79EE2F33" w14:textId="69F2585A" w:rsidR="00DD10FF" w:rsidRPr="00682823" w:rsidRDefault="00DD10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4195A73F" w14:textId="77777777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253DEF22" w14:textId="5A346193" w:rsidR="00DD10FF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76,04</w:t>
            </w:r>
            <w:r w:rsidR="00E33000" w:rsidRPr="00682823">
              <w:rPr>
                <w:rFonts w:ascii="Angsana New" w:hAnsi="Angsana New"/>
                <w:szCs w:val="22"/>
                <w:lang w:bidi="th-TH"/>
              </w:rPr>
              <w:t>9</w:t>
            </w:r>
          </w:p>
        </w:tc>
      </w:tr>
      <w:tr w:rsidR="00B46AB8" w:rsidRPr="00682823" w14:paraId="30F87BA9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  <w:tcBorders>
              <w:bottom w:val="nil"/>
            </w:tcBorders>
          </w:tcPr>
          <w:p w14:paraId="5910C1E7" w14:textId="3A0EBD8D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0196A"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2EBA2B1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4CD5018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638682DB" w14:textId="640568F4" w:rsidR="00B46AB8" w:rsidRPr="00682823" w:rsidRDefault="006E4D6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342,641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A56F91B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F49B7" w14:textId="64A2CDFD" w:rsidR="00B46AB8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4,601,732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ADBC134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FCBEC" w14:textId="00F13567" w:rsidR="00B46AB8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285,453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68EE304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7F8D4" w14:textId="49AB3BAC" w:rsidR="00B46AB8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DD10FF" w:rsidRPr="00682823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Pr="00682823">
              <w:rPr>
                <w:rFonts w:ascii="Angsana New" w:hAnsi="Angsana New"/>
                <w:szCs w:val="22"/>
                <w:lang w:val="en-US" w:bidi="th-TH"/>
              </w:rPr>
              <w:t>9,637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101B7E7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8FF6C" w14:textId="7F7BAE36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006B984C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E48B8" w14:textId="5219F86D" w:rsidR="00B46AB8" w:rsidRPr="00682823" w:rsidRDefault="006E4D6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5,589,46</w:t>
            </w:r>
            <w:r w:rsidR="00CC0F90" w:rsidRPr="00682823"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</w:tr>
      <w:tr w:rsidR="00B46AB8" w:rsidRPr="00682823" w14:paraId="5FC24DDC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  <w:tcBorders>
              <w:bottom w:val="nil"/>
            </w:tcBorders>
          </w:tcPr>
          <w:p w14:paraId="63F7ACF0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FB26501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9D9ADD4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EEE8F61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0FF75A0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6350387D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7940A8D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5657AD2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1259B96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5ACEA667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4D2A040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5F5A8121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2E18AC93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03A1583A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46AB8" w:rsidRPr="00682823" w14:paraId="044E6DD4" w14:textId="77777777" w:rsidTr="00153FDA">
        <w:tblPrEx>
          <w:tblBorders>
            <w:bottom w:val="single" w:sz="4" w:space="0" w:color="auto"/>
          </w:tblBorders>
        </w:tblPrEx>
        <w:trPr>
          <w:gridAfter w:val="1"/>
          <w:wAfter w:w="9" w:type="dxa"/>
        </w:trPr>
        <w:tc>
          <w:tcPr>
            <w:tcW w:w="2088" w:type="dxa"/>
            <w:tcBorders>
              <w:bottom w:val="nil"/>
            </w:tcBorders>
          </w:tcPr>
          <w:p w14:paraId="73FAD1D4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850ADB8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ind w:left="-108" w:right="-3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A2567DA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180DE15A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78AF44A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58CA965E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EF78C08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29C400B9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F5C8FBF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14:paraId="7D038AB8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BEDAA1C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nil"/>
            </w:tcBorders>
          </w:tcPr>
          <w:p w14:paraId="37A3B1FD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14:paraId="1DF00B22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nil"/>
            </w:tcBorders>
            <w:vAlign w:val="bottom"/>
          </w:tcPr>
          <w:p w14:paraId="1CE7D120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-32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B46AB8" w:rsidRPr="00682823" w14:paraId="240A8118" w14:textId="77777777" w:rsidTr="00153FDA">
        <w:trPr>
          <w:gridAfter w:val="1"/>
          <w:wAfter w:w="9" w:type="dxa"/>
        </w:trPr>
        <w:tc>
          <w:tcPr>
            <w:tcW w:w="2088" w:type="dxa"/>
          </w:tcPr>
          <w:p w14:paraId="4FD81024" w14:textId="3880107C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sz w:val="22"/>
                <w:szCs w:val="22"/>
              </w:rPr>
              <w:t>1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="0010196A" w:rsidRPr="0068282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vAlign w:val="bottom"/>
          </w:tcPr>
          <w:p w14:paraId="2EF022C6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  <w:vAlign w:val="bottom"/>
          </w:tcPr>
          <w:p w14:paraId="4D72DCC5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4A8C5F69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63523ED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</w:tcPr>
          <w:p w14:paraId="3FAFFA56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5D239AC5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39F55620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3F5EC4F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</w:tcPr>
          <w:p w14:paraId="5C774EA4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6810CF67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</w:tcPr>
          <w:p w14:paraId="67F19CD9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vAlign w:val="bottom"/>
          </w:tcPr>
          <w:p w14:paraId="3B1B2964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1C0FC523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B46AB8" w:rsidRPr="00682823" w14:paraId="0B015F7B" w14:textId="77777777" w:rsidTr="00153FDA">
        <w:trPr>
          <w:gridAfter w:val="1"/>
          <w:wAfter w:w="9" w:type="dxa"/>
        </w:trPr>
        <w:tc>
          <w:tcPr>
            <w:tcW w:w="2088" w:type="dxa"/>
          </w:tcPr>
          <w:p w14:paraId="42074418" w14:textId="79B1ABF8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0196A"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CC2669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  <w:vAlign w:val="bottom"/>
          </w:tcPr>
          <w:p w14:paraId="51EA4DE1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24BA925F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248E13FD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14:paraId="79A1A3B4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9122594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8387BE6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09F61E4B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41F4E0C3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6A5F778C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14:paraId="6B7A2679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vAlign w:val="bottom"/>
          </w:tcPr>
          <w:p w14:paraId="4822F062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7F6CC653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B46AB8" w:rsidRPr="00682823" w14:paraId="04A7AC8C" w14:textId="77777777" w:rsidTr="00153FDA">
        <w:trPr>
          <w:gridAfter w:val="1"/>
          <w:wAfter w:w="9" w:type="dxa"/>
        </w:trPr>
        <w:tc>
          <w:tcPr>
            <w:tcW w:w="2088" w:type="dxa"/>
          </w:tcPr>
          <w:p w14:paraId="4EB8B8F1" w14:textId="79F3206F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10196A"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BC56D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  <w:tc>
          <w:tcPr>
            <w:tcW w:w="236" w:type="dxa"/>
            <w:vAlign w:val="bottom"/>
          </w:tcPr>
          <w:p w14:paraId="35F1B234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44E32EF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1704BD97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E9F743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49BFA207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7B7B478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vAlign w:val="bottom"/>
          </w:tcPr>
          <w:p w14:paraId="3D9335D6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3852F34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</w:tcPr>
          <w:p w14:paraId="3770BD46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A0908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36" w:type="dxa"/>
            <w:gridSpan w:val="2"/>
            <w:vAlign w:val="bottom"/>
          </w:tcPr>
          <w:p w14:paraId="30D9799C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B1956" w14:textId="77777777" w:rsidR="00B46AB8" w:rsidRPr="00682823" w:rsidRDefault="00B46A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15,000</w:t>
            </w:r>
          </w:p>
        </w:tc>
      </w:tr>
      <w:tr w:rsidR="00B46AB8" w:rsidRPr="00682823" w14:paraId="7DFE24F7" w14:textId="77777777" w:rsidTr="00153FDA">
        <w:trPr>
          <w:gridAfter w:val="1"/>
          <w:wAfter w:w="9" w:type="dxa"/>
        </w:trPr>
        <w:tc>
          <w:tcPr>
            <w:tcW w:w="2088" w:type="dxa"/>
          </w:tcPr>
          <w:p w14:paraId="2F932218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A8FC524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88AC86D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F37C8FA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A25EE51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14:paraId="7C348EE9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75B79A8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B56E2FE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F4F169F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08239E44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97B5BA3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14:paraId="6C775A3F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9CE2184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33E89DE5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46AB8" w:rsidRPr="00682823" w14:paraId="1FBD8B0E" w14:textId="77777777" w:rsidTr="00153FDA">
        <w:trPr>
          <w:gridAfter w:val="1"/>
          <w:wAfter w:w="9" w:type="dxa"/>
        </w:trPr>
        <w:tc>
          <w:tcPr>
            <w:tcW w:w="2088" w:type="dxa"/>
          </w:tcPr>
          <w:p w14:paraId="19DD2293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00" w:type="dxa"/>
          </w:tcPr>
          <w:p w14:paraId="53842B35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7A66E0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2C951F4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059C86B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F6A9559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6F0676D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0FBC9040" w14:textId="77777777" w:rsidR="00B46AB8" w:rsidRPr="00682823" w:rsidRDefault="00B46AB8" w:rsidP="00682823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F69DF2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</w:tcPr>
          <w:p w14:paraId="43163DAE" w14:textId="77777777" w:rsidR="00B46AB8" w:rsidRPr="00682823" w:rsidRDefault="00B46AB8" w:rsidP="00682823">
            <w:pPr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492436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5BFF09F3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22DA36A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</w:tcPr>
          <w:p w14:paraId="0BE3082E" w14:textId="77777777" w:rsidR="00B46AB8" w:rsidRPr="00682823" w:rsidRDefault="00B46A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84CB3" w:rsidRPr="00682823" w14:paraId="114EFDF4" w14:textId="77777777" w:rsidTr="00153FDA">
        <w:trPr>
          <w:gridAfter w:val="1"/>
          <w:wAfter w:w="9" w:type="dxa"/>
        </w:trPr>
        <w:tc>
          <w:tcPr>
            <w:tcW w:w="2088" w:type="dxa"/>
          </w:tcPr>
          <w:p w14:paraId="7E1C516B" w14:textId="38C4F788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F6C7759" w14:textId="1ECA0A2F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</w:rPr>
              <w:t>642,015</w:t>
            </w:r>
          </w:p>
        </w:tc>
        <w:tc>
          <w:tcPr>
            <w:tcW w:w="236" w:type="dxa"/>
            <w:vAlign w:val="bottom"/>
          </w:tcPr>
          <w:p w14:paraId="1F2B6661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5F0350EE" w14:textId="2B7D3349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37,010</w:t>
            </w:r>
          </w:p>
        </w:tc>
        <w:tc>
          <w:tcPr>
            <w:tcW w:w="236" w:type="dxa"/>
            <w:vAlign w:val="bottom"/>
          </w:tcPr>
          <w:p w14:paraId="1D44B56C" w14:textId="77777777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  <w:vAlign w:val="bottom"/>
          </w:tcPr>
          <w:p w14:paraId="6FF0A67B" w14:textId="17B855C0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2,777,273</w:t>
            </w:r>
          </w:p>
        </w:tc>
        <w:tc>
          <w:tcPr>
            <w:tcW w:w="236" w:type="dxa"/>
            <w:vAlign w:val="bottom"/>
          </w:tcPr>
          <w:p w14:paraId="7E2FAA00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0599C2CE" w14:textId="4213FAB1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63,516</w:t>
            </w:r>
          </w:p>
        </w:tc>
        <w:tc>
          <w:tcPr>
            <w:tcW w:w="236" w:type="dxa"/>
            <w:vAlign w:val="bottom"/>
          </w:tcPr>
          <w:p w14:paraId="76D3159A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1AF09AB3" w14:textId="7779E56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11,650</w:t>
            </w:r>
          </w:p>
        </w:tc>
        <w:tc>
          <w:tcPr>
            <w:tcW w:w="236" w:type="dxa"/>
            <w:vAlign w:val="bottom"/>
          </w:tcPr>
          <w:p w14:paraId="1B6B9248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</w:tcPr>
          <w:p w14:paraId="08D7920D" w14:textId="53E40F14" w:rsidR="00784CB3" w:rsidRPr="00682823" w:rsidRDefault="00784C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50,546</w:t>
            </w:r>
          </w:p>
        </w:tc>
        <w:tc>
          <w:tcPr>
            <w:tcW w:w="236" w:type="dxa"/>
            <w:gridSpan w:val="2"/>
            <w:vAlign w:val="bottom"/>
          </w:tcPr>
          <w:p w14:paraId="510AB18C" w14:textId="77777777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bottom"/>
          </w:tcPr>
          <w:p w14:paraId="224A23E0" w14:textId="38DAD198" w:rsidR="00784CB3" w:rsidRPr="00682823" w:rsidRDefault="00784CB3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3,582,010</w:t>
            </w:r>
          </w:p>
        </w:tc>
      </w:tr>
      <w:tr w:rsidR="005F34A9" w:rsidRPr="00682823" w14:paraId="49D1B9B7" w14:textId="77777777" w:rsidTr="00153FDA">
        <w:trPr>
          <w:gridAfter w:val="1"/>
          <w:wAfter w:w="9" w:type="dxa"/>
        </w:trPr>
        <w:tc>
          <w:tcPr>
            <w:tcW w:w="2088" w:type="dxa"/>
          </w:tcPr>
          <w:p w14:paraId="2AC944CB" w14:textId="75F42F23" w:rsidR="005F34A9" w:rsidRPr="00682823" w:rsidRDefault="005F34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660E8A8" w14:textId="5597B726" w:rsidR="005F34A9" w:rsidRPr="00682823" w:rsidRDefault="005F34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651,586</w:t>
            </w:r>
          </w:p>
        </w:tc>
        <w:tc>
          <w:tcPr>
            <w:tcW w:w="236" w:type="dxa"/>
            <w:vAlign w:val="bottom"/>
          </w:tcPr>
          <w:p w14:paraId="4ECA1E64" w14:textId="77777777" w:rsidR="005F34A9" w:rsidRPr="00682823" w:rsidRDefault="005F34A9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3AFCC65C" w14:textId="56EB8D2E" w:rsidR="005F34A9" w:rsidRPr="00682823" w:rsidRDefault="005F34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32,913</w:t>
            </w:r>
          </w:p>
        </w:tc>
        <w:tc>
          <w:tcPr>
            <w:tcW w:w="236" w:type="dxa"/>
            <w:vAlign w:val="bottom"/>
          </w:tcPr>
          <w:p w14:paraId="0E527DB5" w14:textId="77777777" w:rsidR="005F34A9" w:rsidRPr="00682823" w:rsidRDefault="005F34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  <w:vAlign w:val="bottom"/>
          </w:tcPr>
          <w:p w14:paraId="0DAD4AC5" w14:textId="7D2ECB7A" w:rsidR="005F34A9" w:rsidRPr="00682823" w:rsidRDefault="005F34A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2,672,076</w:t>
            </w:r>
          </w:p>
        </w:tc>
        <w:tc>
          <w:tcPr>
            <w:tcW w:w="236" w:type="dxa"/>
            <w:vAlign w:val="bottom"/>
          </w:tcPr>
          <w:p w14:paraId="4C1A1C04" w14:textId="77777777" w:rsidR="005F34A9" w:rsidRPr="00682823" w:rsidRDefault="005F34A9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20B1A4FD" w14:textId="0BD7B15B" w:rsidR="005F34A9" w:rsidRPr="00682823" w:rsidRDefault="005F34A9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/>
              </w:rPr>
              <w:t>74,677</w:t>
            </w:r>
          </w:p>
        </w:tc>
        <w:tc>
          <w:tcPr>
            <w:tcW w:w="236" w:type="dxa"/>
            <w:vAlign w:val="bottom"/>
          </w:tcPr>
          <w:p w14:paraId="5A134817" w14:textId="77777777" w:rsidR="005F34A9" w:rsidRPr="00682823" w:rsidRDefault="005F34A9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30C16D74" w14:textId="3E43602E" w:rsidR="005F34A9" w:rsidRPr="00682823" w:rsidRDefault="00DD10FF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5F34A9" w:rsidRPr="00682823">
              <w:rPr>
                <w:rFonts w:ascii="Angsana New" w:hAnsi="Angsana New"/>
                <w:szCs w:val="22"/>
                <w:lang w:val="en-US" w:bidi="th-TH"/>
              </w:rPr>
              <w:t>1,96</w:t>
            </w:r>
            <w:r w:rsidR="000835F0" w:rsidRPr="00682823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0790BF7B" w14:textId="77777777" w:rsidR="005F34A9" w:rsidRPr="00682823" w:rsidRDefault="005F34A9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  <w:vAlign w:val="bottom"/>
          </w:tcPr>
          <w:p w14:paraId="570E77F9" w14:textId="2BFA11DC" w:rsidR="005F34A9" w:rsidRPr="00682823" w:rsidRDefault="005F34A9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322,626</w:t>
            </w:r>
          </w:p>
        </w:tc>
        <w:tc>
          <w:tcPr>
            <w:tcW w:w="236" w:type="dxa"/>
            <w:gridSpan w:val="2"/>
            <w:vAlign w:val="bottom"/>
          </w:tcPr>
          <w:p w14:paraId="611D5E53" w14:textId="77777777" w:rsidR="005F34A9" w:rsidRPr="00682823" w:rsidRDefault="005F34A9" w:rsidP="006828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  <w:vAlign w:val="bottom"/>
          </w:tcPr>
          <w:p w14:paraId="3EB8924F" w14:textId="4AB8C211" w:rsidR="005F34A9" w:rsidRPr="00682823" w:rsidRDefault="005F34A9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3,765,8</w:t>
            </w:r>
            <w:r w:rsidR="000835F0" w:rsidRPr="00682823">
              <w:rPr>
                <w:rFonts w:ascii="Angsana New" w:hAnsi="Angsana New"/>
                <w:szCs w:val="22"/>
                <w:lang w:bidi="th-TH"/>
              </w:rPr>
              <w:t>39</w:t>
            </w:r>
          </w:p>
        </w:tc>
      </w:tr>
    </w:tbl>
    <w:p w14:paraId="6470914E" w14:textId="77777777" w:rsidR="0001795A" w:rsidRPr="00682823" w:rsidRDefault="0001795A" w:rsidP="00682823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5457652D" w14:textId="117F513C" w:rsidR="00592F66" w:rsidRPr="00682823" w:rsidRDefault="00592F66" w:rsidP="00682823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682823">
        <w:rPr>
          <w:rFonts w:ascii="Angsana New" w:hAnsi="Angsana New" w:cs="Angsana New"/>
          <w:sz w:val="26"/>
          <w:szCs w:val="26"/>
          <w:cs/>
        </w:rPr>
        <w:lastRenderedPageBreak/>
        <w:t>ที่ดิน อาคารและเครื่องจักรของบริษัทซึ่งมีมูลค่าสุทธิตามบัญชีรวม</w:t>
      </w:r>
      <w:r w:rsidRPr="00682823">
        <w:rPr>
          <w:rFonts w:ascii="Angsana New" w:hAnsi="Angsana New" w:cs="Angsana New"/>
          <w:sz w:val="26"/>
          <w:szCs w:val="26"/>
          <w:lang w:val="en-GB"/>
        </w:rPr>
        <w:t xml:space="preserve"> </w:t>
      </w:r>
      <w:r w:rsidR="00D0759B" w:rsidRPr="00682823">
        <w:rPr>
          <w:rFonts w:ascii="Angsana New" w:hAnsi="Angsana New" w:cs="Angsana New"/>
          <w:sz w:val="26"/>
          <w:szCs w:val="26"/>
          <w:lang w:val="en-GB"/>
        </w:rPr>
        <w:t>29.4</w:t>
      </w:r>
      <w:r w:rsidR="00F76DB7" w:rsidRPr="00682823">
        <w:rPr>
          <w:rFonts w:ascii="Angsana New" w:hAnsi="Angsana New" w:cs="Angsana New"/>
          <w:sz w:val="26"/>
          <w:szCs w:val="26"/>
          <w:lang w:val="en-GB"/>
        </w:rPr>
        <w:t xml:space="preserve"> </w:t>
      </w:r>
      <w:r w:rsidRPr="00682823">
        <w:rPr>
          <w:rFonts w:ascii="Angsana New" w:hAnsi="Angsana New" w:cs="Angsana New"/>
          <w:sz w:val="26"/>
          <w:szCs w:val="26"/>
          <w:cs/>
        </w:rPr>
        <w:t xml:space="preserve">ล้านบาท และ </w:t>
      </w:r>
      <w:r w:rsidR="00784CB3" w:rsidRPr="00682823">
        <w:rPr>
          <w:rFonts w:ascii="Angsana New" w:hAnsi="Angsana New" w:cs="Angsana New"/>
          <w:sz w:val="26"/>
          <w:szCs w:val="26"/>
          <w:lang w:val="en-GB"/>
        </w:rPr>
        <w:t>619.0</w:t>
      </w:r>
      <w:r w:rsidR="00981C59" w:rsidRPr="00682823">
        <w:rPr>
          <w:rFonts w:ascii="Angsana New" w:hAnsi="Angsana New" w:cs="Angsana New"/>
          <w:sz w:val="26"/>
          <w:szCs w:val="26"/>
          <w:cs/>
          <w:lang w:val="en-GB"/>
        </w:rPr>
        <w:t xml:space="preserve"> </w:t>
      </w:r>
      <w:r w:rsidRPr="00682823">
        <w:rPr>
          <w:rFonts w:ascii="Angsana New" w:hAnsi="Angsana New" w:cs="Angsana New"/>
          <w:sz w:val="26"/>
          <w:szCs w:val="26"/>
          <w:cs/>
        </w:rPr>
        <w:t>ล้านบาท (ของกลุ่มบริษัทยูนิคมีมูลค่าสุทธิตามบัญชีรวม</w:t>
      </w:r>
      <w:r w:rsidR="00611F49" w:rsidRPr="00682823">
        <w:rPr>
          <w:rFonts w:ascii="Angsana New" w:hAnsi="Angsana New" w:cs="Angsana New"/>
          <w:sz w:val="26"/>
          <w:szCs w:val="26"/>
          <w:cs/>
        </w:rPr>
        <w:t xml:space="preserve"> </w:t>
      </w:r>
      <w:r w:rsidR="00D0759B" w:rsidRPr="00682823">
        <w:rPr>
          <w:rFonts w:ascii="Angsana New" w:hAnsi="Angsana New" w:cs="Angsana New"/>
          <w:sz w:val="26"/>
          <w:szCs w:val="26"/>
          <w:lang w:val="en-US"/>
        </w:rPr>
        <w:t>946.4</w:t>
      </w:r>
      <w:r w:rsidRPr="00682823">
        <w:rPr>
          <w:rFonts w:ascii="Angsana New" w:hAnsi="Angsana New" w:cs="Angsana New"/>
          <w:sz w:val="26"/>
          <w:szCs w:val="26"/>
          <w:cs/>
        </w:rPr>
        <w:t xml:space="preserve"> ล้านบาท และ</w:t>
      </w:r>
      <w:r w:rsidRPr="00682823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784CB3" w:rsidRPr="00682823">
        <w:rPr>
          <w:rFonts w:ascii="Angsana New" w:hAnsi="Angsana New" w:cs="Angsana New"/>
          <w:sz w:val="26"/>
          <w:szCs w:val="26"/>
          <w:lang w:val="en-US"/>
        </w:rPr>
        <w:t>1,622.4</w:t>
      </w:r>
      <w:r w:rsidRPr="00682823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682823">
        <w:rPr>
          <w:rFonts w:ascii="Angsana New" w:hAnsi="Angsana New" w:cs="Angsana New"/>
          <w:sz w:val="26"/>
          <w:szCs w:val="26"/>
          <w:cs/>
        </w:rPr>
        <w:t xml:space="preserve">ล้านบาท) ณ วันที่ </w:t>
      </w:r>
      <w:r w:rsidRPr="00682823">
        <w:rPr>
          <w:rFonts w:ascii="Angsana New" w:hAnsi="Angsana New" w:cs="Angsana New"/>
          <w:sz w:val="26"/>
          <w:szCs w:val="26"/>
          <w:lang w:val="en-US"/>
        </w:rPr>
        <w:t>31</w:t>
      </w:r>
      <w:r w:rsidRPr="00682823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 w:cs="Angsana New"/>
          <w:sz w:val="26"/>
          <w:szCs w:val="26"/>
          <w:lang w:val="en-US"/>
        </w:rPr>
        <w:t>2567</w:t>
      </w:r>
      <w:r w:rsidRPr="00682823">
        <w:rPr>
          <w:rFonts w:ascii="Angsana New" w:hAnsi="Angsana New" w:cs="Angsana New"/>
          <w:sz w:val="26"/>
          <w:szCs w:val="26"/>
          <w:cs/>
        </w:rPr>
        <w:t xml:space="preserve"> และ</w:t>
      </w:r>
      <w:r w:rsidR="00981C59" w:rsidRPr="00682823">
        <w:rPr>
          <w:rFonts w:ascii="Angsana New" w:hAnsi="Angsana New" w:cs="Angsana New"/>
          <w:sz w:val="26"/>
          <w:szCs w:val="26"/>
          <w:cs/>
        </w:rPr>
        <w:t xml:space="preserve"> </w:t>
      </w:r>
      <w:r w:rsidR="0010196A" w:rsidRPr="00682823">
        <w:rPr>
          <w:rFonts w:ascii="Angsana New" w:hAnsi="Angsana New" w:cs="Angsana New"/>
          <w:sz w:val="26"/>
          <w:szCs w:val="26"/>
          <w:lang w:val="en-US"/>
        </w:rPr>
        <w:t>2566</w:t>
      </w:r>
      <w:r w:rsidRPr="00682823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682823">
        <w:rPr>
          <w:rFonts w:ascii="Angsana New" w:hAnsi="Angsana New" w:cs="Angsana New"/>
          <w:sz w:val="26"/>
          <w:szCs w:val="26"/>
          <w:cs/>
          <w:lang w:val="en-US"/>
        </w:rPr>
        <w:t>ตามลำดับ</w:t>
      </w:r>
      <w:r w:rsidRPr="00682823">
        <w:rPr>
          <w:rFonts w:ascii="Angsana New" w:hAnsi="Angsana New" w:cs="Angsana New"/>
          <w:sz w:val="26"/>
          <w:szCs w:val="26"/>
          <w:cs/>
        </w:rPr>
        <w:t xml:space="preserve"> ได้จำนอง/จำนำเป็นหลักประกันวงเงินสินเชื่อที่ได้รับจากสถาบันการเงินหลายแห่งตามที่กล่าวในหมายเหตุ </w:t>
      </w:r>
      <w:r w:rsidRPr="00682823">
        <w:rPr>
          <w:rFonts w:ascii="Angsana New" w:hAnsi="Angsana New" w:cs="Angsana New"/>
          <w:sz w:val="26"/>
          <w:szCs w:val="26"/>
          <w:lang w:val="en-US"/>
        </w:rPr>
        <w:t>1</w:t>
      </w:r>
      <w:r w:rsidR="008156E4" w:rsidRPr="00682823">
        <w:rPr>
          <w:rFonts w:ascii="Angsana New" w:hAnsi="Angsana New" w:cs="Angsana New"/>
          <w:sz w:val="26"/>
          <w:szCs w:val="26"/>
          <w:lang w:val="en-US"/>
        </w:rPr>
        <w:t>4</w:t>
      </w:r>
      <w:r w:rsidRPr="00682823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153FDA" w:rsidRPr="00682823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Pr="00682823">
        <w:rPr>
          <w:rFonts w:ascii="Angsana New" w:hAnsi="Angsana New" w:cs="Angsana New"/>
          <w:sz w:val="26"/>
          <w:szCs w:val="26"/>
          <w:cs/>
        </w:rPr>
        <w:t>นอกจากนี้ กรมธรรม์ประกันภัยสำหรับเครื่องจักรและอาคารได้มีการโอนให้แก่ผู้ให้กู้ยืมเป็นผู้รับผลประโยชน์</w:t>
      </w:r>
    </w:p>
    <w:p w14:paraId="37D1649C" w14:textId="77777777" w:rsidR="00592F66" w:rsidRPr="00682823" w:rsidRDefault="00592F6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z w:val="24"/>
          <w:szCs w:val="24"/>
        </w:rPr>
      </w:pPr>
    </w:p>
    <w:p w14:paraId="770D98C6" w14:textId="0679813F" w:rsidR="00A5134E" w:rsidRPr="00682823" w:rsidRDefault="00A5134E" w:rsidP="00682823">
      <w:pPr>
        <w:pStyle w:val="a"/>
        <w:tabs>
          <w:tab w:val="clear" w:pos="108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lang w:val="en-US"/>
        </w:rPr>
      </w:pPr>
      <w:r w:rsidRPr="00682823">
        <w:rPr>
          <w:rFonts w:ascii="Angsana New" w:hAnsi="Angsana New" w:cs="Angsana New"/>
          <w:sz w:val="26"/>
          <w:szCs w:val="26"/>
          <w:cs/>
        </w:rPr>
        <w:t xml:space="preserve">มูลค่าต้นทุนของอาคารและอุปกรณ์บางรายการของบริษัทซึ่งตัดค่าเสื่อมราคาเต็มจำนวนแล้ว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Pr="00682823">
        <w:rPr>
          <w:rFonts w:ascii="Angsana New" w:hAnsi="Angsana New" w:cs="Angsana New"/>
          <w:sz w:val="26"/>
          <w:szCs w:val="26"/>
          <w:lang w:val="en-US"/>
        </w:rPr>
        <w:t>31</w:t>
      </w:r>
      <w:r w:rsidRPr="00682823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 w:cs="Angsana New"/>
          <w:sz w:val="26"/>
          <w:szCs w:val="26"/>
          <w:lang w:val="en-US"/>
        </w:rPr>
        <w:t>2567</w:t>
      </w:r>
      <w:r w:rsidRPr="00682823">
        <w:rPr>
          <w:rFonts w:ascii="Angsana New" w:hAnsi="Angsana New" w:cs="Angsana New"/>
          <w:sz w:val="26"/>
          <w:szCs w:val="26"/>
          <w:cs/>
        </w:rPr>
        <w:t xml:space="preserve"> และ </w:t>
      </w:r>
      <w:r w:rsidR="0010196A" w:rsidRPr="00682823">
        <w:rPr>
          <w:rFonts w:ascii="Angsana New" w:hAnsi="Angsana New" w:cs="Angsana New"/>
          <w:sz w:val="26"/>
          <w:szCs w:val="26"/>
          <w:lang w:val="en-US"/>
        </w:rPr>
        <w:t>2566</w:t>
      </w:r>
      <w:r w:rsidRPr="00682823">
        <w:rPr>
          <w:rFonts w:ascii="Angsana New" w:hAnsi="Angsana New" w:cs="Angsana New"/>
          <w:sz w:val="26"/>
          <w:szCs w:val="26"/>
          <w:cs/>
        </w:rPr>
        <w:t xml:space="preserve"> มีจำนวนเงินรวม</w:t>
      </w:r>
      <w:r w:rsidRPr="00682823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986654" w:rsidRPr="00682823">
        <w:rPr>
          <w:rFonts w:ascii="Angsana New" w:hAnsi="Angsana New" w:cs="Angsana New"/>
          <w:sz w:val="26"/>
          <w:szCs w:val="26"/>
          <w:lang w:val="en-US"/>
        </w:rPr>
        <w:t>3,298</w:t>
      </w:r>
      <w:r w:rsidR="00600FE2" w:rsidRPr="00682823">
        <w:rPr>
          <w:rFonts w:ascii="Angsana New" w:hAnsi="Angsana New" w:cs="Angsana New"/>
          <w:sz w:val="26"/>
          <w:szCs w:val="26"/>
          <w:lang w:val="en-US"/>
        </w:rPr>
        <w:t>.</w:t>
      </w:r>
      <w:r w:rsidR="00986654" w:rsidRPr="00682823">
        <w:rPr>
          <w:rFonts w:ascii="Angsana New" w:hAnsi="Angsana New" w:cs="Angsana New"/>
          <w:sz w:val="26"/>
          <w:szCs w:val="26"/>
          <w:lang w:val="en-US"/>
        </w:rPr>
        <w:t>4</w:t>
      </w:r>
      <w:r w:rsidR="00CD7A3A" w:rsidRPr="00682823">
        <w:rPr>
          <w:rStyle w:val="PageNumber"/>
          <w:rFonts w:ascii="Angsana New" w:hAnsi="Angsana New" w:cs="Angsana New"/>
          <w:color w:val="000000"/>
          <w:sz w:val="26"/>
          <w:szCs w:val="26"/>
          <w:lang w:val="en-US"/>
        </w:rPr>
        <w:t xml:space="preserve"> </w:t>
      </w:r>
      <w:r w:rsidRPr="00682823">
        <w:rPr>
          <w:rFonts w:ascii="Angsana New" w:hAnsi="Angsana New" w:cs="Angsana New"/>
          <w:sz w:val="26"/>
          <w:szCs w:val="26"/>
          <w:cs/>
        </w:rPr>
        <w:t xml:space="preserve">ล้านบาท และ </w:t>
      </w:r>
      <w:r w:rsidR="00784CB3" w:rsidRPr="00682823">
        <w:rPr>
          <w:rFonts w:ascii="Angsana New" w:hAnsi="Angsana New" w:cs="Angsana New"/>
          <w:sz w:val="26"/>
          <w:szCs w:val="26"/>
          <w:lang w:val="en-US"/>
        </w:rPr>
        <w:t>3,152.7</w:t>
      </w:r>
      <w:r w:rsidRPr="00682823">
        <w:rPr>
          <w:rFonts w:ascii="Angsana New" w:hAnsi="Angsana New" w:cs="Angsana New"/>
          <w:sz w:val="26"/>
          <w:szCs w:val="26"/>
          <w:cs/>
        </w:rPr>
        <w:t xml:space="preserve"> ล้านบาท (ของกลุ่มบริษัทยูนิคมีจำนวนเงิน</w:t>
      </w:r>
      <w:r w:rsidRPr="00682823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986654" w:rsidRPr="00682823">
        <w:rPr>
          <w:rFonts w:ascii="Angsana New" w:hAnsi="Angsana New" w:cs="Angsana New"/>
          <w:sz w:val="26"/>
          <w:szCs w:val="26"/>
          <w:lang w:val="en-US"/>
        </w:rPr>
        <w:t>6,997.0</w:t>
      </w:r>
      <w:r w:rsidR="00CD7A3A" w:rsidRPr="00682823">
        <w:rPr>
          <w:rStyle w:val="PageNumber"/>
          <w:rFonts w:ascii="Angsana New" w:hAnsi="Angsana New" w:cs="Angsana New"/>
          <w:color w:val="000000"/>
          <w:sz w:val="26"/>
          <w:szCs w:val="26"/>
          <w:lang w:val="en-US"/>
        </w:rPr>
        <w:t xml:space="preserve"> </w:t>
      </w:r>
      <w:r w:rsidRPr="00682823">
        <w:rPr>
          <w:rFonts w:ascii="Angsana New" w:hAnsi="Angsana New" w:cs="Angsana New"/>
          <w:sz w:val="26"/>
          <w:szCs w:val="26"/>
          <w:cs/>
        </w:rPr>
        <w:t xml:space="preserve">ล้านบาท และ </w:t>
      </w:r>
      <w:r w:rsidR="00784CB3" w:rsidRPr="00682823">
        <w:rPr>
          <w:rFonts w:ascii="Angsana New" w:hAnsi="Angsana New" w:cs="Angsana New"/>
          <w:sz w:val="26"/>
          <w:szCs w:val="26"/>
          <w:lang w:val="en-US"/>
        </w:rPr>
        <w:t>6,792.6</w:t>
      </w:r>
      <w:r w:rsidR="00F7435F" w:rsidRPr="00682823">
        <w:rPr>
          <w:rStyle w:val="PageNumber"/>
          <w:rFonts w:ascii="Angsana New" w:hAnsi="Angsana New" w:cs="Angsana New"/>
          <w:color w:val="000000"/>
          <w:sz w:val="26"/>
          <w:szCs w:val="26"/>
          <w:lang w:val="en-US"/>
        </w:rPr>
        <w:t xml:space="preserve"> </w:t>
      </w:r>
      <w:r w:rsidRPr="00682823">
        <w:rPr>
          <w:rFonts w:ascii="Angsana New" w:hAnsi="Angsana New" w:cs="Angsana New"/>
          <w:sz w:val="26"/>
          <w:szCs w:val="26"/>
          <w:cs/>
        </w:rPr>
        <w:t>ล้านบาท) ตามลำดับ</w:t>
      </w:r>
    </w:p>
    <w:p w14:paraId="3F0DBDD4" w14:textId="5C5C2C0F" w:rsidR="0001795A" w:rsidRPr="00682823" w:rsidRDefault="0001795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6B1B9C2E" w14:textId="4D833ED1" w:rsidR="00C63164" w:rsidRPr="00682823" w:rsidRDefault="00C6316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12</w:t>
      </w:r>
      <w:r w:rsidRPr="00682823">
        <w:rPr>
          <w:rFonts w:ascii="Angsana New" w:hAnsi="Angsana New"/>
          <w:b/>
          <w:bCs/>
          <w:sz w:val="26"/>
          <w:szCs w:val="26"/>
          <w:cs/>
        </w:rPr>
        <w:t>.</w:t>
      </w:r>
      <w:r w:rsidRPr="00682823">
        <w:rPr>
          <w:rFonts w:ascii="Angsana New" w:hAnsi="Angsana New"/>
          <w:b/>
          <w:bCs/>
          <w:sz w:val="26"/>
          <w:szCs w:val="26"/>
          <w:cs/>
        </w:rPr>
        <w:tab/>
        <w:t xml:space="preserve">สินทรัพย์สิทธิการใช้ </w:t>
      </w:r>
      <w:r w:rsidRPr="00682823">
        <w:rPr>
          <w:rFonts w:ascii="Angsana New" w:hAnsi="Angsana New"/>
          <w:b/>
          <w:bCs/>
          <w:sz w:val="26"/>
          <w:szCs w:val="26"/>
        </w:rPr>
        <w:t>-</w:t>
      </w:r>
      <w:r w:rsidRPr="00682823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1D438C0C" w14:textId="77777777" w:rsidR="00C63164" w:rsidRPr="00682823" w:rsidRDefault="00C6316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747" w:type="dxa"/>
        <w:tblInd w:w="-90" w:type="dxa"/>
        <w:tblLook w:val="01E0" w:firstRow="1" w:lastRow="1" w:firstColumn="1" w:lastColumn="1" w:noHBand="0" w:noVBand="0"/>
      </w:tblPr>
      <w:tblGrid>
        <w:gridCol w:w="3034"/>
        <w:gridCol w:w="7"/>
        <w:gridCol w:w="248"/>
        <w:gridCol w:w="1154"/>
        <w:gridCol w:w="71"/>
        <w:gridCol w:w="201"/>
        <w:gridCol w:w="35"/>
        <w:gridCol w:w="1034"/>
        <w:gridCol w:w="80"/>
        <w:gridCol w:w="188"/>
        <w:gridCol w:w="82"/>
        <w:gridCol w:w="952"/>
        <w:gridCol w:w="40"/>
        <w:gridCol w:w="207"/>
        <w:gridCol w:w="63"/>
        <w:gridCol w:w="993"/>
        <w:gridCol w:w="8"/>
        <w:gridCol w:w="252"/>
        <w:gridCol w:w="7"/>
        <w:gridCol w:w="1083"/>
        <w:gridCol w:w="8"/>
      </w:tblGrid>
      <w:tr w:rsidR="00C63164" w:rsidRPr="00682823" w14:paraId="0DCDB529" w14:textId="77777777" w:rsidTr="00153FDA">
        <w:tc>
          <w:tcPr>
            <w:tcW w:w="3043" w:type="dxa"/>
            <w:gridSpan w:val="2"/>
          </w:tcPr>
          <w:p w14:paraId="43605B3C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bookmarkStart w:id="6" w:name="_Hlk187672554"/>
          </w:p>
        </w:tc>
        <w:tc>
          <w:tcPr>
            <w:tcW w:w="246" w:type="dxa"/>
          </w:tcPr>
          <w:p w14:paraId="6298F372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8" w:type="dxa"/>
            <w:gridSpan w:val="18"/>
            <w:tcBorders>
              <w:bottom w:val="single" w:sz="4" w:space="0" w:color="auto"/>
            </w:tcBorders>
          </w:tcPr>
          <w:p w14:paraId="20C056C6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งบการเงินรวม (พันบาท)</w:t>
            </w:r>
          </w:p>
        </w:tc>
      </w:tr>
      <w:tr w:rsidR="00C63164" w:rsidRPr="00682823" w14:paraId="4D5A259A" w14:textId="77777777" w:rsidTr="00153FDA">
        <w:tc>
          <w:tcPr>
            <w:tcW w:w="3043" w:type="dxa"/>
            <w:gridSpan w:val="2"/>
          </w:tcPr>
          <w:p w14:paraId="27ABA775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6" w:type="dxa"/>
          </w:tcPr>
          <w:p w14:paraId="7F440ADE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7061DEE8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2" w:type="dxa"/>
            <w:gridSpan w:val="2"/>
          </w:tcPr>
          <w:p w14:paraId="75B158A6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</w:tcPr>
          <w:p w14:paraId="2FA2C793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68" w:type="dxa"/>
            <w:gridSpan w:val="2"/>
            <w:tcBorders>
              <w:top w:val="single" w:sz="4" w:space="0" w:color="auto"/>
            </w:tcBorders>
          </w:tcPr>
          <w:p w14:paraId="12CF2234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</w:tcBorders>
          </w:tcPr>
          <w:p w14:paraId="2F5FE987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auto"/>
            </w:tcBorders>
          </w:tcPr>
          <w:p w14:paraId="0D8EA235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</w:tcBorders>
          </w:tcPr>
          <w:p w14:paraId="33F18DA4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4D3A3DE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</w:tcPr>
          <w:p w14:paraId="56426CF0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63164" w:rsidRPr="00682823" w14:paraId="3B4EA92E" w14:textId="77777777" w:rsidTr="00153FDA">
        <w:tc>
          <w:tcPr>
            <w:tcW w:w="3043" w:type="dxa"/>
            <w:gridSpan w:val="2"/>
          </w:tcPr>
          <w:p w14:paraId="16616CCC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6" w:type="dxa"/>
          </w:tcPr>
          <w:p w14:paraId="32979E82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DA8B73E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2" w:type="dxa"/>
            <w:gridSpan w:val="2"/>
          </w:tcPr>
          <w:p w14:paraId="4C8AB371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</w:tcPr>
          <w:p w14:paraId="0012E1E0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68" w:type="dxa"/>
            <w:gridSpan w:val="2"/>
          </w:tcPr>
          <w:p w14:paraId="6F701076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</w:tcPr>
          <w:p w14:paraId="393460A7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7" w:type="dxa"/>
            <w:gridSpan w:val="2"/>
          </w:tcPr>
          <w:p w14:paraId="296CA96E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  <w:tcBorders>
              <w:bottom w:val="single" w:sz="4" w:space="0" w:color="auto"/>
            </w:tcBorders>
          </w:tcPr>
          <w:p w14:paraId="48ACB4BB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52" w:type="dxa"/>
          </w:tcPr>
          <w:p w14:paraId="249E469F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</w:tcPr>
          <w:p w14:paraId="67080FAF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bookmarkEnd w:id="6"/>
      <w:tr w:rsidR="00C63164" w:rsidRPr="00682823" w14:paraId="31F6BEBE" w14:textId="77777777" w:rsidTr="00153FDA">
        <w:tc>
          <w:tcPr>
            <w:tcW w:w="3043" w:type="dxa"/>
            <w:gridSpan w:val="2"/>
          </w:tcPr>
          <w:p w14:paraId="53BD262C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46" w:type="dxa"/>
          </w:tcPr>
          <w:p w14:paraId="1A6E455F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36809C2" w14:textId="77777777" w:rsidR="00C63164" w:rsidRPr="00682823" w:rsidRDefault="00C63164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2" w:type="dxa"/>
            <w:gridSpan w:val="2"/>
          </w:tcPr>
          <w:p w14:paraId="194B0C74" w14:textId="77777777" w:rsidR="00C63164" w:rsidRPr="00682823" w:rsidRDefault="00C63164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bottom"/>
          </w:tcPr>
          <w:p w14:paraId="6F2981B9" w14:textId="77777777" w:rsidR="00C63164" w:rsidRPr="00682823" w:rsidRDefault="00C63164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dxa"/>
            <w:gridSpan w:val="2"/>
          </w:tcPr>
          <w:p w14:paraId="26629044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</w:tcBorders>
            <w:vAlign w:val="bottom"/>
          </w:tcPr>
          <w:p w14:paraId="2E45567F" w14:textId="77777777" w:rsidR="00C63164" w:rsidRPr="00682823" w:rsidRDefault="00C63164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47" w:type="dxa"/>
            <w:gridSpan w:val="2"/>
          </w:tcPr>
          <w:p w14:paraId="35141F27" w14:textId="77777777" w:rsidR="00C63164" w:rsidRPr="00682823" w:rsidRDefault="00C6316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</w:tcBorders>
          </w:tcPr>
          <w:p w14:paraId="5FFBECEA" w14:textId="77777777" w:rsidR="00C63164" w:rsidRPr="00682823" w:rsidRDefault="00C63164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52" w:type="dxa"/>
          </w:tcPr>
          <w:p w14:paraId="5EBCAD5D" w14:textId="77777777" w:rsidR="00C63164" w:rsidRPr="00682823" w:rsidRDefault="00C63164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vAlign w:val="bottom"/>
          </w:tcPr>
          <w:p w14:paraId="0753B942" w14:textId="77777777" w:rsidR="00C63164" w:rsidRPr="00682823" w:rsidRDefault="00C63164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8E4E51" w:rsidRPr="00682823" w14:paraId="5976506D" w14:textId="77777777" w:rsidTr="00153FDA">
        <w:tc>
          <w:tcPr>
            <w:tcW w:w="3043" w:type="dxa"/>
            <w:gridSpan w:val="2"/>
          </w:tcPr>
          <w:p w14:paraId="6200477A" w14:textId="46CE798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68282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246" w:type="dxa"/>
          </w:tcPr>
          <w:p w14:paraId="3FC305F6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37C884C3" w14:textId="0AFE91CE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44,718</w:t>
            </w:r>
          </w:p>
        </w:tc>
        <w:tc>
          <w:tcPr>
            <w:tcW w:w="272" w:type="dxa"/>
            <w:gridSpan w:val="2"/>
          </w:tcPr>
          <w:p w14:paraId="2299F0E0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06BA9885" w14:textId="3312B6E9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948,270</w:t>
            </w:r>
          </w:p>
        </w:tc>
        <w:tc>
          <w:tcPr>
            <w:tcW w:w="268" w:type="dxa"/>
            <w:gridSpan w:val="2"/>
          </w:tcPr>
          <w:p w14:paraId="3F79E34F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421221FE" w14:textId="4284700D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167,811</w:t>
            </w:r>
          </w:p>
        </w:tc>
        <w:tc>
          <w:tcPr>
            <w:tcW w:w="247" w:type="dxa"/>
            <w:gridSpan w:val="2"/>
          </w:tcPr>
          <w:p w14:paraId="4CAEF460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</w:tcPr>
          <w:p w14:paraId="6EE1DE50" w14:textId="3436DDD0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5,547</w:t>
            </w:r>
          </w:p>
        </w:tc>
        <w:tc>
          <w:tcPr>
            <w:tcW w:w="252" w:type="dxa"/>
          </w:tcPr>
          <w:p w14:paraId="6A1AA24A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1AD0DB35" w14:textId="61ADC9C9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1,166,346</w:t>
            </w:r>
          </w:p>
        </w:tc>
      </w:tr>
      <w:tr w:rsidR="008E4E51" w:rsidRPr="00682823" w14:paraId="73D4DD7D" w14:textId="77777777" w:rsidTr="00153FDA">
        <w:tc>
          <w:tcPr>
            <w:tcW w:w="3043" w:type="dxa"/>
            <w:gridSpan w:val="2"/>
          </w:tcPr>
          <w:p w14:paraId="1A95B46A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46" w:type="dxa"/>
          </w:tcPr>
          <w:p w14:paraId="7C370AEA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66AAACFD" w14:textId="51016C20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8,927</w:t>
            </w:r>
          </w:p>
        </w:tc>
        <w:tc>
          <w:tcPr>
            <w:tcW w:w="272" w:type="dxa"/>
            <w:gridSpan w:val="2"/>
          </w:tcPr>
          <w:p w14:paraId="3CBB5B06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A9FCB58" w14:textId="4D6BBB09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96,742</w:t>
            </w:r>
          </w:p>
        </w:tc>
        <w:tc>
          <w:tcPr>
            <w:tcW w:w="268" w:type="dxa"/>
            <w:gridSpan w:val="2"/>
          </w:tcPr>
          <w:p w14:paraId="5F48EAD3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0B65843C" w14:textId="62AF9AFF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27,593</w:t>
            </w:r>
          </w:p>
        </w:tc>
        <w:tc>
          <w:tcPr>
            <w:tcW w:w="247" w:type="dxa"/>
            <w:gridSpan w:val="2"/>
          </w:tcPr>
          <w:p w14:paraId="508EB4A2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</w:tcPr>
          <w:p w14:paraId="0DB48598" w14:textId="1B35AA9C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6175CA6B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7EE35F88" w14:textId="2750D8DF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133,262</w:t>
            </w:r>
          </w:p>
        </w:tc>
      </w:tr>
      <w:tr w:rsidR="008E4E51" w:rsidRPr="00682823" w14:paraId="1E8ED20A" w14:textId="77777777" w:rsidTr="00153FDA">
        <w:tc>
          <w:tcPr>
            <w:tcW w:w="3043" w:type="dxa"/>
            <w:gridSpan w:val="2"/>
          </w:tcPr>
          <w:p w14:paraId="2184DCDB" w14:textId="3F8D7B9B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246" w:type="dxa"/>
          </w:tcPr>
          <w:p w14:paraId="01197A41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4973C809" w14:textId="639CA060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(23,866)</w:t>
            </w:r>
          </w:p>
        </w:tc>
        <w:tc>
          <w:tcPr>
            <w:tcW w:w="272" w:type="dxa"/>
            <w:gridSpan w:val="2"/>
          </w:tcPr>
          <w:p w14:paraId="79CDD27D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1069" w:type="dxa"/>
            <w:gridSpan w:val="2"/>
          </w:tcPr>
          <w:p w14:paraId="68110D2E" w14:textId="0AC17A04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68" w:type="dxa"/>
            <w:gridSpan w:val="2"/>
          </w:tcPr>
          <w:p w14:paraId="71337CA4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</w:tcPr>
          <w:p w14:paraId="5F41A519" w14:textId="3B729796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47" w:type="dxa"/>
            <w:gridSpan w:val="2"/>
          </w:tcPr>
          <w:p w14:paraId="7467A44B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</w:tcPr>
          <w:p w14:paraId="4716C6E2" w14:textId="362E2ECF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</w:rPr>
              <w:t>(5,</w:t>
            </w:r>
            <w:r w:rsidRPr="00682823">
              <w:rPr>
                <w:rFonts w:ascii="Angsana New" w:hAnsi="Angsana New"/>
                <w:szCs w:val="22"/>
                <w:lang w:val="en-US" w:bidi="th-TH"/>
              </w:rPr>
              <w:t>547</w:t>
            </w:r>
            <w:r w:rsidRPr="00682823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52" w:type="dxa"/>
          </w:tcPr>
          <w:p w14:paraId="4FD8ACD5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466B5453" w14:textId="24C68275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(29,413)</w:t>
            </w:r>
          </w:p>
        </w:tc>
      </w:tr>
      <w:tr w:rsidR="008E4E51" w:rsidRPr="00682823" w14:paraId="5CC81ED3" w14:textId="77777777" w:rsidTr="00153FDA">
        <w:tc>
          <w:tcPr>
            <w:tcW w:w="3043" w:type="dxa"/>
            <w:gridSpan w:val="2"/>
          </w:tcPr>
          <w:p w14:paraId="4841F2A1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โอนออกไปที่ดิน อาคารและอุปกรณ์</w:t>
            </w:r>
          </w:p>
        </w:tc>
        <w:tc>
          <w:tcPr>
            <w:tcW w:w="246" w:type="dxa"/>
          </w:tcPr>
          <w:p w14:paraId="2505EBD2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6F34AF41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72" w:type="dxa"/>
            <w:gridSpan w:val="2"/>
          </w:tcPr>
          <w:p w14:paraId="533433E4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4B7A598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14:paraId="6458840B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32CE934E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7" w:type="dxa"/>
            <w:gridSpan w:val="2"/>
          </w:tcPr>
          <w:p w14:paraId="39F5F419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</w:tcPr>
          <w:p w14:paraId="2BA237FA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2" w:type="dxa"/>
          </w:tcPr>
          <w:p w14:paraId="094A43F2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011D5164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8E4E51" w:rsidRPr="00682823" w14:paraId="595219D0" w14:textId="77777777" w:rsidTr="00153FDA">
        <w:tc>
          <w:tcPr>
            <w:tcW w:w="3043" w:type="dxa"/>
            <w:gridSpan w:val="2"/>
          </w:tcPr>
          <w:p w14:paraId="04537905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2"/>
                <w:szCs w:val="22"/>
              </w:rPr>
              <w:t>11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46" w:type="dxa"/>
          </w:tcPr>
          <w:p w14:paraId="11567722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3D24FD50" w14:textId="62075ED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  <w:cs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(19,149)</w:t>
            </w:r>
          </w:p>
        </w:tc>
        <w:tc>
          <w:tcPr>
            <w:tcW w:w="272" w:type="dxa"/>
            <w:gridSpan w:val="2"/>
          </w:tcPr>
          <w:p w14:paraId="4F16B51C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352EE537" w14:textId="36DD3E39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  <w:cs/>
                <w:lang w:val="en-US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(299,332)</w:t>
            </w:r>
          </w:p>
        </w:tc>
        <w:tc>
          <w:tcPr>
            <w:tcW w:w="268" w:type="dxa"/>
            <w:gridSpan w:val="2"/>
          </w:tcPr>
          <w:p w14:paraId="631C33FD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4C0355EA" w14:textId="49B3E01F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(64,625)</w:t>
            </w:r>
          </w:p>
        </w:tc>
        <w:tc>
          <w:tcPr>
            <w:tcW w:w="247" w:type="dxa"/>
            <w:gridSpan w:val="2"/>
          </w:tcPr>
          <w:p w14:paraId="3703C627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64" w:type="dxa"/>
            <w:gridSpan w:val="3"/>
            <w:tcBorders>
              <w:bottom w:val="single" w:sz="4" w:space="0" w:color="auto"/>
            </w:tcBorders>
          </w:tcPr>
          <w:p w14:paraId="26D59F56" w14:textId="519094C2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6C4E5F8F" w14:textId="77777777" w:rsidR="008E4E51" w:rsidRPr="00682823" w:rsidRDefault="008E4E51" w:rsidP="006828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15B4EF6E" w14:textId="66D05D56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(383,106)</w:t>
            </w:r>
          </w:p>
        </w:tc>
      </w:tr>
      <w:tr w:rsidR="008E4E51" w:rsidRPr="00682823" w14:paraId="7A08EBB7" w14:textId="77777777" w:rsidTr="00153FDA">
        <w:tc>
          <w:tcPr>
            <w:tcW w:w="3043" w:type="dxa"/>
            <w:gridSpan w:val="2"/>
          </w:tcPr>
          <w:p w14:paraId="3DB52C03" w14:textId="2F660036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46" w:type="dxa"/>
          </w:tcPr>
          <w:p w14:paraId="6A6634B2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6E00870C" w14:textId="39D8C159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10,630</w:t>
            </w:r>
          </w:p>
        </w:tc>
        <w:tc>
          <w:tcPr>
            <w:tcW w:w="272" w:type="dxa"/>
            <w:gridSpan w:val="2"/>
          </w:tcPr>
          <w:p w14:paraId="2549D744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bottom"/>
          </w:tcPr>
          <w:p w14:paraId="1CD40194" w14:textId="481B5A61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745,680</w:t>
            </w:r>
          </w:p>
        </w:tc>
        <w:tc>
          <w:tcPr>
            <w:tcW w:w="268" w:type="dxa"/>
            <w:gridSpan w:val="2"/>
          </w:tcPr>
          <w:p w14:paraId="0C4D553F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</w:tcBorders>
            <w:vAlign w:val="bottom"/>
          </w:tcPr>
          <w:p w14:paraId="0DCC1A7F" w14:textId="7A472A6F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130,779</w:t>
            </w:r>
          </w:p>
        </w:tc>
        <w:tc>
          <w:tcPr>
            <w:tcW w:w="247" w:type="dxa"/>
            <w:gridSpan w:val="2"/>
          </w:tcPr>
          <w:p w14:paraId="6A212DFC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</w:tcBorders>
          </w:tcPr>
          <w:p w14:paraId="15EE1110" w14:textId="3B6E70D4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69115798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vAlign w:val="bottom"/>
          </w:tcPr>
          <w:p w14:paraId="595A58AE" w14:textId="594EBAFC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887,089</w:t>
            </w:r>
          </w:p>
        </w:tc>
      </w:tr>
      <w:tr w:rsidR="00124A5B" w:rsidRPr="00682823" w14:paraId="699BB8C5" w14:textId="77777777" w:rsidTr="00153FDA">
        <w:tc>
          <w:tcPr>
            <w:tcW w:w="3043" w:type="dxa"/>
            <w:gridSpan w:val="2"/>
          </w:tcPr>
          <w:p w14:paraId="4347C9E2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46" w:type="dxa"/>
          </w:tcPr>
          <w:p w14:paraId="3418CD6D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368D9EC6" w14:textId="7CBA08AD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72,978</w:t>
            </w:r>
          </w:p>
        </w:tc>
        <w:tc>
          <w:tcPr>
            <w:tcW w:w="272" w:type="dxa"/>
            <w:gridSpan w:val="2"/>
          </w:tcPr>
          <w:p w14:paraId="7210D30A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0A7D20EB" w14:textId="52108C60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69,108</w:t>
            </w:r>
          </w:p>
        </w:tc>
        <w:tc>
          <w:tcPr>
            <w:tcW w:w="268" w:type="dxa"/>
            <w:gridSpan w:val="2"/>
          </w:tcPr>
          <w:p w14:paraId="7D649BA1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7B35B8A" w14:textId="0BD94431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90,547</w:t>
            </w:r>
          </w:p>
        </w:tc>
        <w:tc>
          <w:tcPr>
            <w:tcW w:w="247" w:type="dxa"/>
            <w:gridSpan w:val="2"/>
          </w:tcPr>
          <w:p w14:paraId="56CB6DE9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</w:tcPr>
          <w:p w14:paraId="55446700" w14:textId="2F711E8D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3C303F4B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21F90759" w14:textId="073B7AFE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232,633</w:t>
            </w:r>
          </w:p>
        </w:tc>
      </w:tr>
      <w:tr w:rsidR="00124A5B" w:rsidRPr="00682823" w14:paraId="75D1F142" w14:textId="77777777" w:rsidTr="00153FDA">
        <w:tc>
          <w:tcPr>
            <w:tcW w:w="3043" w:type="dxa"/>
            <w:gridSpan w:val="2"/>
          </w:tcPr>
          <w:p w14:paraId="36D0DE7B" w14:textId="36BDD4D2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246" w:type="dxa"/>
          </w:tcPr>
          <w:p w14:paraId="05F3F844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7B880B89" w14:textId="60A612D6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(8,926)</w:t>
            </w:r>
          </w:p>
        </w:tc>
        <w:tc>
          <w:tcPr>
            <w:tcW w:w="272" w:type="dxa"/>
            <w:gridSpan w:val="2"/>
          </w:tcPr>
          <w:p w14:paraId="2D2F87DF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69" w:type="dxa"/>
            <w:gridSpan w:val="2"/>
          </w:tcPr>
          <w:p w14:paraId="137C4EA8" w14:textId="1EBD9C95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68" w:type="dxa"/>
            <w:gridSpan w:val="2"/>
          </w:tcPr>
          <w:p w14:paraId="22E231F0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</w:tcPr>
          <w:p w14:paraId="5AA292C9" w14:textId="67A5172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47" w:type="dxa"/>
            <w:gridSpan w:val="2"/>
          </w:tcPr>
          <w:p w14:paraId="29E6179E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</w:tcPr>
          <w:p w14:paraId="7B24BFC4" w14:textId="25FC1BDC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4BDDCB52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98" w:type="dxa"/>
            <w:gridSpan w:val="3"/>
          </w:tcPr>
          <w:p w14:paraId="16CDF237" w14:textId="0BE055AC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(8,926)</w:t>
            </w:r>
          </w:p>
        </w:tc>
      </w:tr>
      <w:tr w:rsidR="00424C6B" w:rsidRPr="00682823" w14:paraId="1FCAB2DD" w14:textId="77777777" w:rsidTr="00153FDA">
        <w:tc>
          <w:tcPr>
            <w:tcW w:w="3043" w:type="dxa"/>
            <w:gridSpan w:val="2"/>
          </w:tcPr>
          <w:p w14:paraId="160C5CCC" w14:textId="77777777" w:rsidR="00424C6B" w:rsidRPr="00682823" w:rsidRDefault="00424C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โอนออกไปที่ดิน อาคารและอุปกรณ์</w:t>
            </w:r>
          </w:p>
        </w:tc>
        <w:tc>
          <w:tcPr>
            <w:tcW w:w="246" w:type="dxa"/>
          </w:tcPr>
          <w:p w14:paraId="7350C1EB" w14:textId="77777777" w:rsidR="00424C6B" w:rsidRPr="00682823" w:rsidRDefault="00424C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7C2C3CF8" w14:textId="77777777" w:rsidR="00424C6B" w:rsidRPr="00682823" w:rsidRDefault="00424C6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2" w:type="dxa"/>
            <w:gridSpan w:val="2"/>
          </w:tcPr>
          <w:p w14:paraId="482BE5D0" w14:textId="77777777" w:rsidR="00424C6B" w:rsidRPr="00682823" w:rsidRDefault="00424C6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571C2FCF" w14:textId="77777777" w:rsidR="00424C6B" w:rsidRPr="00682823" w:rsidRDefault="00424C6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14:paraId="6F62EA78" w14:textId="77777777" w:rsidR="00424C6B" w:rsidRPr="00682823" w:rsidRDefault="00424C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40C9E85E" w14:textId="77777777" w:rsidR="00424C6B" w:rsidRPr="00682823" w:rsidRDefault="00424C6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7" w:type="dxa"/>
            <w:gridSpan w:val="2"/>
          </w:tcPr>
          <w:p w14:paraId="1CE431D9" w14:textId="77777777" w:rsidR="00424C6B" w:rsidRPr="00682823" w:rsidRDefault="00424C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</w:tcPr>
          <w:p w14:paraId="7959012F" w14:textId="77777777" w:rsidR="00424C6B" w:rsidRPr="00682823" w:rsidRDefault="00424C6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2" w:type="dxa"/>
          </w:tcPr>
          <w:p w14:paraId="668F607B" w14:textId="77777777" w:rsidR="00424C6B" w:rsidRPr="00682823" w:rsidRDefault="00424C6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25754AFE" w14:textId="77777777" w:rsidR="00424C6B" w:rsidRPr="00682823" w:rsidRDefault="00424C6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124A5B" w:rsidRPr="00682823" w14:paraId="0E95ED1C" w14:textId="77777777" w:rsidTr="00153FDA">
        <w:tc>
          <w:tcPr>
            <w:tcW w:w="3043" w:type="dxa"/>
            <w:gridSpan w:val="2"/>
          </w:tcPr>
          <w:p w14:paraId="3E3C91CA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2"/>
                <w:szCs w:val="22"/>
              </w:rPr>
              <w:t>11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46" w:type="dxa"/>
          </w:tcPr>
          <w:p w14:paraId="34B1D37E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50B4BD6" w14:textId="215443F0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2" w:type="dxa"/>
            <w:gridSpan w:val="2"/>
          </w:tcPr>
          <w:p w14:paraId="3D691A06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04182463" w14:textId="39FBB2EA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(104,204)</w:t>
            </w:r>
          </w:p>
        </w:tc>
        <w:tc>
          <w:tcPr>
            <w:tcW w:w="268" w:type="dxa"/>
            <w:gridSpan w:val="2"/>
          </w:tcPr>
          <w:p w14:paraId="2D389307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  <w:vAlign w:val="bottom"/>
          </w:tcPr>
          <w:p w14:paraId="6E6D3BB2" w14:textId="0BCCC5CC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(23,828)</w:t>
            </w:r>
          </w:p>
        </w:tc>
        <w:tc>
          <w:tcPr>
            <w:tcW w:w="247" w:type="dxa"/>
            <w:gridSpan w:val="2"/>
          </w:tcPr>
          <w:p w14:paraId="6F9818CB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  <w:tcBorders>
              <w:bottom w:val="single" w:sz="4" w:space="0" w:color="auto"/>
            </w:tcBorders>
          </w:tcPr>
          <w:p w14:paraId="38FC0AC6" w14:textId="69664964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38361E7A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vAlign w:val="bottom"/>
          </w:tcPr>
          <w:p w14:paraId="0F3C1247" w14:textId="7151442B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(128,032)</w:t>
            </w:r>
          </w:p>
        </w:tc>
      </w:tr>
      <w:tr w:rsidR="00124A5B" w:rsidRPr="00682823" w14:paraId="3B6F96CF" w14:textId="77777777" w:rsidTr="00153FDA">
        <w:tc>
          <w:tcPr>
            <w:tcW w:w="3043" w:type="dxa"/>
            <w:gridSpan w:val="2"/>
          </w:tcPr>
          <w:p w14:paraId="28B6114E" w14:textId="5EF145C5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46" w:type="dxa"/>
          </w:tcPr>
          <w:p w14:paraId="6BC2B7C6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281109FD" w14:textId="5456F1AA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74,682</w:t>
            </w:r>
          </w:p>
        </w:tc>
        <w:tc>
          <w:tcPr>
            <w:tcW w:w="272" w:type="dxa"/>
            <w:gridSpan w:val="2"/>
          </w:tcPr>
          <w:p w14:paraId="30B8E77B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538D8" w14:textId="40B30AFC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710,584</w:t>
            </w:r>
          </w:p>
        </w:tc>
        <w:tc>
          <w:tcPr>
            <w:tcW w:w="268" w:type="dxa"/>
            <w:gridSpan w:val="2"/>
          </w:tcPr>
          <w:p w14:paraId="37B2842C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54D52" w14:textId="48461A38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197,498</w:t>
            </w:r>
          </w:p>
        </w:tc>
        <w:tc>
          <w:tcPr>
            <w:tcW w:w="247" w:type="dxa"/>
            <w:gridSpan w:val="2"/>
          </w:tcPr>
          <w:p w14:paraId="52F42B9D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3A044B" w14:textId="557B2C03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58C39E6A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13B5F" w14:textId="05D17AC0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982,764</w:t>
            </w:r>
          </w:p>
        </w:tc>
      </w:tr>
      <w:tr w:rsidR="00424C6B" w:rsidRPr="00682823" w:rsidDel="00F411C3" w14:paraId="2F65135D" w14:textId="77777777" w:rsidTr="00153FDA">
        <w:tc>
          <w:tcPr>
            <w:tcW w:w="3043" w:type="dxa"/>
            <w:gridSpan w:val="2"/>
          </w:tcPr>
          <w:p w14:paraId="42F9613C" w14:textId="77777777" w:rsidR="00424C6B" w:rsidRPr="00682823" w:rsidRDefault="00424C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6" w:type="dxa"/>
          </w:tcPr>
          <w:p w14:paraId="7414130F" w14:textId="77777777" w:rsidR="00424C6B" w:rsidRPr="00682823" w:rsidRDefault="00424C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12C259A" w14:textId="77777777" w:rsidR="00424C6B" w:rsidRPr="00682823" w:rsidDel="00F411C3" w:rsidRDefault="00424C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  <w:gridSpan w:val="2"/>
          </w:tcPr>
          <w:p w14:paraId="55AB6839" w14:textId="77777777" w:rsidR="00424C6B" w:rsidRPr="00682823" w:rsidDel="00F411C3" w:rsidRDefault="00424C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bottom"/>
          </w:tcPr>
          <w:p w14:paraId="2BCA4666" w14:textId="77777777" w:rsidR="00424C6B" w:rsidRPr="00682823" w:rsidDel="00F411C3" w:rsidRDefault="00424C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8" w:type="dxa"/>
            <w:gridSpan w:val="2"/>
          </w:tcPr>
          <w:p w14:paraId="09FB7BEB" w14:textId="77777777" w:rsidR="00424C6B" w:rsidRPr="00682823" w:rsidRDefault="00424C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</w:tcBorders>
            <w:vAlign w:val="bottom"/>
          </w:tcPr>
          <w:p w14:paraId="0FCD9714" w14:textId="77777777" w:rsidR="00424C6B" w:rsidRPr="00682823" w:rsidRDefault="00424C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7" w:type="dxa"/>
            <w:gridSpan w:val="2"/>
          </w:tcPr>
          <w:p w14:paraId="5D29904A" w14:textId="77777777" w:rsidR="00424C6B" w:rsidRPr="00682823" w:rsidRDefault="00424C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</w:tcBorders>
          </w:tcPr>
          <w:p w14:paraId="1E913F4D" w14:textId="77777777" w:rsidR="00424C6B" w:rsidRPr="00682823" w:rsidDel="00F411C3" w:rsidRDefault="00424C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" w:type="dxa"/>
          </w:tcPr>
          <w:p w14:paraId="45362D56" w14:textId="77777777" w:rsidR="00424C6B" w:rsidRPr="00682823" w:rsidDel="00F411C3" w:rsidRDefault="00424C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vAlign w:val="bottom"/>
          </w:tcPr>
          <w:p w14:paraId="4A761734" w14:textId="77777777" w:rsidR="00424C6B" w:rsidRPr="00682823" w:rsidDel="00F411C3" w:rsidRDefault="00424C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A112BF" w:rsidRPr="00682823" w14:paraId="68CBA583" w14:textId="77777777" w:rsidTr="00153FDA">
        <w:tc>
          <w:tcPr>
            <w:tcW w:w="3043" w:type="dxa"/>
            <w:gridSpan w:val="2"/>
          </w:tcPr>
          <w:p w14:paraId="53A498B9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46" w:type="dxa"/>
          </w:tcPr>
          <w:p w14:paraId="6C83C50D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162B6761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2" w:type="dxa"/>
            <w:gridSpan w:val="2"/>
          </w:tcPr>
          <w:p w14:paraId="1A29BE32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E72425B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dxa"/>
            <w:gridSpan w:val="2"/>
          </w:tcPr>
          <w:p w14:paraId="10686DC2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1477702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47" w:type="dxa"/>
            <w:gridSpan w:val="2"/>
          </w:tcPr>
          <w:p w14:paraId="7DAD3ECC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</w:tcPr>
          <w:p w14:paraId="7A4F055A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52" w:type="dxa"/>
          </w:tcPr>
          <w:p w14:paraId="448D479B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gridSpan w:val="3"/>
          </w:tcPr>
          <w:p w14:paraId="7B00CD29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A112BF" w:rsidRPr="00682823" w14:paraId="242592E4" w14:textId="77777777" w:rsidTr="00153FDA">
        <w:tc>
          <w:tcPr>
            <w:tcW w:w="3043" w:type="dxa"/>
            <w:gridSpan w:val="2"/>
          </w:tcPr>
          <w:p w14:paraId="67998A19" w14:textId="1211AD21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682823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246" w:type="dxa"/>
          </w:tcPr>
          <w:p w14:paraId="0853D66C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1355B1F2" w14:textId="2181DEEA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39,508</w:t>
            </w:r>
          </w:p>
        </w:tc>
        <w:tc>
          <w:tcPr>
            <w:tcW w:w="272" w:type="dxa"/>
            <w:gridSpan w:val="2"/>
          </w:tcPr>
          <w:p w14:paraId="59985A0B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4C33CA0" w14:textId="661E1551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764,563</w:t>
            </w:r>
          </w:p>
        </w:tc>
        <w:tc>
          <w:tcPr>
            <w:tcW w:w="268" w:type="dxa"/>
            <w:gridSpan w:val="2"/>
          </w:tcPr>
          <w:p w14:paraId="10F99DCB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</w:tcPr>
          <w:p w14:paraId="53273C27" w14:textId="3BE02E70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72,269</w:t>
            </w:r>
          </w:p>
        </w:tc>
        <w:tc>
          <w:tcPr>
            <w:tcW w:w="247" w:type="dxa"/>
            <w:gridSpan w:val="2"/>
          </w:tcPr>
          <w:p w14:paraId="233B81FB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</w:tcPr>
          <w:p w14:paraId="3CF63D8B" w14:textId="3121CDC5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3,603</w:t>
            </w:r>
          </w:p>
        </w:tc>
        <w:tc>
          <w:tcPr>
            <w:tcW w:w="252" w:type="dxa"/>
          </w:tcPr>
          <w:p w14:paraId="4DA3E2A6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233ADC63" w14:textId="3BA9800B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879,943</w:t>
            </w:r>
          </w:p>
        </w:tc>
      </w:tr>
      <w:tr w:rsidR="00A112BF" w:rsidRPr="00682823" w14:paraId="15690FEA" w14:textId="77777777" w:rsidTr="00153FDA">
        <w:tc>
          <w:tcPr>
            <w:tcW w:w="3043" w:type="dxa"/>
            <w:gridSpan w:val="2"/>
          </w:tcPr>
          <w:p w14:paraId="04E0BCBA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246" w:type="dxa"/>
          </w:tcPr>
          <w:p w14:paraId="3CB4CC9D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7F1A80D8" w14:textId="123C824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8,552</w:t>
            </w:r>
          </w:p>
        </w:tc>
        <w:tc>
          <w:tcPr>
            <w:tcW w:w="272" w:type="dxa"/>
            <w:gridSpan w:val="2"/>
          </w:tcPr>
          <w:p w14:paraId="36CDC832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0F85E508" w14:textId="68283102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79,625</w:t>
            </w:r>
          </w:p>
        </w:tc>
        <w:tc>
          <w:tcPr>
            <w:tcW w:w="268" w:type="dxa"/>
            <w:gridSpan w:val="2"/>
          </w:tcPr>
          <w:p w14:paraId="1EB02698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</w:tcPr>
          <w:p w14:paraId="66C56205" w14:textId="680BF388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23,364</w:t>
            </w:r>
          </w:p>
        </w:tc>
        <w:tc>
          <w:tcPr>
            <w:tcW w:w="247" w:type="dxa"/>
            <w:gridSpan w:val="2"/>
          </w:tcPr>
          <w:p w14:paraId="3D4E3AA0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</w:tcPr>
          <w:p w14:paraId="7D2BD9AC" w14:textId="5EECBE7E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164A9B9D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4740A0E3" w14:textId="736A3939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111,541</w:t>
            </w:r>
          </w:p>
        </w:tc>
      </w:tr>
      <w:tr w:rsidR="00A112BF" w:rsidRPr="00682823" w14:paraId="1E3762FB" w14:textId="77777777" w:rsidTr="00153FDA">
        <w:tc>
          <w:tcPr>
            <w:tcW w:w="3043" w:type="dxa"/>
            <w:gridSpan w:val="2"/>
          </w:tcPr>
          <w:p w14:paraId="2DCEAE5E" w14:textId="38BC25CE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246" w:type="dxa"/>
          </w:tcPr>
          <w:p w14:paraId="6D0425D6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532C6CD7" w14:textId="4D22476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(23,866)</w:t>
            </w:r>
          </w:p>
        </w:tc>
        <w:tc>
          <w:tcPr>
            <w:tcW w:w="272" w:type="dxa"/>
            <w:gridSpan w:val="2"/>
          </w:tcPr>
          <w:p w14:paraId="6A5855BC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69" w:type="dxa"/>
            <w:gridSpan w:val="2"/>
          </w:tcPr>
          <w:p w14:paraId="59DE0122" w14:textId="371A1276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68" w:type="dxa"/>
            <w:gridSpan w:val="2"/>
          </w:tcPr>
          <w:p w14:paraId="34DE6E83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</w:tcPr>
          <w:p w14:paraId="5442666A" w14:textId="7E42FCC0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47" w:type="dxa"/>
            <w:gridSpan w:val="2"/>
          </w:tcPr>
          <w:p w14:paraId="125FCDA6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</w:tcPr>
          <w:p w14:paraId="00610451" w14:textId="6AE74151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(3,603)</w:t>
            </w:r>
          </w:p>
        </w:tc>
        <w:tc>
          <w:tcPr>
            <w:tcW w:w="252" w:type="dxa"/>
          </w:tcPr>
          <w:p w14:paraId="24EF54F2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0C9A8044" w14:textId="44C1AC19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(27,469)</w:t>
            </w:r>
          </w:p>
        </w:tc>
      </w:tr>
      <w:tr w:rsidR="00A112BF" w:rsidRPr="00682823" w14:paraId="3938AB0D" w14:textId="77777777" w:rsidTr="00153FDA">
        <w:tc>
          <w:tcPr>
            <w:tcW w:w="3043" w:type="dxa"/>
            <w:gridSpan w:val="2"/>
          </w:tcPr>
          <w:p w14:paraId="7A94499D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โอนออกไปที่ดิน อาคารและอุปกรณ์</w:t>
            </w:r>
          </w:p>
        </w:tc>
        <w:tc>
          <w:tcPr>
            <w:tcW w:w="246" w:type="dxa"/>
          </w:tcPr>
          <w:p w14:paraId="25D9026C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113EC2C7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2" w:type="dxa"/>
            <w:gridSpan w:val="2"/>
          </w:tcPr>
          <w:p w14:paraId="2FC30218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6734163A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dxa"/>
            <w:gridSpan w:val="2"/>
          </w:tcPr>
          <w:p w14:paraId="5445A229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</w:tcPr>
          <w:p w14:paraId="0E6AD8BD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340975F8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</w:tcPr>
          <w:p w14:paraId="69FF847B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52" w:type="dxa"/>
          </w:tcPr>
          <w:p w14:paraId="0A8A5747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7842E42E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A112BF" w:rsidRPr="00682823" w14:paraId="7E12A227" w14:textId="77777777" w:rsidTr="00153FDA">
        <w:tc>
          <w:tcPr>
            <w:tcW w:w="3043" w:type="dxa"/>
            <w:gridSpan w:val="2"/>
          </w:tcPr>
          <w:p w14:paraId="4E06F2C1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2"/>
                <w:szCs w:val="22"/>
              </w:rPr>
              <w:t>11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46" w:type="dxa"/>
          </w:tcPr>
          <w:p w14:paraId="7B9BB891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0048671" w14:textId="32F0321D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(17,093)</w:t>
            </w:r>
          </w:p>
        </w:tc>
        <w:tc>
          <w:tcPr>
            <w:tcW w:w="272" w:type="dxa"/>
            <w:gridSpan w:val="2"/>
          </w:tcPr>
          <w:p w14:paraId="68A668F3" w14:textId="77777777" w:rsidR="008E4E51" w:rsidRPr="00682823" w:rsidRDefault="008E4E51" w:rsidP="006828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5315328E" w14:textId="1EC9263D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(254,656)</w:t>
            </w:r>
          </w:p>
        </w:tc>
        <w:tc>
          <w:tcPr>
            <w:tcW w:w="268" w:type="dxa"/>
            <w:gridSpan w:val="2"/>
          </w:tcPr>
          <w:p w14:paraId="6F414A39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</w:tcPr>
          <w:p w14:paraId="36C96857" w14:textId="3B17408E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(45,753)</w:t>
            </w:r>
          </w:p>
        </w:tc>
        <w:tc>
          <w:tcPr>
            <w:tcW w:w="247" w:type="dxa"/>
            <w:gridSpan w:val="2"/>
          </w:tcPr>
          <w:p w14:paraId="67B4A05A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4" w:type="dxa"/>
            <w:gridSpan w:val="3"/>
            <w:tcBorders>
              <w:bottom w:val="single" w:sz="4" w:space="0" w:color="auto"/>
            </w:tcBorders>
          </w:tcPr>
          <w:p w14:paraId="1778993B" w14:textId="550779FF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089B1B91" w14:textId="77777777" w:rsidR="008E4E51" w:rsidRPr="00682823" w:rsidRDefault="008E4E51" w:rsidP="006828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vAlign w:val="bottom"/>
          </w:tcPr>
          <w:p w14:paraId="417D46D1" w14:textId="1F72A8AB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(317,502)</w:t>
            </w:r>
          </w:p>
        </w:tc>
      </w:tr>
      <w:tr w:rsidR="00A112BF" w:rsidRPr="00682823" w14:paraId="7EEC727F" w14:textId="77777777" w:rsidTr="00153FDA">
        <w:tc>
          <w:tcPr>
            <w:tcW w:w="3043" w:type="dxa"/>
            <w:gridSpan w:val="2"/>
          </w:tcPr>
          <w:p w14:paraId="2BE3B764" w14:textId="5E37F18E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46" w:type="dxa"/>
          </w:tcPr>
          <w:p w14:paraId="59FF4FAB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32A032E1" w14:textId="57C04AA2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7,101</w:t>
            </w:r>
          </w:p>
        </w:tc>
        <w:tc>
          <w:tcPr>
            <w:tcW w:w="272" w:type="dxa"/>
            <w:gridSpan w:val="2"/>
          </w:tcPr>
          <w:p w14:paraId="46CCC0D2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bottom"/>
          </w:tcPr>
          <w:p w14:paraId="380E2563" w14:textId="0CE35345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589,532</w:t>
            </w:r>
          </w:p>
        </w:tc>
        <w:tc>
          <w:tcPr>
            <w:tcW w:w="268" w:type="dxa"/>
            <w:gridSpan w:val="2"/>
          </w:tcPr>
          <w:p w14:paraId="11BD0C6D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</w:tcBorders>
          </w:tcPr>
          <w:p w14:paraId="1C9273B0" w14:textId="3E1B6F08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49,880</w:t>
            </w:r>
          </w:p>
        </w:tc>
        <w:tc>
          <w:tcPr>
            <w:tcW w:w="247" w:type="dxa"/>
            <w:gridSpan w:val="2"/>
          </w:tcPr>
          <w:p w14:paraId="396CE25B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</w:tcBorders>
          </w:tcPr>
          <w:p w14:paraId="21349879" w14:textId="57F3D1CD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79CA2482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vAlign w:val="bottom"/>
          </w:tcPr>
          <w:p w14:paraId="5AE7852A" w14:textId="745443B1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646,513</w:t>
            </w:r>
          </w:p>
        </w:tc>
      </w:tr>
      <w:tr w:rsidR="00124A5B" w:rsidRPr="00682823" w14:paraId="08B067A4" w14:textId="77777777" w:rsidTr="00153FDA">
        <w:tc>
          <w:tcPr>
            <w:tcW w:w="3043" w:type="dxa"/>
            <w:gridSpan w:val="2"/>
          </w:tcPr>
          <w:p w14:paraId="4FF174F6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246" w:type="dxa"/>
          </w:tcPr>
          <w:p w14:paraId="7D20E0E6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7160C818" w14:textId="43B8BFF1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23,021</w:t>
            </w:r>
          </w:p>
        </w:tc>
        <w:tc>
          <w:tcPr>
            <w:tcW w:w="272" w:type="dxa"/>
            <w:gridSpan w:val="2"/>
          </w:tcPr>
          <w:p w14:paraId="28E93A54" w14:textId="2A419820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66F7ADD" w14:textId="6462DD35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78,321</w:t>
            </w:r>
          </w:p>
        </w:tc>
        <w:tc>
          <w:tcPr>
            <w:tcW w:w="268" w:type="dxa"/>
            <w:gridSpan w:val="2"/>
          </w:tcPr>
          <w:p w14:paraId="4DC93BAA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</w:tcPr>
          <w:p w14:paraId="3C02B842" w14:textId="4EF37C41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28,915</w:t>
            </w:r>
          </w:p>
        </w:tc>
        <w:tc>
          <w:tcPr>
            <w:tcW w:w="247" w:type="dxa"/>
            <w:gridSpan w:val="2"/>
          </w:tcPr>
          <w:p w14:paraId="4F638B1A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</w:tcPr>
          <w:p w14:paraId="38DC3718" w14:textId="2E0722B4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733A549B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1FCCA3B0" w14:textId="0E7E6173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130,257</w:t>
            </w:r>
          </w:p>
        </w:tc>
      </w:tr>
      <w:tr w:rsidR="00124A5B" w:rsidRPr="00682823" w14:paraId="7FFF6923" w14:textId="77777777" w:rsidTr="00153FDA">
        <w:tc>
          <w:tcPr>
            <w:tcW w:w="3043" w:type="dxa"/>
            <w:gridSpan w:val="2"/>
          </w:tcPr>
          <w:p w14:paraId="2A50A236" w14:textId="4C6E9CA4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246" w:type="dxa"/>
          </w:tcPr>
          <w:p w14:paraId="726BAEC2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281C2AB6" w14:textId="39BE47B8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(8,926)</w:t>
            </w:r>
          </w:p>
        </w:tc>
        <w:tc>
          <w:tcPr>
            <w:tcW w:w="272" w:type="dxa"/>
            <w:gridSpan w:val="2"/>
          </w:tcPr>
          <w:p w14:paraId="5B9F40B0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69" w:type="dxa"/>
            <w:gridSpan w:val="2"/>
          </w:tcPr>
          <w:p w14:paraId="07817F1A" w14:textId="273CDD33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68" w:type="dxa"/>
            <w:gridSpan w:val="2"/>
          </w:tcPr>
          <w:p w14:paraId="0DF5AFC9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</w:tcPr>
          <w:p w14:paraId="2565735C" w14:textId="486B063F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47" w:type="dxa"/>
            <w:gridSpan w:val="2"/>
          </w:tcPr>
          <w:p w14:paraId="400752E2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</w:tcPr>
          <w:p w14:paraId="7403865C" w14:textId="27A72134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46466498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158DE7B9" w14:textId="690B14F0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(8,926)</w:t>
            </w:r>
          </w:p>
        </w:tc>
      </w:tr>
      <w:tr w:rsidR="00A112BF" w:rsidRPr="00682823" w14:paraId="57071A40" w14:textId="77777777" w:rsidTr="00153FDA">
        <w:tc>
          <w:tcPr>
            <w:tcW w:w="3043" w:type="dxa"/>
            <w:gridSpan w:val="2"/>
          </w:tcPr>
          <w:p w14:paraId="7284A3BD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โอนออกไปที่ดิน อาคารและอุปกรณ์</w:t>
            </w:r>
          </w:p>
        </w:tc>
        <w:tc>
          <w:tcPr>
            <w:tcW w:w="246" w:type="dxa"/>
          </w:tcPr>
          <w:p w14:paraId="658A8D75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0F61AED4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72" w:type="dxa"/>
            <w:gridSpan w:val="2"/>
          </w:tcPr>
          <w:p w14:paraId="317CAF04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753088B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dxa"/>
            <w:gridSpan w:val="2"/>
          </w:tcPr>
          <w:p w14:paraId="677B7909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</w:tcPr>
          <w:p w14:paraId="06DF457C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7" w:type="dxa"/>
            <w:gridSpan w:val="2"/>
          </w:tcPr>
          <w:p w14:paraId="3E795926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</w:tcPr>
          <w:p w14:paraId="505DDBFF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52" w:type="dxa"/>
          </w:tcPr>
          <w:p w14:paraId="3BCDB3A2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5D711A34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124A5B" w:rsidRPr="00682823" w14:paraId="0861E580" w14:textId="77777777" w:rsidTr="00153FDA">
        <w:tc>
          <w:tcPr>
            <w:tcW w:w="3043" w:type="dxa"/>
            <w:gridSpan w:val="2"/>
          </w:tcPr>
          <w:p w14:paraId="4686EF87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2"/>
                <w:szCs w:val="22"/>
              </w:rPr>
              <w:t>11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46" w:type="dxa"/>
          </w:tcPr>
          <w:p w14:paraId="419FE58F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E367EC9" w14:textId="79F73AEF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72" w:type="dxa"/>
            <w:gridSpan w:val="2"/>
          </w:tcPr>
          <w:p w14:paraId="7BAAA4B5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5C7D9CBA" w14:textId="75C20DB9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(89,917)</w:t>
            </w:r>
          </w:p>
        </w:tc>
        <w:tc>
          <w:tcPr>
            <w:tcW w:w="268" w:type="dxa"/>
            <w:gridSpan w:val="2"/>
          </w:tcPr>
          <w:p w14:paraId="59F277D7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</w:tcPr>
          <w:p w14:paraId="45EC5F01" w14:textId="02ACCFE5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(19,955)</w:t>
            </w:r>
          </w:p>
        </w:tc>
        <w:tc>
          <w:tcPr>
            <w:tcW w:w="247" w:type="dxa"/>
            <w:gridSpan w:val="2"/>
          </w:tcPr>
          <w:p w14:paraId="1805726C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  <w:tcBorders>
              <w:bottom w:val="single" w:sz="4" w:space="0" w:color="auto"/>
            </w:tcBorders>
          </w:tcPr>
          <w:p w14:paraId="24035089" w14:textId="0C32AB4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2E354D32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vAlign w:val="bottom"/>
          </w:tcPr>
          <w:p w14:paraId="4DDF3E32" w14:textId="23BF3E9D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(109,872)</w:t>
            </w:r>
          </w:p>
        </w:tc>
      </w:tr>
      <w:tr w:rsidR="00124A5B" w:rsidRPr="00682823" w14:paraId="4D739175" w14:textId="77777777" w:rsidTr="00153FDA">
        <w:tc>
          <w:tcPr>
            <w:tcW w:w="3043" w:type="dxa"/>
            <w:gridSpan w:val="2"/>
          </w:tcPr>
          <w:p w14:paraId="2EAE111B" w14:textId="6E28675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46" w:type="dxa"/>
          </w:tcPr>
          <w:p w14:paraId="66D2F5B9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4629ADE5" w14:textId="1B506EE2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21,196</w:t>
            </w:r>
          </w:p>
        </w:tc>
        <w:tc>
          <w:tcPr>
            <w:tcW w:w="272" w:type="dxa"/>
            <w:gridSpan w:val="2"/>
          </w:tcPr>
          <w:p w14:paraId="4801156A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F5A92" w14:textId="4EE1D43A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577,936</w:t>
            </w:r>
          </w:p>
        </w:tc>
        <w:tc>
          <w:tcPr>
            <w:tcW w:w="268" w:type="dxa"/>
            <w:gridSpan w:val="2"/>
          </w:tcPr>
          <w:p w14:paraId="386295CA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193EE0" w14:textId="72004632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bidi="th-TH"/>
              </w:rPr>
              <w:t>58,840</w:t>
            </w:r>
          </w:p>
        </w:tc>
        <w:tc>
          <w:tcPr>
            <w:tcW w:w="247" w:type="dxa"/>
            <w:gridSpan w:val="2"/>
          </w:tcPr>
          <w:p w14:paraId="188DDEB6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A59C99" w14:textId="7918D708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0D756111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98797" w14:textId="34DBBB1A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</w:rPr>
            </w:pPr>
            <w:r w:rsidRPr="00682823">
              <w:rPr>
                <w:rFonts w:ascii="Angsana New" w:hAnsi="Angsana New"/>
                <w:szCs w:val="22"/>
              </w:rPr>
              <w:t>657,972</w:t>
            </w:r>
          </w:p>
        </w:tc>
      </w:tr>
      <w:tr w:rsidR="00A112BF" w:rsidRPr="00682823" w14:paraId="61FFA0A3" w14:textId="77777777" w:rsidTr="00153FDA">
        <w:tc>
          <w:tcPr>
            <w:tcW w:w="3043" w:type="dxa"/>
            <w:gridSpan w:val="2"/>
          </w:tcPr>
          <w:p w14:paraId="65A01B08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6" w:type="dxa"/>
          </w:tcPr>
          <w:p w14:paraId="4A39E077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96517EA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2" w:type="dxa"/>
            <w:gridSpan w:val="2"/>
          </w:tcPr>
          <w:p w14:paraId="265327F4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bottom"/>
          </w:tcPr>
          <w:p w14:paraId="5F307B1A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8" w:type="dxa"/>
            <w:gridSpan w:val="2"/>
          </w:tcPr>
          <w:p w14:paraId="61EF8EE0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</w:tcBorders>
          </w:tcPr>
          <w:p w14:paraId="3E491FEF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47" w:type="dxa"/>
            <w:gridSpan w:val="2"/>
          </w:tcPr>
          <w:p w14:paraId="165AF7A2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1064" w:type="dxa"/>
            <w:gridSpan w:val="3"/>
            <w:tcBorders>
              <w:top w:val="single" w:sz="4" w:space="0" w:color="auto"/>
            </w:tcBorders>
          </w:tcPr>
          <w:p w14:paraId="3ADAB33B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52" w:type="dxa"/>
          </w:tcPr>
          <w:p w14:paraId="731AACCE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vAlign w:val="bottom"/>
          </w:tcPr>
          <w:p w14:paraId="61645AE3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112BF" w:rsidRPr="00682823" w14:paraId="1305B607" w14:textId="77777777" w:rsidTr="00153FDA">
        <w:tc>
          <w:tcPr>
            <w:tcW w:w="3043" w:type="dxa"/>
            <w:gridSpan w:val="2"/>
          </w:tcPr>
          <w:p w14:paraId="26C275D1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246" w:type="dxa"/>
          </w:tcPr>
          <w:p w14:paraId="0D2E9C49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</w:tcPr>
          <w:p w14:paraId="502E4953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2" w:type="dxa"/>
            <w:gridSpan w:val="2"/>
          </w:tcPr>
          <w:p w14:paraId="1ABFE6D2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F06CED2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8" w:type="dxa"/>
            <w:gridSpan w:val="2"/>
          </w:tcPr>
          <w:p w14:paraId="53392189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1C8570A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47" w:type="dxa"/>
            <w:gridSpan w:val="2"/>
          </w:tcPr>
          <w:p w14:paraId="0DC00569" w14:textId="77777777" w:rsidR="008E4E51" w:rsidRPr="00682823" w:rsidRDefault="008E4E5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</w:tcPr>
          <w:p w14:paraId="1A9C3A67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52" w:type="dxa"/>
          </w:tcPr>
          <w:p w14:paraId="7679502A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8" w:type="dxa"/>
            <w:gridSpan w:val="3"/>
            <w:vAlign w:val="bottom"/>
          </w:tcPr>
          <w:p w14:paraId="270557CA" w14:textId="77777777" w:rsidR="008E4E51" w:rsidRPr="00682823" w:rsidRDefault="008E4E51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A112BF" w:rsidRPr="00682823" w14:paraId="09D11838" w14:textId="77777777" w:rsidTr="00153FDA">
        <w:tc>
          <w:tcPr>
            <w:tcW w:w="3043" w:type="dxa"/>
            <w:gridSpan w:val="2"/>
          </w:tcPr>
          <w:p w14:paraId="5D24F59F" w14:textId="222D64A0" w:rsidR="00CD2D1A" w:rsidRPr="00682823" w:rsidRDefault="00CD2D1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246" w:type="dxa"/>
          </w:tcPr>
          <w:p w14:paraId="6DEFAEC0" w14:textId="77777777" w:rsidR="00CD2D1A" w:rsidRPr="00682823" w:rsidRDefault="00CD2D1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1F0FDB5C" w14:textId="2ACA6B2B" w:rsidR="00CD2D1A" w:rsidRPr="00682823" w:rsidRDefault="00CD2D1A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3,529</w:t>
            </w:r>
          </w:p>
        </w:tc>
        <w:tc>
          <w:tcPr>
            <w:tcW w:w="272" w:type="dxa"/>
            <w:gridSpan w:val="2"/>
          </w:tcPr>
          <w:p w14:paraId="3E5F2992" w14:textId="77777777" w:rsidR="00CD2D1A" w:rsidRPr="00682823" w:rsidRDefault="00CD2D1A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vAlign w:val="bottom"/>
          </w:tcPr>
          <w:p w14:paraId="63CA9503" w14:textId="2C582C3D" w:rsidR="00CD2D1A" w:rsidRPr="00682823" w:rsidRDefault="00CD2D1A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156,148</w:t>
            </w:r>
          </w:p>
        </w:tc>
        <w:tc>
          <w:tcPr>
            <w:tcW w:w="268" w:type="dxa"/>
            <w:gridSpan w:val="2"/>
          </w:tcPr>
          <w:p w14:paraId="6DC37F29" w14:textId="77777777" w:rsidR="00CD2D1A" w:rsidRPr="00682823" w:rsidRDefault="00CD2D1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bottom w:val="double" w:sz="4" w:space="0" w:color="auto"/>
            </w:tcBorders>
            <w:vAlign w:val="bottom"/>
          </w:tcPr>
          <w:p w14:paraId="7FF23762" w14:textId="73B6C0B2" w:rsidR="00CD2D1A" w:rsidRPr="00682823" w:rsidRDefault="00CD2D1A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80,899</w:t>
            </w:r>
          </w:p>
        </w:tc>
        <w:tc>
          <w:tcPr>
            <w:tcW w:w="247" w:type="dxa"/>
            <w:gridSpan w:val="2"/>
          </w:tcPr>
          <w:p w14:paraId="0A43B599" w14:textId="77777777" w:rsidR="00CD2D1A" w:rsidRPr="00682823" w:rsidRDefault="00CD2D1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4" w:type="dxa"/>
            <w:gridSpan w:val="3"/>
            <w:tcBorders>
              <w:bottom w:val="double" w:sz="4" w:space="0" w:color="auto"/>
            </w:tcBorders>
          </w:tcPr>
          <w:p w14:paraId="629A5FF5" w14:textId="5F965243" w:rsidR="00CD2D1A" w:rsidRPr="00682823" w:rsidRDefault="00CD2D1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57602EBE" w14:textId="77777777" w:rsidR="00CD2D1A" w:rsidRPr="00682823" w:rsidRDefault="00CD2D1A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8" w:type="dxa"/>
            <w:gridSpan w:val="3"/>
            <w:tcBorders>
              <w:bottom w:val="double" w:sz="4" w:space="0" w:color="auto"/>
            </w:tcBorders>
            <w:vAlign w:val="bottom"/>
          </w:tcPr>
          <w:p w14:paraId="1FEE08B7" w14:textId="10CC69DB" w:rsidR="00CD2D1A" w:rsidRPr="00682823" w:rsidRDefault="00CD2D1A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240,576</w:t>
            </w:r>
          </w:p>
        </w:tc>
      </w:tr>
      <w:tr w:rsidR="00124A5B" w:rsidRPr="00682823" w14:paraId="25565FD8" w14:textId="77777777" w:rsidTr="00153FDA">
        <w:tc>
          <w:tcPr>
            <w:tcW w:w="3043" w:type="dxa"/>
            <w:gridSpan w:val="2"/>
          </w:tcPr>
          <w:p w14:paraId="359AD79D" w14:textId="7BE33922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46" w:type="dxa"/>
          </w:tcPr>
          <w:p w14:paraId="104E6F84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14:paraId="2C18C763" w14:textId="19643A70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53,486</w:t>
            </w:r>
          </w:p>
        </w:tc>
        <w:tc>
          <w:tcPr>
            <w:tcW w:w="272" w:type="dxa"/>
            <w:gridSpan w:val="2"/>
          </w:tcPr>
          <w:p w14:paraId="4DA5EFCA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06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ECF584" w14:textId="5D422D1D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132,648</w:t>
            </w:r>
          </w:p>
        </w:tc>
        <w:tc>
          <w:tcPr>
            <w:tcW w:w="268" w:type="dxa"/>
            <w:gridSpan w:val="2"/>
          </w:tcPr>
          <w:p w14:paraId="2A93C0B1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5403F9" w14:textId="2495D7D1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138,658</w:t>
            </w:r>
          </w:p>
        </w:tc>
        <w:tc>
          <w:tcPr>
            <w:tcW w:w="247" w:type="dxa"/>
            <w:gridSpan w:val="2"/>
          </w:tcPr>
          <w:p w14:paraId="0F290761" w14:textId="77777777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4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340CD641" w14:textId="0C072DFD" w:rsidR="00124A5B" w:rsidRPr="00682823" w:rsidRDefault="00124A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252" w:type="dxa"/>
          </w:tcPr>
          <w:p w14:paraId="6B843B90" w14:textId="77777777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098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DF17F" w14:textId="479FAC39" w:rsidR="00124A5B" w:rsidRPr="00682823" w:rsidRDefault="00124A5B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Cs w:val="22"/>
                <w:lang w:val="en-US" w:bidi="th-TH"/>
              </w:rPr>
              <w:t>324,792</w:t>
            </w:r>
          </w:p>
        </w:tc>
      </w:tr>
      <w:tr w:rsidR="00E83CD0" w:rsidRPr="00682823" w14:paraId="503DAFBC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2D676D9A" w14:textId="7EAE2658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" w:type="dxa"/>
            <w:gridSpan w:val="2"/>
          </w:tcPr>
          <w:p w14:paraId="73E46E21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0" w:type="dxa"/>
            <w:gridSpan w:val="17"/>
            <w:tcBorders>
              <w:bottom w:val="single" w:sz="4" w:space="0" w:color="auto"/>
            </w:tcBorders>
          </w:tcPr>
          <w:p w14:paraId="1D61E93E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E83CD0" w:rsidRPr="00682823" w14:paraId="7B87DE9E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698BB2AF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  <w:gridSpan w:val="2"/>
          </w:tcPr>
          <w:p w14:paraId="2F52D94A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1866AD13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  <w:gridSpan w:val="2"/>
          </w:tcPr>
          <w:p w14:paraId="360A666E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14:paraId="48084A19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10F8D82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4CB46155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3F06E10F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5F4BFF7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67" w:type="dxa"/>
            <w:gridSpan w:val="3"/>
            <w:tcBorders>
              <w:top w:val="single" w:sz="4" w:space="0" w:color="auto"/>
            </w:tcBorders>
          </w:tcPr>
          <w:p w14:paraId="19750D19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3A842B8F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83CD0" w:rsidRPr="00682823" w14:paraId="4A17E21D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26745327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  <w:gridSpan w:val="2"/>
          </w:tcPr>
          <w:p w14:paraId="57A6CD78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14:paraId="35254751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  <w:gridSpan w:val="2"/>
          </w:tcPr>
          <w:p w14:paraId="722DB647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5EB6C969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14:paraId="2559B8A8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7E0DD401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738B156F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9C232E5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7" w:type="dxa"/>
            <w:gridSpan w:val="3"/>
          </w:tcPr>
          <w:p w14:paraId="6A27407F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EE24903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83CD0" w:rsidRPr="00682823" w14:paraId="133FCD09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114A4D47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5" w:type="dxa"/>
            <w:gridSpan w:val="2"/>
          </w:tcPr>
          <w:p w14:paraId="6A834EFE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14:paraId="4A7A5AF0" w14:textId="77777777" w:rsidR="00E83CD0" w:rsidRPr="00682823" w:rsidRDefault="00E83CD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2FF7BE8" w14:textId="77777777" w:rsidR="00E83CD0" w:rsidRPr="00682823" w:rsidRDefault="00E83CD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bottom"/>
          </w:tcPr>
          <w:p w14:paraId="2E416181" w14:textId="77777777" w:rsidR="00E83CD0" w:rsidRPr="00682823" w:rsidRDefault="00E83CD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D464CC2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2CFB7F7A" w14:textId="77777777" w:rsidR="00E83CD0" w:rsidRPr="00682823" w:rsidRDefault="00E83CD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7562C5C" w14:textId="77777777" w:rsidR="00E83CD0" w:rsidRPr="00682823" w:rsidRDefault="00E83CD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FF0925F" w14:textId="77777777" w:rsidR="00E83CD0" w:rsidRPr="00682823" w:rsidRDefault="00E83CD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5B2C3541" w14:textId="77777777" w:rsidR="00E83CD0" w:rsidRPr="00682823" w:rsidRDefault="00E83CD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4A03EA49" w14:textId="77777777" w:rsidR="00E83CD0" w:rsidRPr="00682823" w:rsidRDefault="00E83CD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15C0" w:rsidRPr="00682823" w14:paraId="7D4D017C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11A995EF" w14:textId="6300048A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5" w:type="dxa"/>
            <w:gridSpan w:val="2"/>
          </w:tcPr>
          <w:p w14:paraId="31E9A620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6B96EB38" w14:textId="63CC59DB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44,718</w:t>
            </w:r>
          </w:p>
        </w:tc>
        <w:tc>
          <w:tcPr>
            <w:tcW w:w="236" w:type="dxa"/>
            <w:gridSpan w:val="2"/>
          </w:tcPr>
          <w:p w14:paraId="17CABC22" w14:textId="77777777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7A01055" w14:textId="65B452C3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239,878</w:t>
            </w:r>
          </w:p>
        </w:tc>
        <w:tc>
          <w:tcPr>
            <w:tcW w:w="270" w:type="dxa"/>
            <w:gridSpan w:val="2"/>
          </w:tcPr>
          <w:p w14:paraId="329F7E9F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BC96943" w14:textId="65CBBC3F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166,011</w:t>
            </w:r>
          </w:p>
        </w:tc>
        <w:tc>
          <w:tcPr>
            <w:tcW w:w="270" w:type="dxa"/>
            <w:gridSpan w:val="2"/>
          </w:tcPr>
          <w:p w14:paraId="68D7FE76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149EDE0" w14:textId="5D89FD86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5,547</w:t>
            </w:r>
          </w:p>
        </w:tc>
        <w:tc>
          <w:tcPr>
            <w:tcW w:w="267" w:type="dxa"/>
            <w:gridSpan w:val="3"/>
          </w:tcPr>
          <w:p w14:paraId="4C3791A0" w14:textId="77777777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ADA8C82" w14:textId="6F1B6902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456,154</w:t>
            </w:r>
          </w:p>
        </w:tc>
      </w:tr>
      <w:tr w:rsidR="00AD15C0" w:rsidRPr="00682823" w14:paraId="573DF44B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24B37374" w14:textId="1ECE6031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5" w:type="dxa"/>
            <w:gridSpan w:val="2"/>
          </w:tcPr>
          <w:p w14:paraId="1360FCFD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0AD63334" w14:textId="38AAE562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8,927</w:t>
            </w:r>
          </w:p>
        </w:tc>
        <w:tc>
          <w:tcPr>
            <w:tcW w:w="236" w:type="dxa"/>
            <w:gridSpan w:val="2"/>
          </w:tcPr>
          <w:p w14:paraId="56771BB2" w14:textId="77777777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26E5248" w14:textId="0DF87B22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31,938</w:t>
            </w:r>
          </w:p>
        </w:tc>
        <w:tc>
          <w:tcPr>
            <w:tcW w:w="270" w:type="dxa"/>
            <w:gridSpan w:val="2"/>
          </w:tcPr>
          <w:p w14:paraId="4D576D18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E0122DD" w14:textId="4481CAA1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27,593</w:t>
            </w:r>
          </w:p>
        </w:tc>
        <w:tc>
          <w:tcPr>
            <w:tcW w:w="270" w:type="dxa"/>
            <w:gridSpan w:val="2"/>
          </w:tcPr>
          <w:p w14:paraId="7CA33666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C6AD726" w14:textId="44608EB3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  <w:gridSpan w:val="3"/>
          </w:tcPr>
          <w:p w14:paraId="49CC9C74" w14:textId="77777777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99AEB34" w14:textId="46D36FAC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68,458</w:t>
            </w:r>
          </w:p>
        </w:tc>
      </w:tr>
      <w:tr w:rsidR="00AD15C0" w:rsidRPr="00682823" w14:paraId="58B1500C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5FDF2AC0" w14:textId="6E4CEA2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55" w:type="dxa"/>
            <w:gridSpan w:val="2"/>
          </w:tcPr>
          <w:p w14:paraId="0F77DFB8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04CE52C4" w14:textId="3C6E8AF3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(23,866)</w:t>
            </w:r>
          </w:p>
        </w:tc>
        <w:tc>
          <w:tcPr>
            <w:tcW w:w="236" w:type="dxa"/>
            <w:gridSpan w:val="2"/>
          </w:tcPr>
          <w:p w14:paraId="7A49D02A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7CC3C67A" w14:textId="51BB330F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gridSpan w:val="2"/>
          </w:tcPr>
          <w:p w14:paraId="7DA233D2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52AB0915" w14:textId="1D646C1B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gridSpan w:val="2"/>
          </w:tcPr>
          <w:p w14:paraId="068845F8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34F0FEAE" w14:textId="3A2719A8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(5,547)</w:t>
            </w:r>
          </w:p>
        </w:tc>
        <w:tc>
          <w:tcPr>
            <w:tcW w:w="267" w:type="dxa"/>
            <w:gridSpan w:val="3"/>
          </w:tcPr>
          <w:p w14:paraId="1C672CE9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D329600" w14:textId="46CE30EE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(29,413)</w:t>
            </w:r>
          </w:p>
        </w:tc>
      </w:tr>
      <w:tr w:rsidR="00AD15C0" w:rsidRPr="00682823" w14:paraId="471D810A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7ED1C93E" w14:textId="3437F6B5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โอนออกไปที่ดิน อาคารและอุปกรณ์</w:t>
            </w:r>
          </w:p>
        </w:tc>
        <w:tc>
          <w:tcPr>
            <w:tcW w:w="255" w:type="dxa"/>
            <w:gridSpan w:val="2"/>
          </w:tcPr>
          <w:p w14:paraId="51225439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2D05DC8F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4EB2939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C99504A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0AA05E5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5B0E1F5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DD93D96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521C70B4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281C9D62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CCE72F8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15C0" w:rsidRPr="00682823" w14:paraId="1A3BAD47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51EC3AAB" w14:textId="41CE5829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6"/>
                <w:szCs w:val="26"/>
              </w:rPr>
              <w:t>11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gridSpan w:val="2"/>
          </w:tcPr>
          <w:p w14:paraId="6E938A62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14:paraId="2D30D0C2" w14:textId="5036C48F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(19,149)</w:t>
            </w:r>
          </w:p>
        </w:tc>
        <w:tc>
          <w:tcPr>
            <w:tcW w:w="236" w:type="dxa"/>
            <w:gridSpan w:val="2"/>
          </w:tcPr>
          <w:p w14:paraId="44C55F65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62E97304" w14:textId="33444166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(77,753)</w:t>
            </w:r>
          </w:p>
        </w:tc>
        <w:tc>
          <w:tcPr>
            <w:tcW w:w="270" w:type="dxa"/>
            <w:gridSpan w:val="2"/>
          </w:tcPr>
          <w:p w14:paraId="30EE4BAD" w14:textId="77777777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40DA02EA" w14:textId="45B9BDD8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(64,625)</w:t>
            </w:r>
          </w:p>
        </w:tc>
        <w:tc>
          <w:tcPr>
            <w:tcW w:w="270" w:type="dxa"/>
            <w:gridSpan w:val="2"/>
          </w:tcPr>
          <w:p w14:paraId="06AEA766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58A61B" w14:textId="15174FA6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  <w:gridSpan w:val="3"/>
          </w:tcPr>
          <w:p w14:paraId="64E94089" w14:textId="77777777" w:rsidR="00AD15C0" w:rsidRPr="00682823" w:rsidRDefault="00AD15C0" w:rsidP="006828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35DA2CE" w14:textId="40ED1336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(161,527)</w:t>
            </w:r>
          </w:p>
        </w:tc>
      </w:tr>
      <w:tr w:rsidR="00AD15C0" w:rsidRPr="00682823" w14:paraId="418495B7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7E733A9B" w14:textId="2CD3F4F0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5" w:type="dxa"/>
            <w:gridSpan w:val="2"/>
          </w:tcPr>
          <w:p w14:paraId="259C46E5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14:paraId="775878F5" w14:textId="3B8573DC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10,630</w:t>
            </w:r>
          </w:p>
        </w:tc>
        <w:tc>
          <w:tcPr>
            <w:tcW w:w="236" w:type="dxa"/>
            <w:gridSpan w:val="2"/>
          </w:tcPr>
          <w:p w14:paraId="182550EF" w14:textId="77777777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bottom"/>
          </w:tcPr>
          <w:p w14:paraId="6A9E9319" w14:textId="52F9CB40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194,063</w:t>
            </w:r>
          </w:p>
        </w:tc>
        <w:tc>
          <w:tcPr>
            <w:tcW w:w="270" w:type="dxa"/>
            <w:gridSpan w:val="2"/>
          </w:tcPr>
          <w:p w14:paraId="607E21B6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61E03814" w14:textId="4BFCDF89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128,979</w:t>
            </w:r>
          </w:p>
        </w:tc>
        <w:tc>
          <w:tcPr>
            <w:tcW w:w="270" w:type="dxa"/>
            <w:gridSpan w:val="2"/>
          </w:tcPr>
          <w:p w14:paraId="71D445DB" w14:textId="77777777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788E6A7" w14:textId="016B7F52" w:rsidR="00AD15C0" w:rsidRPr="00682823" w:rsidRDefault="00AD15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  <w:gridSpan w:val="3"/>
          </w:tcPr>
          <w:p w14:paraId="5A059DDC" w14:textId="77777777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2485F13E" w14:textId="7B991B9F" w:rsidR="00AD15C0" w:rsidRPr="00682823" w:rsidRDefault="00AD15C0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333,672</w:t>
            </w:r>
          </w:p>
        </w:tc>
      </w:tr>
      <w:tr w:rsidR="00E16848" w:rsidRPr="00682823" w14:paraId="45463139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16705E2E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5" w:type="dxa"/>
            <w:gridSpan w:val="2"/>
          </w:tcPr>
          <w:p w14:paraId="6FD9D63C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12FCBF99" w14:textId="6575F1D1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72,978</w:t>
            </w:r>
          </w:p>
        </w:tc>
        <w:tc>
          <w:tcPr>
            <w:tcW w:w="236" w:type="dxa"/>
            <w:gridSpan w:val="2"/>
          </w:tcPr>
          <w:p w14:paraId="054F178B" w14:textId="7777777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646E37F" w14:textId="365F3BF2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9,309</w:t>
            </w:r>
          </w:p>
        </w:tc>
        <w:tc>
          <w:tcPr>
            <w:tcW w:w="270" w:type="dxa"/>
            <w:gridSpan w:val="2"/>
          </w:tcPr>
          <w:p w14:paraId="28925B3A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1C27C9E" w14:textId="4C0EB89F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81,014</w:t>
            </w:r>
          </w:p>
        </w:tc>
        <w:tc>
          <w:tcPr>
            <w:tcW w:w="270" w:type="dxa"/>
            <w:gridSpan w:val="2"/>
          </w:tcPr>
          <w:p w14:paraId="6D3363E1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78BAE90" w14:textId="4951FE1E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  <w:gridSpan w:val="3"/>
          </w:tcPr>
          <w:p w14:paraId="74B4C604" w14:textId="7777777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561D8362" w14:textId="028CED9D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163,301</w:t>
            </w:r>
          </w:p>
        </w:tc>
      </w:tr>
      <w:tr w:rsidR="00E16848" w:rsidRPr="00682823" w14:paraId="653128D2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30DB43C1" w14:textId="07680AC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55" w:type="dxa"/>
            <w:gridSpan w:val="2"/>
          </w:tcPr>
          <w:p w14:paraId="66C31A1A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65CD533A" w14:textId="0AB14499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(8,926)</w:t>
            </w:r>
          </w:p>
        </w:tc>
        <w:tc>
          <w:tcPr>
            <w:tcW w:w="236" w:type="dxa"/>
            <w:gridSpan w:val="2"/>
          </w:tcPr>
          <w:p w14:paraId="10FEB49C" w14:textId="7777777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gridSpan w:val="2"/>
          </w:tcPr>
          <w:p w14:paraId="166384AA" w14:textId="1D8D6D7A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gridSpan w:val="2"/>
          </w:tcPr>
          <w:p w14:paraId="02E525E2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2BEB0474" w14:textId="55120759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gridSpan w:val="2"/>
          </w:tcPr>
          <w:p w14:paraId="72169634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78D4558" w14:textId="2243C99D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  <w:gridSpan w:val="3"/>
          </w:tcPr>
          <w:p w14:paraId="31AA35EF" w14:textId="7777777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69E3DA0E" w14:textId="38EB4533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(8,926)</w:t>
            </w:r>
          </w:p>
        </w:tc>
      </w:tr>
      <w:tr w:rsidR="007364B8" w:rsidRPr="00682823" w14:paraId="3EDBF6CC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29F7E30C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โอนออกไปที่ดิน อาคารและอุปกรณ์</w:t>
            </w:r>
          </w:p>
        </w:tc>
        <w:tc>
          <w:tcPr>
            <w:tcW w:w="255" w:type="dxa"/>
            <w:gridSpan w:val="2"/>
          </w:tcPr>
          <w:p w14:paraId="25CE0646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6BD366C5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81A8E60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DD4C7A1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6FB1B4C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A52E1BD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8AAF32B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13F747E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67" w:type="dxa"/>
            <w:gridSpan w:val="3"/>
          </w:tcPr>
          <w:p w14:paraId="1A64BE46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vAlign w:val="bottom"/>
          </w:tcPr>
          <w:p w14:paraId="25E43542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E16848" w:rsidRPr="00682823" w14:paraId="38890995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1797D770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6"/>
                <w:szCs w:val="26"/>
              </w:rPr>
              <w:t>11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gridSpan w:val="2"/>
          </w:tcPr>
          <w:p w14:paraId="3730A9AC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14:paraId="60E9F7FC" w14:textId="30E6D1C1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36" w:type="dxa"/>
            <w:gridSpan w:val="2"/>
          </w:tcPr>
          <w:p w14:paraId="0ADB69D9" w14:textId="7777777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1E786182" w14:textId="403DEE83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(69,443)</w:t>
            </w:r>
          </w:p>
        </w:tc>
        <w:tc>
          <w:tcPr>
            <w:tcW w:w="270" w:type="dxa"/>
            <w:gridSpan w:val="2"/>
          </w:tcPr>
          <w:p w14:paraId="0B416A22" w14:textId="7777777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67914CC7" w14:textId="3366AC0A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(22,028)</w:t>
            </w:r>
          </w:p>
        </w:tc>
        <w:tc>
          <w:tcPr>
            <w:tcW w:w="270" w:type="dxa"/>
            <w:gridSpan w:val="2"/>
          </w:tcPr>
          <w:p w14:paraId="4C3B517F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AB261DC" w14:textId="59C793DE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  <w:gridSpan w:val="3"/>
          </w:tcPr>
          <w:p w14:paraId="4860FDE7" w14:textId="7777777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4BF95D9C" w14:textId="23B3CFEA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(91,471)</w:t>
            </w:r>
          </w:p>
        </w:tc>
      </w:tr>
      <w:tr w:rsidR="00E16848" w:rsidRPr="00682823" w14:paraId="72660707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7C415FC8" w14:textId="2BD60860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55" w:type="dxa"/>
            <w:gridSpan w:val="2"/>
          </w:tcPr>
          <w:p w14:paraId="730486DF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B705BC" w14:textId="37EE7800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74,682</w:t>
            </w:r>
          </w:p>
        </w:tc>
        <w:tc>
          <w:tcPr>
            <w:tcW w:w="236" w:type="dxa"/>
            <w:gridSpan w:val="2"/>
          </w:tcPr>
          <w:p w14:paraId="7B63C659" w14:textId="7777777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D485B" w14:textId="11277D25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133,929</w:t>
            </w:r>
          </w:p>
        </w:tc>
        <w:tc>
          <w:tcPr>
            <w:tcW w:w="270" w:type="dxa"/>
            <w:gridSpan w:val="2"/>
          </w:tcPr>
          <w:p w14:paraId="218DA6FF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C599B" w14:textId="11CB5314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187,965</w:t>
            </w:r>
          </w:p>
        </w:tc>
        <w:tc>
          <w:tcPr>
            <w:tcW w:w="270" w:type="dxa"/>
            <w:gridSpan w:val="2"/>
          </w:tcPr>
          <w:p w14:paraId="56166866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4AFE9C5" w14:textId="54CA66E0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  <w:gridSpan w:val="3"/>
          </w:tcPr>
          <w:p w14:paraId="5BA806CD" w14:textId="7777777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9D750" w14:textId="50191DF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396,576</w:t>
            </w:r>
          </w:p>
        </w:tc>
      </w:tr>
      <w:tr w:rsidR="007364B8" w:rsidRPr="00682823" w:rsidDel="00F411C3" w14:paraId="142C46B4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4F28981F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" w:type="dxa"/>
            <w:gridSpan w:val="2"/>
          </w:tcPr>
          <w:p w14:paraId="6360AB69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14:paraId="0E9CC64C" w14:textId="77777777" w:rsidR="007364B8" w:rsidRPr="00682823" w:rsidDel="00F411C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F6FFB59" w14:textId="77777777" w:rsidR="007364B8" w:rsidRPr="00682823" w:rsidDel="00F411C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bottom"/>
          </w:tcPr>
          <w:p w14:paraId="760A3F79" w14:textId="77777777" w:rsidR="007364B8" w:rsidRPr="00682823" w:rsidDel="00F411C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232035D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53B7CABF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CE9D190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119596E" w14:textId="77777777" w:rsidR="007364B8" w:rsidRPr="00682823" w:rsidDel="00F411C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04889BD1" w14:textId="77777777" w:rsidR="007364B8" w:rsidRPr="00682823" w:rsidDel="00F411C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7CE6603" w14:textId="77777777" w:rsidR="007364B8" w:rsidRPr="00682823" w:rsidDel="00F411C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364B8" w:rsidRPr="00682823" w14:paraId="041EB79B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01A1110E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55" w:type="dxa"/>
            <w:gridSpan w:val="2"/>
          </w:tcPr>
          <w:p w14:paraId="1B17F944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01C25B82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83D32E1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ED596C0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3053501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9CF4326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F4FF632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9A4E3DC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05C646F7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29D359E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6305" w:rsidRPr="00682823" w14:paraId="597BC395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29767A8B" w14:textId="71E5FBAA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5" w:type="dxa"/>
            <w:gridSpan w:val="2"/>
          </w:tcPr>
          <w:p w14:paraId="4147FA0B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01503FC8" w14:textId="655FBD39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39,508</w:t>
            </w:r>
          </w:p>
        </w:tc>
        <w:tc>
          <w:tcPr>
            <w:tcW w:w="236" w:type="dxa"/>
            <w:gridSpan w:val="2"/>
          </w:tcPr>
          <w:p w14:paraId="7EAB8F94" w14:textId="77777777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6B01C40" w14:textId="697639E4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108,414</w:t>
            </w:r>
          </w:p>
        </w:tc>
        <w:tc>
          <w:tcPr>
            <w:tcW w:w="270" w:type="dxa"/>
            <w:gridSpan w:val="2"/>
          </w:tcPr>
          <w:p w14:paraId="7D388F73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7DE42490" w14:textId="14921196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71,063</w:t>
            </w:r>
          </w:p>
        </w:tc>
        <w:tc>
          <w:tcPr>
            <w:tcW w:w="270" w:type="dxa"/>
            <w:gridSpan w:val="2"/>
          </w:tcPr>
          <w:p w14:paraId="345B96D5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8B64039" w14:textId="5E0B94EF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3,603</w:t>
            </w:r>
          </w:p>
        </w:tc>
        <w:tc>
          <w:tcPr>
            <w:tcW w:w="267" w:type="dxa"/>
            <w:gridSpan w:val="3"/>
          </w:tcPr>
          <w:p w14:paraId="42CA9230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70572037" w14:textId="0681E961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222,588</w:t>
            </w:r>
          </w:p>
        </w:tc>
      </w:tr>
      <w:tr w:rsidR="00886305" w:rsidRPr="00682823" w14:paraId="3862FD1F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2846C5BC" w14:textId="25B4B289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55" w:type="dxa"/>
            <w:gridSpan w:val="2"/>
          </w:tcPr>
          <w:p w14:paraId="3E1C9470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6977700A" w14:textId="5B057AA2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8,552</w:t>
            </w:r>
          </w:p>
        </w:tc>
        <w:tc>
          <w:tcPr>
            <w:tcW w:w="236" w:type="dxa"/>
            <w:gridSpan w:val="2"/>
          </w:tcPr>
          <w:p w14:paraId="26122A4B" w14:textId="77777777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1ED3FFC" w14:textId="05F8DCFD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35,439</w:t>
            </w:r>
          </w:p>
        </w:tc>
        <w:tc>
          <w:tcPr>
            <w:tcW w:w="270" w:type="dxa"/>
            <w:gridSpan w:val="2"/>
          </w:tcPr>
          <w:p w14:paraId="25BC7DFD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4B3A2BC6" w14:textId="10245B0D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23,003</w:t>
            </w:r>
          </w:p>
        </w:tc>
        <w:tc>
          <w:tcPr>
            <w:tcW w:w="270" w:type="dxa"/>
            <w:gridSpan w:val="2"/>
          </w:tcPr>
          <w:p w14:paraId="11AE351B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3380F0B" w14:textId="06F2DE1D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  <w:gridSpan w:val="3"/>
          </w:tcPr>
          <w:p w14:paraId="78A608B6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4A927A7" w14:textId="5D7764EE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66,994</w:t>
            </w:r>
          </w:p>
        </w:tc>
      </w:tr>
      <w:tr w:rsidR="00886305" w:rsidRPr="00682823" w14:paraId="653FA877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7A108BFE" w14:textId="20320611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55" w:type="dxa"/>
            <w:gridSpan w:val="2"/>
          </w:tcPr>
          <w:p w14:paraId="67D78030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515DA773" w14:textId="579EDD11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(23,866)</w:t>
            </w:r>
          </w:p>
        </w:tc>
        <w:tc>
          <w:tcPr>
            <w:tcW w:w="236" w:type="dxa"/>
            <w:gridSpan w:val="2"/>
          </w:tcPr>
          <w:p w14:paraId="10EDC3D7" w14:textId="77777777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0C7ED983" w14:textId="3473D2AC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gridSpan w:val="2"/>
          </w:tcPr>
          <w:p w14:paraId="796B3839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2158E768" w14:textId="12400AD0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gridSpan w:val="2"/>
          </w:tcPr>
          <w:p w14:paraId="6AB24EA1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57F6C20" w14:textId="0D8BBC46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(3,603)</w:t>
            </w:r>
          </w:p>
        </w:tc>
        <w:tc>
          <w:tcPr>
            <w:tcW w:w="267" w:type="dxa"/>
            <w:gridSpan w:val="3"/>
          </w:tcPr>
          <w:p w14:paraId="1463E836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7D01843" w14:textId="77A2BAE5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(27,469)</w:t>
            </w:r>
          </w:p>
        </w:tc>
      </w:tr>
      <w:tr w:rsidR="00886305" w:rsidRPr="00682823" w14:paraId="6E910EE8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489564BB" w14:textId="64BB3A72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โอนออกไปที่ดิน อาคารและอุปกรณ์</w:t>
            </w:r>
          </w:p>
        </w:tc>
        <w:tc>
          <w:tcPr>
            <w:tcW w:w="255" w:type="dxa"/>
            <w:gridSpan w:val="2"/>
          </w:tcPr>
          <w:p w14:paraId="264624F0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6C03DE35" w14:textId="77777777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B707AFB" w14:textId="77777777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52AE665" w14:textId="77777777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9D58A3A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4024D599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0231217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C79EF72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2CE3C241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8A00949" w14:textId="77777777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6305" w:rsidRPr="00682823" w14:paraId="3DA3DF19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4DF5CEDF" w14:textId="02DD4BC1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6"/>
                <w:szCs w:val="26"/>
              </w:rPr>
              <w:t>11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gridSpan w:val="2"/>
          </w:tcPr>
          <w:p w14:paraId="6A0E0CC3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14:paraId="380C872E" w14:textId="56CD8971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(17,092)</w:t>
            </w:r>
          </w:p>
        </w:tc>
        <w:tc>
          <w:tcPr>
            <w:tcW w:w="236" w:type="dxa"/>
            <w:gridSpan w:val="2"/>
          </w:tcPr>
          <w:p w14:paraId="53AAD098" w14:textId="77777777" w:rsidR="00886305" w:rsidRPr="00682823" w:rsidRDefault="00886305" w:rsidP="006828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5B112BBD" w14:textId="7DBD4F6B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(58,972)</w:t>
            </w:r>
          </w:p>
        </w:tc>
        <w:tc>
          <w:tcPr>
            <w:tcW w:w="270" w:type="dxa"/>
            <w:gridSpan w:val="2"/>
          </w:tcPr>
          <w:p w14:paraId="3CC7C74E" w14:textId="77777777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5735C66A" w14:textId="318EDA96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(45,</w:t>
            </w:r>
            <w:r w:rsidRPr="00682823">
              <w:rPr>
                <w:rFonts w:ascii="Angsana New" w:hAnsi="Angsana New"/>
                <w:sz w:val="26"/>
                <w:szCs w:val="26"/>
              </w:rPr>
              <w:t>753</w:t>
            </w: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4509AA7F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DEA9BF" w14:textId="379709B0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  <w:gridSpan w:val="3"/>
          </w:tcPr>
          <w:p w14:paraId="5F22D588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666B7BE" w14:textId="261BEC7F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(121,817)</w:t>
            </w:r>
          </w:p>
        </w:tc>
      </w:tr>
      <w:tr w:rsidR="00886305" w:rsidRPr="00682823" w14:paraId="38B8D1A6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52B28B36" w14:textId="28D51034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5" w:type="dxa"/>
            <w:gridSpan w:val="2"/>
          </w:tcPr>
          <w:p w14:paraId="26937B3F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14:paraId="02EBF78F" w14:textId="4C6F8759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7,102</w:t>
            </w:r>
          </w:p>
        </w:tc>
        <w:tc>
          <w:tcPr>
            <w:tcW w:w="236" w:type="dxa"/>
            <w:gridSpan w:val="2"/>
          </w:tcPr>
          <w:p w14:paraId="3184C9FE" w14:textId="77777777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bottom"/>
          </w:tcPr>
          <w:p w14:paraId="4E45F316" w14:textId="6AC4AF37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84,881</w:t>
            </w:r>
          </w:p>
        </w:tc>
        <w:tc>
          <w:tcPr>
            <w:tcW w:w="270" w:type="dxa"/>
            <w:gridSpan w:val="2"/>
          </w:tcPr>
          <w:p w14:paraId="6C8B6D5A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3BEF1825" w14:textId="2EBA8235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48,313</w:t>
            </w:r>
          </w:p>
        </w:tc>
        <w:tc>
          <w:tcPr>
            <w:tcW w:w="270" w:type="dxa"/>
            <w:gridSpan w:val="2"/>
          </w:tcPr>
          <w:p w14:paraId="5E7E266C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894D50D" w14:textId="6832DB00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  <w:gridSpan w:val="3"/>
          </w:tcPr>
          <w:p w14:paraId="70BE2910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4A3A46BE" w14:textId="1B7F05AE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140,296</w:t>
            </w:r>
          </w:p>
        </w:tc>
      </w:tr>
      <w:tr w:rsidR="00E16848" w:rsidRPr="00682823" w14:paraId="7EEB6546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254F92FD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55" w:type="dxa"/>
            <w:gridSpan w:val="2"/>
          </w:tcPr>
          <w:p w14:paraId="78C6CAE6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7D62D555" w14:textId="2FA33E7F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23,020</w:t>
            </w:r>
          </w:p>
        </w:tc>
        <w:tc>
          <w:tcPr>
            <w:tcW w:w="236" w:type="dxa"/>
            <w:gridSpan w:val="2"/>
          </w:tcPr>
          <w:p w14:paraId="539F20C7" w14:textId="7777777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AB958B9" w14:textId="0B676D6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26,552</w:t>
            </w:r>
          </w:p>
        </w:tc>
        <w:tc>
          <w:tcPr>
            <w:tcW w:w="270" w:type="dxa"/>
            <w:gridSpan w:val="2"/>
          </w:tcPr>
          <w:p w14:paraId="538D704C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7419EB33" w14:textId="46A7F85A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27,23</w:t>
            </w:r>
            <w:r w:rsidR="00E33000" w:rsidRPr="0068282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</w:tcPr>
          <w:p w14:paraId="2160EA55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E0A7A73" w14:textId="2123C71F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  <w:gridSpan w:val="3"/>
          </w:tcPr>
          <w:p w14:paraId="130850C4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10F3184" w14:textId="30BE7FBE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76,80</w:t>
            </w:r>
            <w:r w:rsidR="00E33000" w:rsidRPr="00682823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16848" w:rsidRPr="00682823" w14:paraId="326FBF02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279923D8" w14:textId="38DE7FEE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55" w:type="dxa"/>
            <w:gridSpan w:val="2"/>
          </w:tcPr>
          <w:p w14:paraId="3900E139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71CD13AE" w14:textId="61E8FD95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(8,926)</w:t>
            </w:r>
          </w:p>
        </w:tc>
        <w:tc>
          <w:tcPr>
            <w:tcW w:w="236" w:type="dxa"/>
            <w:gridSpan w:val="2"/>
          </w:tcPr>
          <w:p w14:paraId="63790174" w14:textId="7777777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3439BA19" w14:textId="6869A77E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gridSpan w:val="2"/>
          </w:tcPr>
          <w:p w14:paraId="25A52DB2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4CD6CC9F" w14:textId="6906BDC1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gridSpan w:val="2"/>
          </w:tcPr>
          <w:p w14:paraId="6774CA20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67B09B7" w14:textId="6EB8B69A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  <w:gridSpan w:val="3"/>
          </w:tcPr>
          <w:p w14:paraId="39306E06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1F9AD08" w14:textId="68F8A40C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(8,926)</w:t>
            </w:r>
          </w:p>
        </w:tc>
      </w:tr>
      <w:tr w:rsidR="007364B8" w:rsidRPr="00682823" w14:paraId="1CF74B7C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03FF84ED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โอนออกไปที่ดิน อาคารและอุปกรณ์</w:t>
            </w:r>
          </w:p>
        </w:tc>
        <w:tc>
          <w:tcPr>
            <w:tcW w:w="255" w:type="dxa"/>
            <w:gridSpan w:val="2"/>
          </w:tcPr>
          <w:p w14:paraId="7C9B195D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6528F780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FABC6EF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BFBAC12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1050215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682DCDC5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03BFF5E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8C09C34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703555AC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9249F12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6848" w:rsidRPr="00682823" w14:paraId="521D321C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561794A2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6"/>
                <w:szCs w:val="26"/>
              </w:rPr>
              <w:t>11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gridSpan w:val="2"/>
          </w:tcPr>
          <w:p w14:paraId="61ADFAB8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14:paraId="6A7845F3" w14:textId="69146809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36" w:type="dxa"/>
            <w:gridSpan w:val="2"/>
          </w:tcPr>
          <w:p w14:paraId="232064B4" w14:textId="7777777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2CC416AC" w14:textId="594917B4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(57,660)</w:t>
            </w:r>
          </w:p>
        </w:tc>
        <w:tc>
          <w:tcPr>
            <w:tcW w:w="270" w:type="dxa"/>
            <w:gridSpan w:val="2"/>
          </w:tcPr>
          <w:p w14:paraId="79A690AF" w14:textId="7777777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06097F5E" w14:textId="61844306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(18,38</w:t>
            </w:r>
            <w:r w:rsidR="00E33000"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3567DAF1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C472651" w14:textId="33C550DA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  <w:gridSpan w:val="3"/>
          </w:tcPr>
          <w:p w14:paraId="0095D84E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0F97EAF3" w14:textId="44A8FCDB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(76,04</w:t>
            </w:r>
            <w:r w:rsidR="00E33000" w:rsidRPr="00682823">
              <w:rPr>
                <w:rFonts w:ascii="Angsana New" w:hAnsi="Angsana New"/>
                <w:sz w:val="26"/>
                <w:szCs w:val="26"/>
              </w:rPr>
              <w:t>9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16848" w:rsidRPr="00682823" w14:paraId="373EFC72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45184C9A" w14:textId="62379CB3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55" w:type="dxa"/>
            <w:gridSpan w:val="2"/>
          </w:tcPr>
          <w:p w14:paraId="503F8BCF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35233" w14:textId="62A9DFA2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21,196</w:t>
            </w:r>
          </w:p>
        </w:tc>
        <w:tc>
          <w:tcPr>
            <w:tcW w:w="236" w:type="dxa"/>
            <w:gridSpan w:val="2"/>
          </w:tcPr>
          <w:p w14:paraId="1BD54BBE" w14:textId="7777777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76A00" w14:textId="31D44F95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53,773</w:t>
            </w:r>
          </w:p>
        </w:tc>
        <w:tc>
          <w:tcPr>
            <w:tcW w:w="270" w:type="dxa"/>
            <w:gridSpan w:val="2"/>
          </w:tcPr>
          <w:p w14:paraId="5D3A61C2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C52E90" w14:textId="65B2940A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57,160</w:t>
            </w:r>
          </w:p>
        </w:tc>
        <w:tc>
          <w:tcPr>
            <w:tcW w:w="270" w:type="dxa"/>
            <w:gridSpan w:val="2"/>
          </w:tcPr>
          <w:p w14:paraId="5E98110B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AD2BED2" w14:textId="33BB7A83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  <w:gridSpan w:val="3"/>
          </w:tcPr>
          <w:p w14:paraId="51EF4060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584A8" w14:textId="77BDF7B6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132,129</w:t>
            </w:r>
          </w:p>
        </w:tc>
      </w:tr>
      <w:tr w:rsidR="007364B8" w:rsidRPr="00682823" w14:paraId="3B839A06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06676BF9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  <w:gridSpan w:val="2"/>
          </w:tcPr>
          <w:p w14:paraId="48A5D8AB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14:paraId="1D75EE37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0408281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bottom"/>
          </w:tcPr>
          <w:p w14:paraId="55DB767D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F5D7B44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204EC216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8788C6E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3B0018D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62382A6E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FC09E3F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364B8" w:rsidRPr="00682823" w14:paraId="24F3F477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42B8A86E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55" w:type="dxa"/>
            <w:gridSpan w:val="2"/>
          </w:tcPr>
          <w:p w14:paraId="41224C0B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</w:tcPr>
          <w:p w14:paraId="5BCC11CB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ED383BE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371F88C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658FB9C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EB966F7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9AFDCA9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AB10B73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3"/>
          </w:tcPr>
          <w:p w14:paraId="4510FC44" w14:textId="77777777" w:rsidR="007364B8" w:rsidRPr="00682823" w:rsidRDefault="007364B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7AA8D1A" w14:textId="77777777" w:rsidR="007364B8" w:rsidRPr="00682823" w:rsidRDefault="007364B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86305" w:rsidRPr="00682823" w14:paraId="4263898A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3DF640CA" w14:textId="4E285AF5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5" w:type="dxa"/>
            <w:gridSpan w:val="2"/>
          </w:tcPr>
          <w:p w14:paraId="2B204AC5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tcBorders>
              <w:bottom w:val="double" w:sz="4" w:space="0" w:color="auto"/>
            </w:tcBorders>
          </w:tcPr>
          <w:p w14:paraId="10E122B0" w14:textId="33F15A6B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3,528</w:t>
            </w:r>
          </w:p>
        </w:tc>
        <w:tc>
          <w:tcPr>
            <w:tcW w:w="236" w:type="dxa"/>
            <w:gridSpan w:val="2"/>
          </w:tcPr>
          <w:p w14:paraId="27FC797A" w14:textId="77777777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  <w:vAlign w:val="bottom"/>
          </w:tcPr>
          <w:p w14:paraId="1BCD185C" w14:textId="5B8B82A4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109,182</w:t>
            </w:r>
          </w:p>
        </w:tc>
        <w:tc>
          <w:tcPr>
            <w:tcW w:w="270" w:type="dxa"/>
            <w:gridSpan w:val="2"/>
          </w:tcPr>
          <w:p w14:paraId="262C4F80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bottom w:val="double" w:sz="4" w:space="0" w:color="auto"/>
            </w:tcBorders>
            <w:vAlign w:val="bottom"/>
          </w:tcPr>
          <w:p w14:paraId="0CF29F52" w14:textId="6751B868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80,666</w:t>
            </w:r>
          </w:p>
        </w:tc>
        <w:tc>
          <w:tcPr>
            <w:tcW w:w="270" w:type="dxa"/>
            <w:gridSpan w:val="2"/>
          </w:tcPr>
          <w:p w14:paraId="52D6BAA5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12C32C14" w14:textId="6BD16F74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  <w:gridSpan w:val="3"/>
          </w:tcPr>
          <w:p w14:paraId="647EB076" w14:textId="77777777" w:rsidR="00886305" w:rsidRPr="00682823" w:rsidRDefault="0088630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6B449DB8" w14:textId="0CBFBD6A" w:rsidR="00886305" w:rsidRPr="00682823" w:rsidRDefault="00886305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193,376</w:t>
            </w:r>
          </w:p>
        </w:tc>
      </w:tr>
      <w:tr w:rsidR="00E16848" w:rsidRPr="00682823" w14:paraId="72D44404" w14:textId="77777777" w:rsidTr="00153FDA">
        <w:trPr>
          <w:gridAfter w:val="1"/>
          <w:wAfter w:w="6" w:type="dxa"/>
        </w:trPr>
        <w:tc>
          <w:tcPr>
            <w:tcW w:w="3036" w:type="dxa"/>
          </w:tcPr>
          <w:p w14:paraId="7FA049F9" w14:textId="6DDAD876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55" w:type="dxa"/>
            <w:gridSpan w:val="2"/>
          </w:tcPr>
          <w:p w14:paraId="4342C34D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34B45E6" w14:textId="441CE1D4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53,486</w:t>
            </w:r>
          </w:p>
        </w:tc>
        <w:tc>
          <w:tcPr>
            <w:tcW w:w="236" w:type="dxa"/>
            <w:gridSpan w:val="2"/>
          </w:tcPr>
          <w:p w14:paraId="29C57C19" w14:textId="77777777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368228" w14:textId="7EF9F845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80,156</w:t>
            </w:r>
          </w:p>
        </w:tc>
        <w:tc>
          <w:tcPr>
            <w:tcW w:w="270" w:type="dxa"/>
            <w:gridSpan w:val="2"/>
          </w:tcPr>
          <w:p w14:paraId="7E2BFF69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F258E6" w14:textId="0B8F5716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130,805</w:t>
            </w:r>
          </w:p>
        </w:tc>
        <w:tc>
          <w:tcPr>
            <w:tcW w:w="270" w:type="dxa"/>
            <w:gridSpan w:val="2"/>
          </w:tcPr>
          <w:p w14:paraId="04497634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</w:tcPr>
          <w:p w14:paraId="11486C1B" w14:textId="73713285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  <w:r w:rsidRPr="0068282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7" w:type="dxa"/>
            <w:gridSpan w:val="3"/>
          </w:tcPr>
          <w:p w14:paraId="2267F8AA" w14:textId="77777777" w:rsidR="00E16848" w:rsidRPr="00682823" w:rsidRDefault="00E1684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BB55B9" w14:textId="04D312FE" w:rsidR="00E16848" w:rsidRPr="00682823" w:rsidRDefault="00E1684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264,447</w:t>
            </w:r>
          </w:p>
        </w:tc>
      </w:tr>
    </w:tbl>
    <w:p w14:paraId="3E735F4B" w14:textId="77777777" w:rsidR="00C63164" w:rsidRPr="00682823" w:rsidRDefault="00C6316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color w:val="000000"/>
          <w:sz w:val="26"/>
          <w:szCs w:val="26"/>
        </w:rPr>
      </w:pPr>
    </w:p>
    <w:p w14:paraId="4A24BE87" w14:textId="77777777" w:rsidR="00D0397B" w:rsidRPr="00682823" w:rsidRDefault="00D0397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br w:type="page"/>
      </w:r>
    </w:p>
    <w:p w14:paraId="1E9A27D0" w14:textId="3DE66104" w:rsidR="00F57856" w:rsidRPr="00682823" w:rsidRDefault="00B15EA3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6E2DF3" w:rsidRPr="00682823">
        <w:rPr>
          <w:rFonts w:ascii="Angsana New" w:hAnsi="Angsana New"/>
          <w:b/>
          <w:bCs/>
          <w:sz w:val="26"/>
          <w:szCs w:val="26"/>
        </w:rPr>
        <w:t>3</w:t>
      </w:r>
      <w:r w:rsidR="00F57856" w:rsidRPr="00682823">
        <w:rPr>
          <w:rFonts w:ascii="Angsana New" w:hAnsi="Angsana New"/>
          <w:b/>
          <w:bCs/>
          <w:sz w:val="26"/>
          <w:szCs w:val="26"/>
          <w:cs/>
        </w:rPr>
        <w:t>.</w:t>
      </w:r>
      <w:r w:rsidR="00F57856" w:rsidRPr="00682823">
        <w:rPr>
          <w:rFonts w:ascii="Angsana New" w:hAnsi="Angsana New"/>
          <w:b/>
          <w:bCs/>
          <w:sz w:val="26"/>
          <w:szCs w:val="26"/>
          <w:cs/>
        </w:rPr>
        <w:tab/>
        <w:t>สินทรัพย์ไม่มีตัวตน</w:t>
      </w:r>
      <w:r w:rsidR="00C5121C" w:rsidRPr="00682823">
        <w:rPr>
          <w:rFonts w:ascii="Angsana New" w:hAnsi="Angsana New"/>
          <w:b/>
          <w:bCs/>
          <w:sz w:val="26"/>
          <w:szCs w:val="26"/>
          <w:cs/>
        </w:rPr>
        <w:t>อื่น</w:t>
      </w:r>
      <w:r w:rsidR="00F57856" w:rsidRPr="00682823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7301ED" w:rsidRPr="00682823">
        <w:rPr>
          <w:rFonts w:ascii="Angsana New" w:hAnsi="Angsana New"/>
          <w:b/>
          <w:bCs/>
          <w:sz w:val="26"/>
          <w:szCs w:val="26"/>
        </w:rPr>
        <w:t>-</w:t>
      </w:r>
      <w:r w:rsidR="00F57856" w:rsidRPr="00682823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1AF60818" w14:textId="77777777" w:rsidR="00F02867" w:rsidRPr="00682823" w:rsidRDefault="00F02867" w:rsidP="00682823">
      <w:pPr>
        <w:rPr>
          <w:rFonts w:ascii="Angsana New" w:hAnsi="Angsana New"/>
          <w:sz w:val="26"/>
          <w:szCs w:val="26"/>
          <w:cs/>
        </w:rPr>
      </w:pPr>
    </w:p>
    <w:tbl>
      <w:tblPr>
        <w:tblW w:w="9720" w:type="dxa"/>
        <w:tblInd w:w="-90" w:type="dxa"/>
        <w:tblLook w:val="01E0" w:firstRow="1" w:lastRow="1" w:firstColumn="1" w:lastColumn="1" w:noHBand="0" w:noVBand="0"/>
      </w:tblPr>
      <w:tblGrid>
        <w:gridCol w:w="3960"/>
        <w:gridCol w:w="270"/>
        <w:gridCol w:w="1620"/>
        <w:gridCol w:w="270"/>
        <w:gridCol w:w="1530"/>
        <w:gridCol w:w="270"/>
        <w:gridCol w:w="1800"/>
      </w:tblGrid>
      <w:tr w:rsidR="00516AFD" w:rsidRPr="00682823" w14:paraId="2B298724" w14:textId="77777777" w:rsidTr="00516AFD">
        <w:tc>
          <w:tcPr>
            <w:tcW w:w="3960" w:type="dxa"/>
          </w:tcPr>
          <w:p w14:paraId="6BA136AA" w14:textId="77777777" w:rsidR="00516AFD" w:rsidRPr="00682823" w:rsidRDefault="00516A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7" w:name="_Hlk126668763"/>
          </w:p>
        </w:tc>
        <w:tc>
          <w:tcPr>
            <w:tcW w:w="270" w:type="dxa"/>
          </w:tcPr>
          <w:p w14:paraId="22BB0F92" w14:textId="77777777" w:rsidR="00516AFD" w:rsidRPr="00682823" w:rsidRDefault="00516A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5"/>
            <w:tcBorders>
              <w:bottom w:val="single" w:sz="4" w:space="0" w:color="auto"/>
            </w:tcBorders>
          </w:tcPr>
          <w:p w14:paraId="7D511898" w14:textId="77777777" w:rsidR="00516AFD" w:rsidRPr="00682823" w:rsidRDefault="00516A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F20866" w:rsidRPr="00682823" w14:paraId="6B7F5C41" w14:textId="77777777" w:rsidTr="00F20866">
        <w:tc>
          <w:tcPr>
            <w:tcW w:w="3960" w:type="dxa"/>
          </w:tcPr>
          <w:p w14:paraId="733236BC" w14:textId="77777777" w:rsidR="00F20866" w:rsidRPr="00682823" w:rsidRDefault="00F208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6AAF26" w14:textId="77777777" w:rsidR="00F20866" w:rsidRPr="00682823" w:rsidRDefault="00F208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CE3186" w14:textId="77777777" w:rsidR="00F20866" w:rsidRPr="00682823" w:rsidRDefault="00F208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4ED107" w14:textId="77777777" w:rsidR="00F20866" w:rsidRPr="00682823" w:rsidRDefault="00F208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EB5A9DF" w14:textId="77777777" w:rsidR="00F20866" w:rsidRPr="00682823" w:rsidRDefault="00F208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42AFEB" w14:textId="77777777" w:rsidR="00F20866" w:rsidRPr="00682823" w:rsidRDefault="00F208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B63B764" w14:textId="77777777" w:rsidR="00F20866" w:rsidRPr="00682823" w:rsidRDefault="00F208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6AFD" w:rsidRPr="00682823" w14:paraId="3E655FA0" w14:textId="77777777" w:rsidTr="00F20866">
        <w:tc>
          <w:tcPr>
            <w:tcW w:w="3960" w:type="dxa"/>
          </w:tcPr>
          <w:p w14:paraId="10031D3B" w14:textId="77777777" w:rsidR="00516AFD" w:rsidRPr="00682823" w:rsidRDefault="00516A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51E66" w14:textId="77777777" w:rsidR="00516AFD" w:rsidRPr="00682823" w:rsidRDefault="00516A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EC1136" w14:textId="77777777" w:rsidR="00516AFD" w:rsidRPr="00682823" w:rsidRDefault="00516A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270" w:type="dxa"/>
          </w:tcPr>
          <w:p w14:paraId="265D1C83" w14:textId="77777777" w:rsidR="00516AFD" w:rsidRPr="00682823" w:rsidRDefault="00516A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D1B8389" w14:textId="77777777" w:rsidR="00516AFD" w:rsidRPr="00682823" w:rsidRDefault="00516A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03921695" w14:textId="77777777" w:rsidR="00516AFD" w:rsidRPr="00682823" w:rsidRDefault="00516A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679169E" w14:textId="77777777" w:rsidR="00516AFD" w:rsidRPr="00682823" w:rsidRDefault="00516A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bookmarkEnd w:id="7"/>
      <w:tr w:rsidR="00516AFD" w:rsidRPr="00682823" w14:paraId="43596947" w14:textId="77777777" w:rsidTr="00F20866">
        <w:tc>
          <w:tcPr>
            <w:tcW w:w="3960" w:type="dxa"/>
          </w:tcPr>
          <w:p w14:paraId="521247C1" w14:textId="77777777" w:rsidR="00516AFD" w:rsidRPr="00682823" w:rsidRDefault="00516A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22578DA8" w14:textId="77777777" w:rsidR="00516AFD" w:rsidRPr="00682823" w:rsidRDefault="00516A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3E23801" w14:textId="77777777" w:rsidR="00516AFD" w:rsidRPr="00682823" w:rsidRDefault="00516AF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8B4D43" w14:textId="77777777" w:rsidR="00516AFD" w:rsidRPr="00682823" w:rsidRDefault="00516A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31FE772" w14:textId="77777777" w:rsidR="00516AFD" w:rsidRPr="00682823" w:rsidRDefault="00516AF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FECDAA" w14:textId="77777777" w:rsidR="00516AFD" w:rsidRPr="00682823" w:rsidRDefault="00516A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F24D702" w14:textId="77777777" w:rsidR="00516AFD" w:rsidRPr="00682823" w:rsidRDefault="00516AF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5022" w:rsidRPr="00682823" w14:paraId="34E466DF" w14:textId="77777777" w:rsidTr="004436BD">
        <w:tc>
          <w:tcPr>
            <w:tcW w:w="3960" w:type="dxa"/>
          </w:tcPr>
          <w:p w14:paraId="5828A4E1" w14:textId="28472C45" w:rsidR="00AE5022" w:rsidRPr="00682823" w:rsidRDefault="00AE502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</w:tcPr>
          <w:p w14:paraId="2A4A2EA5" w14:textId="77777777" w:rsidR="00AE5022" w:rsidRPr="00682823" w:rsidRDefault="00AE502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AEC40C9" w14:textId="46113A79" w:rsidR="00AE5022" w:rsidRPr="00682823" w:rsidRDefault="00AE5022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51,854</w:t>
            </w:r>
          </w:p>
        </w:tc>
        <w:tc>
          <w:tcPr>
            <w:tcW w:w="270" w:type="dxa"/>
          </w:tcPr>
          <w:p w14:paraId="547E5ED9" w14:textId="77777777" w:rsidR="00AE5022" w:rsidRPr="00682823" w:rsidRDefault="00AE502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F09802E" w14:textId="1203E5E5" w:rsidR="00AE5022" w:rsidRPr="00682823" w:rsidRDefault="00AE5022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175</w:t>
            </w:r>
          </w:p>
        </w:tc>
        <w:tc>
          <w:tcPr>
            <w:tcW w:w="270" w:type="dxa"/>
          </w:tcPr>
          <w:p w14:paraId="7A8713EA" w14:textId="77777777" w:rsidR="00AE5022" w:rsidRPr="00682823" w:rsidRDefault="00AE502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B13E27C" w14:textId="55CD5479" w:rsidR="00AE5022" w:rsidRPr="00682823" w:rsidRDefault="00AE5022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52,029</w:t>
            </w:r>
          </w:p>
        </w:tc>
      </w:tr>
      <w:tr w:rsidR="00AE5022" w:rsidRPr="00682823" w14:paraId="6472BAD7" w14:textId="77777777" w:rsidTr="008E7E26">
        <w:tc>
          <w:tcPr>
            <w:tcW w:w="3960" w:type="dxa"/>
          </w:tcPr>
          <w:p w14:paraId="394B38DA" w14:textId="140F6872" w:rsidR="00AE5022" w:rsidRPr="00682823" w:rsidRDefault="00AE502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5D0D3BF" w14:textId="77777777" w:rsidR="00AE5022" w:rsidRPr="00682823" w:rsidRDefault="00AE502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75803FB" w14:textId="321FCD4E" w:rsidR="00AE5022" w:rsidRPr="00682823" w:rsidRDefault="00AE5022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987</w:t>
            </w:r>
          </w:p>
        </w:tc>
        <w:tc>
          <w:tcPr>
            <w:tcW w:w="270" w:type="dxa"/>
          </w:tcPr>
          <w:p w14:paraId="569D737F" w14:textId="77777777" w:rsidR="00AE5022" w:rsidRPr="00682823" w:rsidRDefault="00AE502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164BBA1" w14:textId="5ECAD287" w:rsidR="00AE5022" w:rsidRPr="00682823" w:rsidRDefault="00AE5022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955</w:t>
            </w:r>
          </w:p>
        </w:tc>
        <w:tc>
          <w:tcPr>
            <w:tcW w:w="270" w:type="dxa"/>
          </w:tcPr>
          <w:p w14:paraId="407F104A" w14:textId="77777777" w:rsidR="00AE5022" w:rsidRPr="00682823" w:rsidRDefault="00AE502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5A0CA03" w14:textId="3A9B916F" w:rsidR="00AE5022" w:rsidRPr="00682823" w:rsidRDefault="00AE5022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1,942</w:t>
            </w:r>
          </w:p>
        </w:tc>
      </w:tr>
      <w:tr w:rsidR="00AE5022" w:rsidRPr="00682823" w14:paraId="223451F6" w14:textId="77777777" w:rsidTr="00C6236B">
        <w:tc>
          <w:tcPr>
            <w:tcW w:w="3960" w:type="dxa"/>
          </w:tcPr>
          <w:p w14:paraId="2076BD92" w14:textId="5E5C8887" w:rsidR="00AE5022" w:rsidRPr="00682823" w:rsidRDefault="00AE502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653605C" w14:textId="77777777" w:rsidR="00AE5022" w:rsidRPr="00682823" w:rsidRDefault="00AE502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7A4667D" w14:textId="6140AEFD" w:rsidR="00AE5022" w:rsidRPr="00682823" w:rsidRDefault="00AE5022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52,841</w:t>
            </w:r>
          </w:p>
        </w:tc>
        <w:tc>
          <w:tcPr>
            <w:tcW w:w="270" w:type="dxa"/>
          </w:tcPr>
          <w:p w14:paraId="08FCA4AD" w14:textId="77777777" w:rsidR="00AE5022" w:rsidRPr="00682823" w:rsidRDefault="00AE502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463D77" w14:textId="789F14CF" w:rsidR="00AE5022" w:rsidRPr="00682823" w:rsidRDefault="00AE5022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1,130</w:t>
            </w:r>
          </w:p>
        </w:tc>
        <w:tc>
          <w:tcPr>
            <w:tcW w:w="270" w:type="dxa"/>
          </w:tcPr>
          <w:p w14:paraId="24B0D60C" w14:textId="77777777" w:rsidR="00AE5022" w:rsidRPr="00682823" w:rsidRDefault="00AE502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F105FB4" w14:textId="1457D39E" w:rsidR="00AE5022" w:rsidRPr="00682823" w:rsidRDefault="00AE5022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53,971</w:t>
            </w:r>
          </w:p>
        </w:tc>
      </w:tr>
      <w:tr w:rsidR="00C90626" w:rsidRPr="00682823" w14:paraId="5328FD46" w14:textId="77777777" w:rsidTr="00247809">
        <w:tc>
          <w:tcPr>
            <w:tcW w:w="3960" w:type="dxa"/>
          </w:tcPr>
          <w:p w14:paraId="4C390E7A" w14:textId="77777777" w:rsidR="00C90626" w:rsidRPr="00682823" w:rsidRDefault="00C906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3ED3C6E" w14:textId="77777777" w:rsidR="00C90626" w:rsidRPr="00682823" w:rsidRDefault="00C906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F342731" w14:textId="26B52DF3" w:rsidR="00C90626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1,375</w:t>
            </w:r>
          </w:p>
        </w:tc>
        <w:tc>
          <w:tcPr>
            <w:tcW w:w="270" w:type="dxa"/>
          </w:tcPr>
          <w:p w14:paraId="0ED07DD6" w14:textId="77777777" w:rsidR="00C90626" w:rsidRPr="00682823" w:rsidRDefault="00C906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F78381B" w14:textId="690B179F" w:rsidR="00C90626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603</w:t>
            </w:r>
          </w:p>
        </w:tc>
        <w:tc>
          <w:tcPr>
            <w:tcW w:w="270" w:type="dxa"/>
          </w:tcPr>
          <w:p w14:paraId="720D5AF1" w14:textId="77777777" w:rsidR="00C90626" w:rsidRPr="00682823" w:rsidRDefault="00C906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566C890" w14:textId="6FFF61B9" w:rsidR="00C90626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1,978</w:t>
            </w:r>
          </w:p>
        </w:tc>
      </w:tr>
      <w:tr w:rsidR="009A352D" w:rsidRPr="00682823" w14:paraId="2715F804" w14:textId="77777777" w:rsidTr="00247809">
        <w:tc>
          <w:tcPr>
            <w:tcW w:w="3960" w:type="dxa"/>
          </w:tcPr>
          <w:p w14:paraId="5B5F02D4" w14:textId="51FC868C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270" w:type="dxa"/>
          </w:tcPr>
          <w:p w14:paraId="66FC61C5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B3FABD6" w14:textId="2FECCC2F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955</w:t>
            </w:r>
          </w:p>
        </w:tc>
        <w:tc>
          <w:tcPr>
            <w:tcW w:w="270" w:type="dxa"/>
          </w:tcPr>
          <w:p w14:paraId="54B038D0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7805803" w14:textId="372C61BB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(955)</w:t>
            </w:r>
          </w:p>
        </w:tc>
        <w:tc>
          <w:tcPr>
            <w:tcW w:w="270" w:type="dxa"/>
          </w:tcPr>
          <w:p w14:paraId="61BD1366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D9E259E" w14:textId="224C760E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          -</w:t>
            </w:r>
          </w:p>
        </w:tc>
      </w:tr>
      <w:tr w:rsidR="009A352D" w:rsidRPr="00682823" w14:paraId="5737A2D7" w14:textId="77777777" w:rsidTr="00247809">
        <w:tc>
          <w:tcPr>
            <w:tcW w:w="3960" w:type="dxa"/>
          </w:tcPr>
          <w:p w14:paraId="1D88BBD7" w14:textId="423CC53B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ตัด</w:t>
            </w:r>
            <w:r w:rsidR="00E460F5" w:rsidRPr="00682823">
              <w:rPr>
                <w:rFonts w:ascii="Angsana New" w:hAnsi="Angsana New"/>
                <w:sz w:val="26"/>
                <w:szCs w:val="26"/>
                <w:cs/>
              </w:rPr>
              <w:t>บัญชี</w:t>
            </w:r>
          </w:p>
        </w:tc>
        <w:tc>
          <w:tcPr>
            <w:tcW w:w="270" w:type="dxa"/>
          </w:tcPr>
          <w:p w14:paraId="219AF2DC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063ADE6" w14:textId="1D47ABBF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                 -</w:t>
            </w:r>
          </w:p>
        </w:tc>
        <w:tc>
          <w:tcPr>
            <w:tcW w:w="270" w:type="dxa"/>
          </w:tcPr>
          <w:p w14:paraId="1B133171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A5C6A35" w14:textId="168A0A05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(175)</w:t>
            </w:r>
          </w:p>
        </w:tc>
        <w:tc>
          <w:tcPr>
            <w:tcW w:w="270" w:type="dxa"/>
          </w:tcPr>
          <w:p w14:paraId="566348E5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9F06AA2" w14:textId="28E4FA94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(175)</w:t>
            </w:r>
          </w:p>
        </w:tc>
      </w:tr>
      <w:tr w:rsidR="009A352D" w:rsidRPr="00682823" w14:paraId="792B99BA" w14:textId="77777777" w:rsidTr="00E84FEB">
        <w:tc>
          <w:tcPr>
            <w:tcW w:w="3960" w:type="dxa"/>
          </w:tcPr>
          <w:p w14:paraId="3CD98611" w14:textId="7C865A5A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FF90314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80C5B" w14:textId="5A85AFB0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55,171</w:t>
            </w:r>
          </w:p>
        </w:tc>
        <w:tc>
          <w:tcPr>
            <w:tcW w:w="270" w:type="dxa"/>
          </w:tcPr>
          <w:p w14:paraId="5CFEBCB9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AF1DB" w14:textId="02FF636A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603</w:t>
            </w:r>
          </w:p>
        </w:tc>
        <w:tc>
          <w:tcPr>
            <w:tcW w:w="270" w:type="dxa"/>
          </w:tcPr>
          <w:p w14:paraId="5A3D2092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75BD9" w14:textId="584DE1B1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55,774</w:t>
            </w:r>
          </w:p>
        </w:tc>
      </w:tr>
      <w:tr w:rsidR="009A352D" w:rsidRPr="00682823" w14:paraId="6BBE09C9" w14:textId="77777777" w:rsidTr="00516AFD">
        <w:tc>
          <w:tcPr>
            <w:tcW w:w="3960" w:type="dxa"/>
          </w:tcPr>
          <w:p w14:paraId="18B56531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1F7BC95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0A40F3" w14:textId="77777777" w:rsidR="009A352D" w:rsidRPr="00682823" w:rsidDel="00F411C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C6A732F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D1B8CC" w14:textId="77777777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AB6B6F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D456EF1" w14:textId="77777777" w:rsidR="009A352D" w:rsidRPr="00682823" w:rsidDel="00F411C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9A352D" w:rsidRPr="00682823" w14:paraId="0650F0FA" w14:textId="77777777" w:rsidTr="00516AFD">
        <w:tc>
          <w:tcPr>
            <w:tcW w:w="3960" w:type="dxa"/>
          </w:tcPr>
          <w:p w14:paraId="748A5622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14:paraId="7A1748C4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A4F6F20" w14:textId="77777777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671C6F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2BA80D4" w14:textId="77777777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ED08D3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B786F41" w14:textId="77777777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352D" w:rsidRPr="00682823" w14:paraId="18C589A3" w14:textId="77777777" w:rsidTr="0097239A">
        <w:tc>
          <w:tcPr>
            <w:tcW w:w="3960" w:type="dxa"/>
          </w:tcPr>
          <w:p w14:paraId="6A394AB5" w14:textId="40112690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2F4022F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6048549" w14:textId="0DBA79C6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28,338</w:t>
            </w:r>
          </w:p>
        </w:tc>
        <w:tc>
          <w:tcPr>
            <w:tcW w:w="270" w:type="dxa"/>
          </w:tcPr>
          <w:p w14:paraId="067A34EA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94C9DFF" w14:textId="7DA0C837" w:rsidR="009A352D" w:rsidRPr="00682823" w:rsidRDefault="009A352D" w:rsidP="006828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2B5600D3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D6A798B" w14:textId="29A1F6DA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28,338</w:t>
            </w:r>
          </w:p>
        </w:tc>
      </w:tr>
      <w:tr w:rsidR="009A352D" w:rsidRPr="00682823" w14:paraId="6D4ED63D" w14:textId="77777777" w:rsidTr="0097239A">
        <w:tc>
          <w:tcPr>
            <w:tcW w:w="3960" w:type="dxa"/>
          </w:tcPr>
          <w:p w14:paraId="6D3DF845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7D6A68E5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64726E1" w14:textId="0765D5BB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3,333</w:t>
            </w:r>
          </w:p>
        </w:tc>
        <w:tc>
          <w:tcPr>
            <w:tcW w:w="270" w:type="dxa"/>
          </w:tcPr>
          <w:p w14:paraId="22AB7229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476271" w14:textId="6F02C3C0" w:rsidR="009A352D" w:rsidRPr="00682823" w:rsidRDefault="009A352D" w:rsidP="006828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1B9850D6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D61D5AB" w14:textId="5AE3C3CD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3,333</w:t>
            </w:r>
          </w:p>
        </w:tc>
      </w:tr>
      <w:tr w:rsidR="009A352D" w:rsidRPr="00682823" w14:paraId="1B231BFA" w14:textId="77777777" w:rsidTr="00516AFD">
        <w:tc>
          <w:tcPr>
            <w:tcW w:w="3960" w:type="dxa"/>
          </w:tcPr>
          <w:p w14:paraId="047DC931" w14:textId="658F9D44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689C06FC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4C4D580" w14:textId="72D40EB0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31,671</w:t>
            </w:r>
          </w:p>
        </w:tc>
        <w:tc>
          <w:tcPr>
            <w:tcW w:w="270" w:type="dxa"/>
          </w:tcPr>
          <w:p w14:paraId="4E3F752D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7F2BD7" w14:textId="784FE203" w:rsidR="009A352D" w:rsidRPr="00682823" w:rsidRDefault="009A352D" w:rsidP="006828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70C1D7E8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784C269" w14:textId="7D5A1F82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31,671</w:t>
            </w:r>
          </w:p>
        </w:tc>
      </w:tr>
      <w:tr w:rsidR="009A352D" w:rsidRPr="00682823" w14:paraId="6140118F" w14:textId="77777777" w:rsidTr="00247809">
        <w:tc>
          <w:tcPr>
            <w:tcW w:w="3960" w:type="dxa"/>
          </w:tcPr>
          <w:p w14:paraId="2CF4F387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4C2F543D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EBF8BF7" w14:textId="6C8C3201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3,452</w:t>
            </w:r>
          </w:p>
        </w:tc>
        <w:tc>
          <w:tcPr>
            <w:tcW w:w="270" w:type="dxa"/>
          </w:tcPr>
          <w:p w14:paraId="25695A79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5C0A255" w14:textId="7D0CBF26" w:rsidR="009A352D" w:rsidRPr="00682823" w:rsidRDefault="009A352D" w:rsidP="006828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5A207091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98B54C7" w14:textId="10C4F82E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3,452</w:t>
            </w:r>
          </w:p>
        </w:tc>
      </w:tr>
      <w:tr w:rsidR="009A352D" w:rsidRPr="00682823" w14:paraId="42D98F10" w14:textId="77777777" w:rsidTr="00247809">
        <w:tc>
          <w:tcPr>
            <w:tcW w:w="3960" w:type="dxa"/>
          </w:tcPr>
          <w:p w14:paraId="3553B73F" w14:textId="7B2E2171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67A9C19A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5295A" w14:textId="417E7B17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35,123</w:t>
            </w:r>
          </w:p>
        </w:tc>
        <w:tc>
          <w:tcPr>
            <w:tcW w:w="270" w:type="dxa"/>
          </w:tcPr>
          <w:p w14:paraId="07C05DEE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9E02D3A" w14:textId="50657E2E" w:rsidR="009A352D" w:rsidRPr="00682823" w:rsidRDefault="009A352D" w:rsidP="006828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28340BFF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D0E46" w14:textId="62D61F5D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35,123</w:t>
            </w:r>
          </w:p>
        </w:tc>
      </w:tr>
      <w:tr w:rsidR="009A352D" w:rsidRPr="00682823" w14:paraId="50AD0D22" w14:textId="77777777" w:rsidTr="00516AFD">
        <w:tc>
          <w:tcPr>
            <w:tcW w:w="3960" w:type="dxa"/>
          </w:tcPr>
          <w:p w14:paraId="2F522790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C4957A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9A7652C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152EE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037375F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541937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2584DCA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A352D" w:rsidRPr="00682823" w14:paraId="74733E31" w14:textId="77777777" w:rsidTr="00516AFD">
        <w:tc>
          <w:tcPr>
            <w:tcW w:w="3960" w:type="dxa"/>
          </w:tcPr>
          <w:p w14:paraId="19DDA786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67706ECF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F57DEB4" w14:textId="77777777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07819F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0048F9F" w14:textId="77777777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069EF5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B0CC877" w14:textId="77777777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A352D" w:rsidRPr="00682823" w14:paraId="4CFD322D" w14:textId="77777777" w:rsidTr="008E7E26">
        <w:tc>
          <w:tcPr>
            <w:tcW w:w="3960" w:type="dxa"/>
          </w:tcPr>
          <w:p w14:paraId="0425CA27" w14:textId="48FA66E3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8C8E075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0D57BB61" w14:textId="31C583ED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21,170</w:t>
            </w:r>
          </w:p>
        </w:tc>
        <w:tc>
          <w:tcPr>
            <w:tcW w:w="270" w:type="dxa"/>
          </w:tcPr>
          <w:p w14:paraId="79BC27AA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24AA423" w14:textId="4C24CF51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1,130</w:t>
            </w:r>
          </w:p>
        </w:tc>
        <w:tc>
          <w:tcPr>
            <w:tcW w:w="270" w:type="dxa"/>
          </w:tcPr>
          <w:p w14:paraId="4487A476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22BD233A" w14:textId="0F9D9BE7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22,300</w:t>
            </w:r>
          </w:p>
        </w:tc>
      </w:tr>
      <w:tr w:rsidR="009A352D" w:rsidRPr="00682823" w14:paraId="2DBA4E6B" w14:textId="77777777" w:rsidTr="00516AFD">
        <w:tc>
          <w:tcPr>
            <w:tcW w:w="3960" w:type="dxa"/>
          </w:tcPr>
          <w:p w14:paraId="287AB47A" w14:textId="48508A9A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66A74C8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0EC292" w14:textId="3735FA8D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20,048</w:t>
            </w:r>
          </w:p>
        </w:tc>
        <w:tc>
          <w:tcPr>
            <w:tcW w:w="270" w:type="dxa"/>
          </w:tcPr>
          <w:p w14:paraId="7A4B316E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B4335C" w14:textId="1AFA3F19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603</w:t>
            </w:r>
          </w:p>
        </w:tc>
        <w:tc>
          <w:tcPr>
            <w:tcW w:w="270" w:type="dxa"/>
          </w:tcPr>
          <w:p w14:paraId="69232790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B1A2AC" w14:textId="45E04666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20,651</w:t>
            </w:r>
          </w:p>
        </w:tc>
      </w:tr>
    </w:tbl>
    <w:p w14:paraId="141BE067" w14:textId="13B38241" w:rsidR="002A31C1" w:rsidRPr="00682823" w:rsidRDefault="002A31C1" w:rsidP="00682823">
      <w:pPr>
        <w:rPr>
          <w:rFonts w:ascii="Angsana New" w:hAnsi="Angsana New"/>
          <w:sz w:val="26"/>
          <w:szCs w:val="26"/>
        </w:rPr>
      </w:pPr>
    </w:p>
    <w:p w14:paraId="1DA5A770" w14:textId="77777777" w:rsidR="00172181" w:rsidRPr="00682823" w:rsidRDefault="00172181" w:rsidP="00682823">
      <w:pPr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</w:rPr>
        <w:br w:type="page"/>
      </w:r>
    </w:p>
    <w:tbl>
      <w:tblPr>
        <w:tblW w:w="9657" w:type="dxa"/>
        <w:tblInd w:w="-34" w:type="dxa"/>
        <w:tblLook w:val="01E0" w:firstRow="1" w:lastRow="1" w:firstColumn="1" w:lastColumn="1" w:noHBand="0" w:noVBand="0"/>
      </w:tblPr>
      <w:tblGrid>
        <w:gridCol w:w="3922"/>
        <w:gridCol w:w="270"/>
        <w:gridCol w:w="1620"/>
        <w:gridCol w:w="270"/>
        <w:gridCol w:w="1530"/>
        <w:gridCol w:w="270"/>
        <w:gridCol w:w="1775"/>
      </w:tblGrid>
      <w:tr w:rsidR="00036AD7" w:rsidRPr="00682823" w14:paraId="4899FE47" w14:textId="77777777" w:rsidTr="0022673C">
        <w:tc>
          <w:tcPr>
            <w:tcW w:w="3922" w:type="dxa"/>
          </w:tcPr>
          <w:p w14:paraId="0C7C933B" w14:textId="114EF8A6" w:rsidR="00036AD7" w:rsidRPr="00682823" w:rsidRDefault="00036A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2900AC" w14:textId="77777777" w:rsidR="00036AD7" w:rsidRPr="00682823" w:rsidRDefault="00036A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5" w:type="dxa"/>
            <w:gridSpan w:val="5"/>
            <w:tcBorders>
              <w:bottom w:val="single" w:sz="4" w:space="0" w:color="auto"/>
            </w:tcBorders>
          </w:tcPr>
          <w:p w14:paraId="1A0B8FD8" w14:textId="77777777" w:rsidR="00036AD7" w:rsidRPr="00682823" w:rsidRDefault="00036A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A51DD3" w:rsidRPr="00682823" w14:paraId="18EA2C9E" w14:textId="77777777" w:rsidTr="0022673C">
        <w:tc>
          <w:tcPr>
            <w:tcW w:w="3922" w:type="dxa"/>
          </w:tcPr>
          <w:p w14:paraId="56BCB518" w14:textId="77777777" w:rsidR="00A51DD3" w:rsidRPr="00682823" w:rsidRDefault="00A51DD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7C489D" w14:textId="77777777" w:rsidR="00A51DD3" w:rsidRPr="00682823" w:rsidRDefault="00A51DD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AFA8247" w14:textId="77777777" w:rsidR="00A51DD3" w:rsidRPr="00682823" w:rsidRDefault="00A51DD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64D66D" w14:textId="77777777" w:rsidR="00A51DD3" w:rsidRPr="00682823" w:rsidRDefault="00A51DD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282FE5F" w14:textId="77777777" w:rsidR="00A51DD3" w:rsidRPr="00682823" w:rsidRDefault="00A51DD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655623" w14:textId="77777777" w:rsidR="00A51DD3" w:rsidRPr="00682823" w:rsidRDefault="00A51DD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</w:tcPr>
          <w:p w14:paraId="78A62519" w14:textId="77777777" w:rsidR="00A51DD3" w:rsidRPr="00682823" w:rsidRDefault="00A51DD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36AD7" w:rsidRPr="00682823" w14:paraId="2D1261DA" w14:textId="77777777" w:rsidTr="0022673C">
        <w:tc>
          <w:tcPr>
            <w:tcW w:w="3922" w:type="dxa"/>
          </w:tcPr>
          <w:p w14:paraId="6ABE58AD" w14:textId="77777777" w:rsidR="00036AD7" w:rsidRPr="00682823" w:rsidRDefault="00036A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5CD64B" w14:textId="77777777" w:rsidR="00036AD7" w:rsidRPr="00682823" w:rsidRDefault="00036A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95AEDF" w14:textId="77777777" w:rsidR="00036AD7" w:rsidRPr="00682823" w:rsidRDefault="00036A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270" w:type="dxa"/>
          </w:tcPr>
          <w:p w14:paraId="7862809E" w14:textId="77777777" w:rsidR="00036AD7" w:rsidRPr="00682823" w:rsidRDefault="00036A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ED24E8" w14:textId="77777777" w:rsidR="00036AD7" w:rsidRPr="00682823" w:rsidRDefault="00036A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25ADCDB2" w14:textId="77777777" w:rsidR="00036AD7" w:rsidRPr="00682823" w:rsidRDefault="00036A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14:paraId="17B8F16B" w14:textId="77777777" w:rsidR="00036AD7" w:rsidRPr="00682823" w:rsidRDefault="00036A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36AD7" w:rsidRPr="00682823" w14:paraId="0851CF0D" w14:textId="77777777" w:rsidTr="0022673C">
        <w:tc>
          <w:tcPr>
            <w:tcW w:w="3922" w:type="dxa"/>
          </w:tcPr>
          <w:p w14:paraId="3540A2B7" w14:textId="77777777" w:rsidR="00036AD7" w:rsidRPr="00682823" w:rsidRDefault="00036A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0BAF1B01" w14:textId="77777777" w:rsidR="00036AD7" w:rsidRPr="00682823" w:rsidRDefault="00036A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7ABA4A4" w14:textId="77777777" w:rsidR="00036AD7" w:rsidRPr="00682823" w:rsidRDefault="00036AD7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D81904" w14:textId="77777777" w:rsidR="00036AD7" w:rsidRPr="00682823" w:rsidRDefault="00036A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344AECD" w14:textId="77777777" w:rsidR="00036AD7" w:rsidRPr="00682823" w:rsidRDefault="00036AD7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2F485" w14:textId="77777777" w:rsidR="00036AD7" w:rsidRPr="00682823" w:rsidRDefault="00036AD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14:paraId="7F9B6A81" w14:textId="77777777" w:rsidR="00036AD7" w:rsidRPr="00682823" w:rsidRDefault="00036AD7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144E" w:rsidRPr="00682823" w14:paraId="62AF291D" w14:textId="77777777" w:rsidTr="00274A23">
        <w:tc>
          <w:tcPr>
            <w:tcW w:w="3922" w:type="dxa"/>
          </w:tcPr>
          <w:p w14:paraId="4580E6AF" w14:textId="3514F156" w:rsidR="0088144E" w:rsidRPr="00682823" w:rsidRDefault="0088144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</w:tcPr>
          <w:p w14:paraId="7D1EB3EB" w14:textId="77777777" w:rsidR="0088144E" w:rsidRPr="00682823" w:rsidRDefault="0088144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DE9313D" w14:textId="117CE1BC" w:rsidR="0088144E" w:rsidRPr="00682823" w:rsidRDefault="0088144E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48,001</w:t>
            </w:r>
          </w:p>
        </w:tc>
        <w:tc>
          <w:tcPr>
            <w:tcW w:w="270" w:type="dxa"/>
          </w:tcPr>
          <w:p w14:paraId="1612B62C" w14:textId="77777777" w:rsidR="0088144E" w:rsidRPr="00682823" w:rsidRDefault="0088144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6E3749F" w14:textId="57413E59" w:rsidR="0088144E" w:rsidRPr="00682823" w:rsidRDefault="0088144E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70" w:type="dxa"/>
          </w:tcPr>
          <w:p w14:paraId="3EFDF245" w14:textId="77777777" w:rsidR="0088144E" w:rsidRPr="00682823" w:rsidRDefault="0088144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2F441A3B" w14:textId="496B1CFA" w:rsidR="0088144E" w:rsidRPr="00682823" w:rsidRDefault="0088144E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48,176</w:t>
            </w:r>
          </w:p>
        </w:tc>
      </w:tr>
      <w:tr w:rsidR="0088144E" w:rsidRPr="00682823" w14:paraId="3C95EAFE" w14:textId="77777777" w:rsidTr="0022673C">
        <w:tc>
          <w:tcPr>
            <w:tcW w:w="3922" w:type="dxa"/>
          </w:tcPr>
          <w:p w14:paraId="74C93C03" w14:textId="2EE2A20E" w:rsidR="0088144E" w:rsidRPr="00682823" w:rsidRDefault="0088144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710304E" w14:textId="77777777" w:rsidR="0088144E" w:rsidRPr="00682823" w:rsidRDefault="0088144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31A0BDB" w14:textId="142B8D60" w:rsidR="0088144E" w:rsidRPr="00682823" w:rsidRDefault="0088144E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987</w:t>
            </w:r>
          </w:p>
        </w:tc>
        <w:tc>
          <w:tcPr>
            <w:tcW w:w="270" w:type="dxa"/>
          </w:tcPr>
          <w:p w14:paraId="4945C380" w14:textId="77777777" w:rsidR="0088144E" w:rsidRPr="00682823" w:rsidRDefault="0088144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469D18E" w14:textId="2B742ADE" w:rsidR="0088144E" w:rsidRPr="00682823" w:rsidRDefault="0088144E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955</w:t>
            </w:r>
          </w:p>
        </w:tc>
        <w:tc>
          <w:tcPr>
            <w:tcW w:w="270" w:type="dxa"/>
          </w:tcPr>
          <w:p w14:paraId="3A98F613" w14:textId="77777777" w:rsidR="0088144E" w:rsidRPr="00682823" w:rsidRDefault="0088144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1925074E" w14:textId="06809BA5" w:rsidR="0088144E" w:rsidRPr="00682823" w:rsidRDefault="0088144E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1,942</w:t>
            </w:r>
          </w:p>
        </w:tc>
      </w:tr>
      <w:tr w:rsidR="0088144E" w:rsidRPr="00682823" w14:paraId="65A3AD8C" w14:textId="77777777" w:rsidTr="0022673C">
        <w:tc>
          <w:tcPr>
            <w:tcW w:w="3922" w:type="dxa"/>
          </w:tcPr>
          <w:p w14:paraId="5E64D9D4" w14:textId="34BC7CFF" w:rsidR="0088144E" w:rsidRPr="00682823" w:rsidRDefault="0088144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2566 </w:t>
            </w:r>
          </w:p>
        </w:tc>
        <w:tc>
          <w:tcPr>
            <w:tcW w:w="270" w:type="dxa"/>
          </w:tcPr>
          <w:p w14:paraId="5E0585C3" w14:textId="77777777" w:rsidR="0088144E" w:rsidRPr="00682823" w:rsidRDefault="0088144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4E96B53" w14:textId="3657FD0C" w:rsidR="0088144E" w:rsidRPr="00682823" w:rsidRDefault="0088144E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48,988</w:t>
            </w:r>
          </w:p>
        </w:tc>
        <w:tc>
          <w:tcPr>
            <w:tcW w:w="270" w:type="dxa"/>
          </w:tcPr>
          <w:p w14:paraId="59C70EB1" w14:textId="77777777" w:rsidR="0088144E" w:rsidRPr="00682823" w:rsidRDefault="0088144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48B7757" w14:textId="7E11FE68" w:rsidR="0088144E" w:rsidRPr="00682823" w:rsidRDefault="0088144E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1,130</w:t>
            </w:r>
          </w:p>
        </w:tc>
        <w:tc>
          <w:tcPr>
            <w:tcW w:w="270" w:type="dxa"/>
          </w:tcPr>
          <w:p w14:paraId="356E12AF" w14:textId="77777777" w:rsidR="0088144E" w:rsidRPr="00682823" w:rsidRDefault="0088144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14:paraId="5ACF8164" w14:textId="77147E6A" w:rsidR="0088144E" w:rsidRPr="00682823" w:rsidRDefault="0088144E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50,118</w:t>
            </w:r>
          </w:p>
        </w:tc>
      </w:tr>
      <w:tr w:rsidR="009A352D" w:rsidRPr="00682823" w14:paraId="54E667A1" w14:textId="77777777" w:rsidTr="009A352D">
        <w:tc>
          <w:tcPr>
            <w:tcW w:w="3922" w:type="dxa"/>
          </w:tcPr>
          <w:p w14:paraId="5345B3FE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416F2D6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F6ED43B" w14:textId="4D8EDF44" w:rsidR="009A352D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1,115</w:t>
            </w:r>
          </w:p>
        </w:tc>
        <w:tc>
          <w:tcPr>
            <w:tcW w:w="270" w:type="dxa"/>
          </w:tcPr>
          <w:p w14:paraId="09D0C922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9C0CDD5" w14:textId="2A5DE3FF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603</w:t>
            </w:r>
          </w:p>
        </w:tc>
        <w:tc>
          <w:tcPr>
            <w:tcW w:w="270" w:type="dxa"/>
          </w:tcPr>
          <w:p w14:paraId="64A52BDC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2F907BB4" w14:textId="279509AD" w:rsidR="009A352D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1,718</w:t>
            </w:r>
          </w:p>
        </w:tc>
      </w:tr>
      <w:tr w:rsidR="009A352D" w:rsidRPr="00682823" w14:paraId="4F392DD5" w14:textId="77777777" w:rsidTr="009A352D">
        <w:tc>
          <w:tcPr>
            <w:tcW w:w="3922" w:type="dxa"/>
          </w:tcPr>
          <w:p w14:paraId="0529C1A1" w14:textId="06704FD2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270" w:type="dxa"/>
          </w:tcPr>
          <w:p w14:paraId="2DF5E7F9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DD114EC" w14:textId="691E431E" w:rsidR="009A352D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955</w:t>
            </w:r>
          </w:p>
        </w:tc>
        <w:tc>
          <w:tcPr>
            <w:tcW w:w="270" w:type="dxa"/>
          </w:tcPr>
          <w:p w14:paraId="691C76ED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40B5019" w14:textId="6F0067DA" w:rsidR="009A352D" w:rsidRPr="00682823" w:rsidRDefault="009A352D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(955)</w:t>
            </w:r>
          </w:p>
        </w:tc>
        <w:tc>
          <w:tcPr>
            <w:tcW w:w="270" w:type="dxa"/>
          </w:tcPr>
          <w:p w14:paraId="410C7512" w14:textId="77777777" w:rsidR="009A352D" w:rsidRPr="00682823" w:rsidRDefault="009A352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15F410E7" w14:textId="1562B96A" w:rsidR="009A352D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          -</w:t>
            </w:r>
          </w:p>
        </w:tc>
      </w:tr>
      <w:tr w:rsidR="00B32BD8" w:rsidRPr="00682823" w14:paraId="7BC95EDC" w14:textId="77777777" w:rsidTr="009A352D">
        <w:tc>
          <w:tcPr>
            <w:tcW w:w="3922" w:type="dxa"/>
          </w:tcPr>
          <w:p w14:paraId="26895F87" w14:textId="0440EAC9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ตัด</w:t>
            </w:r>
            <w:r w:rsidR="00E460F5" w:rsidRPr="00682823">
              <w:rPr>
                <w:rFonts w:ascii="Angsana New" w:hAnsi="Angsana New"/>
                <w:sz w:val="26"/>
                <w:szCs w:val="26"/>
                <w:cs/>
              </w:rPr>
              <w:t>บัญชี</w:t>
            </w:r>
          </w:p>
        </w:tc>
        <w:tc>
          <w:tcPr>
            <w:tcW w:w="270" w:type="dxa"/>
          </w:tcPr>
          <w:p w14:paraId="7F2294F5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CB96FD1" w14:textId="5A731FFF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  <w:tc>
          <w:tcPr>
            <w:tcW w:w="270" w:type="dxa"/>
          </w:tcPr>
          <w:p w14:paraId="210385A9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F2B6B0E" w14:textId="7D9D1B90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(175)</w:t>
            </w:r>
          </w:p>
        </w:tc>
        <w:tc>
          <w:tcPr>
            <w:tcW w:w="270" w:type="dxa"/>
          </w:tcPr>
          <w:p w14:paraId="5FB6B693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  <w:vAlign w:val="bottom"/>
          </w:tcPr>
          <w:p w14:paraId="7F8711F8" w14:textId="29D24C57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(175)</w:t>
            </w:r>
          </w:p>
        </w:tc>
      </w:tr>
      <w:tr w:rsidR="00B32BD8" w:rsidRPr="00682823" w14:paraId="6C570ADF" w14:textId="77777777" w:rsidTr="009A352D">
        <w:tc>
          <w:tcPr>
            <w:tcW w:w="3922" w:type="dxa"/>
          </w:tcPr>
          <w:p w14:paraId="3ACDB9E5" w14:textId="00E5F3CA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1616A99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33259" w14:textId="50A3D7F2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51,058</w:t>
            </w:r>
          </w:p>
        </w:tc>
        <w:tc>
          <w:tcPr>
            <w:tcW w:w="270" w:type="dxa"/>
          </w:tcPr>
          <w:p w14:paraId="59EF2DBD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A93D9" w14:textId="0F376FCE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bidi="th-TH"/>
              </w:rPr>
              <w:t>603</w:t>
            </w:r>
          </w:p>
        </w:tc>
        <w:tc>
          <w:tcPr>
            <w:tcW w:w="270" w:type="dxa"/>
          </w:tcPr>
          <w:p w14:paraId="5BC6C871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4845E" w14:textId="0F10AAD8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51,661</w:t>
            </w:r>
          </w:p>
        </w:tc>
      </w:tr>
      <w:tr w:rsidR="00B32BD8" w:rsidRPr="00682823" w14:paraId="3C8C999D" w14:textId="77777777" w:rsidTr="0022673C">
        <w:tc>
          <w:tcPr>
            <w:tcW w:w="3922" w:type="dxa"/>
          </w:tcPr>
          <w:p w14:paraId="62490F9C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8C497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7CAA46E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12E60E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410759D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CC94D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14:paraId="7C434A76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32BD8" w:rsidRPr="00682823" w14:paraId="4CCF9C83" w14:textId="77777777" w:rsidTr="0022673C">
        <w:tc>
          <w:tcPr>
            <w:tcW w:w="3922" w:type="dxa"/>
          </w:tcPr>
          <w:p w14:paraId="78EDE28A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70" w:type="dxa"/>
          </w:tcPr>
          <w:p w14:paraId="5918C569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65A41F6" w14:textId="77777777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134A9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66E1D60" w14:textId="77777777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69A798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054F4325" w14:textId="77777777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2BD8" w:rsidRPr="00682823" w14:paraId="56B8536D" w14:textId="77777777" w:rsidTr="006F4EA8">
        <w:tc>
          <w:tcPr>
            <w:tcW w:w="3922" w:type="dxa"/>
          </w:tcPr>
          <w:p w14:paraId="53B41EA9" w14:textId="22845DCA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</w:tcPr>
          <w:p w14:paraId="400927C4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475309" w14:textId="023A797B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27,487</w:t>
            </w:r>
          </w:p>
        </w:tc>
        <w:tc>
          <w:tcPr>
            <w:tcW w:w="270" w:type="dxa"/>
          </w:tcPr>
          <w:p w14:paraId="5D494906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F835354" w14:textId="43C0F332" w:rsidR="00B32BD8" w:rsidRPr="00682823" w:rsidRDefault="00B32BD8" w:rsidP="006828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4C20A9C9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1C1E6FEB" w14:textId="66A0BAFA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27,487</w:t>
            </w:r>
          </w:p>
        </w:tc>
      </w:tr>
      <w:tr w:rsidR="00B32BD8" w:rsidRPr="00682823" w14:paraId="67E7E2BE" w14:textId="77777777" w:rsidTr="006F4EA8">
        <w:tc>
          <w:tcPr>
            <w:tcW w:w="3922" w:type="dxa"/>
          </w:tcPr>
          <w:p w14:paraId="78655A41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634471C3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3CD334F" w14:textId="7AD0BC88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2,991</w:t>
            </w:r>
          </w:p>
        </w:tc>
        <w:tc>
          <w:tcPr>
            <w:tcW w:w="270" w:type="dxa"/>
          </w:tcPr>
          <w:p w14:paraId="02364601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72841D7" w14:textId="391D570A" w:rsidR="00B32BD8" w:rsidRPr="00682823" w:rsidRDefault="00B32BD8" w:rsidP="006828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5E72DF20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77E6AF81" w14:textId="7B84AF7A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2,991</w:t>
            </w:r>
          </w:p>
        </w:tc>
      </w:tr>
      <w:tr w:rsidR="00B32BD8" w:rsidRPr="00682823" w14:paraId="6DD75378" w14:textId="77777777" w:rsidTr="006F4EA8">
        <w:tc>
          <w:tcPr>
            <w:tcW w:w="3922" w:type="dxa"/>
          </w:tcPr>
          <w:p w14:paraId="45F28F08" w14:textId="148574AD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2566 </w:t>
            </w:r>
          </w:p>
        </w:tc>
        <w:tc>
          <w:tcPr>
            <w:tcW w:w="270" w:type="dxa"/>
          </w:tcPr>
          <w:p w14:paraId="0565F0FD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2DACD89" w14:textId="1CD346BD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30,478</w:t>
            </w:r>
          </w:p>
        </w:tc>
        <w:tc>
          <w:tcPr>
            <w:tcW w:w="270" w:type="dxa"/>
          </w:tcPr>
          <w:p w14:paraId="0F0BE062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ABBA62" w14:textId="6B4F9C21" w:rsidR="00B32BD8" w:rsidRPr="00682823" w:rsidRDefault="00B32BD8" w:rsidP="006828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381A36F1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14:paraId="60BA8042" w14:textId="01F40070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30,478</w:t>
            </w:r>
          </w:p>
        </w:tc>
      </w:tr>
      <w:tr w:rsidR="00B32BD8" w:rsidRPr="00682823" w14:paraId="2F946B93" w14:textId="77777777" w:rsidTr="006F4EA8">
        <w:tc>
          <w:tcPr>
            <w:tcW w:w="3922" w:type="dxa"/>
          </w:tcPr>
          <w:p w14:paraId="78AA0738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2DE3ED73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C19233B" w14:textId="59894ACF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3,089</w:t>
            </w:r>
          </w:p>
        </w:tc>
        <w:tc>
          <w:tcPr>
            <w:tcW w:w="270" w:type="dxa"/>
          </w:tcPr>
          <w:p w14:paraId="0B6948BB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117ED8C" w14:textId="0B5AC7F9" w:rsidR="00B32BD8" w:rsidRPr="00682823" w:rsidRDefault="00B32BD8" w:rsidP="006828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6E00F5DD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35E50F9B" w14:textId="170D7921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3,089</w:t>
            </w:r>
          </w:p>
        </w:tc>
      </w:tr>
      <w:tr w:rsidR="00B32BD8" w:rsidRPr="00682823" w14:paraId="79BC3D5E" w14:textId="77777777" w:rsidTr="006F4EA8">
        <w:tc>
          <w:tcPr>
            <w:tcW w:w="3922" w:type="dxa"/>
          </w:tcPr>
          <w:p w14:paraId="2A23B370" w14:textId="1F421B78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6A78616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FCEE3" w14:textId="37731EEB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33,567</w:t>
            </w:r>
          </w:p>
        </w:tc>
        <w:tc>
          <w:tcPr>
            <w:tcW w:w="270" w:type="dxa"/>
          </w:tcPr>
          <w:p w14:paraId="6640AC96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A29D354" w14:textId="52E7A283" w:rsidR="00B32BD8" w:rsidRPr="00682823" w:rsidRDefault="00B32BD8" w:rsidP="006828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270" w:type="dxa"/>
          </w:tcPr>
          <w:p w14:paraId="119D1962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36C3D" w14:textId="063AC890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33,567</w:t>
            </w:r>
          </w:p>
        </w:tc>
      </w:tr>
      <w:tr w:rsidR="00B32BD8" w:rsidRPr="00682823" w14:paraId="3BC7435A" w14:textId="77777777" w:rsidTr="0022673C">
        <w:tc>
          <w:tcPr>
            <w:tcW w:w="3922" w:type="dxa"/>
          </w:tcPr>
          <w:p w14:paraId="458B3DDA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D0B408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6975699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E1EE32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7BB9FF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9B5091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vAlign w:val="bottom"/>
          </w:tcPr>
          <w:p w14:paraId="666E97ED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32BD8" w:rsidRPr="00682823" w14:paraId="3440D943" w14:textId="77777777" w:rsidTr="0022673C">
        <w:tc>
          <w:tcPr>
            <w:tcW w:w="3922" w:type="dxa"/>
          </w:tcPr>
          <w:p w14:paraId="666FAEE2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6594F01D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DCC6479" w14:textId="77777777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374AED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5423F2F" w14:textId="77777777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7EED28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vAlign w:val="bottom"/>
          </w:tcPr>
          <w:p w14:paraId="655CCD67" w14:textId="77777777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32BD8" w:rsidRPr="00682823" w14:paraId="2D0633DF" w14:textId="77777777" w:rsidTr="0022673C">
        <w:tc>
          <w:tcPr>
            <w:tcW w:w="3922" w:type="dxa"/>
          </w:tcPr>
          <w:p w14:paraId="36DBA7F2" w14:textId="664FD32A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2566 </w:t>
            </w:r>
          </w:p>
        </w:tc>
        <w:tc>
          <w:tcPr>
            <w:tcW w:w="270" w:type="dxa"/>
          </w:tcPr>
          <w:p w14:paraId="23C6C921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1C1EC524" w14:textId="2D191F29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18,510</w:t>
            </w:r>
          </w:p>
        </w:tc>
        <w:tc>
          <w:tcPr>
            <w:tcW w:w="270" w:type="dxa"/>
          </w:tcPr>
          <w:p w14:paraId="637DBADC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9768062" w14:textId="56A20F03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1,130</w:t>
            </w:r>
          </w:p>
        </w:tc>
        <w:tc>
          <w:tcPr>
            <w:tcW w:w="270" w:type="dxa"/>
          </w:tcPr>
          <w:p w14:paraId="0228101D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bottom w:val="double" w:sz="4" w:space="0" w:color="auto"/>
            </w:tcBorders>
            <w:vAlign w:val="bottom"/>
          </w:tcPr>
          <w:p w14:paraId="55FEDA36" w14:textId="4749D4D8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19,640</w:t>
            </w:r>
          </w:p>
        </w:tc>
      </w:tr>
      <w:tr w:rsidR="00B32BD8" w:rsidRPr="00682823" w14:paraId="46C3BE20" w14:textId="77777777" w:rsidTr="0022673C">
        <w:tc>
          <w:tcPr>
            <w:tcW w:w="3922" w:type="dxa"/>
          </w:tcPr>
          <w:p w14:paraId="6200ABDB" w14:textId="04B58FBB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ECDD317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27EDB9" w14:textId="0C48E8F8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17,491</w:t>
            </w:r>
          </w:p>
        </w:tc>
        <w:tc>
          <w:tcPr>
            <w:tcW w:w="270" w:type="dxa"/>
          </w:tcPr>
          <w:p w14:paraId="1BD7C047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F8371D" w14:textId="0ECBE124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603</w:t>
            </w:r>
          </w:p>
        </w:tc>
        <w:tc>
          <w:tcPr>
            <w:tcW w:w="270" w:type="dxa"/>
          </w:tcPr>
          <w:p w14:paraId="53672CC6" w14:textId="77777777" w:rsidR="00B32BD8" w:rsidRPr="00682823" w:rsidRDefault="00B32B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2D8E95" w14:textId="46805C7E" w:rsidR="00B32BD8" w:rsidRPr="00682823" w:rsidRDefault="00B32BD8" w:rsidP="006828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 w:bidi="th-TH"/>
              </w:rPr>
              <w:t>18,094</w:t>
            </w:r>
          </w:p>
        </w:tc>
      </w:tr>
    </w:tbl>
    <w:p w14:paraId="5E619CDA" w14:textId="77777777" w:rsidR="00D34A88" w:rsidRPr="00682823" w:rsidRDefault="00D34A8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1CB3F1E" w14:textId="30CA2455" w:rsidR="005337E5" w:rsidRPr="00682823" w:rsidRDefault="005337E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t>มูลค่าต้นทุนของสินทรัพย์ไม่มีตัวตน</w:t>
      </w:r>
      <w:r w:rsidR="00560000" w:rsidRPr="00682823">
        <w:rPr>
          <w:rFonts w:ascii="Angsana New" w:hAnsi="Angsana New"/>
          <w:sz w:val="26"/>
          <w:szCs w:val="26"/>
          <w:cs/>
        </w:rPr>
        <w:t>อื่น</w:t>
      </w:r>
      <w:r w:rsidRPr="00682823">
        <w:rPr>
          <w:rFonts w:ascii="Angsana New" w:hAnsi="Angsana New"/>
          <w:sz w:val="26"/>
          <w:szCs w:val="26"/>
          <w:cs/>
        </w:rPr>
        <w:t>บางรายการของบริษัทซึ่งตัดค่าตัดจำหน่ายเต็มจำนวนแล้ว</w:t>
      </w:r>
      <w:r w:rsidR="004C1759" w:rsidRPr="00682823">
        <w:rPr>
          <w:rFonts w:ascii="Angsana New" w:hAnsi="Angsana New"/>
          <w:sz w:val="26"/>
          <w:szCs w:val="26"/>
          <w:cs/>
        </w:rPr>
        <w:t xml:space="preserve">แต่บริษัทยังสามารถใช้ประโยชน์ในสินทรัพย์ไม่มีตัวตนอื่นเหล่านั้นได้ ณ วันที่ </w:t>
      </w:r>
      <w:r w:rsidR="004C1759" w:rsidRPr="00682823">
        <w:rPr>
          <w:rFonts w:ascii="Angsana New" w:hAnsi="Angsana New"/>
          <w:sz w:val="26"/>
          <w:szCs w:val="26"/>
        </w:rPr>
        <w:t>31</w:t>
      </w:r>
      <w:r w:rsidR="004C1759"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="004C1759" w:rsidRPr="00682823">
        <w:rPr>
          <w:rFonts w:ascii="Angsana New" w:hAnsi="Angsana New"/>
          <w:sz w:val="26"/>
          <w:szCs w:val="26"/>
          <w:cs/>
        </w:rPr>
        <w:t xml:space="preserve"> 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="004C1759" w:rsidRPr="00682823">
        <w:rPr>
          <w:rFonts w:ascii="Angsana New" w:hAnsi="Angsana New"/>
          <w:sz w:val="26"/>
          <w:szCs w:val="26"/>
          <w:cs/>
        </w:rPr>
        <w:t xml:space="preserve"> มีจำนวนเงินรวม</w:t>
      </w:r>
      <w:r w:rsidR="00024E74" w:rsidRPr="00682823">
        <w:rPr>
          <w:rFonts w:ascii="Angsana New" w:hAnsi="Angsana New"/>
          <w:sz w:val="26"/>
          <w:szCs w:val="26"/>
        </w:rPr>
        <w:t xml:space="preserve"> </w:t>
      </w:r>
      <w:r w:rsidR="00163B79" w:rsidRPr="00682823">
        <w:rPr>
          <w:rFonts w:ascii="Angsana New" w:hAnsi="Angsana New"/>
          <w:sz w:val="26"/>
          <w:szCs w:val="26"/>
        </w:rPr>
        <w:t>18.8</w:t>
      </w:r>
      <w:r w:rsidR="00024E74" w:rsidRPr="00682823">
        <w:rPr>
          <w:rFonts w:ascii="Angsana New" w:hAnsi="Angsana New"/>
          <w:sz w:val="26"/>
          <w:szCs w:val="26"/>
        </w:rPr>
        <w:t xml:space="preserve"> </w:t>
      </w:r>
      <w:r w:rsidR="00024E74" w:rsidRPr="00682823">
        <w:rPr>
          <w:rFonts w:ascii="Angsana New" w:hAnsi="Angsana New"/>
          <w:sz w:val="26"/>
          <w:szCs w:val="26"/>
          <w:cs/>
        </w:rPr>
        <w:t>ล้านบาท และ</w:t>
      </w:r>
      <w:r w:rsidR="004C1759" w:rsidRPr="00682823">
        <w:rPr>
          <w:rFonts w:ascii="Angsana New" w:hAnsi="Angsana New"/>
          <w:sz w:val="26"/>
          <w:szCs w:val="26"/>
        </w:rPr>
        <w:t xml:space="preserve"> </w:t>
      </w:r>
      <w:r w:rsidR="0088144E" w:rsidRPr="00682823">
        <w:rPr>
          <w:rFonts w:ascii="Angsana New" w:hAnsi="Angsana New"/>
          <w:sz w:val="26"/>
          <w:szCs w:val="26"/>
        </w:rPr>
        <w:t>18.7</w:t>
      </w:r>
      <w:r w:rsidR="004C1759" w:rsidRPr="00682823">
        <w:rPr>
          <w:rFonts w:ascii="Angsana New" w:hAnsi="Angsana New"/>
          <w:sz w:val="26"/>
          <w:szCs w:val="26"/>
          <w:cs/>
        </w:rPr>
        <w:t xml:space="preserve"> ล้านบาท</w:t>
      </w:r>
      <w:r w:rsidR="00024E74" w:rsidRPr="00682823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4C1759" w:rsidRPr="00682823">
        <w:rPr>
          <w:rFonts w:ascii="Angsana New" w:hAnsi="Angsana New"/>
          <w:sz w:val="26"/>
          <w:szCs w:val="26"/>
          <w:cs/>
        </w:rPr>
        <w:t xml:space="preserve"> (ของกลุ่มบริษัทยูนิคมีจำนวนเงิน</w:t>
      </w:r>
      <w:r w:rsidR="00024E74" w:rsidRPr="00682823">
        <w:rPr>
          <w:rFonts w:ascii="Angsana New" w:hAnsi="Angsana New"/>
          <w:sz w:val="26"/>
          <w:szCs w:val="26"/>
          <w:cs/>
        </w:rPr>
        <w:t xml:space="preserve"> </w:t>
      </w:r>
      <w:r w:rsidR="00163B79" w:rsidRPr="00682823">
        <w:rPr>
          <w:rFonts w:ascii="Angsana New" w:hAnsi="Angsana New"/>
          <w:sz w:val="26"/>
          <w:szCs w:val="26"/>
        </w:rPr>
        <w:t>19.2</w:t>
      </w:r>
      <w:r w:rsidR="00024E74" w:rsidRPr="00682823">
        <w:rPr>
          <w:rFonts w:ascii="Angsana New" w:hAnsi="Angsana New"/>
          <w:sz w:val="26"/>
          <w:szCs w:val="26"/>
        </w:rPr>
        <w:t xml:space="preserve"> </w:t>
      </w:r>
      <w:r w:rsidR="00024E74" w:rsidRPr="00682823">
        <w:rPr>
          <w:rFonts w:ascii="Angsana New" w:hAnsi="Angsana New"/>
          <w:sz w:val="26"/>
          <w:szCs w:val="26"/>
          <w:cs/>
        </w:rPr>
        <w:t>ล้านบาท และ</w:t>
      </w:r>
      <w:r w:rsidR="004C1759" w:rsidRPr="00682823">
        <w:rPr>
          <w:rFonts w:ascii="Angsana New" w:hAnsi="Angsana New"/>
          <w:sz w:val="26"/>
          <w:szCs w:val="26"/>
        </w:rPr>
        <w:t xml:space="preserve"> </w:t>
      </w:r>
      <w:r w:rsidR="0088144E" w:rsidRPr="00682823">
        <w:rPr>
          <w:rFonts w:ascii="Angsana New" w:hAnsi="Angsana New"/>
          <w:sz w:val="26"/>
          <w:szCs w:val="26"/>
        </w:rPr>
        <w:t>19.1</w:t>
      </w:r>
      <w:r w:rsidR="004C1759" w:rsidRPr="00682823">
        <w:rPr>
          <w:rStyle w:val="PageNumber"/>
          <w:rFonts w:ascii="Angsana New" w:hAnsi="Angsana New"/>
          <w:color w:val="000000"/>
          <w:sz w:val="26"/>
          <w:szCs w:val="26"/>
        </w:rPr>
        <w:t xml:space="preserve"> </w:t>
      </w:r>
      <w:r w:rsidR="004C1759" w:rsidRPr="00682823">
        <w:rPr>
          <w:rFonts w:ascii="Angsana New" w:hAnsi="Angsana New"/>
          <w:sz w:val="26"/>
          <w:szCs w:val="26"/>
          <w:cs/>
        </w:rPr>
        <w:t>ล้านบาท</w:t>
      </w:r>
      <w:r w:rsidR="00024E74" w:rsidRPr="00682823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4C1759" w:rsidRPr="00682823">
        <w:rPr>
          <w:rFonts w:ascii="Angsana New" w:hAnsi="Angsana New"/>
          <w:sz w:val="26"/>
          <w:szCs w:val="26"/>
          <w:cs/>
        </w:rPr>
        <w:t>)</w:t>
      </w:r>
    </w:p>
    <w:p w14:paraId="4D415FA1" w14:textId="77777777" w:rsidR="00377774" w:rsidRPr="00682823" w:rsidRDefault="0037777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FEA1EE5" w14:textId="549D9C2E" w:rsidR="003707EE" w:rsidRPr="00682823" w:rsidRDefault="00E4410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1</w:t>
      </w:r>
      <w:r w:rsidR="006E2DF3" w:rsidRPr="00682823">
        <w:rPr>
          <w:rFonts w:ascii="Angsana New" w:hAnsi="Angsana New"/>
          <w:b/>
          <w:bCs/>
          <w:sz w:val="26"/>
          <w:szCs w:val="26"/>
        </w:rPr>
        <w:t>4</w:t>
      </w:r>
      <w:r w:rsidR="003707EE" w:rsidRPr="00682823">
        <w:rPr>
          <w:rFonts w:ascii="Angsana New" w:hAnsi="Angsana New"/>
          <w:b/>
          <w:bCs/>
          <w:sz w:val="26"/>
          <w:szCs w:val="26"/>
        </w:rPr>
        <w:t>.</w:t>
      </w:r>
      <w:r w:rsidR="003707EE" w:rsidRPr="00682823">
        <w:rPr>
          <w:rFonts w:ascii="Angsana New" w:hAnsi="Angsana New"/>
          <w:b/>
          <w:bCs/>
          <w:sz w:val="26"/>
          <w:szCs w:val="26"/>
        </w:rPr>
        <w:tab/>
      </w:r>
      <w:r w:rsidR="000E0342" w:rsidRPr="00682823">
        <w:rPr>
          <w:rFonts w:ascii="Angsana New" w:hAnsi="Angsana New"/>
          <w:b/>
          <w:bCs/>
          <w:sz w:val="26"/>
          <w:szCs w:val="26"/>
          <w:cs/>
        </w:rPr>
        <w:t>เงินเบิกเกินบัญชีและ</w:t>
      </w:r>
      <w:r w:rsidR="003707EE" w:rsidRPr="00682823">
        <w:rPr>
          <w:rFonts w:ascii="Angsana New" w:hAnsi="Angsana New"/>
          <w:b/>
          <w:bCs/>
          <w:sz w:val="26"/>
          <w:szCs w:val="26"/>
          <w:cs/>
        </w:rPr>
        <w:t>เงินกู้ยืมระยะสั้น</w:t>
      </w:r>
      <w:r w:rsidR="00B205F9" w:rsidRPr="00682823">
        <w:rPr>
          <w:rFonts w:ascii="Angsana New" w:hAnsi="Angsana New"/>
          <w:b/>
          <w:bCs/>
          <w:sz w:val="26"/>
          <w:szCs w:val="26"/>
          <w:cs/>
        </w:rPr>
        <w:t>จากสถาบันการเงิน</w:t>
      </w:r>
    </w:p>
    <w:p w14:paraId="13B01F6B" w14:textId="77777777" w:rsidR="001D20AE" w:rsidRPr="00682823" w:rsidRDefault="001D20A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1818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F02CF0" w:rsidRPr="00682823" w14:paraId="28BFF7B0" w14:textId="77777777" w:rsidTr="008A44F2">
        <w:trPr>
          <w:cantSplit/>
        </w:trPr>
        <w:tc>
          <w:tcPr>
            <w:tcW w:w="4518" w:type="dxa"/>
            <w:gridSpan w:val="5"/>
          </w:tcPr>
          <w:p w14:paraId="66B218BF" w14:textId="77777777" w:rsidR="00F02CF0" w:rsidRPr="00682823" w:rsidRDefault="00F02CF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596C3F29" w14:textId="77777777" w:rsidR="00F02CF0" w:rsidRPr="00682823" w:rsidRDefault="00F02CF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02CF0" w:rsidRPr="00682823" w14:paraId="4B47A04C" w14:textId="77777777" w:rsidTr="008A44F2">
        <w:trPr>
          <w:cantSplit/>
        </w:trPr>
        <w:tc>
          <w:tcPr>
            <w:tcW w:w="1818" w:type="dxa"/>
          </w:tcPr>
          <w:p w14:paraId="678DF513" w14:textId="77777777" w:rsidR="00F02CF0" w:rsidRPr="00682823" w:rsidRDefault="00F02CF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BFFC772" w14:textId="77777777" w:rsidR="00F02CF0" w:rsidRPr="00682823" w:rsidRDefault="00F02CF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ย</w:t>
            </w:r>
            <w:r w:rsidR="00925ADE" w:rsidRPr="0068282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C1E8F" w:rsidRPr="00682823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ร้อยละต่อปี</w:t>
            </w:r>
            <w:r w:rsidR="005C1E8F"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270" w:type="dxa"/>
          </w:tcPr>
          <w:p w14:paraId="2E934FAF" w14:textId="77777777" w:rsidR="00F02CF0" w:rsidRPr="00682823" w:rsidRDefault="00F02CF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464BC4C" w14:textId="77777777" w:rsidR="00F02CF0" w:rsidRPr="00682823" w:rsidRDefault="00F02CF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79893A4" w14:textId="77777777" w:rsidR="00F02CF0" w:rsidRPr="00682823" w:rsidRDefault="00F02CF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364C0DD" w14:textId="77777777" w:rsidR="00F02CF0" w:rsidRPr="00682823" w:rsidRDefault="00F02CF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308A7" w:rsidRPr="00682823" w14:paraId="2B4BF522" w14:textId="77777777" w:rsidTr="00684E80">
        <w:tc>
          <w:tcPr>
            <w:tcW w:w="1818" w:type="dxa"/>
          </w:tcPr>
          <w:p w14:paraId="15DD5E6D" w14:textId="77777777" w:rsidR="007308A7" w:rsidRPr="00682823" w:rsidRDefault="007308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7C34C4" w14:textId="04D4E68A" w:rsidR="007308A7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00133C0" w14:textId="77777777" w:rsidR="007308A7" w:rsidRPr="00682823" w:rsidRDefault="007308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2AF97B" w14:textId="679BB4D8" w:rsidR="007308A7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0B1CE63" w14:textId="77777777" w:rsidR="007308A7" w:rsidRPr="00682823" w:rsidRDefault="007308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47601E" w14:textId="7EA69992" w:rsidR="007308A7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D3F2290" w14:textId="77777777" w:rsidR="007308A7" w:rsidRPr="00682823" w:rsidRDefault="007308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1DA29D" w14:textId="4C92567F" w:rsidR="007308A7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DF432A1" w14:textId="77777777" w:rsidR="007308A7" w:rsidRPr="00682823" w:rsidRDefault="007308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474346" w14:textId="3C272C0B" w:rsidR="007308A7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4ECA6C6" w14:textId="77777777" w:rsidR="007308A7" w:rsidRPr="00682823" w:rsidRDefault="007308A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C6EBAC" w14:textId="04905FFC" w:rsidR="007308A7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B3E9F" w:rsidRPr="00682823" w14:paraId="0E3E953B" w14:textId="77777777" w:rsidTr="008A44F2">
        <w:tc>
          <w:tcPr>
            <w:tcW w:w="1818" w:type="dxa"/>
          </w:tcPr>
          <w:p w14:paraId="1C07F66A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78850AE9" w14:textId="719EAE14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7.270</w:t>
            </w:r>
          </w:p>
        </w:tc>
        <w:tc>
          <w:tcPr>
            <w:tcW w:w="270" w:type="dxa"/>
          </w:tcPr>
          <w:p w14:paraId="230074A6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387BC46" w14:textId="0DE73612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4EBD91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0CCB5259" w14:textId="315320F5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7,847</w:t>
            </w:r>
          </w:p>
        </w:tc>
        <w:tc>
          <w:tcPr>
            <w:tcW w:w="270" w:type="dxa"/>
          </w:tcPr>
          <w:p w14:paraId="6F22DEAB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27C54B1F" w14:textId="56530FE8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DFA79F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5D2E63EA" w14:textId="39983650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BBEA16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5F104547" w14:textId="2CC0678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B3E9F" w:rsidRPr="00682823" w14:paraId="1767E868" w14:textId="77777777" w:rsidTr="008A44F2">
        <w:tc>
          <w:tcPr>
            <w:tcW w:w="1818" w:type="dxa"/>
          </w:tcPr>
          <w:p w14:paraId="11EFA325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หนี้สินจากการทำ</w:t>
            </w:r>
          </w:p>
        </w:tc>
        <w:tc>
          <w:tcPr>
            <w:tcW w:w="1080" w:type="dxa"/>
          </w:tcPr>
          <w:p w14:paraId="31528A73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96269C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0953F76E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47F8BF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51EA3A8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795000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3FFF0663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A4DD81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10D27A07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A0220D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1B473FD1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3E9F" w:rsidRPr="00682823" w14:paraId="7E1D51C4" w14:textId="77777777" w:rsidTr="008A44F2">
        <w:tc>
          <w:tcPr>
            <w:tcW w:w="1818" w:type="dxa"/>
          </w:tcPr>
          <w:p w14:paraId="084B8918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ทรัสต์รีซีทส์</w:t>
            </w:r>
          </w:p>
        </w:tc>
        <w:tc>
          <w:tcPr>
            <w:tcW w:w="1080" w:type="dxa"/>
          </w:tcPr>
          <w:p w14:paraId="54D710BE" w14:textId="6F892C53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AA3D9C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730A7BC9" w14:textId="204D9DD5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5.300</w:t>
            </w:r>
          </w:p>
        </w:tc>
        <w:tc>
          <w:tcPr>
            <w:tcW w:w="270" w:type="dxa"/>
          </w:tcPr>
          <w:p w14:paraId="743BC05B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334F6A75" w14:textId="5D241C16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B3C6AD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73D988DA" w14:textId="5ADE989C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10,321</w:t>
            </w:r>
          </w:p>
        </w:tc>
        <w:tc>
          <w:tcPr>
            <w:tcW w:w="270" w:type="dxa"/>
          </w:tcPr>
          <w:p w14:paraId="7B640143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46916119" w14:textId="5294DB19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46DC5D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0380C54A" w14:textId="66835B91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10,321</w:t>
            </w:r>
          </w:p>
        </w:tc>
      </w:tr>
      <w:tr w:rsidR="003B3E9F" w:rsidRPr="00682823" w14:paraId="0B2915FA" w14:textId="77777777" w:rsidTr="008A44F2">
        <w:tc>
          <w:tcPr>
            <w:tcW w:w="1818" w:type="dxa"/>
          </w:tcPr>
          <w:p w14:paraId="45D6BAA6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080" w:type="dxa"/>
          </w:tcPr>
          <w:p w14:paraId="59C34240" w14:textId="6B312D48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5.175 - 6.770</w:t>
            </w:r>
          </w:p>
        </w:tc>
        <w:tc>
          <w:tcPr>
            <w:tcW w:w="270" w:type="dxa"/>
          </w:tcPr>
          <w:p w14:paraId="32D18A2F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2BAF0D5C" w14:textId="6BF191B4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5.300 - 7.020</w:t>
            </w:r>
          </w:p>
        </w:tc>
        <w:tc>
          <w:tcPr>
            <w:tcW w:w="270" w:type="dxa"/>
          </w:tcPr>
          <w:p w14:paraId="75A0458E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20994F33" w14:textId="56D2567D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15,350,619</w:t>
            </w:r>
          </w:p>
        </w:tc>
        <w:tc>
          <w:tcPr>
            <w:tcW w:w="270" w:type="dxa"/>
          </w:tcPr>
          <w:p w14:paraId="34801FAF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324C5358" w14:textId="6EE5BD21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13,968,125</w:t>
            </w:r>
          </w:p>
        </w:tc>
        <w:tc>
          <w:tcPr>
            <w:tcW w:w="270" w:type="dxa"/>
          </w:tcPr>
          <w:p w14:paraId="3526177C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115FB296" w14:textId="2657C8BA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15,208,771</w:t>
            </w:r>
          </w:p>
        </w:tc>
        <w:tc>
          <w:tcPr>
            <w:tcW w:w="270" w:type="dxa"/>
          </w:tcPr>
          <w:p w14:paraId="1F52E35C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49E9031C" w14:textId="76AEBCF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13,920,960</w:t>
            </w:r>
          </w:p>
        </w:tc>
      </w:tr>
      <w:tr w:rsidR="003B3E9F" w:rsidRPr="00682823" w14:paraId="68CD2721" w14:textId="77777777" w:rsidTr="008A44F2">
        <w:tc>
          <w:tcPr>
            <w:tcW w:w="1818" w:type="dxa"/>
          </w:tcPr>
          <w:p w14:paraId="423CD244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325B4841" w14:textId="77777777" w:rsidR="003B3E9F" w:rsidRPr="00682823" w:rsidDel="00B97A85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EFBF60" w14:textId="77777777" w:rsidR="003B3E9F" w:rsidRPr="00682823" w:rsidDel="00B97A85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8DB6F0" w14:textId="77777777" w:rsidR="003B3E9F" w:rsidRPr="00682823" w:rsidDel="00B97A85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01923" w14:textId="77777777" w:rsidR="003B3E9F" w:rsidRPr="00682823" w:rsidDel="00B97A85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C1289C" w14:textId="0CDCDB01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15,358,466</w:t>
            </w:r>
          </w:p>
        </w:tc>
        <w:tc>
          <w:tcPr>
            <w:tcW w:w="270" w:type="dxa"/>
          </w:tcPr>
          <w:p w14:paraId="5C3FBACB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EDDA96" w14:textId="4BC02083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13,978,446</w:t>
            </w:r>
          </w:p>
        </w:tc>
        <w:tc>
          <w:tcPr>
            <w:tcW w:w="270" w:type="dxa"/>
          </w:tcPr>
          <w:p w14:paraId="26E761FE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A71B47" w14:textId="56358802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15,208,771</w:t>
            </w:r>
          </w:p>
        </w:tc>
        <w:tc>
          <w:tcPr>
            <w:tcW w:w="270" w:type="dxa"/>
          </w:tcPr>
          <w:p w14:paraId="46CE29A4" w14:textId="77777777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050EB" w14:textId="5AD72C13" w:rsidR="003B3E9F" w:rsidRPr="00682823" w:rsidRDefault="003B3E9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13,931,281</w:t>
            </w:r>
          </w:p>
        </w:tc>
      </w:tr>
    </w:tbl>
    <w:p w14:paraId="713B3A96" w14:textId="2180149D" w:rsidR="00C63164" w:rsidRPr="00682823" w:rsidRDefault="00C6316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bookmarkStart w:id="8" w:name="_Hlk127781604"/>
      <w:r w:rsidRPr="00682823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31 </w:t>
      </w:r>
      <w:r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="0010196A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 บริษัทและกลุ่มบริษัทยูนิคมี</w:t>
      </w:r>
      <w:r w:rsidRPr="00682823">
        <w:rPr>
          <w:rFonts w:ascii="Angsana New" w:hAnsi="Angsana New"/>
          <w:spacing w:val="2"/>
          <w:sz w:val="26"/>
          <w:szCs w:val="26"/>
          <w:cs/>
        </w:rPr>
        <w:t xml:space="preserve">วงเงินเบิกเกินบัญชีจากสถาบันการเงินในประเทศหลายแห่งจำนวนเงินรวม </w:t>
      </w:r>
      <w:r w:rsidR="00E460F5" w:rsidRPr="00682823">
        <w:rPr>
          <w:rFonts w:ascii="Angsana New" w:hAnsi="Angsana New"/>
          <w:spacing w:val="2"/>
          <w:sz w:val="26"/>
          <w:szCs w:val="26"/>
        </w:rPr>
        <w:t>77.6</w:t>
      </w:r>
      <w:r w:rsidRPr="00682823">
        <w:rPr>
          <w:rFonts w:ascii="Angsana New" w:hAnsi="Angsana New"/>
          <w:spacing w:val="2"/>
          <w:sz w:val="26"/>
          <w:szCs w:val="26"/>
        </w:rPr>
        <w:t xml:space="preserve"> </w:t>
      </w:r>
      <w:r w:rsidRPr="00682823">
        <w:rPr>
          <w:rFonts w:ascii="Angsana New" w:hAnsi="Angsana New"/>
          <w:spacing w:val="2"/>
          <w:sz w:val="26"/>
          <w:szCs w:val="26"/>
          <w:cs/>
        </w:rPr>
        <w:t xml:space="preserve">ล้านบาท และ </w:t>
      </w:r>
      <w:r w:rsidR="00E460F5" w:rsidRPr="00682823">
        <w:rPr>
          <w:rFonts w:ascii="Angsana New" w:hAnsi="Angsana New"/>
          <w:spacing w:val="2"/>
          <w:sz w:val="26"/>
          <w:szCs w:val="26"/>
        </w:rPr>
        <w:t>107.6</w:t>
      </w:r>
      <w:r w:rsidRPr="00682823">
        <w:rPr>
          <w:rFonts w:ascii="Angsana New" w:hAnsi="Angsana New"/>
          <w:spacing w:val="2"/>
          <w:sz w:val="26"/>
          <w:szCs w:val="26"/>
        </w:rPr>
        <w:t xml:space="preserve"> </w:t>
      </w:r>
      <w:r w:rsidRPr="00682823">
        <w:rPr>
          <w:rFonts w:ascii="Angsana New" w:hAnsi="Angsana New"/>
          <w:spacing w:val="2"/>
          <w:sz w:val="26"/>
          <w:szCs w:val="26"/>
          <w:cs/>
        </w:rPr>
        <w:t xml:space="preserve">ล้านบาท ตามลำดับ </w:t>
      </w:r>
      <w:r w:rsidRPr="00682823">
        <w:rPr>
          <w:rFonts w:ascii="Angsana New" w:hAnsi="Angsana New"/>
          <w:sz w:val="26"/>
          <w:szCs w:val="26"/>
          <w:cs/>
        </w:rPr>
        <w:t>บริษัทและกลุ่มบริษัทยูนิค</w:t>
      </w:r>
      <w:r w:rsidRPr="00682823">
        <w:rPr>
          <w:rFonts w:ascii="Angsana New" w:hAnsi="Angsana New"/>
          <w:spacing w:val="2"/>
          <w:sz w:val="26"/>
          <w:szCs w:val="26"/>
          <w:cs/>
        </w:rPr>
        <w:t>มี</w:t>
      </w:r>
      <w:r w:rsidRPr="00682823">
        <w:rPr>
          <w:rFonts w:ascii="Angsana New" w:hAnsi="Angsana New"/>
          <w:sz w:val="26"/>
          <w:szCs w:val="26"/>
          <w:cs/>
        </w:rPr>
        <w:t>วงเงินสินเชื่ออื่นจากสถาบันการเงินในประเทศหลายแห่ง</w:t>
      </w:r>
      <w:r w:rsidRPr="00682823">
        <w:rPr>
          <w:rFonts w:ascii="Angsana New" w:hAnsi="Angsana New"/>
          <w:sz w:val="26"/>
          <w:szCs w:val="26"/>
          <w:cs/>
          <w:lang w:val="th-TH"/>
        </w:rPr>
        <w:t>จำนวนเงิน</w:t>
      </w:r>
      <w:r w:rsidRPr="00682823">
        <w:rPr>
          <w:rFonts w:ascii="Angsana New" w:hAnsi="Angsana New"/>
          <w:sz w:val="26"/>
          <w:szCs w:val="26"/>
          <w:cs/>
        </w:rPr>
        <w:t xml:space="preserve">รวม </w:t>
      </w:r>
      <w:r w:rsidR="00E460F5" w:rsidRPr="00682823">
        <w:rPr>
          <w:rStyle w:val="PageNumber"/>
          <w:rFonts w:ascii="Angsana New" w:hAnsi="Angsana New"/>
          <w:color w:val="000000"/>
          <w:sz w:val="26"/>
          <w:szCs w:val="26"/>
        </w:rPr>
        <w:t>95,173.2</w:t>
      </w:r>
      <w:r w:rsidRPr="00682823">
        <w:rPr>
          <w:rStyle w:val="PageNumber"/>
          <w:rFonts w:ascii="Angsana New" w:hAnsi="Angsana New"/>
          <w:color w:val="000000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E460F5" w:rsidRPr="00682823">
        <w:rPr>
          <w:rStyle w:val="PageNumber"/>
          <w:rFonts w:ascii="Angsana New" w:hAnsi="Angsana New"/>
          <w:color w:val="000000"/>
          <w:sz w:val="26"/>
          <w:szCs w:val="26"/>
        </w:rPr>
        <w:t>95,732.4</w:t>
      </w:r>
      <w:r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ล้านบาท ตามลำดับ ซึ่งค้ำประกันด้วยเงินฝาก</w:t>
      </w:r>
      <w:r w:rsidR="00E460F5" w:rsidRPr="00682823">
        <w:rPr>
          <w:rFonts w:ascii="Angsana New" w:hAnsi="Angsana New"/>
          <w:sz w:val="26"/>
          <w:szCs w:val="26"/>
          <w:cs/>
        </w:rPr>
        <w:t>สถาบันการเงิน</w:t>
      </w:r>
      <w:r w:rsidRPr="00682823">
        <w:rPr>
          <w:rFonts w:ascii="Angsana New" w:hAnsi="Angsana New"/>
          <w:sz w:val="26"/>
          <w:szCs w:val="26"/>
          <w:cs/>
        </w:rPr>
        <w:t xml:space="preserve">ของบริษัทและกลุ่มบริษัทยูนิคจำนวนเงินรวม </w:t>
      </w:r>
      <w:r w:rsidR="00E460F5" w:rsidRPr="00682823">
        <w:rPr>
          <w:rFonts w:ascii="Angsana New" w:hAnsi="Angsana New"/>
          <w:sz w:val="26"/>
          <w:szCs w:val="26"/>
        </w:rPr>
        <w:t>1,325.0</w:t>
      </w:r>
      <w:r w:rsidR="008320A6"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E460F5" w:rsidRPr="00682823">
        <w:rPr>
          <w:rFonts w:ascii="Angsana New" w:hAnsi="Angsana New"/>
          <w:sz w:val="26"/>
          <w:szCs w:val="26"/>
        </w:rPr>
        <w:t>1,325.4</w:t>
      </w:r>
      <w:r w:rsidR="008320A6"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ล้านบาท ตามลำดับ  ตามที่กล่าวไว้ในหมายเหตุ </w:t>
      </w:r>
      <w:r w:rsidRPr="00682823">
        <w:rPr>
          <w:rFonts w:ascii="Angsana New" w:hAnsi="Angsana New"/>
          <w:sz w:val="26"/>
          <w:szCs w:val="26"/>
        </w:rPr>
        <w:t>9</w:t>
      </w:r>
      <w:r w:rsidRPr="00682823">
        <w:rPr>
          <w:rFonts w:ascii="Angsana New" w:hAnsi="Angsana New"/>
          <w:sz w:val="26"/>
          <w:szCs w:val="26"/>
          <w:cs/>
        </w:rPr>
        <w:t xml:space="preserve"> และการโอนสิทธิรับเงินค่างวดงานตามโครงการก่อสร้างของบริษัทและกลุ่มบริษัทยูนิคตามที่กล่าวไว้ในหมายเหตุ </w:t>
      </w:r>
      <w:r w:rsidRPr="00682823">
        <w:rPr>
          <w:rFonts w:ascii="Angsana New" w:hAnsi="Angsana New"/>
          <w:sz w:val="26"/>
          <w:szCs w:val="26"/>
        </w:rPr>
        <w:t xml:space="preserve">6 </w:t>
      </w:r>
      <w:r w:rsidRPr="00682823">
        <w:rPr>
          <w:rFonts w:ascii="Angsana New" w:hAnsi="Angsana New"/>
          <w:sz w:val="26"/>
          <w:szCs w:val="26"/>
          <w:cs/>
        </w:rPr>
        <w:t xml:space="preserve">และ </w:t>
      </w:r>
      <w:r w:rsidRPr="00682823">
        <w:rPr>
          <w:rFonts w:ascii="Angsana New" w:hAnsi="Angsana New"/>
          <w:sz w:val="26"/>
          <w:szCs w:val="26"/>
        </w:rPr>
        <w:t>7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="0077340A" w:rsidRPr="00682823">
        <w:rPr>
          <w:rFonts w:ascii="Angsana New" w:hAnsi="Angsana New"/>
          <w:sz w:val="26"/>
          <w:szCs w:val="26"/>
          <w:cs/>
        </w:rPr>
        <w:t>และ</w:t>
      </w:r>
      <w:r w:rsidRPr="00682823">
        <w:rPr>
          <w:rFonts w:ascii="Angsana New" w:hAnsi="Angsana New"/>
          <w:sz w:val="26"/>
          <w:szCs w:val="26"/>
          <w:cs/>
        </w:rPr>
        <w:t>สินทรัพย์ถาวรบางรายการของบริษัทและกลุ่มบริษัท</w:t>
      </w:r>
      <w:r w:rsidR="00FD33CF" w:rsidRPr="00682823">
        <w:rPr>
          <w:rFonts w:ascii="Angsana New" w:hAnsi="Angsana New"/>
          <w:sz w:val="26"/>
          <w:szCs w:val="26"/>
        </w:rPr>
        <w:t xml:space="preserve">            </w:t>
      </w:r>
      <w:r w:rsidRPr="00682823">
        <w:rPr>
          <w:rFonts w:ascii="Angsana New" w:hAnsi="Angsana New"/>
          <w:sz w:val="26"/>
          <w:szCs w:val="26"/>
          <w:cs/>
        </w:rPr>
        <w:t xml:space="preserve">ยูนิคตามที่กล่าวไว้ในหมายเหตุ </w:t>
      </w:r>
      <w:r w:rsidRPr="00682823">
        <w:rPr>
          <w:rFonts w:ascii="Angsana New" w:hAnsi="Angsana New"/>
          <w:sz w:val="26"/>
          <w:szCs w:val="26"/>
          <w:lang w:val="en-GB"/>
        </w:rPr>
        <w:t>1</w:t>
      </w:r>
      <w:r w:rsidRPr="00682823">
        <w:rPr>
          <w:rFonts w:ascii="Angsana New" w:hAnsi="Angsana New"/>
          <w:sz w:val="26"/>
          <w:szCs w:val="26"/>
        </w:rPr>
        <w:t>1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</w:p>
    <w:bookmarkEnd w:id="8"/>
    <w:p w14:paraId="3109FAC8" w14:textId="77777777" w:rsidR="0016232F" w:rsidRPr="00682823" w:rsidRDefault="0016232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71FB594F" w14:textId="1EBE2301" w:rsidR="00645E89" w:rsidRPr="00682823" w:rsidRDefault="00D47D8D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31 </w:t>
      </w:r>
      <w:r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="0010196A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 </w:t>
      </w:r>
      <w:r w:rsidR="00645E89" w:rsidRPr="00682823">
        <w:rPr>
          <w:rFonts w:ascii="Angsana New" w:hAnsi="Angsana New"/>
          <w:sz w:val="26"/>
          <w:szCs w:val="26"/>
          <w:cs/>
        </w:rPr>
        <w:t>บริษัทและกลุ่มบริษัทยูนิคมี</w:t>
      </w:r>
      <w:r w:rsidR="00645E89" w:rsidRPr="00682823">
        <w:rPr>
          <w:rFonts w:ascii="Angsana New" w:hAnsi="Angsana New"/>
          <w:spacing w:val="2"/>
          <w:sz w:val="26"/>
          <w:szCs w:val="26"/>
          <w:cs/>
        </w:rPr>
        <w:t xml:space="preserve">วงเงินเบิกเกินบัญชีจากสถาบันการเงินในประเทศหลายแห่งจำนวนเงินรวม </w:t>
      </w:r>
      <w:r w:rsidR="00645E89" w:rsidRPr="00682823">
        <w:rPr>
          <w:rFonts w:ascii="Angsana New" w:hAnsi="Angsana New"/>
          <w:spacing w:val="2"/>
          <w:sz w:val="26"/>
          <w:szCs w:val="26"/>
        </w:rPr>
        <w:t xml:space="preserve">90.0 </w:t>
      </w:r>
      <w:r w:rsidR="00645E89" w:rsidRPr="00682823">
        <w:rPr>
          <w:rFonts w:ascii="Angsana New" w:hAnsi="Angsana New"/>
          <w:spacing w:val="2"/>
          <w:sz w:val="26"/>
          <w:szCs w:val="26"/>
          <w:cs/>
        </w:rPr>
        <w:t xml:space="preserve">ล้านบาท และ </w:t>
      </w:r>
      <w:r w:rsidR="00645E89" w:rsidRPr="00682823">
        <w:rPr>
          <w:rFonts w:ascii="Angsana New" w:hAnsi="Angsana New"/>
          <w:spacing w:val="2"/>
          <w:sz w:val="26"/>
          <w:szCs w:val="26"/>
        </w:rPr>
        <w:t xml:space="preserve">120.0 </w:t>
      </w:r>
      <w:r w:rsidR="00645E89" w:rsidRPr="00682823">
        <w:rPr>
          <w:rFonts w:ascii="Angsana New" w:hAnsi="Angsana New"/>
          <w:spacing w:val="2"/>
          <w:sz w:val="26"/>
          <w:szCs w:val="26"/>
          <w:cs/>
        </w:rPr>
        <w:t xml:space="preserve">ล้านบาท ตามลำดับ </w:t>
      </w:r>
      <w:r w:rsidR="00645E89" w:rsidRPr="00682823">
        <w:rPr>
          <w:rFonts w:ascii="Angsana New" w:hAnsi="Angsana New"/>
          <w:sz w:val="26"/>
          <w:szCs w:val="26"/>
          <w:cs/>
        </w:rPr>
        <w:t>บริษัทและกลุ่มบริษัทยูนิค</w:t>
      </w:r>
      <w:r w:rsidR="00645E89" w:rsidRPr="00682823">
        <w:rPr>
          <w:rFonts w:ascii="Angsana New" w:hAnsi="Angsana New"/>
          <w:spacing w:val="2"/>
          <w:sz w:val="26"/>
          <w:szCs w:val="26"/>
          <w:cs/>
        </w:rPr>
        <w:t>มี</w:t>
      </w:r>
      <w:r w:rsidR="00645E89" w:rsidRPr="00682823">
        <w:rPr>
          <w:rFonts w:ascii="Angsana New" w:hAnsi="Angsana New"/>
          <w:sz w:val="26"/>
          <w:szCs w:val="26"/>
          <w:cs/>
        </w:rPr>
        <w:t>วงเงินสินเชื่ออื่นจากสถาบันการเงินในประเทศหลายแห่ง</w:t>
      </w:r>
      <w:r w:rsidR="00645E89" w:rsidRPr="00682823">
        <w:rPr>
          <w:rFonts w:ascii="Angsana New" w:hAnsi="Angsana New"/>
          <w:sz w:val="26"/>
          <w:szCs w:val="26"/>
          <w:cs/>
          <w:lang w:val="th-TH"/>
        </w:rPr>
        <w:t>จำนวนเงิน</w:t>
      </w:r>
      <w:r w:rsidR="00645E89" w:rsidRPr="00682823">
        <w:rPr>
          <w:rFonts w:ascii="Angsana New" w:hAnsi="Angsana New"/>
          <w:sz w:val="26"/>
          <w:szCs w:val="26"/>
          <w:cs/>
        </w:rPr>
        <w:t xml:space="preserve">รวม </w:t>
      </w:r>
      <w:r w:rsidR="00645E89" w:rsidRPr="00682823">
        <w:rPr>
          <w:rStyle w:val="PageNumber"/>
          <w:rFonts w:ascii="Angsana New" w:hAnsi="Angsana New"/>
          <w:color w:val="000000"/>
          <w:sz w:val="26"/>
          <w:szCs w:val="26"/>
        </w:rPr>
        <w:t xml:space="preserve">106,342.5 </w:t>
      </w:r>
      <w:r w:rsidR="00645E89" w:rsidRPr="00682823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645E89" w:rsidRPr="00682823">
        <w:rPr>
          <w:rStyle w:val="PageNumber"/>
          <w:rFonts w:ascii="Angsana New" w:hAnsi="Angsana New"/>
          <w:color w:val="000000"/>
          <w:sz w:val="26"/>
          <w:szCs w:val="26"/>
        </w:rPr>
        <w:t>106,898.2</w:t>
      </w:r>
      <w:r w:rsidR="00645E89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645E89" w:rsidRPr="00682823">
        <w:rPr>
          <w:rFonts w:ascii="Angsana New" w:hAnsi="Angsana New"/>
          <w:sz w:val="26"/>
          <w:szCs w:val="26"/>
          <w:cs/>
        </w:rPr>
        <w:t>ล้านบาท ตามลำดับ ซึ่งค้ำประกันด้วยเงินฝาก</w:t>
      </w:r>
      <w:r w:rsidR="00E460F5" w:rsidRPr="00682823">
        <w:rPr>
          <w:rFonts w:ascii="Angsana New" w:hAnsi="Angsana New"/>
          <w:sz w:val="26"/>
          <w:szCs w:val="26"/>
          <w:cs/>
        </w:rPr>
        <w:t>สถาบันการเงิน</w:t>
      </w:r>
      <w:r w:rsidR="00645E89" w:rsidRPr="00682823">
        <w:rPr>
          <w:rFonts w:ascii="Angsana New" w:hAnsi="Angsana New"/>
          <w:sz w:val="26"/>
          <w:szCs w:val="26"/>
          <w:cs/>
        </w:rPr>
        <w:t xml:space="preserve">ของบริษัทและกลุ่มบริษัทยูนิคจำนวนเงินรวม </w:t>
      </w:r>
      <w:r w:rsidR="00645E89" w:rsidRPr="00682823">
        <w:rPr>
          <w:rFonts w:ascii="Angsana New" w:hAnsi="Angsana New"/>
          <w:sz w:val="26"/>
          <w:szCs w:val="26"/>
        </w:rPr>
        <w:t xml:space="preserve">1,387.0 </w:t>
      </w:r>
      <w:r w:rsidR="00645E89" w:rsidRPr="00682823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645E89" w:rsidRPr="00682823">
        <w:rPr>
          <w:rFonts w:ascii="Angsana New" w:hAnsi="Angsana New"/>
          <w:sz w:val="26"/>
          <w:szCs w:val="26"/>
        </w:rPr>
        <w:t xml:space="preserve">1,387.4 </w:t>
      </w:r>
      <w:r w:rsidR="00645E89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 </w:t>
      </w:r>
      <w:r w:rsidR="00645E89" w:rsidRPr="00682823">
        <w:rPr>
          <w:rFonts w:ascii="Angsana New" w:hAnsi="Angsana New"/>
          <w:sz w:val="26"/>
          <w:szCs w:val="26"/>
          <w:cs/>
        </w:rPr>
        <w:t xml:space="preserve">ล้านบาท ตามลำดับ  ตามที่กล่าวไว้ในหมายเหตุ </w:t>
      </w:r>
      <w:r w:rsidR="00645E89" w:rsidRPr="00682823">
        <w:rPr>
          <w:rFonts w:ascii="Angsana New" w:hAnsi="Angsana New"/>
          <w:sz w:val="26"/>
          <w:szCs w:val="26"/>
        </w:rPr>
        <w:t>9</w:t>
      </w:r>
      <w:r w:rsidR="00645E89" w:rsidRPr="00682823">
        <w:rPr>
          <w:rFonts w:ascii="Angsana New" w:hAnsi="Angsana New"/>
          <w:sz w:val="26"/>
          <w:szCs w:val="26"/>
          <w:cs/>
        </w:rPr>
        <w:t xml:space="preserve"> และการโอนสิทธิรับเงินค่างวดงานตามโครงการก่อสร้างของบริษัทและกลุ่มบริษัทยูนิคตามที่กล่าวไว้ในหมายเหตุ </w:t>
      </w:r>
      <w:r w:rsidR="00645E89" w:rsidRPr="00682823">
        <w:rPr>
          <w:rFonts w:ascii="Angsana New" w:hAnsi="Angsana New"/>
          <w:sz w:val="26"/>
          <w:szCs w:val="26"/>
        </w:rPr>
        <w:t xml:space="preserve">6 </w:t>
      </w:r>
      <w:r w:rsidR="00645E89" w:rsidRPr="00682823">
        <w:rPr>
          <w:rFonts w:ascii="Angsana New" w:hAnsi="Angsana New"/>
          <w:sz w:val="26"/>
          <w:szCs w:val="26"/>
          <w:cs/>
        </w:rPr>
        <w:t xml:space="preserve">และ </w:t>
      </w:r>
      <w:r w:rsidR="00645E89" w:rsidRPr="00682823">
        <w:rPr>
          <w:rFonts w:ascii="Angsana New" w:hAnsi="Angsana New"/>
          <w:sz w:val="26"/>
          <w:szCs w:val="26"/>
        </w:rPr>
        <w:t>7</w:t>
      </w:r>
      <w:r w:rsidR="00645E89" w:rsidRPr="00682823">
        <w:rPr>
          <w:rFonts w:ascii="Angsana New" w:hAnsi="Angsana New"/>
          <w:sz w:val="26"/>
          <w:szCs w:val="26"/>
          <w:cs/>
        </w:rPr>
        <w:t xml:space="preserve"> </w:t>
      </w:r>
      <w:r w:rsidR="00645E89" w:rsidRPr="00682823">
        <w:rPr>
          <w:rFonts w:ascii="Angsana New" w:hAnsi="Angsana New"/>
          <w:sz w:val="26"/>
          <w:szCs w:val="26"/>
        </w:rPr>
        <w:t xml:space="preserve"> </w:t>
      </w:r>
      <w:r w:rsidR="00645E89" w:rsidRPr="00682823">
        <w:rPr>
          <w:rFonts w:ascii="Angsana New" w:hAnsi="Angsana New"/>
          <w:sz w:val="26"/>
          <w:szCs w:val="26"/>
          <w:cs/>
        </w:rPr>
        <w:t>และสินทรัพย์ถาวรบางรายการของบริษัทและกลุ่มบริษัท</w:t>
      </w:r>
      <w:r w:rsidR="00FD33CF" w:rsidRPr="00682823">
        <w:rPr>
          <w:rFonts w:ascii="Angsana New" w:hAnsi="Angsana New"/>
          <w:sz w:val="26"/>
          <w:szCs w:val="26"/>
        </w:rPr>
        <w:t xml:space="preserve">            </w:t>
      </w:r>
      <w:r w:rsidR="00645E89" w:rsidRPr="00682823">
        <w:rPr>
          <w:rFonts w:ascii="Angsana New" w:hAnsi="Angsana New"/>
          <w:sz w:val="26"/>
          <w:szCs w:val="26"/>
          <w:cs/>
        </w:rPr>
        <w:t xml:space="preserve">ยูนิคตามที่กล่าวไว้ในหมายเหตุ </w:t>
      </w:r>
      <w:r w:rsidR="00645E89" w:rsidRPr="00682823">
        <w:rPr>
          <w:rFonts w:ascii="Angsana New" w:hAnsi="Angsana New"/>
          <w:sz w:val="26"/>
          <w:szCs w:val="26"/>
          <w:lang w:val="en-GB"/>
        </w:rPr>
        <w:t>1</w:t>
      </w:r>
      <w:r w:rsidR="00645E89" w:rsidRPr="00682823">
        <w:rPr>
          <w:rFonts w:ascii="Angsana New" w:hAnsi="Angsana New"/>
          <w:sz w:val="26"/>
          <w:szCs w:val="26"/>
        </w:rPr>
        <w:t>1</w:t>
      </w:r>
      <w:r w:rsidR="00645E89" w:rsidRPr="00682823">
        <w:rPr>
          <w:rFonts w:ascii="Angsana New" w:hAnsi="Angsana New"/>
          <w:sz w:val="26"/>
          <w:szCs w:val="26"/>
          <w:cs/>
        </w:rPr>
        <w:t xml:space="preserve"> </w:t>
      </w:r>
    </w:p>
    <w:p w14:paraId="14303DE4" w14:textId="529E0E74" w:rsidR="00217AC4" w:rsidRPr="00682823" w:rsidRDefault="00217AC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58FA2D5" w14:textId="1DCBA047" w:rsidR="00CD7A3A" w:rsidRPr="00682823" w:rsidRDefault="00CD7A3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ภายใต้เงื่อนไขสัญญาทรัสต์รีซีทส์ </w:t>
      </w:r>
      <w:r w:rsidR="00FF4788" w:rsidRPr="00682823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682823">
        <w:rPr>
          <w:rFonts w:ascii="Angsana New" w:hAnsi="Angsana New"/>
          <w:sz w:val="26"/>
          <w:szCs w:val="26"/>
          <w:cs/>
          <w:lang w:val="th-TH"/>
        </w:rPr>
        <w:t>บริษัท</w:t>
      </w:r>
      <w:r w:rsidR="00FF4788" w:rsidRPr="00682823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>ได้รับวัตถุดิบ</w:t>
      </w:r>
      <w:r w:rsidR="00FF4788" w:rsidRPr="00682823">
        <w:rPr>
          <w:rFonts w:ascii="Angsana New" w:hAnsi="Angsana New"/>
          <w:sz w:val="26"/>
          <w:szCs w:val="26"/>
          <w:cs/>
          <w:lang w:val="th-TH"/>
        </w:rPr>
        <w:t>และสินทรัพย์</w:t>
      </w:r>
      <w:r w:rsidRPr="00682823">
        <w:rPr>
          <w:rFonts w:ascii="Angsana New" w:hAnsi="Angsana New"/>
          <w:sz w:val="26"/>
          <w:szCs w:val="26"/>
          <w:cs/>
          <w:lang w:val="th-TH"/>
        </w:rPr>
        <w:t>ที่สั่งเข้ามาโดยการใช้เครดิตของสถาบันการเงิน ดังนั้น</w:t>
      </w:r>
      <w:r w:rsidR="00E26D0A" w:rsidRPr="00682823">
        <w:rPr>
          <w:rFonts w:ascii="Angsana New" w:hAnsi="Angsana New"/>
          <w:sz w:val="26"/>
          <w:szCs w:val="26"/>
          <w:cs/>
          <w:lang w:val="th-TH"/>
        </w:rPr>
        <w:t xml:space="preserve">        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FF4788" w:rsidRPr="00682823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682823">
        <w:rPr>
          <w:rFonts w:ascii="Angsana New" w:hAnsi="Angsana New"/>
          <w:sz w:val="26"/>
          <w:szCs w:val="26"/>
          <w:cs/>
          <w:lang w:val="th-TH"/>
        </w:rPr>
        <w:t>บริษัท</w:t>
      </w:r>
      <w:r w:rsidR="00FF4788" w:rsidRPr="00682823">
        <w:rPr>
          <w:rFonts w:ascii="Angsana New" w:hAnsi="Angsana New"/>
          <w:sz w:val="26"/>
          <w:szCs w:val="26"/>
          <w:cs/>
          <w:lang w:val="th-TH"/>
        </w:rPr>
        <w:t>ยูนิค</w:t>
      </w:r>
      <w:r w:rsidRPr="00682823">
        <w:rPr>
          <w:rFonts w:ascii="Angsana New" w:hAnsi="Angsana New"/>
          <w:sz w:val="26"/>
          <w:szCs w:val="26"/>
          <w:cs/>
          <w:lang w:val="th-TH"/>
        </w:rPr>
        <w:t>จึงมีภาระผูกพันต่อสถาบันการเงินสำหรับค่าวัตถุดิบ</w:t>
      </w:r>
      <w:r w:rsidR="00FF4788" w:rsidRPr="00682823">
        <w:rPr>
          <w:rFonts w:ascii="Angsana New" w:hAnsi="Angsana New"/>
          <w:sz w:val="26"/>
          <w:szCs w:val="26"/>
          <w:cs/>
          <w:lang w:val="th-TH"/>
        </w:rPr>
        <w:t>และสินทรัพย์</w:t>
      </w:r>
      <w:r w:rsidRPr="00682823">
        <w:rPr>
          <w:rFonts w:ascii="Angsana New" w:hAnsi="Angsana New"/>
          <w:sz w:val="26"/>
          <w:szCs w:val="26"/>
          <w:cs/>
          <w:lang w:val="th-TH"/>
        </w:rPr>
        <w:t>ดังกล่าวทั้งที่เก็บไว้หรือจำหน่ายไป</w:t>
      </w:r>
    </w:p>
    <w:p w14:paraId="12669B7A" w14:textId="77777777" w:rsidR="00D34A88" w:rsidRPr="00682823" w:rsidRDefault="00D34A8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4FB394F" w14:textId="4380B5FB" w:rsidR="000D704B" w:rsidRPr="00682823" w:rsidRDefault="00AB030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1</w:t>
      </w:r>
      <w:r w:rsidR="006E2DF3" w:rsidRPr="00682823">
        <w:rPr>
          <w:rFonts w:ascii="Angsana New" w:hAnsi="Angsana New"/>
          <w:b/>
          <w:bCs/>
          <w:sz w:val="26"/>
          <w:szCs w:val="26"/>
        </w:rPr>
        <w:t>5</w:t>
      </w:r>
      <w:r w:rsidR="000D704B" w:rsidRPr="00682823">
        <w:rPr>
          <w:rFonts w:ascii="Angsana New" w:hAnsi="Angsana New"/>
          <w:b/>
          <w:bCs/>
          <w:sz w:val="26"/>
          <w:szCs w:val="26"/>
        </w:rPr>
        <w:t>.</w:t>
      </w:r>
      <w:r w:rsidR="000D704B" w:rsidRPr="00682823">
        <w:rPr>
          <w:rFonts w:ascii="Angsana New" w:hAnsi="Angsana New"/>
          <w:b/>
          <w:bCs/>
          <w:sz w:val="26"/>
          <w:szCs w:val="26"/>
          <w:cs/>
        </w:rPr>
        <w:tab/>
        <w:t>ประมาณการหนี้สินหมุนเวียน</w:t>
      </w:r>
      <w:r w:rsidR="00451ADE" w:rsidRPr="00682823">
        <w:rPr>
          <w:rFonts w:ascii="Angsana New" w:hAnsi="Angsana New"/>
          <w:b/>
          <w:bCs/>
          <w:sz w:val="26"/>
          <w:szCs w:val="26"/>
          <w:cs/>
        </w:rPr>
        <w:t>ผลประโยชน์อื่นของพนักงาน</w:t>
      </w:r>
    </w:p>
    <w:p w14:paraId="14D26D8F" w14:textId="77777777" w:rsidR="000D704B" w:rsidRPr="00682823" w:rsidRDefault="000D704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7C1C2F7" w14:textId="2F776A20" w:rsidR="00462459" w:rsidRPr="00682823" w:rsidRDefault="00462459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5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t>ประมาณการหนี้สินหมุนเวียน</w:t>
      </w:r>
      <w:r w:rsidR="00451ADE" w:rsidRPr="00682823">
        <w:rPr>
          <w:rFonts w:ascii="Angsana New" w:hAnsi="Angsana New"/>
          <w:sz w:val="26"/>
          <w:szCs w:val="26"/>
          <w:cs/>
        </w:rPr>
        <w:t>ผลประโยชน์อื่นของพนักงาน</w:t>
      </w:r>
      <w:r w:rsidRPr="00682823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682823">
        <w:rPr>
          <w:rFonts w:ascii="Angsana New" w:hAnsi="Angsana New"/>
          <w:sz w:val="26"/>
          <w:szCs w:val="26"/>
        </w:rPr>
        <w:t>31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แสดงได้ดังนี้</w:t>
      </w:r>
      <w:r w:rsidR="00C66AAF" w:rsidRPr="00682823">
        <w:rPr>
          <w:rFonts w:ascii="Angsana New" w:hAnsi="Angsana New"/>
          <w:sz w:val="26"/>
          <w:szCs w:val="26"/>
          <w:cs/>
        </w:rPr>
        <w:t xml:space="preserve"> (งบการเงินเฉพาะกิจการ </w:t>
      </w:r>
      <w:r w:rsidR="00C66AAF" w:rsidRPr="00682823">
        <w:rPr>
          <w:rFonts w:ascii="Angsana New" w:hAnsi="Angsana New"/>
          <w:sz w:val="26"/>
          <w:szCs w:val="26"/>
        </w:rPr>
        <w:t xml:space="preserve">: </w:t>
      </w:r>
      <w:r w:rsidR="00C66AAF" w:rsidRPr="00682823">
        <w:rPr>
          <w:rFonts w:ascii="Angsana New" w:hAnsi="Angsana New"/>
          <w:sz w:val="26"/>
          <w:szCs w:val="26"/>
          <w:cs/>
        </w:rPr>
        <w:t>ไม่มี)</w:t>
      </w:r>
    </w:p>
    <w:p w14:paraId="0F616A88" w14:textId="77777777" w:rsidR="00462459" w:rsidRPr="00682823" w:rsidRDefault="00462459" w:rsidP="0068282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60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830"/>
        <w:gridCol w:w="1770"/>
      </w:tblGrid>
      <w:tr w:rsidR="00462459" w:rsidRPr="00682823" w14:paraId="773F44C0" w14:textId="77777777" w:rsidTr="006C29E0">
        <w:tc>
          <w:tcPr>
            <w:tcW w:w="7830" w:type="dxa"/>
          </w:tcPr>
          <w:p w14:paraId="27408CFE" w14:textId="77777777" w:rsidR="00462459" w:rsidRPr="00682823" w:rsidRDefault="00462459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70" w:type="dxa"/>
          </w:tcPr>
          <w:p w14:paraId="726DBED7" w14:textId="77777777" w:rsidR="00462459" w:rsidRPr="00682823" w:rsidRDefault="0046245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62459" w:rsidRPr="00682823" w14:paraId="2C206658" w14:textId="77777777" w:rsidTr="006C29E0">
        <w:tc>
          <w:tcPr>
            <w:tcW w:w="7830" w:type="dxa"/>
          </w:tcPr>
          <w:p w14:paraId="513D6353" w14:textId="77777777" w:rsidR="00462459" w:rsidRPr="00682823" w:rsidRDefault="00462459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3B183E72" w14:textId="77777777" w:rsidR="00462459" w:rsidRPr="00682823" w:rsidRDefault="0046245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462459" w:rsidRPr="00682823" w14:paraId="2EAAF5AC" w14:textId="77777777" w:rsidTr="006C29E0">
        <w:tc>
          <w:tcPr>
            <w:tcW w:w="7830" w:type="dxa"/>
          </w:tcPr>
          <w:p w14:paraId="72030A05" w14:textId="77777777" w:rsidR="00462459" w:rsidRPr="00682823" w:rsidRDefault="00462459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79A449AA" w14:textId="77777777" w:rsidR="00462459" w:rsidRPr="00682823" w:rsidRDefault="0046245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5881" w:rsidRPr="00682823" w14:paraId="58C5F74D" w14:textId="77777777" w:rsidTr="006C29E0">
        <w:tc>
          <w:tcPr>
            <w:tcW w:w="7830" w:type="dxa"/>
          </w:tcPr>
          <w:p w14:paraId="6F9F8526" w14:textId="10551113" w:rsidR="00555881" w:rsidRPr="00682823" w:rsidRDefault="00555881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ประมาณการหนี้สินหมุนเวียนผลประโยชน์อื่นของพนักงาน ณ วันที่ </w:t>
            </w:r>
            <w:r w:rsidRPr="00682823">
              <w:rPr>
                <w:rFonts w:ascii="Angsana New" w:hAnsi="Angsana New"/>
                <w:sz w:val="26"/>
                <w:szCs w:val="26"/>
              </w:rPr>
              <w:t>31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10196A"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770" w:type="dxa"/>
          </w:tcPr>
          <w:p w14:paraId="55C3EF73" w14:textId="58F99860" w:rsidR="00555881" w:rsidRPr="00682823" w:rsidRDefault="0012038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7,743</w:t>
            </w:r>
          </w:p>
        </w:tc>
      </w:tr>
      <w:tr w:rsidR="00462459" w:rsidRPr="00682823" w14:paraId="586D9E6D" w14:textId="77777777" w:rsidTr="006C29E0">
        <w:tc>
          <w:tcPr>
            <w:tcW w:w="7830" w:type="dxa"/>
          </w:tcPr>
          <w:p w14:paraId="3DAD2DB9" w14:textId="77777777" w:rsidR="00462459" w:rsidRPr="00682823" w:rsidRDefault="007C0DC8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ผลประโยชน์จ่ายระหว่างปี</w:t>
            </w:r>
          </w:p>
        </w:tc>
        <w:tc>
          <w:tcPr>
            <w:tcW w:w="1770" w:type="dxa"/>
          </w:tcPr>
          <w:p w14:paraId="37BFE980" w14:textId="4F8B0278" w:rsidR="00462459" w:rsidRPr="00682823" w:rsidRDefault="005351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  <w:tr w:rsidR="00D5443E" w:rsidRPr="00682823" w14:paraId="477840B9" w14:textId="77777777" w:rsidTr="006C29E0">
        <w:tc>
          <w:tcPr>
            <w:tcW w:w="7830" w:type="dxa"/>
          </w:tcPr>
          <w:p w14:paraId="49F577AC" w14:textId="08FE1031" w:rsidR="00D5443E" w:rsidRPr="00682823" w:rsidRDefault="00D5443E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ประมาณการหนี้สินหมุนเวียนผลประโยชน์อื่นของพนักงาน ณ วันที่ 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0196A"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770" w:type="dxa"/>
            <w:tcBorders>
              <w:top w:val="single" w:sz="4" w:space="0" w:color="auto"/>
              <w:bottom w:val="double" w:sz="4" w:space="0" w:color="auto"/>
            </w:tcBorders>
          </w:tcPr>
          <w:p w14:paraId="68FCDB5C" w14:textId="4943E687" w:rsidR="00D5443E" w:rsidRPr="00682823" w:rsidRDefault="005351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7,743</w:t>
            </w:r>
          </w:p>
        </w:tc>
      </w:tr>
    </w:tbl>
    <w:p w14:paraId="6B57CD0D" w14:textId="77777777" w:rsidR="00462459" w:rsidRPr="00682823" w:rsidRDefault="00462459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3EC0BA3" w14:textId="77777777" w:rsidR="00952329" w:rsidRPr="00682823" w:rsidRDefault="00952329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br w:type="page"/>
      </w:r>
    </w:p>
    <w:p w14:paraId="22624F61" w14:textId="7F1857C5" w:rsidR="00F54E38" w:rsidRPr="00682823" w:rsidRDefault="00AB030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6E2DF3" w:rsidRPr="00682823">
        <w:rPr>
          <w:rFonts w:ascii="Angsana New" w:hAnsi="Angsana New"/>
          <w:b/>
          <w:bCs/>
          <w:sz w:val="26"/>
          <w:szCs w:val="26"/>
        </w:rPr>
        <w:t>6</w:t>
      </w:r>
      <w:r w:rsidR="00F54E38" w:rsidRPr="00682823">
        <w:rPr>
          <w:rFonts w:ascii="Angsana New" w:hAnsi="Angsana New"/>
          <w:b/>
          <w:bCs/>
          <w:sz w:val="26"/>
          <w:szCs w:val="26"/>
        </w:rPr>
        <w:t>.</w:t>
      </w:r>
      <w:r w:rsidR="00F54E38" w:rsidRPr="00682823">
        <w:rPr>
          <w:rFonts w:ascii="Angsana New" w:hAnsi="Angsana New"/>
          <w:b/>
          <w:bCs/>
          <w:sz w:val="26"/>
          <w:szCs w:val="26"/>
          <w:cs/>
        </w:rPr>
        <w:tab/>
        <w:t>ประมาณการหนี้สิน</w:t>
      </w:r>
      <w:r w:rsidR="000359EF" w:rsidRPr="00682823">
        <w:rPr>
          <w:rFonts w:ascii="Angsana New" w:hAnsi="Angsana New"/>
          <w:b/>
          <w:bCs/>
          <w:sz w:val="26"/>
          <w:szCs w:val="26"/>
          <w:cs/>
        </w:rPr>
        <w:t>ไม่หมุนเวียน</w:t>
      </w:r>
      <w:r w:rsidR="00F54E38" w:rsidRPr="00682823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0359EF" w:rsidRPr="00682823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308C0632" w14:textId="77777777" w:rsidR="00432082" w:rsidRPr="00682823" w:rsidRDefault="00432082" w:rsidP="0068282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6D66A5C" w14:textId="0D2B7810" w:rsidR="00432082" w:rsidRPr="00682823" w:rsidRDefault="004B1C9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en-GB"/>
        </w:rPr>
      </w:pPr>
      <w:r w:rsidRPr="00682823">
        <w:rPr>
          <w:rFonts w:ascii="Angsana New" w:hAnsi="Angsana New"/>
          <w:sz w:val="26"/>
          <w:szCs w:val="26"/>
          <w:cs/>
        </w:rPr>
        <w:t>ประมาณการหนี้สิน</w:t>
      </w:r>
      <w:r w:rsidR="00655EAC" w:rsidRPr="00682823">
        <w:rPr>
          <w:rFonts w:ascii="Angsana New" w:hAnsi="Angsana New"/>
          <w:sz w:val="26"/>
          <w:szCs w:val="26"/>
          <w:cs/>
        </w:rPr>
        <w:t>ไม่หมุนเวียน</w:t>
      </w:r>
      <w:r w:rsidR="00432082" w:rsidRPr="00682823">
        <w:rPr>
          <w:rFonts w:ascii="Angsana New" w:hAnsi="Angsana New"/>
          <w:sz w:val="26"/>
          <w:szCs w:val="26"/>
          <w:cs/>
        </w:rPr>
        <w:t xml:space="preserve">ผลประโยชน์พนักงานเมื่อเกษียณอายุ ณ วันที่ </w:t>
      </w:r>
      <w:r w:rsidR="00432082" w:rsidRPr="00682823">
        <w:rPr>
          <w:rFonts w:ascii="Angsana New" w:hAnsi="Angsana New"/>
          <w:sz w:val="26"/>
          <w:szCs w:val="26"/>
          <w:lang w:val="en-GB"/>
        </w:rPr>
        <w:t xml:space="preserve">31 </w:t>
      </w:r>
      <w:r w:rsidR="00432082" w:rsidRPr="0068282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10196A" w:rsidRPr="00682823">
        <w:rPr>
          <w:rFonts w:ascii="Angsana New" w:hAnsi="Angsana New"/>
          <w:sz w:val="26"/>
          <w:szCs w:val="26"/>
          <w:lang w:val="en-GB"/>
        </w:rPr>
        <w:t>2567</w:t>
      </w:r>
      <w:r w:rsidR="00432082" w:rsidRPr="00682823">
        <w:rPr>
          <w:rFonts w:ascii="Angsana New" w:hAnsi="Angsana New"/>
          <w:sz w:val="26"/>
          <w:szCs w:val="26"/>
          <w:lang w:val="en-GB"/>
        </w:rPr>
        <w:t xml:space="preserve"> </w:t>
      </w:r>
      <w:r w:rsidR="00432082" w:rsidRPr="00682823">
        <w:rPr>
          <w:rFonts w:ascii="Angsana New" w:hAnsi="Angsana New"/>
          <w:sz w:val="26"/>
          <w:szCs w:val="26"/>
          <w:cs/>
          <w:lang w:val="en-GB"/>
        </w:rPr>
        <w:t xml:space="preserve">และ </w:t>
      </w:r>
      <w:r w:rsidR="0010196A" w:rsidRPr="00682823">
        <w:rPr>
          <w:rFonts w:ascii="Angsana New" w:hAnsi="Angsana New"/>
          <w:sz w:val="26"/>
          <w:szCs w:val="26"/>
          <w:lang w:val="en-GB"/>
        </w:rPr>
        <w:t>2566</w:t>
      </w:r>
      <w:r w:rsidR="00432082" w:rsidRPr="00682823">
        <w:rPr>
          <w:rFonts w:ascii="Angsana New" w:hAnsi="Angsana New"/>
          <w:sz w:val="26"/>
          <w:szCs w:val="26"/>
          <w:lang w:val="en-GB"/>
        </w:rPr>
        <w:t xml:space="preserve"> </w:t>
      </w:r>
      <w:r w:rsidR="00432082" w:rsidRPr="00682823">
        <w:rPr>
          <w:rFonts w:ascii="Angsana New" w:hAnsi="Angsana New"/>
          <w:sz w:val="26"/>
          <w:szCs w:val="26"/>
          <w:cs/>
          <w:lang w:val="en-GB"/>
        </w:rPr>
        <w:t>แสดงดังต่อไปนี้</w:t>
      </w:r>
    </w:p>
    <w:p w14:paraId="6ABAF5C1" w14:textId="77777777" w:rsidR="00432082" w:rsidRPr="00682823" w:rsidRDefault="00432082" w:rsidP="0068282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72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670"/>
        <w:gridCol w:w="238"/>
        <w:gridCol w:w="1742"/>
        <w:gridCol w:w="236"/>
        <w:gridCol w:w="1836"/>
      </w:tblGrid>
      <w:tr w:rsidR="004B1C97" w:rsidRPr="00682823" w14:paraId="36A64F74" w14:textId="77777777" w:rsidTr="00631D2B">
        <w:tc>
          <w:tcPr>
            <w:tcW w:w="5670" w:type="dxa"/>
          </w:tcPr>
          <w:p w14:paraId="2172DF02" w14:textId="77777777" w:rsidR="004B1C97" w:rsidRPr="00682823" w:rsidRDefault="004B1C97" w:rsidP="00682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EE206CC" w14:textId="77777777" w:rsidR="004B1C97" w:rsidRPr="00682823" w:rsidRDefault="004B1C97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14" w:type="dxa"/>
            <w:gridSpan w:val="3"/>
            <w:tcBorders>
              <w:bottom w:val="single" w:sz="4" w:space="0" w:color="auto"/>
            </w:tcBorders>
          </w:tcPr>
          <w:p w14:paraId="502BAD5B" w14:textId="77777777" w:rsidR="004B1C97" w:rsidRPr="00682823" w:rsidRDefault="004B1C97" w:rsidP="006828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2060EB" w:rsidRPr="00682823" w14:paraId="3761BE6D" w14:textId="77777777" w:rsidTr="00631D2B">
        <w:tc>
          <w:tcPr>
            <w:tcW w:w="5670" w:type="dxa"/>
          </w:tcPr>
          <w:p w14:paraId="2542F55A" w14:textId="77777777" w:rsidR="002060EB" w:rsidRPr="00682823" w:rsidRDefault="002060E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6282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14CB39DE" w14:textId="77777777" w:rsidR="002060EB" w:rsidRPr="00682823" w:rsidRDefault="002060E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5377A7A7" w14:textId="77777777" w:rsidR="002060EB" w:rsidRPr="00682823" w:rsidRDefault="002060EB" w:rsidP="006828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30679FBD" w14:textId="77777777" w:rsidR="002060EB" w:rsidRPr="00682823" w:rsidRDefault="002060E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1267E8FC" w14:textId="77777777" w:rsidR="002060EB" w:rsidRPr="00682823" w:rsidRDefault="00A7258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0EB" w:rsidRPr="00682823" w14:paraId="2D0B8E99" w14:textId="77777777" w:rsidTr="00631D2B">
        <w:tc>
          <w:tcPr>
            <w:tcW w:w="5670" w:type="dxa"/>
          </w:tcPr>
          <w:p w14:paraId="3BD31BE3" w14:textId="5E8964C0" w:rsidR="002060EB" w:rsidRPr="00682823" w:rsidRDefault="00952329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</w:t>
            </w:r>
            <w:r w:rsidR="001232E2" w:rsidRPr="00682823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38" w:type="dxa"/>
          </w:tcPr>
          <w:p w14:paraId="2CE1A776" w14:textId="77777777" w:rsidR="002060EB" w:rsidRPr="00682823" w:rsidRDefault="002060E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67E22518" w14:textId="77777777" w:rsidR="002060EB" w:rsidRPr="00682823" w:rsidRDefault="002060E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B5F1A4" w14:textId="77777777" w:rsidR="002060EB" w:rsidRPr="00682823" w:rsidRDefault="002060E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04041E50" w14:textId="77777777" w:rsidR="002060EB" w:rsidRPr="00682823" w:rsidRDefault="002060E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8535FD" w:rsidRPr="00682823" w14:paraId="33622B39" w14:textId="77777777" w:rsidTr="00631D2B">
        <w:tc>
          <w:tcPr>
            <w:tcW w:w="5670" w:type="dxa"/>
          </w:tcPr>
          <w:p w14:paraId="2F6A4B84" w14:textId="229BE5B9" w:rsidR="008535FD" w:rsidRPr="00682823" w:rsidRDefault="008535FD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</w:rPr>
              <w:t>1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</w:tcPr>
          <w:p w14:paraId="1BDFC8D1" w14:textId="77777777" w:rsidR="008535FD" w:rsidRPr="00682823" w:rsidRDefault="008535F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7327C6CD" w14:textId="010C47A5" w:rsidR="008535FD" w:rsidRPr="00682823" w:rsidRDefault="008535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145,718</w:t>
            </w:r>
          </w:p>
        </w:tc>
        <w:tc>
          <w:tcPr>
            <w:tcW w:w="236" w:type="dxa"/>
          </w:tcPr>
          <w:p w14:paraId="58028E3F" w14:textId="77777777" w:rsidR="008535FD" w:rsidRPr="00682823" w:rsidRDefault="008535F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7517F6C0" w14:textId="6339E3CD" w:rsidR="008535FD" w:rsidRPr="00682823" w:rsidRDefault="008535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109,785</w:t>
            </w:r>
          </w:p>
        </w:tc>
      </w:tr>
      <w:tr w:rsidR="008535FD" w:rsidRPr="00682823" w14:paraId="31B21281" w14:textId="77777777" w:rsidTr="00631D2B">
        <w:tc>
          <w:tcPr>
            <w:tcW w:w="5670" w:type="dxa"/>
          </w:tcPr>
          <w:p w14:paraId="5820ECC4" w14:textId="4658FCCF" w:rsidR="008535FD" w:rsidRPr="00682823" w:rsidRDefault="008535FD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38" w:type="dxa"/>
          </w:tcPr>
          <w:p w14:paraId="02280ADA" w14:textId="77777777" w:rsidR="008535FD" w:rsidRPr="00682823" w:rsidRDefault="008535F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5534F308" w14:textId="73DF7104" w:rsidR="008535FD" w:rsidRPr="00682823" w:rsidRDefault="008535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9,100</w:t>
            </w:r>
          </w:p>
        </w:tc>
        <w:tc>
          <w:tcPr>
            <w:tcW w:w="236" w:type="dxa"/>
          </w:tcPr>
          <w:p w14:paraId="6B5C6FB2" w14:textId="77777777" w:rsidR="008535FD" w:rsidRPr="00682823" w:rsidRDefault="008535F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5435DED2" w14:textId="321F7E92" w:rsidR="008535FD" w:rsidRPr="00682823" w:rsidRDefault="008535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6,792</w:t>
            </w:r>
          </w:p>
        </w:tc>
      </w:tr>
      <w:tr w:rsidR="008535FD" w:rsidRPr="00682823" w14:paraId="117F29B6" w14:textId="77777777" w:rsidTr="00555881">
        <w:tc>
          <w:tcPr>
            <w:tcW w:w="5670" w:type="dxa"/>
          </w:tcPr>
          <w:p w14:paraId="177CAE24" w14:textId="6F472D33" w:rsidR="008535FD" w:rsidRPr="00682823" w:rsidRDefault="008535FD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38" w:type="dxa"/>
          </w:tcPr>
          <w:p w14:paraId="2531554D" w14:textId="77777777" w:rsidR="008535FD" w:rsidRPr="00682823" w:rsidRDefault="008535F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70A2239E" w14:textId="3B8CA4E2" w:rsidR="008535FD" w:rsidRPr="00682823" w:rsidRDefault="008535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2,458</w:t>
            </w:r>
          </w:p>
        </w:tc>
        <w:tc>
          <w:tcPr>
            <w:tcW w:w="236" w:type="dxa"/>
          </w:tcPr>
          <w:p w14:paraId="173D4A87" w14:textId="77777777" w:rsidR="008535FD" w:rsidRPr="00682823" w:rsidRDefault="008535F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2560E6B3" w14:textId="5E275EF6" w:rsidR="008535FD" w:rsidRPr="00682823" w:rsidRDefault="008535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1,855</w:t>
            </w:r>
          </w:p>
        </w:tc>
      </w:tr>
      <w:tr w:rsidR="008535FD" w:rsidRPr="00682823" w14:paraId="34582D46" w14:textId="77777777" w:rsidTr="00555881">
        <w:tc>
          <w:tcPr>
            <w:tcW w:w="5670" w:type="dxa"/>
          </w:tcPr>
          <w:p w14:paraId="2550D152" w14:textId="2F064793" w:rsidR="008535FD" w:rsidRPr="00682823" w:rsidRDefault="008535FD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ผลประโยชน์จ่ายระหว่างปี</w:t>
            </w:r>
          </w:p>
        </w:tc>
        <w:tc>
          <w:tcPr>
            <w:tcW w:w="238" w:type="dxa"/>
          </w:tcPr>
          <w:p w14:paraId="287AEB17" w14:textId="77777777" w:rsidR="008535FD" w:rsidRPr="00682823" w:rsidRDefault="008535F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0E99A2F5" w14:textId="7E68F73B" w:rsidR="008535FD" w:rsidRPr="00682823" w:rsidRDefault="008535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(3,479)</w:t>
            </w:r>
          </w:p>
        </w:tc>
        <w:tc>
          <w:tcPr>
            <w:tcW w:w="236" w:type="dxa"/>
          </w:tcPr>
          <w:p w14:paraId="370D3D10" w14:textId="77777777" w:rsidR="008535FD" w:rsidRPr="00682823" w:rsidRDefault="008535F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11EC6129" w14:textId="369E1627" w:rsidR="008535FD" w:rsidRPr="00682823" w:rsidRDefault="008535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(2,837)</w:t>
            </w:r>
          </w:p>
        </w:tc>
      </w:tr>
      <w:tr w:rsidR="008535FD" w:rsidRPr="00682823" w14:paraId="3BED3C6C" w14:textId="77777777" w:rsidTr="00555881">
        <w:tc>
          <w:tcPr>
            <w:tcW w:w="5670" w:type="dxa"/>
          </w:tcPr>
          <w:p w14:paraId="604381D6" w14:textId="4B32D0F4" w:rsidR="008535FD" w:rsidRPr="00682823" w:rsidRDefault="008535FD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กลับรายการ</w:t>
            </w:r>
            <w:r w:rsidR="00CB2C72" w:rsidRPr="0068282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ผลประโยชน์พนักงานที่ไม่ได้ใช้</w:t>
            </w:r>
          </w:p>
        </w:tc>
        <w:tc>
          <w:tcPr>
            <w:tcW w:w="238" w:type="dxa"/>
          </w:tcPr>
          <w:p w14:paraId="18D8CC41" w14:textId="77777777" w:rsidR="008535FD" w:rsidRPr="00682823" w:rsidRDefault="008535F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5020A777" w14:textId="3A5BE5FE" w:rsidR="008535FD" w:rsidRPr="00682823" w:rsidRDefault="008535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(12,845)</w:t>
            </w:r>
          </w:p>
        </w:tc>
        <w:tc>
          <w:tcPr>
            <w:tcW w:w="236" w:type="dxa"/>
          </w:tcPr>
          <w:p w14:paraId="0FC54F82" w14:textId="77777777" w:rsidR="008535FD" w:rsidRPr="00682823" w:rsidRDefault="008535F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1F87E873" w14:textId="108C98D2" w:rsidR="008535FD" w:rsidRPr="00682823" w:rsidRDefault="008535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(12,845)</w:t>
            </w:r>
          </w:p>
        </w:tc>
      </w:tr>
      <w:tr w:rsidR="008535FD" w:rsidRPr="00682823" w14:paraId="24DA448E" w14:textId="77777777" w:rsidTr="00555881">
        <w:tc>
          <w:tcPr>
            <w:tcW w:w="5670" w:type="dxa"/>
          </w:tcPr>
          <w:p w14:paraId="566FE5EF" w14:textId="17AFA5AC" w:rsidR="008535FD" w:rsidRPr="00682823" w:rsidRDefault="008535FD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ขาดทุนจ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x-none"/>
              </w:rPr>
              <w:t>ากการประมาณการตามหลักคณิตศาสตร์ประกันภัย</w:t>
            </w:r>
          </w:p>
        </w:tc>
        <w:tc>
          <w:tcPr>
            <w:tcW w:w="238" w:type="dxa"/>
          </w:tcPr>
          <w:p w14:paraId="1DD4F238" w14:textId="77777777" w:rsidR="008535FD" w:rsidRPr="00682823" w:rsidRDefault="008535F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D5D1382" w14:textId="3F0A3BA5" w:rsidR="008535FD" w:rsidRPr="00682823" w:rsidDel="007476A8" w:rsidRDefault="008535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7,378</w:t>
            </w:r>
          </w:p>
        </w:tc>
        <w:tc>
          <w:tcPr>
            <w:tcW w:w="236" w:type="dxa"/>
          </w:tcPr>
          <w:p w14:paraId="46C20871" w14:textId="77777777" w:rsidR="008535FD" w:rsidRPr="00682823" w:rsidRDefault="008535F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1CCAA2F5" w14:textId="1EAA73C7" w:rsidR="008535FD" w:rsidRPr="00682823" w:rsidDel="007476A8" w:rsidRDefault="008535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7,663</w:t>
            </w:r>
          </w:p>
        </w:tc>
      </w:tr>
      <w:tr w:rsidR="008535FD" w:rsidRPr="00682823" w14:paraId="2FC3686A" w14:textId="77777777" w:rsidTr="00631D2B">
        <w:tc>
          <w:tcPr>
            <w:tcW w:w="5670" w:type="dxa"/>
          </w:tcPr>
          <w:p w14:paraId="6484D439" w14:textId="3C09F9A0" w:rsidR="008535FD" w:rsidRPr="00682823" w:rsidRDefault="008535FD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238" w:type="dxa"/>
          </w:tcPr>
          <w:p w14:paraId="56CE8A56" w14:textId="77777777" w:rsidR="008535FD" w:rsidRPr="00682823" w:rsidRDefault="008535F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4C9DFA34" w14:textId="77777777" w:rsidR="008535FD" w:rsidRPr="00682823" w:rsidRDefault="008535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948B7C" w14:textId="77777777" w:rsidR="008535FD" w:rsidRPr="00682823" w:rsidRDefault="008535F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54B7F1C8" w14:textId="77777777" w:rsidR="008535FD" w:rsidRPr="00682823" w:rsidRDefault="008535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35FD" w:rsidRPr="00682823" w14:paraId="1B1EDE08" w14:textId="77777777" w:rsidTr="00631D2B">
        <w:tc>
          <w:tcPr>
            <w:tcW w:w="5670" w:type="dxa"/>
          </w:tcPr>
          <w:p w14:paraId="76896D6A" w14:textId="1ABA58B4" w:rsidR="008535FD" w:rsidRPr="00682823" w:rsidRDefault="008535FD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2566 </w:t>
            </w:r>
          </w:p>
        </w:tc>
        <w:tc>
          <w:tcPr>
            <w:tcW w:w="238" w:type="dxa"/>
          </w:tcPr>
          <w:p w14:paraId="11378395" w14:textId="77777777" w:rsidR="008535FD" w:rsidRPr="00682823" w:rsidRDefault="008535F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19BF9936" w14:textId="0274A377" w:rsidR="008535FD" w:rsidRPr="00682823" w:rsidRDefault="008535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148,330</w:t>
            </w:r>
          </w:p>
        </w:tc>
        <w:tc>
          <w:tcPr>
            <w:tcW w:w="236" w:type="dxa"/>
          </w:tcPr>
          <w:p w14:paraId="66657B4A" w14:textId="77777777" w:rsidR="008535FD" w:rsidRPr="00682823" w:rsidRDefault="008535F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5E37BB72" w14:textId="23ADDC31" w:rsidR="008535FD" w:rsidRPr="00682823" w:rsidRDefault="008535F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110,413</w:t>
            </w:r>
          </w:p>
        </w:tc>
      </w:tr>
      <w:tr w:rsidR="00ED6425" w:rsidRPr="00682823" w14:paraId="38F24C21" w14:textId="77777777" w:rsidTr="00631D2B">
        <w:tc>
          <w:tcPr>
            <w:tcW w:w="5670" w:type="dxa"/>
          </w:tcPr>
          <w:p w14:paraId="0A3895AD" w14:textId="77777777" w:rsidR="00ED6425" w:rsidRPr="00682823" w:rsidRDefault="00ED6425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38" w:type="dxa"/>
          </w:tcPr>
          <w:p w14:paraId="37D2CD3D" w14:textId="77777777" w:rsidR="00ED6425" w:rsidRPr="00682823" w:rsidRDefault="00ED6425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2D186A43" w14:textId="4889CD50" w:rsidR="00ED6425" w:rsidRPr="00682823" w:rsidRDefault="00DC27A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40,763</w:t>
            </w:r>
          </w:p>
        </w:tc>
        <w:tc>
          <w:tcPr>
            <w:tcW w:w="236" w:type="dxa"/>
          </w:tcPr>
          <w:p w14:paraId="1CB162A9" w14:textId="77777777" w:rsidR="00ED6425" w:rsidRPr="00682823" w:rsidRDefault="00ED6425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5C22AA76" w14:textId="70B7623D" w:rsidR="00ED6425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32,190</w:t>
            </w:r>
          </w:p>
        </w:tc>
      </w:tr>
      <w:tr w:rsidR="00262D90" w:rsidRPr="00682823" w14:paraId="46C2A6DB" w14:textId="77777777" w:rsidTr="00280FC4">
        <w:tc>
          <w:tcPr>
            <w:tcW w:w="5670" w:type="dxa"/>
          </w:tcPr>
          <w:p w14:paraId="425F70F8" w14:textId="77777777" w:rsidR="00262D90" w:rsidRPr="00682823" w:rsidRDefault="00262D90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38" w:type="dxa"/>
          </w:tcPr>
          <w:p w14:paraId="627DB1E8" w14:textId="77777777" w:rsidR="00262D90" w:rsidRPr="00682823" w:rsidRDefault="00262D90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0B1F0CFE" w14:textId="3BF4D490" w:rsidR="00262D90" w:rsidRPr="00682823" w:rsidRDefault="00DC27A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2,61</w:t>
            </w:r>
            <w:r w:rsidR="00AF4B3D" w:rsidRPr="0068282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41421B7A" w14:textId="77777777" w:rsidR="00262D90" w:rsidRPr="00682823" w:rsidRDefault="00262D90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202501CC" w14:textId="5C3B8E37" w:rsidR="00262D90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1,951</w:t>
            </w:r>
          </w:p>
        </w:tc>
      </w:tr>
      <w:tr w:rsidR="00262D90" w:rsidRPr="00682823" w14:paraId="27022CAF" w14:textId="77777777" w:rsidTr="00DD6DAF">
        <w:tc>
          <w:tcPr>
            <w:tcW w:w="5670" w:type="dxa"/>
          </w:tcPr>
          <w:p w14:paraId="12C54C39" w14:textId="637124D5" w:rsidR="00262D90" w:rsidRPr="00682823" w:rsidRDefault="00262D90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ผลประโยชน์จ่ายระหว่างปี</w:t>
            </w:r>
          </w:p>
        </w:tc>
        <w:tc>
          <w:tcPr>
            <w:tcW w:w="238" w:type="dxa"/>
          </w:tcPr>
          <w:p w14:paraId="3609F349" w14:textId="77777777" w:rsidR="00262D90" w:rsidRPr="00682823" w:rsidRDefault="00262D90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36C7036C" w14:textId="15D6C46C" w:rsidR="00262D90" w:rsidRPr="00682823" w:rsidRDefault="00DC27A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</w:t>
            </w:r>
            <w:r w:rsidR="00AF4B3D" w:rsidRPr="00682823">
              <w:rPr>
                <w:rFonts w:ascii="Angsana New" w:hAnsi="Angsana New"/>
                <w:sz w:val="26"/>
                <w:szCs w:val="26"/>
              </w:rPr>
              <w:t>5,762)</w:t>
            </w:r>
          </w:p>
        </w:tc>
        <w:tc>
          <w:tcPr>
            <w:tcW w:w="236" w:type="dxa"/>
          </w:tcPr>
          <w:p w14:paraId="0BDB2027" w14:textId="77777777" w:rsidR="00262D90" w:rsidRPr="00682823" w:rsidRDefault="00262D90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706D2A71" w14:textId="1244CDCC" w:rsidR="00262D90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(4,989)</w:t>
            </w:r>
          </w:p>
        </w:tc>
      </w:tr>
      <w:tr w:rsidR="003723AE" w:rsidRPr="00682823" w14:paraId="0BC52A30" w14:textId="77777777" w:rsidTr="00DD6DAF">
        <w:tc>
          <w:tcPr>
            <w:tcW w:w="5670" w:type="dxa"/>
          </w:tcPr>
          <w:p w14:paraId="0889DB54" w14:textId="2A89576D" w:rsidR="003723AE" w:rsidRPr="00682823" w:rsidRDefault="00AF4B3D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โอนไปหนี้สินหมุนเวียนอื่น</w:t>
            </w:r>
          </w:p>
        </w:tc>
        <w:tc>
          <w:tcPr>
            <w:tcW w:w="238" w:type="dxa"/>
          </w:tcPr>
          <w:p w14:paraId="2BAFDAA4" w14:textId="77777777" w:rsidR="003723AE" w:rsidRPr="00682823" w:rsidRDefault="003723AE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1463971A" w14:textId="6EF217AD" w:rsidR="003723AE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(1,045)</w:t>
            </w:r>
          </w:p>
        </w:tc>
        <w:tc>
          <w:tcPr>
            <w:tcW w:w="236" w:type="dxa"/>
          </w:tcPr>
          <w:p w14:paraId="4BA88BE6" w14:textId="77777777" w:rsidR="003723AE" w:rsidRPr="00682823" w:rsidRDefault="003723AE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1C0BCD06" w14:textId="79BCDF77" w:rsidR="003723AE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2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(740)</w:t>
            </w:r>
          </w:p>
        </w:tc>
      </w:tr>
      <w:tr w:rsidR="00AF4B3D" w:rsidRPr="00682823" w14:paraId="207B91B3" w14:textId="77777777" w:rsidTr="009F0A1B">
        <w:tc>
          <w:tcPr>
            <w:tcW w:w="5670" w:type="dxa"/>
          </w:tcPr>
          <w:p w14:paraId="3487FECB" w14:textId="39EB0162" w:rsidR="00AF4B3D" w:rsidRPr="00682823" w:rsidRDefault="00AF4B3D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ขาดทุนจ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x-none"/>
              </w:rPr>
              <w:t>ากการประมาณการตามหลักคณิตศาสตร์ประกันภัย</w:t>
            </w:r>
          </w:p>
        </w:tc>
        <w:tc>
          <w:tcPr>
            <w:tcW w:w="238" w:type="dxa"/>
          </w:tcPr>
          <w:p w14:paraId="6046866A" w14:textId="77777777" w:rsidR="00AF4B3D" w:rsidRPr="00682823" w:rsidRDefault="00AF4B3D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</w:tcPr>
          <w:p w14:paraId="0C9F7417" w14:textId="030539A4" w:rsidR="00AF4B3D" w:rsidRPr="00682823" w:rsidDel="007476A8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17,794</w:t>
            </w:r>
          </w:p>
        </w:tc>
        <w:tc>
          <w:tcPr>
            <w:tcW w:w="236" w:type="dxa"/>
          </w:tcPr>
          <w:p w14:paraId="5C355931" w14:textId="77777777" w:rsidR="00AF4B3D" w:rsidRPr="00682823" w:rsidRDefault="00AF4B3D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</w:tcPr>
          <w:p w14:paraId="05AB878B" w14:textId="2FEBFD44" w:rsidR="00AF4B3D" w:rsidRPr="00682823" w:rsidDel="007476A8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12,355</w:t>
            </w:r>
          </w:p>
        </w:tc>
      </w:tr>
      <w:tr w:rsidR="00014A4B" w:rsidRPr="00682823" w14:paraId="661AA1B1" w14:textId="77777777" w:rsidTr="00DD6DAF">
        <w:tc>
          <w:tcPr>
            <w:tcW w:w="5670" w:type="dxa"/>
          </w:tcPr>
          <w:p w14:paraId="0005A25E" w14:textId="33F03B89" w:rsidR="00014A4B" w:rsidRPr="00682823" w:rsidRDefault="00014A4B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238" w:type="dxa"/>
          </w:tcPr>
          <w:p w14:paraId="73329C47" w14:textId="77777777" w:rsidR="00014A4B" w:rsidRPr="00682823" w:rsidRDefault="00014A4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77A24F78" w14:textId="77777777" w:rsidR="00014A4B" w:rsidRPr="00682823" w:rsidRDefault="00014A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CFAA27" w14:textId="77777777" w:rsidR="00014A4B" w:rsidRPr="00682823" w:rsidRDefault="00014A4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41BF61E0" w14:textId="00D97051" w:rsidR="00014A4B" w:rsidRPr="00682823" w:rsidRDefault="00014A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4A4B" w:rsidRPr="00682823" w14:paraId="319FD82E" w14:textId="77777777" w:rsidTr="008E50F4">
        <w:tc>
          <w:tcPr>
            <w:tcW w:w="5670" w:type="dxa"/>
          </w:tcPr>
          <w:p w14:paraId="26BA02E8" w14:textId="5A086E37" w:rsidR="00014A4B" w:rsidRPr="00682823" w:rsidRDefault="00014A4B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82823"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682823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10196A"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490E3E92" w14:textId="77777777" w:rsidR="00014A4B" w:rsidRPr="00682823" w:rsidRDefault="00014A4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42833B09" w14:textId="6CF9B230" w:rsidR="00014A4B" w:rsidRPr="00682823" w:rsidRDefault="002362D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202,690</w:t>
            </w:r>
          </w:p>
        </w:tc>
        <w:tc>
          <w:tcPr>
            <w:tcW w:w="236" w:type="dxa"/>
          </w:tcPr>
          <w:p w14:paraId="3F7C937F" w14:textId="77777777" w:rsidR="00014A4B" w:rsidRPr="00682823" w:rsidRDefault="00014A4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  <w:tcBorders>
              <w:bottom w:val="double" w:sz="4" w:space="0" w:color="auto"/>
            </w:tcBorders>
          </w:tcPr>
          <w:p w14:paraId="29335710" w14:textId="5762167C" w:rsidR="00014A4B" w:rsidRPr="00682823" w:rsidRDefault="002362D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151,180</w:t>
            </w:r>
          </w:p>
        </w:tc>
      </w:tr>
    </w:tbl>
    <w:p w14:paraId="5C352E9B" w14:textId="77777777" w:rsidR="00A97B12" w:rsidRPr="00682823" w:rsidRDefault="00A97B12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36F49B45" w14:textId="32331F7A" w:rsidR="003F232B" w:rsidRPr="00682823" w:rsidRDefault="0026328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682823">
        <w:rPr>
          <w:rFonts w:ascii="Angsana New" w:hAnsi="Angsana New"/>
          <w:sz w:val="26"/>
          <w:szCs w:val="26"/>
        </w:rPr>
        <w:t>31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="00270F5B" w:rsidRPr="00682823">
        <w:rPr>
          <w:rFonts w:ascii="Angsana New" w:hAnsi="Angsana New"/>
          <w:sz w:val="26"/>
          <w:szCs w:val="26"/>
          <w:cs/>
        </w:rPr>
        <w:t>กลุ่ม</w:t>
      </w:r>
      <w:r w:rsidR="003F232B" w:rsidRPr="00682823">
        <w:rPr>
          <w:rFonts w:ascii="Angsana New" w:hAnsi="Angsana New"/>
          <w:sz w:val="26"/>
          <w:szCs w:val="26"/>
          <w:cs/>
        </w:rPr>
        <w:t>บริษัท</w:t>
      </w:r>
      <w:r w:rsidR="00270F5B" w:rsidRPr="00682823">
        <w:rPr>
          <w:rFonts w:ascii="Angsana New" w:hAnsi="Angsana New"/>
          <w:sz w:val="26"/>
          <w:szCs w:val="26"/>
          <w:cs/>
        </w:rPr>
        <w:t>ยูนิค</w:t>
      </w:r>
      <w:r w:rsidR="003F232B" w:rsidRPr="00682823">
        <w:rPr>
          <w:rFonts w:ascii="Angsana New" w:hAnsi="Angsana New"/>
          <w:sz w:val="26"/>
          <w:szCs w:val="26"/>
          <w:cs/>
        </w:rPr>
        <w:t xml:space="preserve">คาดว่าจะจ่ายชำระผลประโยชน์ระยะยาวของพนักงานภายใน </w:t>
      </w:r>
      <w:r w:rsidR="000E77FB" w:rsidRPr="00682823">
        <w:rPr>
          <w:rFonts w:ascii="Angsana New" w:hAnsi="Angsana New"/>
          <w:sz w:val="26"/>
          <w:szCs w:val="26"/>
        </w:rPr>
        <w:t xml:space="preserve">12 </w:t>
      </w:r>
      <w:r w:rsidR="000E77FB" w:rsidRPr="00682823">
        <w:rPr>
          <w:rFonts w:ascii="Angsana New" w:hAnsi="Angsana New"/>
          <w:sz w:val="26"/>
          <w:szCs w:val="26"/>
          <w:cs/>
        </w:rPr>
        <w:t>เดือน</w:t>
      </w:r>
      <w:r w:rsidR="003F232B" w:rsidRPr="00682823">
        <w:rPr>
          <w:rFonts w:ascii="Angsana New" w:hAnsi="Angsana New"/>
          <w:sz w:val="26"/>
          <w:szCs w:val="26"/>
          <w:cs/>
        </w:rPr>
        <w:t>ข้างหน้า เป็นจำนวน</w:t>
      </w:r>
      <w:r w:rsidRPr="00682823">
        <w:rPr>
          <w:rFonts w:ascii="Angsana New" w:hAnsi="Angsana New"/>
          <w:sz w:val="26"/>
          <w:szCs w:val="26"/>
          <w:cs/>
        </w:rPr>
        <w:t>เงิน</w:t>
      </w:r>
      <w:r w:rsidR="003F232B" w:rsidRPr="00682823">
        <w:rPr>
          <w:rFonts w:ascii="Angsana New" w:hAnsi="Angsana New"/>
          <w:sz w:val="26"/>
          <w:szCs w:val="26"/>
          <w:cs/>
        </w:rPr>
        <w:t xml:space="preserve"> </w:t>
      </w:r>
      <w:r w:rsidR="00C5422B" w:rsidRPr="00682823">
        <w:rPr>
          <w:rFonts w:ascii="Angsana New" w:hAnsi="Angsana New"/>
          <w:sz w:val="26"/>
          <w:szCs w:val="26"/>
        </w:rPr>
        <w:t>104.7</w:t>
      </w:r>
      <w:r w:rsidR="003F232B" w:rsidRPr="00682823">
        <w:rPr>
          <w:rFonts w:ascii="Angsana New" w:hAnsi="Angsana New"/>
          <w:sz w:val="26"/>
          <w:szCs w:val="26"/>
        </w:rPr>
        <w:t xml:space="preserve"> </w:t>
      </w:r>
      <w:r w:rsidR="003F232B" w:rsidRPr="00682823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682823">
        <w:rPr>
          <w:rFonts w:ascii="Angsana New" w:hAnsi="Angsana New"/>
          <w:sz w:val="26"/>
          <w:szCs w:val="26"/>
          <w:cs/>
        </w:rPr>
        <w:t>และ</w:t>
      </w:r>
      <w:r w:rsidR="003F232B" w:rsidRPr="00682823">
        <w:rPr>
          <w:rFonts w:ascii="Angsana New" w:hAnsi="Angsana New"/>
          <w:sz w:val="26"/>
          <w:szCs w:val="26"/>
        </w:rPr>
        <w:t xml:space="preserve"> </w:t>
      </w:r>
      <w:r w:rsidR="00A30FD0" w:rsidRPr="00682823">
        <w:rPr>
          <w:rFonts w:ascii="Angsana New" w:hAnsi="Angsana New"/>
          <w:sz w:val="26"/>
          <w:szCs w:val="26"/>
        </w:rPr>
        <w:t>68.5</w:t>
      </w:r>
      <w:r w:rsidR="003F232B" w:rsidRPr="00682823">
        <w:rPr>
          <w:rFonts w:ascii="Angsana New" w:hAnsi="Angsana New"/>
          <w:sz w:val="26"/>
          <w:szCs w:val="26"/>
        </w:rPr>
        <w:t xml:space="preserve"> </w:t>
      </w:r>
      <w:r w:rsidR="003F232B" w:rsidRPr="00682823">
        <w:rPr>
          <w:rFonts w:ascii="Angsana New" w:hAnsi="Angsana New"/>
          <w:sz w:val="26"/>
          <w:szCs w:val="26"/>
          <w:cs/>
        </w:rPr>
        <w:t>ล้านบาท</w:t>
      </w:r>
      <w:r w:rsidRPr="00682823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3F232B" w:rsidRPr="00682823">
        <w:rPr>
          <w:rFonts w:ascii="Angsana New" w:hAnsi="Angsana New"/>
          <w:sz w:val="26"/>
          <w:szCs w:val="26"/>
          <w:cs/>
        </w:rPr>
        <w:t xml:space="preserve"> </w:t>
      </w:r>
      <w:r w:rsidR="003F232B" w:rsidRPr="00682823">
        <w:rPr>
          <w:rFonts w:ascii="Angsana New" w:hAnsi="Angsana New"/>
          <w:sz w:val="26"/>
          <w:szCs w:val="26"/>
        </w:rPr>
        <w:t>(</w:t>
      </w:r>
      <w:r w:rsidR="003F232B" w:rsidRPr="00682823">
        <w:rPr>
          <w:rFonts w:ascii="Angsana New" w:hAnsi="Angsana New"/>
          <w:sz w:val="26"/>
          <w:szCs w:val="26"/>
          <w:cs/>
        </w:rPr>
        <w:t>ของบริษัทจำนวน</w:t>
      </w:r>
      <w:r w:rsidRPr="00682823">
        <w:rPr>
          <w:rFonts w:ascii="Angsana New" w:hAnsi="Angsana New"/>
          <w:sz w:val="26"/>
          <w:szCs w:val="26"/>
          <w:cs/>
        </w:rPr>
        <w:t>เงิน</w:t>
      </w:r>
      <w:r w:rsidR="003F232B" w:rsidRPr="00682823">
        <w:rPr>
          <w:rFonts w:ascii="Angsana New" w:hAnsi="Angsana New"/>
          <w:sz w:val="26"/>
          <w:szCs w:val="26"/>
          <w:cs/>
        </w:rPr>
        <w:t xml:space="preserve"> </w:t>
      </w:r>
      <w:r w:rsidR="00C5422B" w:rsidRPr="00682823">
        <w:rPr>
          <w:rFonts w:ascii="Angsana New" w:hAnsi="Angsana New"/>
          <w:sz w:val="26"/>
          <w:szCs w:val="26"/>
        </w:rPr>
        <w:t>77.9</w:t>
      </w:r>
      <w:r w:rsidR="003F232B" w:rsidRPr="00682823">
        <w:rPr>
          <w:rFonts w:ascii="Angsana New" w:hAnsi="Angsana New"/>
          <w:sz w:val="26"/>
          <w:szCs w:val="26"/>
        </w:rPr>
        <w:t xml:space="preserve"> </w:t>
      </w:r>
      <w:r w:rsidR="003F232B" w:rsidRPr="00682823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682823">
        <w:rPr>
          <w:rFonts w:ascii="Angsana New" w:hAnsi="Angsana New"/>
          <w:sz w:val="26"/>
          <w:szCs w:val="26"/>
          <w:cs/>
        </w:rPr>
        <w:t>และ</w:t>
      </w:r>
      <w:r w:rsidR="003F232B" w:rsidRPr="00682823">
        <w:rPr>
          <w:rFonts w:ascii="Angsana New" w:hAnsi="Angsana New"/>
          <w:sz w:val="26"/>
          <w:szCs w:val="26"/>
        </w:rPr>
        <w:t xml:space="preserve"> </w:t>
      </w:r>
      <w:r w:rsidR="00A30FD0" w:rsidRPr="00682823">
        <w:rPr>
          <w:rFonts w:ascii="Angsana New" w:hAnsi="Angsana New"/>
          <w:sz w:val="26"/>
          <w:szCs w:val="26"/>
        </w:rPr>
        <w:t>51.3</w:t>
      </w:r>
      <w:r w:rsidR="003F232B" w:rsidRPr="00682823">
        <w:rPr>
          <w:rFonts w:ascii="Angsana New" w:hAnsi="Angsana New"/>
          <w:sz w:val="26"/>
          <w:szCs w:val="26"/>
        </w:rPr>
        <w:t xml:space="preserve"> </w:t>
      </w:r>
      <w:r w:rsidR="003F232B" w:rsidRPr="00682823">
        <w:rPr>
          <w:rFonts w:ascii="Angsana New" w:hAnsi="Angsana New"/>
          <w:sz w:val="26"/>
          <w:szCs w:val="26"/>
          <w:cs/>
        </w:rPr>
        <w:t>ล้านบาท</w:t>
      </w:r>
      <w:r w:rsidRPr="00682823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3F232B" w:rsidRPr="00682823">
        <w:rPr>
          <w:rFonts w:ascii="Angsana New" w:hAnsi="Angsana New"/>
          <w:sz w:val="26"/>
          <w:szCs w:val="26"/>
        </w:rPr>
        <w:t>)</w:t>
      </w:r>
    </w:p>
    <w:p w14:paraId="4DE57463" w14:textId="77777777" w:rsidR="003F232B" w:rsidRPr="00682823" w:rsidRDefault="003F232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FEDA22C" w14:textId="40ECFEF6" w:rsidR="00F54E38" w:rsidRPr="00682823" w:rsidRDefault="00F54E38" w:rsidP="0068282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จำนวนที่รับรู้ในงบกำไรขาดทุนเบ็ดเสร็จสำหรับ</w:t>
      </w:r>
      <w:r w:rsidR="00A36001" w:rsidRPr="00682823">
        <w:rPr>
          <w:rFonts w:ascii="Angsana New" w:hAnsi="Angsana New"/>
          <w:sz w:val="26"/>
          <w:szCs w:val="26"/>
          <w:cs/>
        </w:rPr>
        <w:t>แต่ละ</w:t>
      </w:r>
      <w:r w:rsidRPr="00682823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31 </w:t>
      </w:r>
      <w:r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="00A36001" w:rsidRPr="00682823">
        <w:rPr>
          <w:rFonts w:ascii="Angsana New" w:hAnsi="Angsana New"/>
          <w:sz w:val="26"/>
          <w:szCs w:val="26"/>
          <w:cs/>
        </w:rPr>
        <w:t xml:space="preserve"> 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6A733EEF" w14:textId="77777777" w:rsidR="00F54E38" w:rsidRPr="00682823" w:rsidRDefault="00F54E38" w:rsidP="00682823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98"/>
        <w:gridCol w:w="1080"/>
        <w:gridCol w:w="270"/>
        <w:gridCol w:w="1080"/>
        <w:gridCol w:w="270"/>
        <w:gridCol w:w="1080"/>
        <w:gridCol w:w="270"/>
        <w:gridCol w:w="1080"/>
      </w:tblGrid>
      <w:tr w:rsidR="0038264E" w:rsidRPr="00682823" w14:paraId="294DABD9" w14:textId="77777777" w:rsidTr="00FE07FD">
        <w:tc>
          <w:tcPr>
            <w:tcW w:w="4698" w:type="dxa"/>
          </w:tcPr>
          <w:p w14:paraId="62424591" w14:textId="77777777" w:rsidR="0038264E" w:rsidRPr="00682823" w:rsidRDefault="0038264E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2373B75A" w14:textId="77777777" w:rsidR="0038264E" w:rsidRPr="00682823" w:rsidRDefault="0038264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8264E" w:rsidRPr="00682823" w14:paraId="337816E6" w14:textId="77777777" w:rsidTr="00FE07FD">
        <w:tc>
          <w:tcPr>
            <w:tcW w:w="4698" w:type="dxa"/>
          </w:tcPr>
          <w:p w14:paraId="23C6677F" w14:textId="77777777" w:rsidR="0038264E" w:rsidRPr="00682823" w:rsidRDefault="0038264E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7D2771" w14:textId="77777777" w:rsidR="0038264E" w:rsidRPr="00682823" w:rsidRDefault="0038264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5EC54A" w14:textId="77777777" w:rsidR="0038264E" w:rsidRPr="00682823" w:rsidRDefault="0038264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FC353F0" w14:textId="77777777" w:rsidR="0038264E" w:rsidRPr="00682823" w:rsidRDefault="0038264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7808" w:rsidRPr="00682823" w14:paraId="5E03D4AA" w14:textId="77777777" w:rsidTr="00FE07FD">
        <w:tc>
          <w:tcPr>
            <w:tcW w:w="4698" w:type="dxa"/>
          </w:tcPr>
          <w:p w14:paraId="21134102" w14:textId="77777777" w:rsidR="00737808" w:rsidRPr="00682823" w:rsidRDefault="00737808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B1C031" w14:textId="71C03771" w:rsidR="00737808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027092C" w14:textId="77777777" w:rsidR="00737808" w:rsidRPr="00682823" w:rsidRDefault="0073780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9789B7" w14:textId="4DE54E96" w:rsidR="00737808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48B1C2F" w14:textId="77777777" w:rsidR="00737808" w:rsidRPr="00682823" w:rsidDel="006A72A2" w:rsidRDefault="0073780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C4DD5C" w14:textId="25F6E862" w:rsidR="00737808" w:rsidRPr="00682823" w:rsidDel="006A72A2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66D0BA9" w14:textId="77777777" w:rsidR="00737808" w:rsidRPr="00682823" w:rsidDel="006A72A2" w:rsidRDefault="0073780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501D4" w14:textId="59BF9F4B" w:rsidR="00737808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63817" w:rsidRPr="00682823" w14:paraId="73A49CB1" w14:textId="77777777" w:rsidTr="00FE07FD">
        <w:tc>
          <w:tcPr>
            <w:tcW w:w="4698" w:type="dxa"/>
          </w:tcPr>
          <w:p w14:paraId="540275DE" w14:textId="77777777" w:rsidR="00663817" w:rsidRPr="00682823" w:rsidRDefault="00663817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ในกำไรสำหรับปี </w:t>
            </w:r>
            <w:r w:rsidRPr="0068282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0A601" w14:textId="77777777" w:rsidR="00663817" w:rsidRPr="00682823" w:rsidRDefault="0066381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9D64D4" w14:textId="77777777" w:rsidR="00663817" w:rsidRPr="00682823" w:rsidRDefault="0066381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320B94" w14:textId="77777777" w:rsidR="00663817" w:rsidRPr="00682823" w:rsidRDefault="0066381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F3228E" w14:textId="77777777" w:rsidR="00663817" w:rsidRPr="00682823" w:rsidRDefault="0066381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8169BD" w14:textId="77777777" w:rsidR="00663817" w:rsidRPr="00682823" w:rsidRDefault="0066381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C274CA" w14:textId="77777777" w:rsidR="00663817" w:rsidRPr="00682823" w:rsidRDefault="0066381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075069" w14:textId="77777777" w:rsidR="00663817" w:rsidRPr="00682823" w:rsidRDefault="0066381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4B3D" w:rsidRPr="00682823" w14:paraId="5A8D4F9E" w14:textId="77777777" w:rsidTr="00FE07FD">
        <w:tc>
          <w:tcPr>
            <w:tcW w:w="4698" w:type="dxa"/>
          </w:tcPr>
          <w:p w14:paraId="0D1C1642" w14:textId="77777777" w:rsidR="00AF4B3D" w:rsidRPr="00682823" w:rsidRDefault="00AF4B3D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098EA172" w14:textId="4B532DE5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40,763</w:t>
            </w:r>
          </w:p>
        </w:tc>
        <w:tc>
          <w:tcPr>
            <w:tcW w:w="270" w:type="dxa"/>
          </w:tcPr>
          <w:p w14:paraId="3FD4401F" w14:textId="77777777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ACB775" w14:textId="61367EE4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9,100</w:t>
            </w:r>
          </w:p>
        </w:tc>
        <w:tc>
          <w:tcPr>
            <w:tcW w:w="270" w:type="dxa"/>
          </w:tcPr>
          <w:p w14:paraId="1906E750" w14:textId="77777777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E49971" w14:textId="48F87261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32,190</w:t>
            </w:r>
          </w:p>
        </w:tc>
        <w:tc>
          <w:tcPr>
            <w:tcW w:w="270" w:type="dxa"/>
          </w:tcPr>
          <w:p w14:paraId="34DF526D" w14:textId="77777777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69F949" w14:textId="289C086A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6,792</w:t>
            </w:r>
          </w:p>
        </w:tc>
      </w:tr>
      <w:tr w:rsidR="00AF4B3D" w:rsidRPr="00682823" w14:paraId="5822B838" w14:textId="77777777" w:rsidTr="00FE07FD">
        <w:tc>
          <w:tcPr>
            <w:tcW w:w="4698" w:type="dxa"/>
          </w:tcPr>
          <w:p w14:paraId="7A344207" w14:textId="77777777" w:rsidR="00AF4B3D" w:rsidRPr="00682823" w:rsidRDefault="00AF4B3D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41D5FA62" w14:textId="51148AB3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2,610</w:t>
            </w:r>
          </w:p>
        </w:tc>
        <w:tc>
          <w:tcPr>
            <w:tcW w:w="270" w:type="dxa"/>
          </w:tcPr>
          <w:p w14:paraId="48F3548C" w14:textId="77777777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FF5B9F" w14:textId="07EF44CB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2,458</w:t>
            </w:r>
          </w:p>
        </w:tc>
        <w:tc>
          <w:tcPr>
            <w:tcW w:w="270" w:type="dxa"/>
          </w:tcPr>
          <w:p w14:paraId="146AB7A9" w14:textId="77777777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147A27" w14:textId="7E48DE28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1,951</w:t>
            </w:r>
          </w:p>
        </w:tc>
        <w:tc>
          <w:tcPr>
            <w:tcW w:w="270" w:type="dxa"/>
          </w:tcPr>
          <w:p w14:paraId="759F0700" w14:textId="77777777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DC8D39" w14:textId="41A6A0FE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1,855</w:t>
            </w:r>
          </w:p>
        </w:tc>
      </w:tr>
      <w:tr w:rsidR="00AF4B3D" w:rsidRPr="00682823" w14:paraId="531630B8" w14:textId="77777777" w:rsidTr="00FE07FD">
        <w:tc>
          <w:tcPr>
            <w:tcW w:w="4698" w:type="dxa"/>
          </w:tcPr>
          <w:p w14:paraId="24C55FFF" w14:textId="015D55E0" w:rsidR="00AF4B3D" w:rsidRPr="00682823" w:rsidRDefault="00FE07FD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 w:right="-3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กลับรายการ</w:t>
            </w: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ผลประโยชน์พนักงานที่ไม่ได้ใช้</w:t>
            </w:r>
          </w:p>
        </w:tc>
        <w:tc>
          <w:tcPr>
            <w:tcW w:w="1080" w:type="dxa"/>
          </w:tcPr>
          <w:p w14:paraId="43008A69" w14:textId="407A282C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0" w:type="dxa"/>
          </w:tcPr>
          <w:p w14:paraId="06CAB0A5" w14:textId="77777777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E75CE5" w14:textId="7F723773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(12,845)</w:t>
            </w:r>
          </w:p>
        </w:tc>
        <w:tc>
          <w:tcPr>
            <w:tcW w:w="270" w:type="dxa"/>
          </w:tcPr>
          <w:p w14:paraId="4EE38473" w14:textId="77777777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5CFFA8" w14:textId="3BACE55A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70" w:type="dxa"/>
          </w:tcPr>
          <w:p w14:paraId="4FC87545" w14:textId="77777777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47BC78" w14:textId="79965F58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(12,845)</w:t>
            </w:r>
          </w:p>
        </w:tc>
      </w:tr>
      <w:tr w:rsidR="00A255A2" w:rsidRPr="00682823" w14:paraId="378B2144" w14:textId="77777777" w:rsidTr="00FE07FD">
        <w:tc>
          <w:tcPr>
            <w:tcW w:w="4698" w:type="dxa"/>
          </w:tcPr>
          <w:p w14:paraId="1557D69E" w14:textId="0930C2B7" w:rsidR="00A255A2" w:rsidRPr="00682823" w:rsidRDefault="00A255A2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ใน</w:t>
            </w:r>
            <w:r w:rsidR="00FA40FC" w:rsidRPr="0068282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เบ็ดเสร็จอื่นสำหรับปี </w:t>
            </w:r>
            <w:r w:rsidRPr="0068282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80" w:type="dxa"/>
          </w:tcPr>
          <w:p w14:paraId="65D121B8" w14:textId="09D2F97F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078422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64E297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55BDAF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5A9BBF" w14:textId="30201FC4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15B891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5665C6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4B3D" w:rsidRPr="00682823" w14:paraId="03934EBD" w14:textId="77777777" w:rsidTr="00FE07FD">
        <w:tc>
          <w:tcPr>
            <w:tcW w:w="4698" w:type="dxa"/>
          </w:tcPr>
          <w:p w14:paraId="6F87FA5A" w14:textId="4B25A313" w:rsidR="00AF4B3D" w:rsidRPr="00682823" w:rsidRDefault="002B2EF4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ขาดทุนจ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x-none"/>
              </w:rPr>
              <w:t>ากการประมาณการ</w:t>
            </w:r>
            <w:r w:rsidR="00AF4B3D" w:rsidRPr="00682823">
              <w:rPr>
                <w:rFonts w:ascii="Angsana New" w:hAnsi="Angsana New"/>
                <w:sz w:val="26"/>
                <w:szCs w:val="26"/>
                <w:cs/>
                <w:lang w:val="x-none"/>
              </w:rPr>
              <w:t>ตามหลักคณิตศาสตร์ประกันภัย</w:t>
            </w:r>
          </w:p>
        </w:tc>
        <w:tc>
          <w:tcPr>
            <w:tcW w:w="1080" w:type="dxa"/>
          </w:tcPr>
          <w:p w14:paraId="4E9C47EE" w14:textId="34548198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17,794</w:t>
            </w:r>
          </w:p>
        </w:tc>
        <w:tc>
          <w:tcPr>
            <w:tcW w:w="270" w:type="dxa"/>
          </w:tcPr>
          <w:p w14:paraId="5C804B67" w14:textId="77777777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D9955F" w14:textId="603BB547" w:rsidR="00AF4B3D" w:rsidRPr="00682823" w:rsidDel="0038264E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7,378</w:t>
            </w:r>
          </w:p>
        </w:tc>
        <w:tc>
          <w:tcPr>
            <w:tcW w:w="270" w:type="dxa"/>
          </w:tcPr>
          <w:p w14:paraId="76442703" w14:textId="77777777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99A590" w14:textId="275CB888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12,355</w:t>
            </w:r>
          </w:p>
        </w:tc>
        <w:tc>
          <w:tcPr>
            <w:tcW w:w="270" w:type="dxa"/>
          </w:tcPr>
          <w:p w14:paraId="34714860" w14:textId="77777777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F25427" w14:textId="3243B83C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7,663</w:t>
            </w:r>
          </w:p>
        </w:tc>
      </w:tr>
      <w:tr w:rsidR="00AF4B3D" w:rsidRPr="00682823" w14:paraId="6C595E55" w14:textId="77777777" w:rsidTr="00FE07FD">
        <w:tc>
          <w:tcPr>
            <w:tcW w:w="4698" w:type="dxa"/>
          </w:tcPr>
          <w:p w14:paraId="454051CC" w14:textId="77777777" w:rsidR="00AF4B3D" w:rsidRPr="00682823" w:rsidRDefault="00AF4B3D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8ECE3C" w14:textId="3876ABA5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61,167</w:t>
            </w:r>
          </w:p>
        </w:tc>
        <w:tc>
          <w:tcPr>
            <w:tcW w:w="270" w:type="dxa"/>
          </w:tcPr>
          <w:p w14:paraId="348AA672" w14:textId="77777777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20244D" w14:textId="22E5032A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6,091</w:t>
            </w:r>
          </w:p>
        </w:tc>
        <w:tc>
          <w:tcPr>
            <w:tcW w:w="270" w:type="dxa"/>
          </w:tcPr>
          <w:p w14:paraId="5A1D8359" w14:textId="77777777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44E452" w14:textId="4C0CA015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46,496</w:t>
            </w:r>
          </w:p>
        </w:tc>
        <w:tc>
          <w:tcPr>
            <w:tcW w:w="270" w:type="dxa"/>
          </w:tcPr>
          <w:p w14:paraId="22F7E25A" w14:textId="77777777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B351E4" w14:textId="6A8F5996" w:rsidR="00AF4B3D" w:rsidRPr="00682823" w:rsidRDefault="00AF4B3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3,465</w:t>
            </w:r>
          </w:p>
        </w:tc>
      </w:tr>
    </w:tbl>
    <w:p w14:paraId="73985357" w14:textId="324D0C6D" w:rsidR="00F54E38" w:rsidRPr="00682823" w:rsidRDefault="00F54E38" w:rsidP="0068282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35C237A1" w14:textId="77777777" w:rsidR="00F54E38" w:rsidRPr="00682823" w:rsidRDefault="00F54E38" w:rsidP="00682823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360"/>
        <w:gridCol w:w="2160"/>
        <w:gridCol w:w="284"/>
        <w:gridCol w:w="2236"/>
      </w:tblGrid>
      <w:tr w:rsidR="00C97977" w:rsidRPr="00682823" w14:paraId="5AC270CF" w14:textId="77777777" w:rsidTr="00571E66">
        <w:tc>
          <w:tcPr>
            <w:tcW w:w="4590" w:type="dxa"/>
          </w:tcPr>
          <w:p w14:paraId="76DCDB40" w14:textId="77777777" w:rsidR="00E24271" w:rsidRPr="00682823" w:rsidRDefault="00E24271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11D41632" w14:textId="77777777" w:rsidR="00E24271" w:rsidRPr="00682823" w:rsidRDefault="00E2427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0643E07" w14:textId="36881C8A" w:rsidR="00E24271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70AC5F6B" w14:textId="77777777" w:rsidR="00E24271" w:rsidRPr="00682823" w:rsidRDefault="00E2427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14:paraId="1FD573A6" w14:textId="186A4026" w:rsidR="00E24271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2B2EF4" w:rsidRPr="00682823" w14:paraId="599F2321" w14:textId="77777777" w:rsidTr="00571E66">
        <w:tc>
          <w:tcPr>
            <w:tcW w:w="4590" w:type="dxa"/>
          </w:tcPr>
          <w:p w14:paraId="706E964E" w14:textId="77777777" w:rsidR="002B2EF4" w:rsidRPr="00682823" w:rsidRDefault="002B2EF4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60" w:type="dxa"/>
          </w:tcPr>
          <w:p w14:paraId="5D8917C2" w14:textId="77777777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F615D31" w14:textId="7EAEEADA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2.15</w:t>
            </w:r>
          </w:p>
        </w:tc>
        <w:tc>
          <w:tcPr>
            <w:tcW w:w="284" w:type="dxa"/>
          </w:tcPr>
          <w:p w14:paraId="05411A57" w14:textId="77777777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6" w:type="dxa"/>
            <w:tcBorders>
              <w:top w:val="single" w:sz="4" w:space="0" w:color="auto"/>
            </w:tcBorders>
          </w:tcPr>
          <w:p w14:paraId="2D9C20B2" w14:textId="2D17C9C1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2.</w:t>
            </w:r>
            <w:r w:rsidR="00DE0957" w:rsidRPr="00682823">
              <w:rPr>
                <w:rFonts w:ascii="Angsana New" w:hAnsi="Angsana New" w:hint="cs"/>
                <w:sz w:val="26"/>
                <w:szCs w:val="26"/>
                <w:cs/>
              </w:rPr>
              <w:t>85</w:t>
            </w:r>
          </w:p>
        </w:tc>
      </w:tr>
      <w:tr w:rsidR="002B2EF4" w:rsidRPr="00682823" w14:paraId="6605D3E4" w14:textId="77777777" w:rsidTr="00571E66">
        <w:tc>
          <w:tcPr>
            <w:tcW w:w="4590" w:type="dxa"/>
          </w:tcPr>
          <w:p w14:paraId="49139A5B" w14:textId="77777777" w:rsidR="002B2EF4" w:rsidRPr="00682823" w:rsidRDefault="002B2EF4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360" w:type="dxa"/>
          </w:tcPr>
          <w:p w14:paraId="10156815" w14:textId="77777777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046AAFF" w14:textId="4EA98C05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82823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284" w:type="dxa"/>
          </w:tcPr>
          <w:p w14:paraId="521AC969" w14:textId="77777777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6" w:type="dxa"/>
          </w:tcPr>
          <w:p w14:paraId="68AD93A3" w14:textId="1CBEA21A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82823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</w:tr>
      <w:tr w:rsidR="002B2EF4" w:rsidRPr="00682823" w14:paraId="2101759E" w14:textId="77777777" w:rsidTr="00571E66">
        <w:tc>
          <w:tcPr>
            <w:tcW w:w="4590" w:type="dxa"/>
          </w:tcPr>
          <w:p w14:paraId="089EBF74" w14:textId="77777777" w:rsidR="002B2EF4" w:rsidRPr="00682823" w:rsidRDefault="002B2EF4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60" w:type="dxa"/>
          </w:tcPr>
          <w:p w14:paraId="4D236EA7" w14:textId="77777777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6358C845" w14:textId="596D72BB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82823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84" w:type="dxa"/>
          </w:tcPr>
          <w:p w14:paraId="6007E378" w14:textId="77777777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236" w:type="dxa"/>
          </w:tcPr>
          <w:p w14:paraId="29AE5BB8" w14:textId="18BA639C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82823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</w:tr>
      <w:tr w:rsidR="002B2EF4" w:rsidRPr="00682823" w14:paraId="5DD07FD3" w14:textId="77777777" w:rsidTr="00571E66">
        <w:tc>
          <w:tcPr>
            <w:tcW w:w="4590" w:type="dxa"/>
          </w:tcPr>
          <w:p w14:paraId="5009E4B9" w14:textId="77777777" w:rsidR="002B2EF4" w:rsidRPr="00682823" w:rsidRDefault="002B2EF4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60" w:type="dxa"/>
          </w:tcPr>
          <w:p w14:paraId="26985B22" w14:textId="77777777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3DECFD98" w14:textId="56D764BF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82823">
              <w:rPr>
                <w:rFonts w:ascii="Angsana New" w:hAnsi="Angsana New"/>
                <w:sz w:val="26"/>
                <w:szCs w:val="26"/>
              </w:rPr>
              <w:t>6.45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ถึงร้อยละ </w:t>
            </w:r>
            <w:r w:rsidRPr="00682823">
              <w:rPr>
                <w:rFonts w:ascii="Angsana New" w:hAnsi="Angsana New"/>
                <w:sz w:val="26"/>
                <w:szCs w:val="26"/>
              </w:rPr>
              <w:t>34.38</w:t>
            </w:r>
          </w:p>
        </w:tc>
        <w:tc>
          <w:tcPr>
            <w:tcW w:w="284" w:type="dxa"/>
          </w:tcPr>
          <w:p w14:paraId="47C98CAE" w14:textId="77777777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236" w:type="dxa"/>
          </w:tcPr>
          <w:p w14:paraId="1A26CE99" w14:textId="364F2E90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682823">
              <w:rPr>
                <w:rFonts w:ascii="Angsana New" w:hAnsi="Angsana New"/>
                <w:sz w:val="26"/>
                <w:szCs w:val="26"/>
              </w:rPr>
              <w:t>6.45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ถึงร้อยละ </w:t>
            </w:r>
            <w:r w:rsidRPr="00682823">
              <w:rPr>
                <w:rFonts w:ascii="Angsana New" w:hAnsi="Angsana New"/>
                <w:sz w:val="26"/>
                <w:szCs w:val="26"/>
              </w:rPr>
              <w:t>34.38</w:t>
            </w:r>
          </w:p>
        </w:tc>
      </w:tr>
      <w:tr w:rsidR="002B2EF4" w:rsidRPr="00682823" w14:paraId="337814AC" w14:textId="77777777" w:rsidTr="00571E66">
        <w:tc>
          <w:tcPr>
            <w:tcW w:w="4590" w:type="dxa"/>
          </w:tcPr>
          <w:p w14:paraId="22C49CFE" w14:textId="77777777" w:rsidR="002B2EF4" w:rsidRPr="00682823" w:rsidRDefault="002B2EF4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60" w:type="dxa"/>
          </w:tcPr>
          <w:p w14:paraId="6BC77FDB" w14:textId="77777777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</w:tcPr>
          <w:p w14:paraId="5F80EE9D" w14:textId="2040D40C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105%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ของ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TMO2017</w:t>
            </w:r>
          </w:p>
        </w:tc>
        <w:tc>
          <w:tcPr>
            <w:tcW w:w="284" w:type="dxa"/>
          </w:tcPr>
          <w:p w14:paraId="704EF930" w14:textId="77777777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236" w:type="dxa"/>
          </w:tcPr>
          <w:p w14:paraId="20BAA5D1" w14:textId="7AD96291" w:rsidR="002B2EF4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105%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ของ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TMO2017</w:t>
            </w:r>
          </w:p>
        </w:tc>
      </w:tr>
    </w:tbl>
    <w:p w14:paraId="399D093C" w14:textId="1AD03522" w:rsidR="00262D90" w:rsidRPr="00682823" w:rsidRDefault="00262D9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x-none" w:eastAsia="x-none"/>
        </w:rPr>
      </w:pPr>
    </w:p>
    <w:p w14:paraId="30E72A93" w14:textId="1F95319D" w:rsidR="009334C2" w:rsidRPr="00682823" w:rsidRDefault="009334C2" w:rsidP="0068282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  <w:cs/>
        </w:rPr>
        <w:t xml:space="preserve">การวิเคราะห์ความอ่อนไหว </w:t>
      </w:r>
      <w:r w:rsidRPr="00682823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2F591588" w14:textId="77777777" w:rsidR="009334C2" w:rsidRPr="00682823" w:rsidRDefault="009334C2" w:rsidP="00682823">
      <w:pPr>
        <w:jc w:val="thaiDistribute"/>
        <w:rPr>
          <w:rFonts w:ascii="Angsana New" w:hAnsi="Angsana New"/>
          <w:sz w:val="26"/>
          <w:szCs w:val="26"/>
        </w:rPr>
      </w:pPr>
    </w:p>
    <w:p w14:paraId="079BCADE" w14:textId="081BA419" w:rsidR="009334C2" w:rsidRPr="00682823" w:rsidRDefault="009334C2" w:rsidP="0068282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การเปลี่ยนแปลงในแต่ละข้อสมมติ</w:t>
      </w:r>
      <w:r w:rsidR="005D4A7A" w:rsidRPr="00682823">
        <w:rPr>
          <w:rFonts w:ascii="Angsana New" w:hAnsi="Angsana New"/>
          <w:sz w:val="26"/>
          <w:szCs w:val="26"/>
          <w:cs/>
        </w:rPr>
        <w:t>ฐาน</w:t>
      </w:r>
      <w:r w:rsidRPr="00682823">
        <w:rPr>
          <w:rFonts w:ascii="Angsana New" w:hAnsi="Angsana New"/>
          <w:sz w:val="26"/>
          <w:szCs w:val="26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</w:t>
      </w:r>
      <w:r w:rsidR="005D4A7A" w:rsidRPr="00682823">
        <w:rPr>
          <w:rFonts w:ascii="Angsana New" w:hAnsi="Angsana New"/>
          <w:sz w:val="26"/>
          <w:szCs w:val="26"/>
          <w:cs/>
        </w:rPr>
        <w:t>ฐาน</w:t>
      </w:r>
      <w:r w:rsidRPr="00682823">
        <w:rPr>
          <w:rFonts w:ascii="Angsana New" w:hAnsi="Angsana New"/>
          <w:sz w:val="26"/>
          <w:szCs w:val="26"/>
          <w:cs/>
        </w:rPr>
        <w:t>อื่น</w:t>
      </w:r>
      <w:r w:rsidR="009947CB"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ๆ คงที่ จะมีผลกระทบต่อประมาณการหนี้สินผลประโยชน์พนักงานเมื่อเกษียณอายุเป็นจำนวนเงินดังต่อไปนี้</w:t>
      </w:r>
    </w:p>
    <w:p w14:paraId="7EC24C8F" w14:textId="77777777" w:rsidR="00CF4392" w:rsidRPr="00682823" w:rsidRDefault="00CF4392" w:rsidP="00682823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"/>
        <w:gridCol w:w="4158"/>
        <w:gridCol w:w="1170"/>
        <w:gridCol w:w="270"/>
        <w:gridCol w:w="1170"/>
        <w:gridCol w:w="270"/>
        <w:gridCol w:w="1080"/>
        <w:gridCol w:w="270"/>
        <w:gridCol w:w="1080"/>
      </w:tblGrid>
      <w:tr w:rsidR="00CF4392" w:rsidRPr="00682823" w14:paraId="19D02979" w14:textId="77777777" w:rsidTr="007619CC">
        <w:trPr>
          <w:tblHeader/>
        </w:trPr>
        <w:tc>
          <w:tcPr>
            <w:tcW w:w="4518" w:type="dxa"/>
            <w:gridSpan w:val="2"/>
          </w:tcPr>
          <w:p w14:paraId="7F0006B4" w14:textId="77777777" w:rsidR="00CF4392" w:rsidRPr="00682823" w:rsidRDefault="00CF4392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</w:tcPr>
          <w:p w14:paraId="3F0E11DD" w14:textId="77777777" w:rsidR="00CF4392" w:rsidRPr="00682823" w:rsidRDefault="00EE71C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เพิ่มขึ้น (ลดลง)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CF4392" w:rsidRPr="0068282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F4392" w:rsidRPr="00682823" w14:paraId="613CFC34" w14:textId="77777777" w:rsidTr="00B00903">
        <w:trPr>
          <w:tblHeader/>
        </w:trPr>
        <w:tc>
          <w:tcPr>
            <w:tcW w:w="4518" w:type="dxa"/>
            <w:gridSpan w:val="2"/>
          </w:tcPr>
          <w:p w14:paraId="61D3C6CB" w14:textId="77777777" w:rsidR="00CF4392" w:rsidRPr="00682823" w:rsidRDefault="00CF4392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7E50A9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E920FC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6A3493A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4392" w:rsidRPr="00682823" w14:paraId="087EE0BA" w14:textId="77777777" w:rsidTr="007619CC">
        <w:trPr>
          <w:tblHeader/>
        </w:trPr>
        <w:tc>
          <w:tcPr>
            <w:tcW w:w="4518" w:type="dxa"/>
            <w:gridSpan w:val="2"/>
          </w:tcPr>
          <w:p w14:paraId="7BA43153" w14:textId="77777777" w:rsidR="00CF4392" w:rsidRPr="00682823" w:rsidRDefault="00CF4392" w:rsidP="0068282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054692" w14:textId="213C3168" w:rsidR="00CF4392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6712DFA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FD889F" w14:textId="0900465E" w:rsidR="00CF4392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F6EE31A" w14:textId="77777777" w:rsidR="00CF4392" w:rsidRPr="00682823" w:rsidDel="006A72A2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B1DC8" w14:textId="43993A7D" w:rsidR="00CF4392" w:rsidRPr="00682823" w:rsidDel="006A72A2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61826A7B" w14:textId="77777777" w:rsidR="00CF4392" w:rsidRPr="00682823" w:rsidDel="006A72A2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3BCEF1" w14:textId="6A676024" w:rsidR="00CF4392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CF4392" w:rsidRPr="00682823" w14:paraId="5CADE03E" w14:textId="77777777" w:rsidTr="007619CC">
        <w:tc>
          <w:tcPr>
            <w:tcW w:w="4518" w:type="dxa"/>
            <w:gridSpan w:val="2"/>
          </w:tcPr>
          <w:p w14:paraId="067FE5A3" w14:textId="77777777" w:rsidR="00CF4392" w:rsidRPr="00682823" w:rsidRDefault="00CF4392" w:rsidP="00682823">
            <w:pPr>
              <w:pStyle w:val="BodyText2"/>
              <w:tabs>
                <w:tab w:val="left" w:pos="540"/>
              </w:tabs>
              <w:spacing w:line="240" w:lineRule="atLeast"/>
              <w:ind w:left="9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ผลกระทบต่อประมาณการหนี้สินไม่หมุนเวียน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995C2D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7232DE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1646B1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A2B82F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80D2A5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1DD4A4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73631B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4392" w:rsidRPr="00682823" w14:paraId="4A50C006" w14:textId="77777777" w:rsidTr="007619CC">
        <w:tc>
          <w:tcPr>
            <w:tcW w:w="4518" w:type="dxa"/>
            <w:gridSpan w:val="2"/>
          </w:tcPr>
          <w:p w14:paraId="158097C6" w14:textId="77777777" w:rsidR="00CF4392" w:rsidRPr="00682823" w:rsidRDefault="00CF4392" w:rsidP="00682823">
            <w:pPr>
              <w:pStyle w:val="BodyText2"/>
              <w:tabs>
                <w:tab w:val="left" w:pos="540"/>
              </w:tabs>
              <w:spacing w:line="240" w:lineRule="atLeast"/>
              <w:ind w:left="9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ผลประโยชน์</w:t>
            </w:r>
            <w:r w:rsidR="009947CB" w:rsidRPr="00682823">
              <w:rPr>
                <w:rFonts w:ascii="Angsana New" w:hAnsi="Angsana New"/>
                <w:sz w:val="26"/>
                <w:szCs w:val="26"/>
                <w:cs/>
              </w:rPr>
              <w:t>พนักงานเมื่อเกษียณอายุ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</w:tcPr>
          <w:p w14:paraId="014B33F7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154493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F49DEE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5BB9A9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EE4828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531678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92082F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4392" w:rsidRPr="00682823" w14:paraId="711DF129" w14:textId="77777777" w:rsidTr="007619CC">
        <w:tc>
          <w:tcPr>
            <w:tcW w:w="4518" w:type="dxa"/>
            <w:gridSpan w:val="2"/>
          </w:tcPr>
          <w:p w14:paraId="16E394ED" w14:textId="77777777" w:rsidR="00CF4392" w:rsidRPr="00682823" w:rsidRDefault="00CF4392" w:rsidP="00682823">
            <w:pPr>
              <w:pStyle w:val="BodyText2"/>
              <w:tabs>
                <w:tab w:val="left" w:pos="540"/>
              </w:tabs>
              <w:spacing w:line="240" w:lineRule="atLeast"/>
              <w:ind w:left="9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33D50D68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70294C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ED0C45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FC8DBC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D61088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4503D3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B0AE5E" w14:textId="77777777" w:rsidR="00CF4392" w:rsidRPr="00682823" w:rsidRDefault="00CF43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5A2" w:rsidRPr="00682823" w14:paraId="533D8187" w14:textId="77777777" w:rsidTr="007619CC">
        <w:tc>
          <w:tcPr>
            <w:tcW w:w="360" w:type="dxa"/>
          </w:tcPr>
          <w:p w14:paraId="24B9A7C2" w14:textId="77777777" w:rsidR="00A255A2" w:rsidRPr="00682823" w:rsidRDefault="00A255A2" w:rsidP="00682823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8" w:type="dxa"/>
          </w:tcPr>
          <w:p w14:paraId="01658CAE" w14:textId="77777777" w:rsidR="00A255A2" w:rsidRPr="00682823" w:rsidRDefault="00A255A2" w:rsidP="00682823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170" w:type="dxa"/>
          </w:tcPr>
          <w:p w14:paraId="2FD2A277" w14:textId="22FD3FCD" w:rsidR="00A255A2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(3,129)</w:t>
            </w:r>
          </w:p>
        </w:tc>
        <w:tc>
          <w:tcPr>
            <w:tcW w:w="270" w:type="dxa"/>
          </w:tcPr>
          <w:p w14:paraId="3EAF6C00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CF06E3" w14:textId="243DF8D8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(3,200)</w:t>
            </w:r>
          </w:p>
        </w:tc>
        <w:tc>
          <w:tcPr>
            <w:tcW w:w="270" w:type="dxa"/>
          </w:tcPr>
          <w:p w14:paraId="2348348B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147890" w14:textId="3965215E" w:rsidR="00A255A2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(2,289)</w:t>
            </w:r>
          </w:p>
        </w:tc>
        <w:tc>
          <w:tcPr>
            <w:tcW w:w="270" w:type="dxa"/>
          </w:tcPr>
          <w:p w14:paraId="4061EB67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90A603" w14:textId="53BB60DF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(2,403)</w:t>
            </w:r>
          </w:p>
        </w:tc>
      </w:tr>
      <w:tr w:rsidR="00A255A2" w:rsidRPr="00682823" w14:paraId="476DFCF6" w14:textId="77777777" w:rsidTr="007619CC">
        <w:tc>
          <w:tcPr>
            <w:tcW w:w="360" w:type="dxa"/>
          </w:tcPr>
          <w:p w14:paraId="799EF9F9" w14:textId="77777777" w:rsidR="00A255A2" w:rsidRPr="00682823" w:rsidRDefault="00A255A2" w:rsidP="00682823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8" w:type="dxa"/>
          </w:tcPr>
          <w:p w14:paraId="62E8AECE" w14:textId="77777777" w:rsidR="00A255A2" w:rsidRPr="00682823" w:rsidRDefault="00A255A2" w:rsidP="00682823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</w:p>
        </w:tc>
        <w:tc>
          <w:tcPr>
            <w:tcW w:w="1170" w:type="dxa"/>
          </w:tcPr>
          <w:p w14:paraId="1386FDAA" w14:textId="60E4F681" w:rsidR="00A255A2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3,301</w:t>
            </w:r>
          </w:p>
        </w:tc>
        <w:tc>
          <w:tcPr>
            <w:tcW w:w="270" w:type="dxa"/>
          </w:tcPr>
          <w:p w14:paraId="3CBE1AA8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1165D6" w14:textId="681AF77B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3,391</w:t>
            </w:r>
          </w:p>
        </w:tc>
        <w:tc>
          <w:tcPr>
            <w:tcW w:w="270" w:type="dxa"/>
          </w:tcPr>
          <w:p w14:paraId="0A7CB589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4D06BC" w14:textId="68954721" w:rsidR="00A255A2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2,411</w:t>
            </w:r>
          </w:p>
        </w:tc>
        <w:tc>
          <w:tcPr>
            <w:tcW w:w="270" w:type="dxa"/>
          </w:tcPr>
          <w:p w14:paraId="3F083C74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04062F" w14:textId="1120422F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2,544</w:t>
            </w:r>
          </w:p>
        </w:tc>
      </w:tr>
      <w:tr w:rsidR="00E26D0A" w:rsidRPr="00682823" w14:paraId="6D99BEE3" w14:textId="77777777" w:rsidTr="007619CC">
        <w:tc>
          <w:tcPr>
            <w:tcW w:w="4518" w:type="dxa"/>
            <w:gridSpan w:val="2"/>
          </w:tcPr>
          <w:p w14:paraId="618E3292" w14:textId="77777777" w:rsidR="00E26D0A" w:rsidRPr="00682823" w:rsidRDefault="00E26D0A" w:rsidP="00682823">
            <w:pPr>
              <w:pStyle w:val="BodyText2"/>
              <w:tabs>
                <w:tab w:val="left" w:pos="540"/>
              </w:tabs>
              <w:spacing w:line="240" w:lineRule="atLeast"/>
              <w:ind w:left="9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70" w:type="dxa"/>
          </w:tcPr>
          <w:p w14:paraId="2736F6A3" w14:textId="77777777" w:rsidR="00E26D0A" w:rsidRPr="00682823" w:rsidRDefault="00E26D0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A09EC4" w14:textId="77777777" w:rsidR="00E26D0A" w:rsidRPr="00682823" w:rsidRDefault="00E26D0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F7669E" w14:textId="77777777" w:rsidR="00E26D0A" w:rsidRPr="00682823" w:rsidRDefault="00E26D0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28BC0E" w14:textId="77777777" w:rsidR="00E26D0A" w:rsidRPr="00682823" w:rsidRDefault="00E26D0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C32AD9" w14:textId="77777777" w:rsidR="00E26D0A" w:rsidRPr="00682823" w:rsidRDefault="00E26D0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4F7E6E" w14:textId="77777777" w:rsidR="00E26D0A" w:rsidRPr="00682823" w:rsidRDefault="00E26D0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B21342" w14:textId="77777777" w:rsidR="00E26D0A" w:rsidRPr="00682823" w:rsidRDefault="00E26D0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5A2" w:rsidRPr="00682823" w14:paraId="72F583FF" w14:textId="77777777" w:rsidTr="007619CC">
        <w:tc>
          <w:tcPr>
            <w:tcW w:w="360" w:type="dxa"/>
          </w:tcPr>
          <w:p w14:paraId="3E3D0AAB" w14:textId="77777777" w:rsidR="00A255A2" w:rsidRPr="00682823" w:rsidRDefault="00A255A2" w:rsidP="00682823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8" w:type="dxa"/>
          </w:tcPr>
          <w:p w14:paraId="46CF13DE" w14:textId="77777777" w:rsidR="00A255A2" w:rsidRPr="00682823" w:rsidRDefault="00A255A2" w:rsidP="00682823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170" w:type="dxa"/>
          </w:tcPr>
          <w:p w14:paraId="113A0C02" w14:textId="4073A65C" w:rsidR="00A255A2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5,855</w:t>
            </w:r>
          </w:p>
        </w:tc>
        <w:tc>
          <w:tcPr>
            <w:tcW w:w="270" w:type="dxa"/>
          </w:tcPr>
          <w:p w14:paraId="7AEB72D4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A12182" w14:textId="115A53CE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6,142</w:t>
            </w:r>
          </w:p>
        </w:tc>
        <w:tc>
          <w:tcPr>
            <w:tcW w:w="270" w:type="dxa"/>
          </w:tcPr>
          <w:p w14:paraId="018F40B0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B145D9" w14:textId="47149609" w:rsidR="00A255A2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4,197</w:t>
            </w:r>
          </w:p>
        </w:tc>
        <w:tc>
          <w:tcPr>
            <w:tcW w:w="270" w:type="dxa"/>
          </w:tcPr>
          <w:p w14:paraId="7ED19296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F17A81" w14:textId="08A753AB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4,535</w:t>
            </w:r>
          </w:p>
        </w:tc>
      </w:tr>
      <w:tr w:rsidR="00A255A2" w:rsidRPr="00682823" w14:paraId="59534B70" w14:textId="77777777" w:rsidTr="007619CC">
        <w:tc>
          <w:tcPr>
            <w:tcW w:w="360" w:type="dxa"/>
          </w:tcPr>
          <w:p w14:paraId="4FD5C55F" w14:textId="77777777" w:rsidR="00A255A2" w:rsidRPr="00682823" w:rsidRDefault="00A255A2" w:rsidP="00682823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8" w:type="dxa"/>
          </w:tcPr>
          <w:p w14:paraId="5701B18A" w14:textId="77777777" w:rsidR="00A255A2" w:rsidRPr="00682823" w:rsidRDefault="00A255A2" w:rsidP="00682823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1170" w:type="dxa"/>
          </w:tcPr>
          <w:p w14:paraId="7704E7C7" w14:textId="6F9BA472" w:rsidR="00A255A2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(5,366)</w:t>
            </w:r>
          </w:p>
        </w:tc>
        <w:tc>
          <w:tcPr>
            <w:tcW w:w="270" w:type="dxa"/>
          </w:tcPr>
          <w:p w14:paraId="123CA5AC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AC6C02" w14:textId="2E40DE6F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(5,579)</w:t>
            </w:r>
          </w:p>
        </w:tc>
        <w:tc>
          <w:tcPr>
            <w:tcW w:w="270" w:type="dxa"/>
          </w:tcPr>
          <w:p w14:paraId="60B86F3A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8FF07E" w14:textId="048C53D4" w:rsidR="00A255A2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(3,858)</w:t>
            </w:r>
          </w:p>
        </w:tc>
        <w:tc>
          <w:tcPr>
            <w:tcW w:w="270" w:type="dxa"/>
          </w:tcPr>
          <w:p w14:paraId="1309E53F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AC62B2" w14:textId="6706886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(4,126)</w:t>
            </w:r>
          </w:p>
        </w:tc>
      </w:tr>
      <w:tr w:rsidR="00A255A2" w:rsidRPr="00682823" w14:paraId="27D53B4B" w14:textId="77777777" w:rsidTr="007619CC">
        <w:tc>
          <w:tcPr>
            <w:tcW w:w="4518" w:type="dxa"/>
            <w:gridSpan w:val="2"/>
          </w:tcPr>
          <w:p w14:paraId="6B81DC6E" w14:textId="77777777" w:rsidR="00A255A2" w:rsidRPr="00682823" w:rsidRDefault="00A255A2" w:rsidP="00682823">
            <w:pPr>
              <w:pStyle w:val="BodyText2"/>
              <w:tabs>
                <w:tab w:val="left" w:pos="540"/>
              </w:tabs>
              <w:spacing w:line="240" w:lineRule="atLeast"/>
              <w:ind w:left="9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70" w:type="dxa"/>
          </w:tcPr>
          <w:p w14:paraId="6FF25282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542A75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ED8D44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513D79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B027A6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EDB2DE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F3C4E4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55A2" w:rsidRPr="00682823" w14:paraId="566F0530" w14:textId="77777777" w:rsidTr="007619CC">
        <w:tc>
          <w:tcPr>
            <w:tcW w:w="360" w:type="dxa"/>
          </w:tcPr>
          <w:p w14:paraId="3A506544" w14:textId="77777777" w:rsidR="00A255A2" w:rsidRPr="00682823" w:rsidRDefault="00A255A2" w:rsidP="00682823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58" w:type="dxa"/>
          </w:tcPr>
          <w:p w14:paraId="3949C44F" w14:textId="77777777" w:rsidR="00A255A2" w:rsidRPr="00682823" w:rsidRDefault="00A255A2" w:rsidP="00682823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20.0</w:t>
            </w:r>
          </w:p>
        </w:tc>
        <w:tc>
          <w:tcPr>
            <w:tcW w:w="1170" w:type="dxa"/>
          </w:tcPr>
          <w:p w14:paraId="5DFCE609" w14:textId="4411EFD4" w:rsidR="00A255A2" w:rsidRPr="00682823" w:rsidDel="0038264E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(10,887)</w:t>
            </w:r>
          </w:p>
        </w:tc>
        <w:tc>
          <w:tcPr>
            <w:tcW w:w="270" w:type="dxa"/>
          </w:tcPr>
          <w:p w14:paraId="4A11D138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94250A" w14:textId="29A1327A" w:rsidR="00A255A2" w:rsidRPr="00682823" w:rsidDel="0038264E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(10,172)</w:t>
            </w:r>
          </w:p>
        </w:tc>
        <w:tc>
          <w:tcPr>
            <w:tcW w:w="270" w:type="dxa"/>
          </w:tcPr>
          <w:p w14:paraId="565DC65A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8F3CBD" w14:textId="4F472210" w:rsidR="00A255A2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(7,941)</w:t>
            </w:r>
          </w:p>
        </w:tc>
        <w:tc>
          <w:tcPr>
            <w:tcW w:w="270" w:type="dxa"/>
          </w:tcPr>
          <w:p w14:paraId="201A1AE5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867CD0" w14:textId="56FB144B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(7,578)</w:t>
            </w:r>
          </w:p>
        </w:tc>
      </w:tr>
      <w:tr w:rsidR="00A255A2" w:rsidRPr="00682823" w14:paraId="4F60A115" w14:textId="77777777" w:rsidTr="007619CC">
        <w:tc>
          <w:tcPr>
            <w:tcW w:w="360" w:type="dxa"/>
          </w:tcPr>
          <w:p w14:paraId="7C26E32B" w14:textId="77777777" w:rsidR="00A255A2" w:rsidRPr="00682823" w:rsidRDefault="00A255A2" w:rsidP="00682823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58" w:type="dxa"/>
          </w:tcPr>
          <w:p w14:paraId="7AE5D590" w14:textId="77777777" w:rsidR="00A255A2" w:rsidRPr="00682823" w:rsidRDefault="00A255A2" w:rsidP="00682823">
            <w:pPr>
              <w:pStyle w:val="BodyText2"/>
              <w:tabs>
                <w:tab w:val="left" w:pos="540"/>
              </w:tabs>
              <w:spacing w:line="240" w:lineRule="atLeas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20.0</w:t>
            </w:r>
          </w:p>
        </w:tc>
        <w:tc>
          <w:tcPr>
            <w:tcW w:w="1170" w:type="dxa"/>
          </w:tcPr>
          <w:p w14:paraId="5E3EF9B6" w14:textId="5DB378A4" w:rsidR="00A255A2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13,757</w:t>
            </w:r>
          </w:p>
        </w:tc>
        <w:tc>
          <w:tcPr>
            <w:tcW w:w="270" w:type="dxa"/>
          </w:tcPr>
          <w:p w14:paraId="30FE9375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6BCF43" w14:textId="1327FB3C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12,764</w:t>
            </w:r>
          </w:p>
        </w:tc>
        <w:tc>
          <w:tcPr>
            <w:tcW w:w="270" w:type="dxa"/>
          </w:tcPr>
          <w:p w14:paraId="0FFB1C6D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7E4855" w14:textId="04049740" w:rsidR="00A255A2" w:rsidRPr="00682823" w:rsidRDefault="002B2E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9,941</w:t>
            </w:r>
          </w:p>
        </w:tc>
        <w:tc>
          <w:tcPr>
            <w:tcW w:w="270" w:type="dxa"/>
          </w:tcPr>
          <w:p w14:paraId="1AA9AA57" w14:textId="77777777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3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F88DB0" w14:textId="1B8013DD" w:rsidR="00A255A2" w:rsidRPr="00682823" w:rsidRDefault="00A255A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9,429</w:t>
            </w:r>
          </w:p>
        </w:tc>
      </w:tr>
    </w:tbl>
    <w:p w14:paraId="49107E1E" w14:textId="77777777" w:rsidR="007619CC" w:rsidRPr="00682823" w:rsidRDefault="007619CC" w:rsidP="0068282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14:paraId="18C3166C" w14:textId="30373E7F" w:rsidR="00CF4392" w:rsidRPr="00682823" w:rsidRDefault="00CF4392" w:rsidP="0068282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แม้ว่าการวิเคราะห์นี้ไม่ได้คำนึง</w:t>
      </w:r>
      <w:r w:rsidR="005D4A7A" w:rsidRPr="00682823">
        <w:rPr>
          <w:rFonts w:ascii="Angsana New" w:hAnsi="Angsana New"/>
          <w:sz w:val="26"/>
          <w:szCs w:val="26"/>
          <w:cs/>
        </w:rPr>
        <w:t>ถึง</w:t>
      </w:r>
      <w:r w:rsidRPr="00682823">
        <w:rPr>
          <w:rFonts w:ascii="Angsana New" w:hAnsi="Angsana New"/>
          <w:sz w:val="26"/>
          <w:szCs w:val="26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</w:t>
      </w:r>
      <w:r w:rsidR="005D4A7A" w:rsidRPr="00682823">
        <w:rPr>
          <w:rFonts w:ascii="Angsana New" w:hAnsi="Angsana New"/>
          <w:sz w:val="26"/>
          <w:szCs w:val="26"/>
          <w:cs/>
        </w:rPr>
        <w:t>ฐาน</w:t>
      </w:r>
      <w:r w:rsidRPr="00682823">
        <w:rPr>
          <w:rFonts w:ascii="Angsana New" w:hAnsi="Angsana New"/>
          <w:sz w:val="26"/>
          <w:szCs w:val="26"/>
          <w:cs/>
        </w:rPr>
        <w:t>ต่าง</w:t>
      </w:r>
      <w:r w:rsidR="00EE71C5" w:rsidRPr="00682823">
        <w:rPr>
          <w:rFonts w:ascii="Angsana New" w:hAnsi="Angsana New"/>
          <w:sz w:val="26"/>
          <w:szCs w:val="26"/>
          <w:lang w:val="en-US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ๆ</w:t>
      </w:r>
    </w:p>
    <w:p w14:paraId="1EE42C1B" w14:textId="77777777" w:rsidR="00B00903" w:rsidRPr="00682823" w:rsidRDefault="00B00903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A12F996" w14:textId="77777777" w:rsidR="00DE0957" w:rsidRPr="00682823" w:rsidRDefault="00DE095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br w:type="page"/>
      </w:r>
    </w:p>
    <w:p w14:paraId="6761100A" w14:textId="5BB1ABA6" w:rsidR="009B04D8" w:rsidRPr="00682823" w:rsidRDefault="007619CC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B00903" w:rsidRPr="00682823">
        <w:rPr>
          <w:rFonts w:ascii="Angsana New" w:hAnsi="Angsana New"/>
          <w:b/>
          <w:bCs/>
          <w:sz w:val="26"/>
          <w:szCs w:val="26"/>
        </w:rPr>
        <w:t>7</w:t>
      </w:r>
      <w:r w:rsidR="009B04D8" w:rsidRPr="00682823">
        <w:rPr>
          <w:rFonts w:ascii="Angsana New" w:hAnsi="Angsana New"/>
          <w:b/>
          <w:bCs/>
          <w:sz w:val="26"/>
          <w:szCs w:val="26"/>
          <w:cs/>
        </w:rPr>
        <w:t>.</w:t>
      </w:r>
      <w:r w:rsidR="009B04D8" w:rsidRPr="00682823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เงินกู้ยืมระยะยาว</w:t>
      </w:r>
      <w:r w:rsidR="00D95060" w:rsidRPr="00682823">
        <w:rPr>
          <w:rFonts w:ascii="Angsana New" w:hAnsi="Angsana New"/>
          <w:b/>
          <w:bCs/>
          <w:sz w:val="26"/>
          <w:szCs w:val="26"/>
          <w:cs/>
        </w:rPr>
        <w:t>จากสถาบันการเงิน</w:t>
      </w:r>
      <w:r w:rsidR="00CA36BD" w:rsidRPr="00682823">
        <w:rPr>
          <w:rFonts w:ascii="Angsana New" w:hAnsi="Angsana New"/>
          <w:b/>
          <w:bCs/>
          <w:sz w:val="26"/>
          <w:szCs w:val="26"/>
          <w:cs/>
        </w:rPr>
        <w:t xml:space="preserve"> - สุทธิ</w:t>
      </w:r>
      <w:r w:rsidR="007F7EA5" w:rsidRPr="00682823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23317717" w14:textId="3BB26D0C" w:rsidR="00624A26" w:rsidRPr="00682823" w:rsidRDefault="00624A2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1818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557011" w:rsidRPr="00682823" w14:paraId="6E012913" w14:textId="77777777" w:rsidTr="00557011">
        <w:trPr>
          <w:cantSplit/>
        </w:trPr>
        <w:tc>
          <w:tcPr>
            <w:tcW w:w="4428" w:type="dxa"/>
            <w:gridSpan w:val="5"/>
          </w:tcPr>
          <w:p w14:paraId="49C17B19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1E9C51F7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011" w:rsidRPr="00682823" w14:paraId="2915ABAA" w14:textId="77777777" w:rsidTr="00CF26DC">
        <w:trPr>
          <w:cantSplit/>
        </w:trPr>
        <w:tc>
          <w:tcPr>
            <w:tcW w:w="1818" w:type="dxa"/>
          </w:tcPr>
          <w:p w14:paraId="3D91AE85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8E0FE75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ย (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ร้อยละต่อปี)</w:t>
            </w:r>
          </w:p>
        </w:tc>
        <w:tc>
          <w:tcPr>
            <w:tcW w:w="270" w:type="dxa"/>
          </w:tcPr>
          <w:p w14:paraId="0A8E95B0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B1149D8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14AB332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9C942D5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011" w:rsidRPr="00682823" w14:paraId="7447109E" w14:textId="77777777" w:rsidTr="00CF26DC">
        <w:tc>
          <w:tcPr>
            <w:tcW w:w="1818" w:type="dxa"/>
          </w:tcPr>
          <w:p w14:paraId="3F676646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CB4E86" w14:textId="7B72B181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E9070F4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4A074D" w14:textId="7A10A7C2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106D378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EB426F" w14:textId="6C00AE1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560A418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841732" w14:textId="7123A8DB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17A90EA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1619E1" w14:textId="0011C72F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8EBA168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9BF65C" w14:textId="4512FFA9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557011" w:rsidRPr="00682823" w14:paraId="15389461" w14:textId="77777777" w:rsidTr="00CF26DC">
        <w:tc>
          <w:tcPr>
            <w:tcW w:w="4158" w:type="dxa"/>
            <w:gridSpan w:val="4"/>
          </w:tcPr>
          <w:p w14:paraId="65557E7F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เงินกู้ยืมจาก</w:t>
            </w:r>
          </w:p>
        </w:tc>
        <w:tc>
          <w:tcPr>
            <w:tcW w:w="270" w:type="dxa"/>
          </w:tcPr>
          <w:p w14:paraId="1BE2CD25" w14:textId="77777777" w:rsidR="00557011" w:rsidRPr="00682823" w:rsidDel="00B97A85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E4B358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C12BEE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BF380F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9D64ED2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9AB10C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86DC46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BD24C7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7011" w:rsidRPr="00682823" w14:paraId="3FDF13F6" w14:textId="77777777" w:rsidTr="00CF26DC">
        <w:tc>
          <w:tcPr>
            <w:tcW w:w="1818" w:type="dxa"/>
            <w:shd w:val="clear" w:color="auto" w:fill="auto"/>
          </w:tcPr>
          <w:p w14:paraId="36A10C8B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5B6B0DBE" w14:textId="77777777" w:rsidR="00557011" w:rsidRPr="00682823" w:rsidDel="00B97A85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FB2111" w14:textId="77777777" w:rsidR="00557011" w:rsidRPr="00682823" w:rsidDel="00B97A85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306A5C" w14:textId="77777777" w:rsidR="00557011" w:rsidRPr="00682823" w:rsidDel="00B97A85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5.55</w:t>
            </w:r>
          </w:p>
        </w:tc>
        <w:tc>
          <w:tcPr>
            <w:tcW w:w="270" w:type="dxa"/>
            <w:shd w:val="clear" w:color="auto" w:fill="auto"/>
          </w:tcPr>
          <w:p w14:paraId="596D1573" w14:textId="77777777" w:rsidR="00557011" w:rsidRPr="00682823" w:rsidDel="00B97A85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DCC84D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CFE8C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BE331F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70,490</w:t>
            </w:r>
          </w:p>
        </w:tc>
        <w:tc>
          <w:tcPr>
            <w:tcW w:w="270" w:type="dxa"/>
            <w:shd w:val="clear" w:color="auto" w:fill="auto"/>
          </w:tcPr>
          <w:p w14:paraId="27BC2C8A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90582C5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76BB32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F86247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70,490</w:t>
            </w:r>
          </w:p>
        </w:tc>
      </w:tr>
      <w:tr w:rsidR="00557011" w:rsidRPr="00682823" w14:paraId="163522E0" w14:textId="77777777" w:rsidTr="00CF26DC">
        <w:tc>
          <w:tcPr>
            <w:tcW w:w="4158" w:type="dxa"/>
            <w:gridSpan w:val="4"/>
          </w:tcPr>
          <w:p w14:paraId="6C0D99DC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ค่าธรรมเนียมจัดหาเงินกู้รอการตัดบัญชี</w:t>
            </w:r>
          </w:p>
        </w:tc>
        <w:tc>
          <w:tcPr>
            <w:tcW w:w="270" w:type="dxa"/>
          </w:tcPr>
          <w:p w14:paraId="60D4706D" w14:textId="77777777" w:rsidR="00557011" w:rsidRPr="00682823" w:rsidDel="00B97A85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E9E7D4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6F8EE0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C8FF91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color w:val="000000"/>
                <w:sz w:val="26"/>
                <w:szCs w:val="26"/>
              </w:rPr>
              <w:t>(183)</w:t>
            </w:r>
          </w:p>
        </w:tc>
        <w:tc>
          <w:tcPr>
            <w:tcW w:w="270" w:type="dxa"/>
          </w:tcPr>
          <w:p w14:paraId="7C012F7E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880276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D3554B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7BCB5A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color w:val="000000"/>
                <w:sz w:val="26"/>
                <w:szCs w:val="26"/>
              </w:rPr>
              <w:t>(183)</w:t>
            </w:r>
          </w:p>
        </w:tc>
      </w:tr>
      <w:tr w:rsidR="00557011" w:rsidRPr="00682823" w14:paraId="4AE41A61" w14:textId="77777777" w:rsidTr="00CF26DC">
        <w:tc>
          <w:tcPr>
            <w:tcW w:w="4158" w:type="dxa"/>
            <w:gridSpan w:val="4"/>
          </w:tcPr>
          <w:p w14:paraId="0F87AEE4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634D0731" w14:textId="77777777" w:rsidR="00557011" w:rsidRPr="00682823" w:rsidDel="00B97A85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19BCA4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66B13F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AABDA4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70,307</w:t>
            </w:r>
          </w:p>
        </w:tc>
        <w:tc>
          <w:tcPr>
            <w:tcW w:w="270" w:type="dxa"/>
          </w:tcPr>
          <w:p w14:paraId="2E3A0AE1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C02C77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7672B8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1C0477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70,307</w:t>
            </w:r>
          </w:p>
        </w:tc>
      </w:tr>
      <w:tr w:rsidR="00557011" w:rsidRPr="00682823" w14:paraId="78FB4225" w14:textId="77777777" w:rsidTr="00CF26DC">
        <w:tc>
          <w:tcPr>
            <w:tcW w:w="3078" w:type="dxa"/>
            <w:gridSpan w:val="3"/>
          </w:tcPr>
          <w:p w14:paraId="2BD4CA37" w14:textId="77777777" w:rsidR="00557011" w:rsidRPr="00682823" w:rsidDel="00B97A85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080" w:type="dxa"/>
          </w:tcPr>
          <w:p w14:paraId="1D5E64B1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49A36E" w14:textId="77777777" w:rsidR="00557011" w:rsidRPr="00682823" w:rsidDel="00B97A85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0F9797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375385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8C0317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2823">
              <w:rPr>
                <w:rFonts w:ascii="Angsana New" w:hAnsi="Angsana New"/>
                <w:color w:val="000000"/>
                <w:sz w:val="26"/>
                <w:szCs w:val="26"/>
              </w:rPr>
              <w:t>(43,200)</w:t>
            </w:r>
          </w:p>
        </w:tc>
        <w:tc>
          <w:tcPr>
            <w:tcW w:w="270" w:type="dxa"/>
          </w:tcPr>
          <w:p w14:paraId="4D5F40CD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45E232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037D51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EB6E83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color w:val="000000"/>
                <w:sz w:val="26"/>
                <w:szCs w:val="26"/>
              </w:rPr>
              <w:t>(43,200)</w:t>
            </w:r>
          </w:p>
        </w:tc>
      </w:tr>
      <w:tr w:rsidR="00557011" w:rsidRPr="00682823" w14:paraId="034CC0A7" w14:textId="77777777" w:rsidTr="00CF26DC">
        <w:tc>
          <w:tcPr>
            <w:tcW w:w="1818" w:type="dxa"/>
          </w:tcPr>
          <w:p w14:paraId="5A258C3C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990" w:type="dxa"/>
          </w:tcPr>
          <w:p w14:paraId="6D81D14E" w14:textId="77777777" w:rsidR="00557011" w:rsidRPr="00682823" w:rsidDel="00B97A85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4792AD" w14:textId="77777777" w:rsidR="00557011" w:rsidRPr="00682823" w:rsidDel="00B97A85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D2BBB5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77E5D3" w14:textId="77777777" w:rsidR="00557011" w:rsidRPr="00682823" w:rsidDel="00B97A85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885AD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ED1642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7BEF10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2823">
              <w:rPr>
                <w:rFonts w:ascii="Angsana New" w:hAnsi="Angsana New"/>
                <w:color w:val="000000"/>
                <w:sz w:val="26"/>
                <w:szCs w:val="26"/>
              </w:rPr>
              <w:t>27,107</w:t>
            </w:r>
          </w:p>
        </w:tc>
        <w:tc>
          <w:tcPr>
            <w:tcW w:w="270" w:type="dxa"/>
          </w:tcPr>
          <w:p w14:paraId="758F3A36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B91E0F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C2E36A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9B3BA9" w14:textId="77777777" w:rsidR="00557011" w:rsidRPr="00682823" w:rsidRDefault="005570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color w:val="000000"/>
                <w:sz w:val="26"/>
                <w:szCs w:val="26"/>
              </w:rPr>
              <w:t>27,107</w:t>
            </w:r>
          </w:p>
        </w:tc>
      </w:tr>
    </w:tbl>
    <w:p w14:paraId="7116316A" w14:textId="77777777" w:rsidR="00557011" w:rsidRPr="00682823" w:rsidRDefault="00557011" w:rsidP="00682823">
      <w:pPr>
        <w:rPr>
          <w:rFonts w:ascii="Angsana New" w:hAnsi="Angsana New"/>
          <w:sz w:val="26"/>
          <w:szCs w:val="26"/>
        </w:rPr>
      </w:pPr>
    </w:p>
    <w:p w14:paraId="46A6A2C8" w14:textId="1E4CB890" w:rsidR="005E79B7" w:rsidRPr="00682823" w:rsidRDefault="005E79B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b/>
          <w:bCs/>
          <w:sz w:val="26"/>
          <w:szCs w:val="26"/>
        </w:rPr>
        <w:t>1</w:t>
      </w:r>
      <w:r w:rsidR="00B00903" w:rsidRPr="00682823">
        <w:rPr>
          <w:rFonts w:ascii="Angsana New" w:hAnsi="Angsana New"/>
          <w:b/>
          <w:bCs/>
          <w:sz w:val="26"/>
          <w:szCs w:val="26"/>
        </w:rPr>
        <w:t>8</w:t>
      </w:r>
      <w:r w:rsidRPr="00682823">
        <w:rPr>
          <w:rFonts w:ascii="Angsana New" w:hAnsi="Angsana New"/>
          <w:b/>
          <w:bCs/>
          <w:sz w:val="26"/>
          <w:szCs w:val="26"/>
        </w:rPr>
        <w:t>.</w:t>
      </w:r>
      <w:r w:rsidRPr="00682823">
        <w:rPr>
          <w:rFonts w:ascii="Angsana New" w:hAnsi="Angsana New"/>
          <w:b/>
          <w:bCs/>
          <w:sz w:val="26"/>
          <w:szCs w:val="26"/>
        </w:rPr>
        <w:tab/>
      </w:r>
      <w:r w:rsidRPr="00682823">
        <w:rPr>
          <w:rFonts w:ascii="Angsana New" w:hAnsi="Angsana New"/>
          <w:b/>
          <w:bCs/>
          <w:sz w:val="26"/>
          <w:szCs w:val="26"/>
          <w:cs/>
        </w:rPr>
        <w:t xml:space="preserve">หุ้นกู้ </w:t>
      </w:r>
      <w:r w:rsidRPr="00682823">
        <w:rPr>
          <w:rFonts w:ascii="Angsana New" w:hAnsi="Angsana New"/>
          <w:b/>
          <w:bCs/>
          <w:sz w:val="26"/>
          <w:szCs w:val="26"/>
        </w:rPr>
        <w:t xml:space="preserve">- </w:t>
      </w:r>
      <w:r w:rsidRPr="00682823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40"/>
        <w:gridCol w:w="270"/>
        <w:gridCol w:w="1620"/>
        <w:gridCol w:w="270"/>
        <w:gridCol w:w="1620"/>
      </w:tblGrid>
      <w:tr w:rsidR="005E79B7" w:rsidRPr="00682823" w14:paraId="3856F9B7" w14:textId="77777777" w:rsidTr="004E353B">
        <w:tc>
          <w:tcPr>
            <w:tcW w:w="5940" w:type="dxa"/>
          </w:tcPr>
          <w:p w14:paraId="3406B641" w14:textId="77777777" w:rsidR="005E79B7" w:rsidRPr="00682823" w:rsidRDefault="005E79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8AACEB" w14:textId="77777777" w:rsidR="005E79B7" w:rsidRPr="00682823" w:rsidRDefault="005E79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3"/>
          </w:tcPr>
          <w:p w14:paraId="63185A8F" w14:textId="77777777" w:rsidR="005E79B7" w:rsidRPr="00682823" w:rsidRDefault="005E79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682823">
              <w:rPr>
                <w:rFonts w:ascii="Angsana New" w:hAnsi="Angsana New"/>
                <w:sz w:val="26"/>
                <w:szCs w:val="26"/>
              </w:rPr>
              <w:t>/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79B7" w:rsidRPr="00682823" w14:paraId="1E147A24" w14:textId="77777777" w:rsidTr="004E353B">
        <w:tc>
          <w:tcPr>
            <w:tcW w:w="5940" w:type="dxa"/>
          </w:tcPr>
          <w:p w14:paraId="7BB6B7A5" w14:textId="77777777" w:rsidR="005E79B7" w:rsidRPr="00682823" w:rsidRDefault="005E79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B030CD" w14:textId="77777777" w:rsidR="005E79B7" w:rsidRPr="00682823" w:rsidRDefault="005E79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3"/>
            <w:tcBorders>
              <w:bottom w:val="single" w:sz="6" w:space="0" w:color="auto"/>
            </w:tcBorders>
          </w:tcPr>
          <w:p w14:paraId="214CE5B1" w14:textId="77777777" w:rsidR="005E79B7" w:rsidRPr="00682823" w:rsidRDefault="005E79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79B7" w:rsidRPr="00682823" w14:paraId="4F940558" w14:textId="77777777" w:rsidTr="004E353B">
        <w:tc>
          <w:tcPr>
            <w:tcW w:w="5940" w:type="dxa"/>
          </w:tcPr>
          <w:p w14:paraId="129E6B75" w14:textId="77777777" w:rsidR="005E79B7" w:rsidRPr="00682823" w:rsidRDefault="005E79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D19B4" w14:textId="77777777" w:rsidR="005E79B7" w:rsidRPr="00682823" w:rsidRDefault="005E79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20030D" w14:textId="45756D09" w:rsidR="005E79B7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70" w:type="dxa"/>
          </w:tcPr>
          <w:p w14:paraId="192202CF" w14:textId="77777777" w:rsidR="005E79B7" w:rsidRPr="00682823" w:rsidRDefault="005E79B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D2870E" w14:textId="630FF09E" w:rsidR="005E79B7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2566</w:t>
            </w:r>
          </w:p>
        </w:tc>
      </w:tr>
      <w:tr w:rsidR="005E1A5E" w:rsidRPr="00682823" w14:paraId="10BEB3AF" w14:textId="77777777" w:rsidTr="004E353B">
        <w:tc>
          <w:tcPr>
            <w:tcW w:w="5940" w:type="dxa"/>
          </w:tcPr>
          <w:p w14:paraId="7C9DD1F6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70" w:type="dxa"/>
          </w:tcPr>
          <w:p w14:paraId="4D8CD822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F4C5D4E" w14:textId="00C68365" w:rsidR="005E1A5E" w:rsidRPr="00682823" w:rsidRDefault="00D2452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8,050,000</w:t>
            </w:r>
          </w:p>
        </w:tc>
        <w:tc>
          <w:tcPr>
            <w:tcW w:w="270" w:type="dxa"/>
          </w:tcPr>
          <w:p w14:paraId="1FA441B8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B79F526" w14:textId="5CA7F10A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8,459,900</w:t>
            </w:r>
          </w:p>
        </w:tc>
      </w:tr>
      <w:tr w:rsidR="005E1A5E" w:rsidRPr="00682823" w14:paraId="3241853D" w14:textId="77777777" w:rsidTr="004E353B">
        <w:tc>
          <w:tcPr>
            <w:tcW w:w="5940" w:type="dxa"/>
          </w:tcPr>
          <w:p w14:paraId="7F00043B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หัก ค่าธรรมเนียมการจัดจำหน่ายหุ้นกู้รอการตัดบัญชี</w:t>
            </w:r>
          </w:p>
        </w:tc>
        <w:tc>
          <w:tcPr>
            <w:tcW w:w="270" w:type="dxa"/>
          </w:tcPr>
          <w:p w14:paraId="3EAF4C76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6151C9D" w14:textId="0DE1F7BE" w:rsidR="005E1A5E" w:rsidRPr="00682823" w:rsidRDefault="008C2F9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(28,076)</w:t>
            </w:r>
          </w:p>
        </w:tc>
        <w:tc>
          <w:tcPr>
            <w:tcW w:w="270" w:type="dxa"/>
          </w:tcPr>
          <w:p w14:paraId="52F79364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DE53CB" w14:textId="1EF24380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(42,905)</w:t>
            </w:r>
          </w:p>
        </w:tc>
      </w:tr>
      <w:tr w:rsidR="005E1A5E" w:rsidRPr="00682823" w14:paraId="5C0975C9" w14:textId="77777777" w:rsidTr="004E353B">
        <w:tc>
          <w:tcPr>
            <w:tcW w:w="5940" w:type="dxa"/>
          </w:tcPr>
          <w:p w14:paraId="16A13D9E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2C5A2AD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2FE9D3E" w14:textId="1029CC20" w:rsidR="005E1A5E" w:rsidRPr="00682823" w:rsidRDefault="008C2F9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8,021,924</w:t>
            </w:r>
          </w:p>
        </w:tc>
        <w:tc>
          <w:tcPr>
            <w:tcW w:w="270" w:type="dxa"/>
          </w:tcPr>
          <w:p w14:paraId="6CE3178E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F0BA017" w14:textId="559E4335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8,416,995</w:t>
            </w:r>
          </w:p>
        </w:tc>
      </w:tr>
      <w:tr w:rsidR="005E1A5E" w:rsidRPr="00682823" w14:paraId="6C4D9D19" w14:textId="77777777" w:rsidTr="004E353B">
        <w:tc>
          <w:tcPr>
            <w:tcW w:w="5940" w:type="dxa"/>
          </w:tcPr>
          <w:p w14:paraId="71F87B48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70" w:type="dxa"/>
          </w:tcPr>
          <w:p w14:paraId="649E5C22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41829B" w14:textId="6F6AA25C" w:rsidR="005E1A5E" w:rsidRPr="00682823" w:rsidRDefault="001F308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(2,440,100)</w:t>
            </w:r>
          </w:p>
        </w:tc>
        <w:tc>
          <w:tcPr>
            <w:tcW w:w="270" w:type="dxa"/>
          </w:tcPr>
          <w:p w14:paraId="2E3C509F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EDB535" w14:textId="16E1143A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(1,578,300)</w:t>
            </w:r>
          </w:p>
        </w:tc>
      </w:tr>
      <w:tr w:rsidR="005E1A5E" w:rsidRPr="00682823" w14:paraId="5704C139" w14:textId="77777777" w:rsidTr="004E353B">
        <w:tc>
          <w:tcPr>
            <w:tcW w:w="5940" w:type="dxa"/>
          </w:tcPr>
          <w:p w14:paraId="7890C908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82823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270" w:type="dxa"/>
          </w:tcPr>
          <w:p w14:paraId="657D28F9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D99B60C" w14:textId="6A749447" w:rsidR="005E1A5E" w:rsidRPr="00682823" w:rsidRDefault="008C2F9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5,581,824</w:t>
            </w:r>
          </w:p>
        </w:tc>
        <w:tc>
          <w:tcPr>
            <w:tcW w:w="270" w:type="dxa"/>
          </w:tcPr>
          <w:p w14:paraId="5CE998D0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8985515" w14:textId="3074CF6A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6,838,695</w:t>
            </w:r>
          </w:p>
        </w:tc>
      </w:tr>
    </w:tbl>
    <w:p w14:paraId="6C758331" w14:textId="77777777" w:rsidR="00745086" w:rsidRPr="00682823" w:rsidRDefault="00745086" w:rsidP="00682823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7336E6AF" w14:textId="788C3845" w:rsidR="004E353B" w:rsidRPr="00682823" w:rsidRDefault="004E353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หุ้นกู้ดังกล่าวเป็นหุ้นกู้ประเภทไม่ด้อยสิทธิและไม่มีหลักประกัน ชนิดระบุชื่อผู้ถือ โดยมีรายละเอียดดังนี้</w:t>
      </w:r>
    </w:p>
    <w:p w14:paraId="3657A1B5" w14:textId="5AE3734B" w:rsidR="00874D92" w:rsidRPr="00682823" w:rsidRDefault="00874D92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1594"/>
        <w:gridCol w:w="259"/>
        <w:gridCol w:w="1315"/>
        <w:gridCol w:w="270"/>
        <w:gridCol w:w="1242"/>
        <w:gridCol w:w="259"/>
        <w:gridCol w:w="1091"/>
        <w:gridCol w:w="270"/>
        <w:gridCol w:w="1657"/>
        <w:gridCol w:w="259"/>
        <w:gridCol w:w="1360"/>
      </w:tblGrid>
      <w:tr w:rsidR="00874D92" w:rsidRPr="00682823" w14:paraId="544C5B83" w14:textId="77777777" w:rsidTr="008A5F20">
        <w:trPr>
          <w:trHeight w:val="216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C9ED0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วันที่ออกและ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4058A0D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8DCB32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1B91906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1501EF8C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4F84B6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2EC18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0C48347B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20B67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left="-86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</w:tr>
      <w:tr w:rsidR="00874D92" w:rsidRPr="00682823" w14:paraId="30E9E135" w14:textId="77777777" w:rsidTr="008A5F20"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5F9C6A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เสนอขายหุ้นกู้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F005098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20B901" w14:textId="1671B720" w:rsidR="00874D92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6106A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907D0F" w14:textId="03C43B09" w:rsidR="00874D92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41A9E64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B1235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657B7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CFE6DC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ED88EE4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EE9C2A" w14:textId="77777777" w:rsidR="00874D92" w:rsidRPr="00682823" w:rsidRDefault="00874D92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</w:tr>
      <w:tr w:rsidR="005E1A5E" w:rsidRPr="00682823" w14:paraId="7B2E5BE1" w14:textId="77777777" w:rsidTr="00C24659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06F937D" w14:textId="7D66EC6B" w:rsidR="005E1A5E" w:rsidRPr="00682823" w:rsidRDefault="005E1A5E" w:rsidP="00682823">
            <w:pPr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8282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7379D7D5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459F3C7" w14:textId="33B599BD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E9D443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A80E64F" w14:textId="70D8E673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739,000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0E10219F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1BE677BA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8BDF6D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8075607" w14:textId="5A1E1B1E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C7C2715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1F4109E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3.70</w:t>
            </w:r>
          </w:p>
        </w:tc>
      </w:tr>
      <w:tr w:rsidR="005E1A5E" w:rsidRPr="00682823" w14:paraId="07DB7D97" w14:textId="77777777" w:rsidTr="00C24659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2C1CECBE" w14:textId="7AA06823" w:rsidR="005E1A5E" w:rsidRPr="00682823" w:rsidRDefault="005E1A5E" w:rsidP="0068282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68282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CB30B90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BCF8BA6" w14:textId="2D3290BE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2,440,100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D2E5A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45824BC" w14:textId="447E1CCC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2,440,100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4862BAC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4A462420" w14:textId="56D6E12B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8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E4B3C4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03D165BC" w14:textId="60786224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กรกฎาคม </w:t>
            </w:r>
            <w:r w:rsidRPr="0068282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33896C5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CFCC341" w14:textId="208BB02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</w:tr>
      <w:tr w:rsidR="005E1A5E" w:rsidRPr="00682823" w14:paraId="5A5C01F5" w14:textId="77777777" w:rsidTr="00E26D0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6C5A5C90" w14:textId="349854CF" w:rsidR="005E1A5E" w:rsidRPr="00682823" w:rsidRDefault="005E1A5E" w:rsidP="00682823">
            <w:pPr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68282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19E0250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5CB969A" w14:textId="52FA51BB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5D35C2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8E44CF0" w14:textId="3232AF52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9685799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72F55C33" w14:textId="6C7724FB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DF05A4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0BE83AD3" w14:textId="31D29BF5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68282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72566C0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0E3B323" w14:textId="77B5D9B2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4.10</w:t>
            </w:r>
          </w:p>
        </w:tc>
      </w:tr>
      <w:tr w:rsidR="005E1A5E" w:rsidRPr="00682823" w14:paraId="1BC06E84" w14:textId="77777777" w:rsidTr="005E1A5E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0AEB4C96" w14:textId="2B984B58" w:rsidR="005E1A5E" w:rsidRPr="00682823" w:rsidRDefault="005E1A5E" w:rsidP="00682823">
            <w:pPr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7FE5BD3A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2B9956C1" w14:textId="4EDD007D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1E72E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22EAAF9" w14:textId="57467956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839,300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361F571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3011A181" w14:textId="1F2DE750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7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6DA735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CB471D3" w14:textId="3F0FB550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17F6FC3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0EF69F4" w14:textId="58ABA251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3.85</w:t>
            </w:r>
          </w:p>
        </w:tc>
      </w:tr>
      <w:tr w:rsidR="005E1A5E" w:rsidRPr="00682823" w14:paraId="60B89CC7" w14:textId="77777777" w:rsidTr="005E1A5E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146A9724" w14:textId="6CF500E2" w:rsidR="005E1A5E" w:rsidRPr="00682823" w:rsidRDefault="005E1A5E" w:rsidP="00682823">
            <w:pPr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834FC18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14:paraId="03B81185" w14:textId="0E2FC129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1,441,500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4C4E7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B82A47D" w14:textId="5CA18073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1,441,500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DED2FB1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3F4B82CD" w14:textId="4B7ED89D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5C2B8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F6BFB49" w14:textId="5C48DB0C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กรกฎาคม </w:t>
            </w:r>
            <w:r w:rsidRPr="0068282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C9415AE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8109F35" w14:textId="7208374B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4.95</w:t>
            </w:r>
          </w:p>
        </w:tc>
      </w:tr>
      <w:tr w:rsidR="001766F0" w:rsidRPr="00682823" w14:paraId="4AE8CFD6" w14:textId="77777777" w:rsidTr="005E1A5E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14:paraId="310F45BE" w14:textId="7A9C77BA" w:rsidR="001766F0" w:rsidRPr="00682823" w:rsidRDefault="001766F0" w:rsidP="00682823">
            <w:pPr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1F346CB" w14:textId="77777777" w:rsidR="001766F0" w:rsidRPr="00682823" w:rsidRDefault="001766F0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F9922" w14:textId="5FAA0E42" w:rsidR="001766F0" w:rsidRPr="00682823" w:rsidRDefault="001766F0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1,168,400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D2A0D0" w14:textId="77777777" w:rsidR="001766F0" w:rsidRPr="00682823" w:rsidRDefault="001766F0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0483F" w14:textId="19F1E534" w:rsidR="001766F0" w:rsidRPr="00682823" w:rsidRDefault="001766F0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B9055F3" w14:textId="77777777" w:rsidR="001766F0" w:rsidRPr="00682823" w:rsidRDefault="001766F0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1B3E4CE8" w14:textId="6FF2AC97" w:rsidR="001766F0" w:rsidRPr="00682823" w:rsidRDefault="001766F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79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91D0C" w14:textId="77777777" w:rsidR="001766F0" w:rsidRPr="00682823" w:rsidRDefault="001766F0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1E7C3B1D" w14:textId="4BD41F9B" w:rsidR="001766F0" w:rsidRPr="00682823" w:rsidRDefault="001766F0" w:rsidP="00682823">
            <w:pPr>
              <w:tabs>
                <w:tab w:val="clear" w:pos="227"/>
                <w:tab w:val="clear" w:pos="454"/>
                <w:tab w:val="left" w:pos="540"/>
              </w:tabs>
              <w:ind w:left="75" w:right="-43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682823"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EF494A4" w14:textId="77777777" w:rsidR="001766F0" w:rsidRPr="00682823" w:rsidRDefault="001766F0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7F70789" w14:textId="23CD55CD" w:rsidR="001766F0" w:rsidRPr="00682823" w:rsidRDefault="001766F0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5.50</w:t>
            </w:r>
          </w:p>
        </w:tc>
      </w:tr>
      <w:tr w:rsidR="005E1A5E" w:rsidRPr="00682823" w14:paraId="5B870788" w14:textId="77777777" w:rsidTr="008A5F20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7C8D0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02FB9FD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FF045E" w14:textId="1F994241" w:rsidR="005E1A5E" w:rsidRPr="00682823" w:rsidRDefault="00A93F7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</w:t>
            </w:r>
            <w:r w:rsidR="00AF6CD0" w:rsidRPr="00682823">
              <w:rPr>
                <w:rFonts w:ascii="Angsana New" w:hAnsi="Angsana New"/>
                <w:sz w:val="26"/>
                <w:szCs w:val="26"/>
              </w:rPr>
              <w:t>0</w:t>
            </w:r>
            <w:r w:rsidRPr="00682823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73B61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08DB8AE" w14:textId="62DC7BCD" w:rsidR="005E1A5E" w:rsidRPr="00682823" w:rsidRDefault="005E1A5E" w:rsidP="00682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8,459,900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7F2BDC9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566781F0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left="146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0BDAF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3DA9D930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7FDCE85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EE8941E" w14:textId="77777777" w:rsidR="005E1A5E" w:rsidRPr="00682823" w:rsidRDefault="005E1A5E" w:rsidP="0068282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4DFF945" w14:textId="77777777" w:rsidR="0050593B" w:rsidRPr="00682823" w:rsidRDefault="0050593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p w14:paraId="4268D21A" w14:textId="33716856" w:rsidR="0000766D" w:rsidRPr="00682823" w:rsidRDefault="005E79B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ที่กำหนดไว้ในหนังสือชี้ชวน เช่น การดำรงอัตราส่วนทางการเงินและอื่น ๆ</w:t>
      </w:r>
      <w:r w:rsidRPr="00682823">
        <w:rPr>
          <w:rFonts w:ascii="Angsana New" w:hAnsi="Angsana New"/>
          <w:sz w:val="26"/>
          <w:szCs w:val="26"/>
        </w:rPr>
        <w:t xml:space="preserve"> </w:t>
      </w:r>
    </w:p>
    <w:p w14:paraId="58C249B2" w14:textId="77777777" w:rsidR="00AF5370" w:rsidRPr="00682823" w:rsidRDefault="00AF537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p w14:paraId="22414AA7" w14:textId="77777777" w:rsidR="00ED7455" w:rsidRPr="00682823" w:rsidRDefault="00ED745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br w:type="page"/>
      </w:r>
    </w:p>
    <w:p w14:paraId="221A647A" w14:textId="2813FF99" w:rsidR="009B04D8" w:rsidRPr="00682823" w:rsidRDefault="00F60AB1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B00903" w:rsidRPr="00682823">
        <w:rPr>
          <w:rFonts w:ascii="Angsana New" w:hAnsi="Angsana New"/>
          <w:b/>
          <w:bCs/>
          <w:sz w:val="26"/>
          <w:szCs w:val="26"/>
        </w:rPr>
        <w:t>9</w:t>
      </w:r>
      <w:r w:rsidR="009B04D8" w:rsidRPr="00682823">
        <w:rPr>
          <w:rFonts w:ascii="Angsana New" w:hAnsi="Angsana New"/>
          <w:b/>
          <w:bCs/>
          <w:sz w:val="26"/>
          <w:szCs w:val="26"/>
          <w:cs/>
        </w:rPr>
        <w:t>.</w:t>
      </w:r>
      <w:r w:rsidR="009B04D8" w:rsidRPr="00682823">
        <w:rPr>
          <w:rFonts w:ascii="Angsana New" w:hAnsi="Angsana New"/>
          <w:b/>
          <w:bCs/>
          <w:sz w:val="26"/>
          <w:szCs w:val="26"/>
          <w:cs/>
        </w:rPr>
        <w:tab/>
        <w:t>หนี้สิน</w:t>
      </w:r>
      <w:r w:rsidR="00F11C6C" w:rsidRPr="00682823">
        <w:rPr>
          <w:rFonts w:ascii="Angsana New" w:hAnsi="Angsana New"/>
          <w:b/>
          <w:bCs/>
          <w:sz w:val="26"/>
          <w:szCs w:val="26"/>
          <w:cs/>
        </w:rPr>
        <w:t>ตาม</w:t>
      </w:r>
      <w:r w:rsidR="009B04D8" w:rsidRPr="00682823">
        <w:rPr>
          <w:rFonts w:ascii="Angsana New" w:hAnsi="Angsana New"/>
          <w:b/>
          <w:bCs/>
          <w:sz w:val="26"/>
          <w:szCs w:val="26"/>
          <w:cs/>
        </w:rPr>
        <w:t>สัญญา</w:t>
      </w:r>
      <w:r w:rsidR="00F02CF0" w:rsidRPr="00682823">
        <w:rPr>
          <w:rFonts w:ascii="Angsana New" w:hAnsi="Angsana New"/>
          <w:b/>
          <w:bCs/>
          <w:sz w:val="26"/>
          <w:szCs w:val="26"/>
          <w:cs/>
        </w:rPr>
        <w:t>เช่า</w:t>
      </w:r>
      <w:r w:rsidR="00F11C6C" w:rsidRPr="00682823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F11C6C" w:rsidRPr="00682823">
        <w:rPr>
          <w:rFonts w:ascii="Angsana New" w:hAnsi="Angsana New"/>
          <w:b/>
          <w:bCs/>
          <w:sz w:val="26"/>
          <w:szCs w:val="26"/>
        </w:rPr>
        <w:t>-</w:t>
      </w:r>
      <w:r w:rsidR="00F11C6C" w:rsidRPr="00682823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698D6BE4" w14:textId="77777777" w:rsidR="009B04D8" w:rsidRPr="00682823" w:rsidRDefault="009B04D8" w:rsidP="00682823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3888"/>
        <w:gridCol w:w="236"/>
        <w:gridCol w:w="1204"/>
        <w:gridCol w:w="238"/>
        <w:gridCol w:w="1202"/>
        <w:gridCol w:w="238"/>
        <w:gridCol w:w="1202"/>
        <w:gridCol w:w="270"/>
        <w:gridCol w:w="1170"/>
      </w:tblGrid>
      <w:tr w:rsidR="00A67981" w:rsidRPr="00682823" w14:paraId="1BDCCCD5" w14:textId="77777777" w:rsidTr="00E53FF4">
        <w:tc>
          <w:tcPr>
            <w:tcW w:w="3888" w:type="dxa"/>
          </w:tcPr>
          <w:p w14:paraId="7634A69E" w14:textId="77777777" w:rsidR="00A67981" w:rsidRPr="00682823" w:rsidRDefault="00A67981" w:rsidP="00682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E9039E" w14:textId="77777777" w:rsidR="00A67981" w:rsidRPr="00682823" w:rsidRDefault="00A67981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723CA6ED" w14:textId="77777777" w:rsidR="00A67981" w:rsidRPr="00682823" w:rsidRDefault="00A67981" w:rsidP="006828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67981" w:rsidRPr="00682823" w14:paraId="045BEA97" w14:textId="77777777" w:rsidTr="00E53FF4">
        <w:tc>
          <w:tcPr>
            <w:tcW w:w="3888" w:type="dxa"/>
          </w:tcPr>
          <w:p w14:paraId="00AACF3D" w14:textId="6611A65A" w:rsidR="00A67981" w:rsidRPr="00682823" w:rsidRDefault="00A67981" w:rsidP="00682823">
            <w:pPr>
              <w:ind w:left="151" w:right="-72" w:hanging="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DD120E" w14:textId="77777777" w:rsidR="00A67981" w:rsidRPr="00682823" w:rsidRDefault="00A67981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0A7416" w14:textId="77777777" w:rsidR="00A67981" w:rsidRPr="00682823" w:rsidRDefault="00A67981" w:rsidP="006828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3143C89" w14:textId="77777777" w:rsidR="00A67981" w:rsidRPr="00682823" w:rsidRDefault="00A67981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6308F8" w14:textId="77777777" w:rsidR="00A67981" w:rsidRPr="00682823" w:rsidRDefault="00A67981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107B" w:rsidRPr="00682823" w14:paraId="03734A99" w14:textId="77777777" w:rsidTr="00E53FF4">
        <w:tc>
          <w:tcPr>
            <w:tcW w:w="3888" w:type="dxa"/>
            <w:tcBorders>
              <w:bottom w:val="single" w:sz="4" w:space="0" w:color="auto"/>
            </w:tcBorders>
          </w:tcPr>
          <w:p w14:paraId="55435AD3" w14:textId="5891F79F" w:rsidR="00E4107B" w:rsidRPr="00682823" w:rsidRDefault="00E4107B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จำนวนเงินขั้นต่ำที่ต้องจ่าย</w:t>
            </w:r>
          </w:p>
        </w:tc>
        <w:tc>
          <w:tcPr>
            <w:tcW w:w="236" w:type="dxa"/>
          </w:tcPr>
          <w:p w14:paraId="140044CB" w14:textId="77777777" w:rsidR="00E4107B" w:rsidRPr="00682823" w:rsidRDefault="00E4107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95BE80D" w14:textId="2786B3A7" w:rsidR="00E4107B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05E21F6E" w14:textId="77777777" w:rsidR="00E4107B" w:rsidRPr="00682823" w:rsidRDefault="00E4107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EDC773B" w14:textId="606D8BE2" w:rsidR="00E4107B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</w:tcPr>
          <w:p w14:paraId="7AD6FC14" w14:textId="77777777" w:rsidR="00E4107B" w:rsidRPr="00682823" w:rsidRDefault="00E4107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4918FD1" w14:textId="1A326FC5" w:rsidR="00E4107B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F4704D6" w14:textId="77777777" w:rsidR="00E4107B" w:rsidRPr="00682823" w:rsidRDefault="00E4107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91839F" w14:textId="3647BDF7" w:rsidR="00E4107B" w:rsidRPr="00682823" w:rsidRDefault="0010196A" w:rsidP="00682823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D5CF8" w:rsidRPr="00682823" w14:paraId="1AFC5F0D" w14:textId="77777777" w:rsidTr="008C0886">
        <w:tc>
          <w:tcPr>
            <w:tcW w:w="3888" w:type="dxa"/>
          </w:tcPr>
          <w:p w14:paraId="69D62268" w14:textId="668AB429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 xml:space="preserve">1 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56F2E03F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E91C361" w14:textId="6385C27D" w:rsidR="00FD5CF8" w:rsidRPr="00682823" w:rsidRDefault="00C66749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158,105</w:t>
            </w:r>
          </w:p>
        </w:tc>
        <w:tc>
          <w:tcPr>
            <w:tcW w:w="238" w:type="dxa"/>
          </w:tcPr>
          <w:p w14:paraId="790128B1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3C8300F1" w14:textId="5131F733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120,743</w:t>
            </w:r>
          </w:p>
        </w:tc>
        <w:tc>
          <w:tcPr>
            <w:tcW w:w="238" w:type="dxa"/>
          </w:tcPr>
          <w:p w14:paraId="08C7F419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9EC0EB0" w14:textId="70D46595" w:rsidR="00FD5CF8" w:rsidRPr="00682823" w:rsidRDefault="00C66749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102,536</w:t>
            </w:r>
          </w:p>
        </w:tc>
        <w:tc>
          <w:tcPr>
            <w:tcW w:w="270" w:type="dxa"/>
          </w:tcPr>
          <w:p w14:paraId="6FFC6B33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A967B5" w14:textId="7FBB9F51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70,152</w:t>
            </w:r>
          </w:p>
        </w:tc>
      </w:tr>
      <w:tr w:rsidR="00FD5CF8" w:rsidRPr="00682823" w14:paraId="750DCD2D" w14:textId="77777777" w:rsidTr="008C0886">
        <w:tc>
          <w:tcPr>
            <w:tcW w:w="3888" w:type="dxa"/>
          </w:tcPr>
          <w:p w14:paraId="5ED73676" w14:textId="72FA082A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01512450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0EAC391" w14:textId="26346DA2" w:rsidR="00FD5CF8" w:rsidRPr="00682823" w:rsidRDefault="00C66749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268,911</w:t>
            </w:r>
          </w:p>
        </w:tc>
        <w:tc>
          <w:tcPr>
            <w:tcW w:w="238" w:type="dxa"/>
          </w:tcPr>
          <w:p w14:paraId="695D557C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3CA56A26" w14:textId="676F4CFC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218,110</w:t>
            </w:r>
          </w:p>
        </w:tc>
        <w:tc>
          <w:tcPr>
            <w:tcW w:w="238" w:type="dxa"/>
          </w:tcPr>
          <w:p w14:paraId="30E60BC6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45E67DA" w14:textId="3224E500" w:rsidR="00FD5CF8" w:rsidRPr="00682823" w:rsidRDefault="00C66749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175,167</w:t>
            </w:r>
          </w:p>
        </w:tc>
        <w:tc>
          <w:tcPr>
            <w:tcW w:w="270" w:type="dxa"/>
          </w:tcPr>
          <w:p w14:paraId="34C2BD29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DF92C1" w14:textId="1C17B83D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133,655</w:t>
            </w:r>
          </w:p>
        </w:tc>
      </w:tr>
      <w:tr w:rsidR="00FD5CF8" w:rsidRPr="00682823" w14:paraId="490D8509" w14:textId="77777777" w:rsidTr="008C0886">
        <w:tc>
          <w:tcPr>
            <w:tcW w:w="3888" w:type="dxa"/>
          </w:tcPr>
          <w:p w14:paraId="1B6794D2" w14:textId="3BEDFA7E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36" w:type="dxa"/>
          </w:tcPr>
          <w:p w14:paraId="6FC4F3BC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1C75D05" w14:textId="445EB5DF" w:rsidR="00FD5CF8" w:rsidRPr="00682823" w:rsidRDefault="00C66749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</w:tcPr>
          <w:p w14:paraId="08486E0C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DB2851E" w14:textId="17AFA118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-</w:t>
            </w:r>
          </w:p>
        </w:tc>
        <w:tc>
          <w:tcPr>
            <w:tcW w:w="238" w:type="dxa"/>
          </w:tcPr>
          <w:p w14:paraId="24A9CA09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20B87198" w14:textId="52B49C39" w:rsidR="00FD5CF8" w:rsidRPr="00682823" w:rsidRDefault="00C66749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EEAA225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5B3BAE" w14:textId="0AC06305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-</w:t>
            </w:r>
          </w:p>
        </w:tc>
      </w:tr>
      <w:tr w:rsidR="00FD5CF8" w:rsidRPr="00682823" w14:paraId="36F35145" w14:textId="77777777" w:rsidTr="00E53FF4">
        <w:tc>
          <w:tcPr>
            <w:tcW w:w="3888" w:type="dxa"/>
          </w:tcPr>
          <w:p w14:paraId="26B589A8" w14:textId="77777777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รวมจำนวนเงินขั้นต่ำที่ต้องจ่าย</w:t>
            </w:r>
          </w:p>
        </w:tc>
        <w:tc>
          <w:tcPr>
            <w:tcW w:w="236" w:type="dxa"/>
          </w:tcPr>
          <w:p w14:paraId="1D6EAE47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A208EC5" w14:textId="6D982459" w:rsidR="00FD5CF8" w:rsidRPr="00682823" w:rsidRDefault="00C66749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427,016</w:t>
            </w:r>
          </w:p>
        </w:tc>
        <w:tc>
          <w:tcPr>
            <w:tcW w:w="238" w:type="dxa"/>
          </w:tcPr>
          <w:p w14:paraId="0E11DF28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EAAAEDC" w14:textId="3DA86DB9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338,853</w:t>
            </w:r>
          </w:p>
        </w:tc>
        <w:tc>
          <w:tcPr>
            <w:tcW w:w="238" w:type="dxa"/>
          </w:tcPr>
          <w:p w14:paraId="55032A01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56F3A68" w14:textId="72A78A1B" w:rsidR="00FD5CF8" w:rsidRPr="00682823" w:rsidRDefault="00C66749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277,703</w:t>
            </w:r>
          </w:p>
        </w:tc>
        <w:tc>
          <w:tcPr>
            <w:tcW w:w="270" w:type="dxa"/>
          </w:tcPr>
          <w:p w14:paraId="4720A403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40E739" w14:textId="4318091A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203,807</w:t>
            </w:r>
          </w:p>
        </w:tc>
      </w:tr>
      <w:tr w:rsidR="00FD5CF8" w:rsidRPr="00682823" w14:paraId="407A5436" w14:textId="77777777" w:rsidTr="00E53FF4">
        <w:tc>
          <w:tcPr>
            <w:tcW w:w="3888" w:type="dxa"/>
          </w:tcPr>
          <w:p w14:paraId="2F819C8F" w14:textId="77777777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หัก ดอกเบี้ยรอตัดบัญชี</w:t>
            </w:r>
          </w:p>
        </w:tc>
        <w:tc>
          <w:tcPr>
            <w:tcW w:w="236" w:type="dxa"/>
          </w:tcPr>
          <w:p w14:paraId="1A5FE149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B525DFF" w14:textId="6C639D7F" w:rsidR="00FD5CF8" w:rsidRPr="00682823" w:rsidRDefault="00C66749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(28,285)</w:t>
            </w:r>
          </w:p>
        </w:tc>
        <w:tc>
          <w:tcPr>
            <w:tcW w:w="238" w:type="dxa"/>
          </w:tcPr>
          <w:p w14:paraId="51ECED7B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95F6C9E" w14:textId="78D0DF28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(23,21</w:t>
            </w:r>
            <w:r w:rsidR="00ED7455" w:rsidRPr="00682823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8" w:type="dxa"/>
          </w:tcPr>
          <w:p w14:paraId="2CD69036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E6744E7" w14:textId="72291006" w:rsidR="00FD5CF8" w:rsidRPr="00682823" w:rsidRDefault="00C66749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(17,929)</w:t>
            </w:r>
          </w:p>
        </w:tc>
        <w:tc>
          <w:tcPr>
            <w:tcW w:w="270" w:type="dxa"/>
          </w:tcPr>
          <w:p w14:paraId="1ACB313B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2C59B6" w14:textId="107B5127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(13,800)</w:t>
            </w:r>
          </w:p>
        </w:tc>
      </w:tr>
      <w:tr w:rsidR="00FD5CF8" w:rsidRPr="00682823" w14:paraId="02001332" w14:textId="77777777" w:rsidTr="00E53FF4">
        <w:tc>
          <w:tcPr>
            <w:tcW w:w="3888" w:type="dxa"/>
          </w:tcPr>
          <w:p w14:paraId="2FFD8532" w14:textId="77777777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236" w:type="dxa"/>
          </w:tcPr>
          <w:p w14:paraId="2BEB8E68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6C2EAF3" w14:textId="737FC344" w:rsidR="00FD5CF8" w:rsidRPr="00682823" w:rsidRDefault="00C66749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398,731</w:t>
            </w:r>
          </w:p>
        </w:tc>
        <w:tc>
          <w:tcPr>
            <w:tcW w:w="238" w:type="dxa"/>
          </w:tcPr>
          <w:p w14:paraId="7EBC2478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2D018A4" w14:textId="4795AD95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315,63</w:t>
            </w:r>
            <w:r w:rsidR="00ED7455" w:rsidRPr="00682823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38" w:type="dxa"/>
          </w:tcPr>
          <w:p w14:paraId="544E0798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0863F04" w14:textId="52DB21B3" w:rsidR="00FD5CF8" w:rsidRPr="00682823" w:rsidRDefault="00C66749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259,774</w:t>
            </w:r>
          </w:p>
        </w:tc>
        <w:tc>
          <w:tcPr>
            <w:tcW w:w="270" w:type="dxa"/>
          </w:tcPr>
          <w:p w14:paraId="492C4C67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7BDDFD" w14:textId="1AFB90F0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190,007</w:t>
            </w:r>
          </w:p>
        </w:tc>
      </w:tr>
      <w:tr w:rsidR="00FD5CF8" w:rsidRPr="00682823" w14:paraId="426FE2E0" w14:textId="77777777" w:rsidTr="00E53FF4">
        <w:tc>
          <w:tcPr>
            <w:tcW w:w="3888" w:type="dxa"/>
          </w:tcPr>
          <w:p w14:paraId="57ED284C" w14:textId="12A8F06B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36" w:type="dxa"/>
          </w:tcPr>
          <w:p w14:paraId="402FE239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80683CB" w14:textId="77777777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7CFAC97A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3C103925" w14:textId="77777777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556D029A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</w:tcPr>
          <w:p w14:paraId="5209B6B2" w14:textId="212B9F17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9B2A1F4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FBFEEF" w14:textId="77777777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D5CF8" w:rsidRPr="00682823" w14:paraId="294AF40B" w14:textId="77777777" w:rsidTr="00E53FF4">
        <w:tc>
          <w:tcPr>
            <w:tcW w:w="3888" w:type="dxa"/>
          </w:tcPr>
          <w:p w14:paraId="595F9339" w14:textId="77777777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left="294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36" w:type="dxa"/>
          </w:tcPr>
          <w:p w14:paraId="429FE878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BA6199D" w14:textId="0C9C56FA" w:rsidR="00FD5CF8" w:rsidRPr="00682823" w:rsidRDefault="00C66749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(142,963)</w:t>
            </w:r>
          </w:p>
        </w:tc>
        <w:tc>
          <w:tcPr>
            <w:tcW w:w="238" w:type="dxa"/>
          </w:tcPr>
          <w:p w14:paraId="7E316397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7C6839A" w14:textId="67FB4802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(109,72</w:t>
            </w:r>
            <w:r w:rsidR="00ED7455" w:rsidRPr="00682823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8" w:type="dxa"/>
          </w:tcPr>
          <w:p w14:paraId="25B38C94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424D73D" w14:textId="79FEEDBD" w:rsidR="00FD5CF8" w:rsidRPr="00682823" w:rsidRDefault="00C66749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(92,658)</w:t>
            </w:r>
          </w:p>
        </w:tc>
        <w:tc>
          <w:tcPr>
            <w:tcW w:w="270" w:type="dxa"/>
          </w:tcPr>
          <w:p w14:paraId="44623852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1770B1" w14:textId="0E31B9F1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(63,696)</w:t>
            </w:r>
          </w:p>
        </w:tc>
      </w:tr>
      <w:tr w:rsidR="00FD5CF8" w:rsidRPr="00682823" w14:paraId="602E1E30" w14:textId="77777777" w:rsidTr="00E53FF4">
        <w:tc>
          <w:tcPr>
            <w:tcW w:w="3888" w:type="dxa"/>
          </w:tcPr>
          <w:p w14:paraId="3B81173F" w14:textId="77777777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6265B024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2233043" w14:textId="21DE51AC" w:rsidR="00FD5CF8" w:rsidRPr="00682823" w:rsidRDefault="00C66749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255,768</w:t>
            </w:r>
          </w:p>
        </w:tc>
        <w:tc>
          <w:tcPr>
            <w:tcW w:w="238" w:type="dxa"/>
          </w:tcPr>
          <w:p w14:paraId="4AFF7CB7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660546B" w14:textId="14237B7C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205,910</w:t>
            </w:r>
          </w:p>
        </w:tc>
        <w:tc>
          <w:tcPr>
            <w:tcW w:w="238" w:type="dxa"/>
          </w:tcPr>
          <w:p w14:paraId="789361D6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91D4E32" w14:textId="418615BD" w:rsidR="00FD5CF8" w:rsidRPr="00682823" w:rsidRDefault="00C66749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167,116</w:t>
            </w:r>
          </w:p>
        </w:tc>
        <w:tc>
          <w:tcPr>
            <w:tcW w:w="270" w:type="dxa"/>
          </w:tcPr>
          <w:p w14:paraId="044DACF5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F0EFD9" w14:textId="1CF06666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126,311</w:t>
            </w:r>
          </w:p>
        </w:tc>
      </w:tr>
    </w:tbl>
    <w:p w14:paraId="2A6ECB2D" w14:textId="77777777" w:rsidR="00ED7455" w:rsidRPr="00682823" w:rsidRDefault="00ED745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5E23CD9" w14:textId="761BFABB" w:rsidR="00E712E6" w:rsidRPr="00682823" w:rsidRDefault="00E712E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ค่าใช้จ่ายที่เกี่ยวกับสัญญาเช่าสำหรับแต่ละปีสิ้นสุดวันที่ </w:t>
      </w:r>
      <w:r w:rsidRPr="00682823">
        <w:rPr>
          <w:rFonts w:ascii="Angsana New" w:hAnsi="Angsana New"/>
          <w:sz w:val="26"/>
          <w:szCs w:val="26"/>
        </w:rPr>
        <w:t xml:space="preserve">31 </w:t>
      </w:r>
      <w:r w:rsidRPr="00682823">
        <w:rPr>
          <w:rFonts w:ascii="Angsana New" w:hAnsi="Angsana New"/>
          <w:sz w:val="26"/>
          <w:szCs w:val="26"/>
          <w:cs/>
        </w:rPr>
        <w:t xml:space="preserve">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มีดังนี้</w:t>
      </w:r>
    </w:p>
    <w:p w14:paraId="53451577" w14:textId="77777777" w:rsidR="00E712E6" w:rsidRPr="00682823" w:rsidRDefault="00E712E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3888"/>
        <w:gridCol w:w="236"/>
        <w:gridCol w:w="1204"/>
        <w:gridCol w:w="238"/>
        <w:gridCol w:w="1202"/>
        <w:gridCol w:w="238"/>
        <w:gridCol w:w="1202"/>
        <w:gridCol w:w="236"/>
        <w:gridCol w:w="1204"/>
      </w:tblGrid>
      <w:tr w:rsidR="00E712E6" w:rsidRPr="00682823" w14:paraId="67A943B1" w14:textId="77777777" w:rsidTr="0042433F">
        <w:tc>
          <w:tcPr>
            <w:tcW w:w="3888" w:type="dxa"/>
          </w:tcPr>
          <w:p w14:paraId="1C555EC2" w14:textId="77777777" w:rsidR="00E712E6" w:rsidRPr="00682823" w:rsidRDefault="00E712E6" w:rsidP="00682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20FADE" w14:textId="77777777" w:rsidR="00E712E6" w:rsidRPr="00682823" w:rsidRDefault="00E712E6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1644C794" w14:textId="77777777" w:rsidR="00E712E6" w:rsidRPr="00682823" w:rsidRDefault="00E712E6" w:rsidP="006828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E712E6" w:rsidRPr="00682823" w14:paraId="1FDFAAA6" w14:textId="77777777" w:rsidTr="0042433F">
        <w:tc>
          <w:tcPr>
            <w:tcW w:w="3888" w:type="dxa"/>
          </w:tcPr>
          <w:p w14:paraId="6396CFB7" w14:textId="77777777" w:rsidR="00E712E6" w:rsidRPr="00682823" w:rsidRDefault="00E712E6" w:rsidP="00682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AB8755" w14:textId="77777777" w:rsidR="00E712E6" w:rsidRPr="00682823" w:rsidRDefault="00E712E6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739846" w14:textId="77777777" w:rsidR="00E712E6" w:rsidRPr="00682823" w:rsidRDefault="00E712E6" w:rsidP="006828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3A5B1CF" w14:textId="77777777" w:rsidR="00E712E6" w:rsidRPr="00682823" w:rsidRDefault="00E712E6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A3401E" w14:textId="77777777" w:rsidR="00E712E6" w:rsidRPr="00682823" w:rsidRDefault="00E712E6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12E6" w:rsidRPr="00682823" w14:paraId="2C361D36" w14:textId="77777777" w:rsidTr="0042433F">
        <w:tc>
          <w:tcPr>
            <w:tcW w:w="3888" w:type="dxa"/>
          </w:tcPr>
          <w:p w14:paraId="62A25D6C" w14:textId="77777777" w:rsidR="00E712E6" w:rsidRPr="00682823" w:rsidRDefault="00E712E6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9E6DE24" w14:textId="77777777" w:rsidR="00E712E6" w:rsidRPr="00682823" w:rsidRDefault="00E712E6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8E4BFC0" w14:textId="1147792F" w:rsidR="00E712E6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A9D1D2F" w14:textId="77777777" w:rsidR="00E712E6" w:rsidRPr="00682823" w:rsidRDefault="00E712E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8759EC3" w14:textId="0F4A64E6" w:rsidR="00E712E6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</w:tcPr>
          <w:p w14:paraId="5358A76F" w14:textId="77777777" w:rsidR="00E712E6" w:rsidRPr="00682823" w:rsidRDefault="00E712E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B1C2C43" w14:textId="7B6B0019" w:rsidR="00E712E6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52DABF22" w14:textId="77777777" w:rsidR="00E712E6" w:rsidRPr="00682823" w:rsidRDefault="00E712E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CE36F6B" w14:textId="0450AD46" w:rsidR="00E712E6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D5CF8" w:rsidRPr="00682823" w14:paraId="5F54637A" w14:textId="77777777" w:rsidTr="0042433F">
        <w:tc>
          <w:tcPr>
            <w:tcW w:w="3888" w:type="dxa"/>
          </w:tcPr>
          <w:p w14:paraId="330B6314" w14:textId="579B29A9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(หมายเหตุ </w:t>
            </w:r>
            <w:r w:rsidRPr="00682823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56E4D486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3BA05DA" w14:textId="73111940" w:rsidR="00FD5CF8" w:rsidRPr="00682823" w:rsidRDefault="00C66749" w:rsidP="00682823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</w:rPr>
              <w:t>130,25</w:t>
            </w:r>
            <w:r w:rsidR="005C7034" w:rsidRPr="0068282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8" w:type="dxa"/>
          </w:tcPr>
          <w:p w14:paraId="327F48A0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811E017" w14:textId="007DBEFB" w:rsidR="00FD5CF8" w:rsidRPr="00682823" w:rsidRDefault="00FD5CF8" w:rsidP="00682823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</w:rPr>
              <w:t>111,541</w:t>
            </w:r>
          </w:p>
        </w:tc>
        <w:tc>
          <w:tcPr>
            <w:tcW w:w="238" w:type="dxa"/>
          </w:tcPr>
          <w:p w14:paraId="40CEB483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4EFDD7B" w14:textId="78A75831" w:rsidR="00FD5CF8" w:rsidRPr="00682823" w:rsidRDefault="00C66749" w:rsidP="00682823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</w:rPr>
              <w:t>76,80</w:t>
            </w:r>
            <w:r w:rsidR="005E102D" w:rsidRPr="0068282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11109400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40A6F15" w14:textId="0914975B" w:rsidR="00FD5CF8" w:rsidRPr="00682823" w:rsidRDefault="00FD5CF8" w:rsidP="00682823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</w:rPr>
              <w:t>66,994</w:t>
            </w:r>
          </w:p>
        </w:tc>
      </w:tr>
      <w:tr w:rsidR="00FD5CF8" w:rsidRPr="00682823" w14:paraId="0248F274" w14:textId="77777777" w:rsidTr="0042433F">
        <w:tc>
          <w:tcPr>
            <w:tcW w:w="3888" w:type="dxa"/>
          </w:tcPr>
          <w:p w14:paraId="437919E9" w14:textId="77777777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36" w:type="dxa"/>
          </w:tcPr>
          <w:p w14:paraId="17E3CA47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8D3B5F9" w14:textId="0F25FA52" w:rsidR="00FD5CF8" w:rsidRPr="00682823" w:rsidRDefault="00C66749" w:rsidP="00682823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</w:rPr>
              <w:t>17,270</w:t>
            </w:r>
          </w:p>
        </w:tc>
        <w:tc>
          <w:tcPr>
            <w:tcW w:w="238" w:type="dxa"/>
          </w:tcPr>
          <w:p w14:paraId="0CF8E36F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339C1DC" w14:textId="6EE5BC36" w:rsidR="00FD5CF8" w:rsidRPr="00682823" w:rsidRDefault="00FD5CF8" w:rsidP="00682823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</w:rPr>
              <w:t>13,607</w:t>
            </w:r>
          </w:p>
        </w:tc>
        <w:tc>
          <w:tcPr>
            <w:tcW w:w="238" w:type="dxa"/>
          </w:tcPr>
          <w:p w14:paraId="19CEF907" w14:textId="77777777" w:rsidR="00FD5CF8" w:rsidRPr="00682823" w:rsidRDefault="00FD5CF8" w:rsidP="00682823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4344ECC" w14:textId="53E43935" w:rsidR="00FD5CF8" w:rsidRPr="00682823" w:rsidRDefault="00C66749" w:rsidP="00682823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</w:rPr>
              <w:t>10,343</w:t>
            </w:r>
          </w:p>
        </w:tc>
        <w:tc>
          <w:tcPr>
            <w:tcW w:w="236" w:type="dxa"/>
          </w:tcPr>
          <w:p w14:paraId="55BFA600" w14:textId="77777777" w:rsidR="00FD5CF8" w:rsidRPr="00682823" w:rsidRDefault="00FD5CF8" w:rsidP="00682823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4502930" w14:textId="5BF6711A" w:rsidR="00FD5CF8" w:rsidRPr="00682823" w:rsidRDefault="00FD5CF8" w:rsidP="00682823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</w:rPr>
              <w:t>8,130</w:t>
            </w:r>
          </w:p>
        </w:tc>
      </w:tr>
      <w:tr w:rsidR="00FD5CF8" w:rsidRPr="00682823" w14:paraId="52354B20" w14:textId="77777777" w:rsidTr="0042433F">
        <w:tc>
          <w:tcPr>
            <w:tcW w:w="3888" w:type="dxa"/>
          </w:tcPr>
          <w:p w14:paraId="438A01B7" w14:textId="77777777" w:rsidR="00FD5CF8" w:rsidRPr="00682823" w:rsidRDefault="00FD5CF8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0709E74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B7B91DF" w14:textId="69430B0B" w:rsidR="00FD5CF8" w:rsidRPr="00682823" w:rsidRDefault="00C66749" w:rsidP="00682823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</w:rPr>
              <w:t>147,52</w:t>
            </w:r>
            <w:r w:rsidR="005C7034" w:rsidRPr="0068282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8" w:type="dxa"/>
          </w:tcPr>
          <w:p w14:paraId="6E97E7A8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49F1B74" w14:textId="031C1BAE" w:rsidR="00FD5CF8" w:rsidRPr="00682823" w:rsidRDefault="00FD5CF8" w:rsidP="00682823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</w:rPr>
              <w:t>125,148</w:t>
            </w:r>
          </w:p>
        </w:tc>
        <w:tc>
          <w:tcPr>
            <w:tcW w:w="238" w:type="dxa"/>
          </w:tcPr>
          <w:p w14:paraId="76ED220E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2406907" w14:textId="6364A48F" w:rsidR="00FD5CF8" w:rsidRPr="00682823" w:rsidRDefault="00C66749" w:rsidP="00682823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</w:rPr>
              <w:t>87,15</w:t>
            </w:r>
            <w:r w:rsidR="005E102D" w:rsidRPr="0068282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7C09E16B" w14:textId="77777777" w:rsidR="00FD5CF8" w:rsidRPr="00682823" w:rsidRDefault="00FD5CF8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219C8B3" w14:textId="62F9CC9A" w:rsidR="00FD5CF8" w:rsidRPr="00682823" w:rsidRDefault="00FD5CF8" w:rsidP="00682823">
            <w:pPr>
              <w:pStyle w:val="BlockText"/>
              <w:tabs>
                <w:tab w:val="decimal" w:pos="1507"/>
              </w:tabs>
              <w:spacing w:before="0" w:line="240" w:lineRule="atLeast"/>
              <w:ind w:left="0" w:right="90" w:firstLine="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682823">
              <w:rPr>
                <w:rFonts w:ascii="Angsana New" w:hAnsi="Angsana New" w:cs="Angsana New"/>
                <w:sz w:val="26"/>
                <w:szCs w:val="26"/>
              </w:rPr>
              <w:t>75,124</w:t>
            </w:r>
          </w:p>
        </w:tc>
      </w:tr>
    </w:tbl>
    <w:p w14:paraId="618FEB22" w14:textId="77777777" w:rsidR="00E712E6" w:rsidRPr="00682823" w:rsidRDefault="00E712E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095FD59" w14:textId="138953D4" w:rsidR="003707EE" w:rsidRPr="00682823" w:rsidRDefault="00B00903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b/>
          <w:bCs/>
          <w:sz w:val="26"/>
          <w:szCs w:val="26"/>
        </w:rPr>
        <w:t>20</w:t>
      </w:r>
      <w:r w:rsidR="003707EE" w:rsidRPr="00682823">
        <w:rPr>
          <w:rFonts w:ascii="Angsana New" w:hAnsi="Angsana New"/>
          <w:b/>
          <w:bCs/>
          <w:sz w:val="26"/>
          <w:szCs w:val="26"/>
          <w:cs/>
        </w:rPr>
        <w:t>.</w:t>
      </w:r>
      <w:r w:rsidR="003707EE" w:rsidRPr="00682823">
        <w:rPr>
          <w:rFonts w:ascii="Angsana New" w:hAnsi="Angsana New"/>
          <w:b/>
          <w:bCs/>
          <w:sz w:val="26"/>
          <w:szCs w:val="26"/>
          <w:cs/>
        </w:rPr>
        <w:tab/>
      </w:r>
      <w:r w:rsidR="00B00815" w:rsidRPr="00682823">
        <w:rPr>
          <w:rFonts w:ascii="Angsana New" w:hAnsi="Angsana New"/>
          <w:b/>
          <w:bCs/>
          <w:sz w:val="26"/>
          <w:szCs w:val="26"/>
          <w:cs/>
        </w:rPr>
        <w:t>เงินจ่ายล่วงหน้าแก่ผู้รับเหมาและ</w:t>
      </w:r>
      <w:r w:rsidR="003707EE" w:rsidRPr="00682823">
        <w:rPr>
          <w:rFonts w:ascii="Angsana New" w:hAnsi="Angsana New"/>
          <w:b/>
          <w:bCs/>
          <w:sz w:val="26"/>
          <w:szCs w:val="26"/>
          <w:cs/>
        </w:rPr>
        <w:t>เงินรับล่วงหน้าจากลูกค้า</w:t>
      </w:r>
    </w:p>
    <w:p w14:paraId="75251F3D" w14:textId="77777777" w:rsidR="003707EE" w:rsidRPr="00682823" w:rsidRDefault="003707EE" w:rsidP="00682823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C2C542F" w14:textId="77777777" w:rsidR="00B00815" w:rsidRPr="00682823" w:rsidRDefault="00B00815" w:rsidP="00682823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t>เงินจ่ายล่วงหน้าแก่ผู้รับเหมาเป็นเงินจ่ายล่วงหน้าแก่ผู้รับเหมาในอัตราร้อยละต่าง ๆ กันของจำนวนเงินในสัญญา  เงินจ่ายล่วงหน้าแก่ผู้รับเหมานี้จะถูกหักจากจำนวนเงินที่เรียกเก็บจากผู้รับเหมาตามอัตราร้อยละที่ตกลงกัน</w:t>
      </w:r>
    </w:p>
    <w:p w14:paraId="3BA64DA4" w14:textId="77777777" w:rsidR="00B00815" w:rsidRPr="00682823" w:rsidRDefault="00B00815" w:rsidP="00682823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5FD59C0" w14:textId="77777777" w:rsidR="003707EE" w:rsidRPr="00682823" w:rsidRDefault="003707E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เงินรับล่วงหน้าจากลูกค้าเป็นเงินรับล่วงหน้าจากลูกค้าซึ่งเป็นหน่วยงานราชการในอัตราร้อยละต่าง ๆ กันของจำนวนเงินรวมตามสัญญารับเหมาก่อสร้าง  เงินรับล่วงหน้าจากลูกค้านี้จะถูกหักจากจำนวนเงินที่เรียกเก็บจากลูกค้าตามอัตราร้อยละที่ตกลงกัน </w:t>
      </w:r>
    </w:p>
    <w:p w14:paraId="13691E67" w14:textId="77777777" w:rsidR="00F60AB1" w:rsidRPr="00682823" w:rsidRDefault="00F60AB1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849E6FA" w14:textId="6022AC22" w:rsidR="00207660" w:rsidRPr="00682823" w:rsidRDefault="009E4C2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b/>
          <w:bCs/>
          <w:sz w:val="26"/>
          <w:szCs w:val="26"/>
        </w:rPr>
        <w:t>2</w:t>
      </w:r>
      <w:r w:rsidR="002C0E8E" w:rsidRPr="00682823">
        <w:rPr>
          <w:rFonts w:ascii="Angsana New" w:hAnsi="Angsana New"/>
          <w:b/>
          <w:bCs/>
          <w:sz w:val="26"/>
          <w:szCs w:val="26"/>
        </w:rPr>
        <w:t>1</w:t>
      </w:r>
      <w:r w:rsidR="00207660" w:rsidRPr="00682823">
        <w:rPr>
          <w:rFonts w:ascii="Angsana New" w:hAnsi="Angsana New"/>
          <w:b/>
          <w:bCs/>
          <w:sz w:val="26"/>
          <w:szCs w:val="26"/>
        </w:rPr>
        <w:t>.</w:t>
      </w:r>
      <w:r w:rsidR="00207660" w:rsidRPr="00682823">
        <w:rPr>
          <w:rFonts w:ascii="Angsana New" w:hAnsi="Angsana New"/>
          <w:b/>
          <w:bCs/>
          <w:sz w:val="26"/>
          <w:szCs w:val="26"/>
        </w:rPr>
        <w:tab/>
      </w:r>
      <w:r w:rsidR="00207660" w:rsidRPr="00682823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062ECC02" w14:textId="77777777" w:rsidR="00207660" w:rsidRPr="00682823" w:rsidRDefault="00207660" w:rsidP="00682823">
      <w:pPr>
        <w:pStyle w:val="a1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C550B45" w14:textId="77777777" w:rsidR="00207660" w:rsidRPr="00682823" w:rsidRDefault="0020766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บริษัทและบริษัทย่อยมีกองทุนสำรองเลี้ยงชีพประเภทจ่ายสมทบสำหรับพนักงานตามพระราชบัญญัติกองทุนสำรองเลี้ยงชีพ พ</w:t>
      </w:r>
      <w:r w:rsidRPr="00682823">
        <w:rPr>
          <w:rFonts w:ascii="Angsana New" w:hAnsi="Angsana New"/>
          <w:sz w:val="26"/>
          <w:szCs w:val="26"/>
        </w:rPr>
        <w:t>.</w:t>
      </w:r>
      <w:r w:rsidRPr="00682823">
        <w:rPr>
          <w:rFonts w:ascii="Angsana New" w:hAnsi="Angsana New"/>
          <w:sz w:val="26"/>
          <w:szCs w:val="26"/>
          <w:cs/>
        </w:rPr>
        <w:t>ศ</w:t>
      </w:r>
      <w:r w:rsidRPr="00682823">
        <w:rPr>
          <w:rFonts w:ascii="Angsana New" w:hAnsi="Angsana New"/>
          <w:sz w:val="26"/>
          <w:szCs w:val="26"/>
        </w:rPr>
        <w:t>. 2530</w:t>
      </w:r>
      <w:r w:rsidR="00CE07DE" w:rsidRPr="00682823">
        <w:rPr>
          <w:rFonts w:ascii="Angsana New" w:hAnsi="Angsana New"/>
          <w:sz w:val="26"/>
          <w:szCs w:val="26"/>
        </w:rPr>
        <w:t xml:space="preserve"> </w:t>
      </w:r>
      <w:r w:rsidR="00E66997" w:rsidRPr="00682823">
        <w:rPr>
          <w:rFonts w:ascii="Angsana New" w:hAnsi="Angsana New"/>
          <w:sz w:val="26"/>
          <w:szCs w:val="26"/>
          <w:cs/>
        </w:rPr>
        <w:t xml:space="preserve">       </w:t>
      </w:r>
      <w:r w:rsidRPr="00682823">
        <w:rPr>
          <w:rFonts w:ascii="Angsana New" w:hAnsi="Angsana New"/>
          <w:sz w:val="26"/>
          <w:szCs w:val="26"/>
          <w:cs/>
        </w:rPr>
        <w:t xml:space="preserve">การเข้าเป็นสมาชิกกองทุนเป็นไปตามความสมัครใจของพนักงาน โดยพนักงานจ่ายสะสมและบริษัทและบริษัทย่อยจ่ายสมทบเข้ากองทุนเป็นรายเดือนในอัตราร้อยละ </w:t>
      </w:r>
      <w:r w:rsidR="00C326F1" w:rsidRPr="00682823">
        <w:rPr>
          <w:rFonts w:ascii="Angsana New" w:hAnsi="Angsana New"/>
          <w:sz w:val="26"/>
          <w:szCs w:val="26"/>
        </w:rPr>
        <w:t>2</w:t>
      </w:r>
      <w:r w:rsidR="00C80E21"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ของเงินเดือนพนักงาน</w:t>
      </w:r>
      <w:r w:rsidR="00C80E21"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กองทุนสำรองเลี้ยงชีพพนักงานบริหารโดยผู้จัดการกองทุนตามข้อกำหนดของกฎกระทรวงฉบับที่ </w:t>
      </w:r>
      <w:r w:rsidRPr="00682823">
        <w:rPr>
          <w:rFonts w:ascii="Angsana New" w:hAnsi="Angsana New"/>
          <w:sz w:val="26"/>
          <w:szCs w:val="26"/>
        </w:rPr>
        <w:t>2 (</w:t>
      </w:r>
      <w:r w:rsidRPr="00682823">
        <w:rPr>
          <w:rFonts w:ascii="Angsana New" w:hAnsi="Angsana New"/>
          <w:sz w:val="26"/>
          <w:szCs w:val="26"/>
          <w:cs/>
        </w:rPr>
        <w:t>พ</w:t>
      </w:r>
      <w:r w:rsidRPr="00682823">
        <w:rPr>
          <w:rFonts w:ascii="Angsana New" w:hAnsi="Angsana New"/>
          <w:sz w:val="26"/>
          <w:szCs w:val="26"/>
        </w:rPr>
        <w:t>.</w:t>
      </w:r>
      <w:r w:rsidRPr="00682823">
        <w:rPr>
          <w:rFonts w:ascii="Angsana New" w:hAnsi="Angsana New"/>
          <w:sz w:val="26"/>
          <w:szCs w:val="26"/>
          <w:cs/>
        </w:rPr>
        <w:t>ศ</w:t>
      </w:r>
      <w:r w:rsidRPr="00682823">
        <w:rPr>
          <w:rFonts w:ascii="Angsana New" w:hAnsi="Angsana New"/>
          <w:sz w:val="26"/>
          <w:szCs w:val="26"/>
        </w:rPr>
        <w:t xml:space="preserve">. 2532) </w:t>
      </w:r>
      <w:r w:rsidRPr="00682823">
        <w:rPr>
          <w:rFonts w:ascii="Angsana New" w:hAnsi="Angsana New"/>
          <w:sz w:val="26"/>
          <w:szCs w:val="26"/>
          <w:cs/>
        </w:rPr>
        <w:t>ออกตามความในพระราชบัญญัติกองทุนสำรองเลี้ยงชีพ พ</w:t>
      </w:r>
      <w:r w:rsidRPr="00682823">
        <w:rPr>
          <w:rFonts w:ascii="Angsana New" w:hAnsi="Angsana New"/>
          <w:sz w:val="26"/>
          <w:szCs w:val="26"/>
        </w:rPr>
        <w:t>.</w:t>
      </w:r>
      <w:r w:rsidRPr="00682823">
        <w:rPr>
          <w:rFonts w:ascii="Angsana New" w:hAnsi="Angsana New"/>
          <w:sz w:val="26"/>
          <w:szCs w:val="26"/>
          <w:cs/>
        </w:rPr>
        <w:t>ศ</w:t>
      </w:r>
      <w:r w:rsidRPr="00682823">
        <w:rPr>
          <w:rFonts w:ascii="Angsana New" w:hAnsi="Angsana New"/>
          <w:sz w:val="26"/>
          <w:szCs w:val="26"/>
        </w:rPr>
        <w:t>. 2530</w:t>
      </w:r>
    </w:p>
    <w:p w14:paraId="4F1C9A69" w14:textId="1BE1B88B" w:rsidR="00207660" w:rsidRPr="00682823" w:rsidRDefault="0020766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lastRenderedPageBreak/>
        <w:t>บริษัทและบริษัทย่อยจ่ายสมทบเข้ากองทุนดังกล่าวข้างต้นเป็น</w:t>
      </w:r>
      <w:r w:rsidR="00682823">
        <w:rPr>
          <w:rFonts w:ascii="Angsana New" w:hAnsi="Angsana New" w:hint="cs"/>
          <w:sz w:val="26"/>
          <w:szCs w:val="26"/>
          <w:cs/>
        </w:rPr>
        <w:t>จำนวน</w:t>
      </w:r>
      <w:r w:rsidRPr="00682823">
        <w:rPr>
          <w:rFonts w:ascii="Angsana New" w:hAnsi="Angsana New"/>
          <w:sz w:val="26"/>
          <w:szCs w:val="26"/>
          <w:cs/>
        </w:rPr>
        <w:t xml:space="preserve">เงินรวม </w:t>
      </w:r>
      <w:r w:rsidR="00ED7455" w:rsidRPr="00682823">
        <w:rPr>
          <w:rFonts w:ascii="Angsana New" w:hAnsi="Angsana New"/>
          <w:sz w:val="26"/>
          <w:szCs w:val="26"/>
        </w:rPr>
        <w:t xml:space="preserve">4.7 </w:t>
      </w:r>
      <w:r w:rsidR="00DE44A1" w:rsidRPr="00682823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FD5CF8" w:rsidRPr="00682823">
        <w:rPr>
          <w:rFonts w:ascii="Angsana New" w:hAnsi="Angsana New"/>
          <w:sz w:val="26"/>
          <w:szCs w:val="26"/>
        </w:rPr>
        <w:t>9.4</w:t>
      </w:r>
      <w:r w:rsidR="006E2959" w:rsidRPr="00682823">
        <w:rPr>
          <w:rFonts w:ascii="Angsana New" w:hAnsi="Angsana New"/>
          <w:sz w:val="26"/>
          <w:szCs w:val="26"/>
          <w:cs/>
        </w:rPr>
        <w:t xml:space="preserve"> </w:t>
      </w:r>
      <w:r w:rsidR="00C80E21" w:rsidRPr="00682823">
        <w:rPr>
          <w:rFonts w:ascii="Angsana New" w:hAnsi="Angsana New"/>
          <w:sz w:val="26"/>
          <w:szCs w:val="26"/>
          <w:cs/>
        </w:rPr>
        <w:t>ล้านบาท</w:t>
      </w:r>
      <w:r w:rsidR="00DE44A1" w:rsidRPr="00682823">
        <w:rPr>
          <w:rFonts w:ascii="Angsana New" w:hAnsi="Angsana New"/>
          <w:sz w:val="26"/>
          <w:szCs w:val="26"/>
          <w:cs/>
        </w:rPr>
        <w:t xml:space="preserve"> สำหรับ</w:t>
      </w:r>
      <w:r w:rsidR="00E268FA" w:rsidRPr="00682823">
        <w:rPr>
          <w:rFonts w:ascii="Angsana New" w:hAnsi="Angsana New"/>
          <w:sz w:val="26"/>
          <w:szCs w:val="26"/>
          <w:cs/>
        </w:rPr>
        <w:t>แต่ละ</w:t>
      </w:r>
      <w:r w:rsidR="00DE44A1" w:rsidRPr="00682823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="00DE44A1" w:rsidRPr="00682823">
        <w:rPr>
          <w:rFonts w:ascii="Angsana New" w:hAnsi="Angsana New"/>
          <w:sz w:val="26"/>
          <w:szCs w:val="26"/>
        </w:rPr>
        <w:t>31</w:t>
      </w:r>
      <w:r w:rsidR="00DE44A1"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="00DE44A1" w:rsidRPr="00682823">
        <w:rPr>
          <w:rFonts w:ascii="Angsana New" w:hAnsi="Angsana New"/>
          <w:sz w:val="26"/>
          <w:szCs w:val="26"/>
        </w:rPr>
        <w:t xml:space="preserve"> </w:t>
      </w:r>
      <w:r w:rsidR="00DE44A1" w:rsidRPr="00682823">
        <w:rPr>
          <w:rFonts w:ascii="Angsana New" w:hAnsi="Angsana New"/>
          <w:sz w:val="26"/>
          <w:szCs w:val="26"/>
          <w:cs/>
        </w:rPr>
        <w:t xml:space="preserve">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="00DE44A1" w:rsidRPr="00682823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663817" w:rsidRPr="00682823">
        <w:rPr>
          <w:rFonts w:ascii="Angsana New" w:hAnsi="Angsana New"/>
          <w:sz w:val="26"/>
          <w:szCs w:val="26"/>
        </w:rPr>
        <w:t xml:space="preserve"> </w:t>
      </w:r>
      <w:r w:rsidR="00663817" w:rsidRPr="00682823">
        <w:rPr>
          <w:rFonts w:ascii="Angsana New" w:hAnsi="Angsana New"/>
          <w:sz w:val="26"/>
          <w:szCs w:val="26"/>
          <w:cs/>
        </w:rPr>
        <w:t>(ของบริษัทจำนวนเงิน</w:t>
      </w:r>
      <w:r w:rsidR="005112BB" w:rsidRPr="00682823">
        <w:rPr>
          <w:rFonts w:ascii="Angsana New" w:hAnsi="Angsana New"/>
          <w:sz w:val="26"/>
          <w:szCs w:val="26"/>
        </w:rPr>
        <w:t xml:space="preserve"> </w:t>
      </w:r>
      <w:r w:rsidR="00ED7455" w:rsidRPr="00682823">
        <w:rPr>
          <w:rFonts w:ascii="Angsana New" w:hAnsi="Angsana New"/>
          <w:sz w:val="26"/>
          <w:szCs w:val="26"/>
        </w:rPr>
        <w:t>2.7</w:t>
      </w:r>
      <w:r w:rsidR="00663817" w:rsidRPr="00682823">
        <w:rPr>
          <w:rFonts w:ascii="Angsana New" w:hAnsi="Angsana New"/>
          <w:sz w:val="26"/>
          <w:szCs w:val="26"/>
        </w:rPr>
        <w:t xml:space="preserve"> </w:t>
      </w:r>
      <w:r w:rsidR="00663817" w:rsidRPr="00682823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FD5CF8" w:rsidRPr="00682823">
        <w:rPr>
          <w:rFonts w:ascii="Angsana New" w:hAnsi="Angsana New"/>
          <w:sz w:val="26"/>
          <w:szCs w:val="26"/>
        </w:rPr>
        <w:t>6.4</w:t>
      </w:r>
      <w:r w:rsidR="00D04DD5" w:rsidRPr="00682823">
        <w:rPr>
          <w:rFonts w:ascii="Angsana New" w:hAnsi="Angsana New"/>
          <w:sz w:val="26"/>
          <w:szCs w:val="26"/>
        </w:rPr>
        <w:t xml:space="preserve"> </w:t>
      </w:r>
      <w:r w:rsidR="00663817" w:rsidRPr="00682823">
        <w:rPr>
          <w:rFonts w:ascii="Angsana New" w:hAnsi="Angsana New"/>
          <w:sz w:val="26"/>
          <w:szCs w:val="26"/>
          <w:cs/>
        </w:rPr>
        <w:t>ล้านบาท ตามลำดับ)</w:t>
      </w:r>
    </w:p>
    <w:p w14:paraId="175C9ADE" w14:textId="77777777" w:rsidR="00207660" w:rsidRPr="00682823" w:rsidRDefault="00207660" w:rsidP="00682823">
      <w:pPr>
        <w:rPr>
          <w:rStyle w:val="PageNumber"/>
          <w:rFonts w:ascii="Angsana New" w:hAnsi="Angsana New"/>
          <w:sz w:val="26"/>
          <w:szCs w:val="26"/>
        </w:rPr>
      </w:pPr>
    </w:p>
    <w:p w14:paraId="56ADFFA1" w14:textId="1600AC79" w:rsidR="00797C17" w:rsidRPr="00682823" w:rsidRDefault="00F60AB1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b/>
          <w:bCs/>
          <w:sz w:val="26"/>
          <w:szCs w:val="26"/>
        </w:rPr>
        <w:t>2</w:t>
      </w:r>
      <w:r w:rsidR="002C0E8E" w:rsidRPr="00682823">
        <w:rPr>
          <w:rFonts w:ascii="Angsana New" w:hAnsi="Angsana New"/>
          <w:b/>
          <w:bCs/>
          <w:sz w:val="26"/>
          <w:szCs w:val="26"/>
        </w:rPr>
        <w:t>2</w:t>
      </w:r>
      <w:r w:rsidR="00797C17" w:rsidRPr="00682823">
        <w:rPr>
          <w:rFonts w:ascii="Angsana New" w:hAnsi="Angsana New"/>
          <w:b/>
          <w:bCs/>
          <w:sz w:val="26"/>
          <w:szCs w:val="26"/>
        </w:rPr>
        <w:t>.</w:t>
      </w:r>
      <w:r w:rsidR="00797C17" w:rsidRPr="00682823">
        <w:rPr>
          <w:rFonts w:ascii="Angsana New" w:hAnsi="Angsana New"/>
          <w:b/>
          <w:bCs/>
          <w:sz w:val="26"/>
          <w:szCs w:val="26"/>
        </w:rPr>
        <w:tab/>
      </w:r>
      <w:r w:rsidR="00C46D10" w:rsidRPr="00682823">
        <w:rPr>
          <w:rFonts w:ascii="Angsana New" w:hAnsi="Angsana New"/>
          <w:b/>
          <w:bCs/>
          <w:sz w:val="26"/>
          <w:szCs w:val="26"/>
          <w:cs/>
        </w:rPr>
        <w:t>ทุน</w:t>
      </w:r>
      <w:r w:rsidR="00797C17" w:rsidRPr="00682823">
        <w:rPr>
          <w:rFonts w:ascii="Angsana New" w:hAnsi="Angsana New"/>
          <w:b/>
          <w:bCs/>
          <w:sz w:val="26"/>
          <w:szCs w:val="26"/>
          <w:cs/>
        </w:rPr>
        <w:t>สำรองตามกฎหมาย</w:t>
      </w:r>
    </w:p>
    <w:p w14:paraId="6C349A2E" w14:textId="77777777" w:rsidR="00797C17" w:rsidRPr="00682823" w:rsidRDefault="00797C17" w:rsidP="00682823">
      <w:pPr>
        <w:rPr>
          <w:rStyle w:val="PageNumber"/>
          <w:rFonts w:ascii="Angsana New" w:hAnsi="Angsana New"/>
          <w:sz w:val="26"/>
          <w:szCs w:val="26"/>
        </w:rPr>
      </w:pPr>
    </w:p>
    <w:p w14:paraId="390BB69F" w14:textId="77777777" w:rsidR="003707EE" w:rsidRPr="00682823" w:rsidRDefault="00797C1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Style w:val="PageNumber"/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682823">
        <w:rPr>
          <w:rFonts w:ascii="Angsana New" w:hAnsi="Angsana New"/>
          <w:sz w:val="26"/>
          <w:szCs w:val="26"/>
        </w:rPr>
        <w:t>.</w:t>
      </w:r>
      <w:r w:rsidRPr="00682823">
        <w:rPr>
          <w:rFonts w:ascii="Angsana New" w:hAnsi="Angsana New"/>
          <w:sz w:val="26"/>
          <w:szCs w:val="26"/>
          <w:cs/>
        </w:rPr>
        <w:t>ศ</w:t>
      </w:r>
      <w:r w:rsidRPr="00682823">
        <w:rPr>
          <w:rFonts w:ascii="Angsana New" w:hAnsi="Angsana New"/>
          <w:sz w:val="26"/>
          <w:szCs w:val="26"/>
        </w:rPr>
        <w:t>. 2535</w:t>
      </w:r>
      <w:r w:rsidRPr="00682823">
        <w:rPr>
          <w:rFonts w:ascii="Angsana New" w:hAnsi="Angsana New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682823">
        <w:rPr>
          <w:rFonts w:ascii="Angsana New" w:hAnsi="Angsana New"/>
          <w:sz w:val="26"/>
          <w:szCs w:val="26"/>
        </w:rPr>
        <w:t>5</w:t>
      </w:r>
      <w:r w:rsidRPr="00682823">
        <w:rPr>
          <w:rFonts w:ascii="Angsana New" w:hAnsi="Angsana New"/>
          <w:sz w:val="26"/>
          <w:szCs w:val="26"/>
          <w:cs/>
        </w:rPr>
        <w:t xml:space="preserve"> ของกำไรสุทธิประจำปีหลังจากหักขาดทุนสะสมยกมา </w:t>
      </w:r>
      <w:r w:rsidRPr="00682823">
        <w:rPr>
          <w:rFonts w:ascii="Angsana New" w:hAnsi="Angsana New"/>
          <w:sz w:val="26"/>
          <w:szCs w:val="26"/>
        </w:rPr>
        <w:t>(</w:t>
      </w:r>
      <w:r w:rsidRPr="00682823">
        <w:rPr>
          <w:rFonts w:ascii="Angsana New" w:hAnsi="Angsana New"/>
          <w:sz w:val="26"/>
          <w:szCs w:val="26"/>
          <w:cs/>
        </w:rPr>
        <w:t>ถ้ามี</w:t>
      </w:r>
      <w:r w:rsidRPr="00682823">
        <w:rPr>
          <w:rFonts w:ascii="Angsana New" w:hAnsi="Angsana New"/>
          <w:sz w:val="26"/>
          <w:szCs w:val="26"/>
        </w:rPr>
        <w:t xml:space="preserve">) </w:t>
      </w:r>
      <w:r w:rsidRPr="00682823">
        <w:rPr>
          <w:rFonts w:ascii="Angsana New" w:hAnsi="Angsana New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682823">
        <w:rPr>
          <w:rFonts w:ascii="Angsana New" w:hAnsi="Angsana New"/>
          <w:sz w:val="26"/>
          <w:szCs w:val="26"/>
        </w:rPr>
        <w:t>10</w:t>
      </w:r>
      <w:r w:rsidRPr="00682823">
        <w:rPr>
          <w:rFonts w:ascii="Angsana New" w:hAnsi="Angsana New"/>
          <w:sz w:val="26"/>
          <w:szCs w:val="26"/>
          <w:cs/>
        </w:rPr>
        <w:t xml:space="preserve"> ของเงินทุนจดทะเบียน </w:t>
      </w:r>
      <w:r w:rsidR="000A6CC2" w:rsidRPr="00682823">
        <w:rPr>
          <w:rFonts w:ascii="Angsana New" w:hAnsi="Angsana New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69B86C" w14:textId="77777777" w:rsidR="00F60AB1" w:rsidRPr="00682823" w:rsidRDefault="00F60AB1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Style w:val="PageNumber"/>
          <w:rFonts w:ascii="Angsana New" w:hAnsi="Angsana New"/>
          <w:sz w:val="26"/>
          <w:szCs w:val="26"/>
        </w:rPr>
      </w:pPr>
    </w:p>
    <w:p w14:paraId="3C24383C" w14:textId="4A0B102E" w:rsidR="005E12BF" w:rsidRPr="00682823" w:rsidRDefault="00556CD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23</w:t>
      </w:r>
      <w:r w:rsidR="005E12BF" w:rsidRPr="00682823">
        <w:rPr>
          <w:rFonts w:ascii="Angsana New" w:hAnsi="Angsana New"/>
          <w:b/>
          <w:bCs/>
          <w:sz w:val="26"/>
          <w:szCs w:val="26"/>
        </w:rPr>
        <w:t>.</w:t>
      </w:r>
      <w:r w:rsidR="005E12BF" w:rsidRPr="00682823">
        <w:rPr>
          <w:rFonts w:ascii="Angsana New" w:hAnsi="Angsana New"/>
          <w:b/>
          <w:bCs/>
          <w:sz w:val="26"/>
          <w:szCs w:val="26"/>
        </w:rPr>
        <w:tab/>
      </w:r>
      <w:r w:rsidR="005E12BF" w:rsidRPr="00682823">
        <w:rPr>
          <w:rFonts w:ascii="Angsana New" w:hAnsi="Angsana New"/>
          <w:b/>
          <w:bCs/>
          <w:sz w:val="26"/>
          <w:szCs w:val="26"/>
          <w:cs/>
        </w:rPr>
        <w:t>จ่ายเงินปันผล</w:t>
      </w:r>
    </w:p>
    <w:p w14:paraId="548E20CD" w14:textId="77777777" w:rsidR="005E12BF" w:rsidRPr="00682823" w:rsidRDefault="005E12B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B8D2B7E" w14:textId="44C6EA48" w:rsidR="005E12BF" w:rsidRPr="00682823" w:rsidRDefault="005E12B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เงินปันผลจ่ายในระหว่างปีสิ้นสุดวันที่ </w:t>
      </w:r>
      <w:r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31 </w:t>
      </w:r>
      <w:r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2567 </w:t>
      </w:r>
      <w:r w:rsidRPr="00682823">
        <w:rPr>
          <w:rFonts w:ascii="Angsana New" w:hAnsi="Angsana New"/>
          <w:sz w:val="26"/>
          <w:szCs w:val="26"/>
          <w:cs/>
        </w:rPr>
        <w:t>ประกอบด้วยรายการดังต่อไปนี้</w:t>
      </w:r>
      <w:r w:rsidRPr="00682823">
        <w:rPr>
          <w:rFonts w:ascii="Angsana New" w:hAnsi="Angsana New"/>
          <w:sz w:val="26"/>
          <w:szCs w:val="26"/>
        </w:rPr>
        <w:t xml:space="preserve"> (2566 : </w:t>
      </w:r>
      <w:r w:rsidRPr="00682823">
        <w:rPr>
          <w:rFonts w:ascii="Angsana New" w:hAnsi="Angsana New"/>
          <w:sz w:val="26"/>
          <w:szCs w:val="26"/>
          <w:cs/>
        </w:rPr>
        <w:t>ไม่มี)</w:t>
      </w:r>
    </w:p>
    <w:p w14:paraId="21CA6481" w14:textId="77777777" w:rsidR="005E12BF" w:rsidRPr="00682823" w:rsidRDefault="005E12B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39" w:type="dxa"/>
        <w:tblInd w:w="108" w:type="dxa"/>
        <w:tblLook w:val="04A0" w:firstRow="1" w:lastRow="0" w:firstColumn="1" w:lastColumn="0" w:noHBand="0" w:noVBand="1"/>
      </w:tblPr>
      <w:tblGrid>
        <w:gridCol w:w="2070"/>
        <w:gridCol w:w="270"/>
        <w:gridCol w:w="1710"/>
        <w:gridCol w:w="270"/>
        <w:gridCol w:w="810"/>
        <w:gridCol w:w="270"/>
        <w:gridCol w:w="1289"/>
        <w:gridCol w:w="270"/>
        <w:gridCol w:w="1231"/>
        <w:gridCol w:w="270"/>
        <w:gridCol w:w="1379"/>
      </w:tblGrid>
      <w:tr w:rsidR="005E12BF" w:rsidRPr="00682823" w14:paraId="024F4E40" w14:textId="77777777" w:rsidTr="00CF26DC">
        <w:tc>
          <w:tcPr>
            <w:tcW w:w="2070" w:type="dxa"/>
          </w:tcPr>
          <w:p w14:paraId="6C7E79B5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101495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2F26D79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5E9086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DB4F27" w14:textId="77777777" w:rsidR="005E12BF" w:rsidRPr="00682823" w:rsidRDefault="005E12BF" w:rsidP="00682823">
            <w:pPr>
              <w:ind w:left="-108" w:right="-108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270" w:type="dxa"/>
          </w:tcPr>
          <w:p w14:paraId="57786947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16BA807" w14:textId="77777777" w:rsidR="005E12BF" w:rsidRPr="00682823" w:rsidRDefault="005E12BF" w:rsidP="00682823">
            <w:pPr>
              <w:tabs>
                <w:tab w:val="clear" w:pos="907"/>
              </w:tabs>
              <w:ind w:left="-108" w:right="-79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70" w:type="dxa"/>
          </w:tcPr>
          <w:p w14:paraId="5A19E936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2F14A033" w14:textId="77777777" w:rsidR="005E12BF" w:rsidRPr="00682823" w:rsidRDefault="005E12BF" w:rsidP="00682823">
            <w:pPr>
              <w:tabs>
                <w:tab w:val="clear" w:pos="907"/>
                <w:tab w:val="left" w:pos="1062"/>
              </w:tabs>
              <w:ind w:left="-108" w:right="-79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270" w:type="dxa"/>
          </w:tcPr>
          <w:p w14:paraId="4552875D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0A1FD587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2BF" w:rsidRPr="00682823" w14:paraId="6A338E52" w14:textId="77777777" w:rsidTr="00CF26DC">
        <w:tc>
          <w:tcPr>
            <w:tcW w:w="2070" w:type="dxa"/>
          </w:tcPr>
          <w:p w14:paraId="37799530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5D2529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66774C0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70" w:type="dxa"/>
          </w:tcPr>
          <w:p w14:paraId="29F6E84E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3ACA29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6A6A47DB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5388E9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270" w:type="dxa"/>
          </w:tcPr>
          <w:p w14:paraId="41B8072B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BF7E31F" w14:textId="77777777" w:rsidR="005E12BF" w:rsidRPr="00682823" w:rsidRDefault="005E12B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37" w:right="-79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70" w:type="dxa"/>
          </w:tcPr>
          <w:p w14:paraId="7FD108AE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1146F50C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วันที่จ่าย</w:t>
            </w:r>
          </w:p>
        </w:tc>
      </w:tr>
      <w:tr w:rsidR="005E12BF" w:rsidRPr="00682823" w14:paraId="1E9D887D" w14:textId="77777777" w:rsidTr="00CF26DC">
        <w:tc>
          <w:tcPr>
            <w:tcW w:w="2070" w:type="dxa"/>
          </w:tcPr>
          <w:p w14:paraId="56E7CC22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58F2738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FE05447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0E05D4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1026E48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D98F2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6CF15F1E" w14:textId="77777777" w:rsidR="005E12BF" w:rsidRPr="00682823" w:rsidRDefault="005E12BF" w:rsidP="00682823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DAEEA0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240112D2" w14:textId="77777777" w:rsidR="005E12BF" w:rsidRPr="00682823" w:rsidRDefault="005E12BF" w:rsidP="00682823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BB996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064BA249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2BF" w:rsidRPr="00682823" w14:paraId="5CD66D52" w14:textId="77777777" w:rsidTr="00CF26DC">
        <w:tc>
          <w:tcPr>
            <w:tcW w:w="2070" w:type="dxa"/>
          </w:tcPr>
          <w:p w14:paraId="1C89DF35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เงินปันผลสำหรับ</w:t>
            </w:r>
          </w:p>
        </w:tc>
        <w:tc>
          <w:tcPr>
            <w:tcW w:w="270" w:type="dxa"/>
          </w:tcPr>
          <w:p w14:paraId="7044A5C7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498C5F9" w14:textId="77777777" w:rsidR="005E12BF" w:rsidRPr="00682823" w:rsidRDefault="005E12BF" w:rsidP="00682823">
            <w:pPr>
              <w:ind w:left="-108"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ที่ประชุมสามัญผู้ถือหุ้น</w:t>
            </w:r>
          </w:p>
        </w:tc>
        <w:tc>
          <w:tcPr>
            <w:tcW w:w="270" w:type="dxa"/>
          </w:tcPr>
          <w:p w14:paraId="43EF8C8A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EF74FB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679BC6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9CFC58F" w14:textId="77777777" w:rsidR="005E12BF" w:rsidRPr="00682823" w:rsidRDefault="005E12BF" w:rsidP="00682823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DAD57F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703D14BE" w14:textId="77777777" w:rsidR="005E12BF" w:rsidRPr="00682823" w:rsidRDefault="005E12BF" w:rsidP="00682823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51B249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43317EB3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2BF" w:rsidRPr="00682823" w14:paraId="0CDF318A" w14:textId="77777777" w:rsidTr="00CF26DC">
        <w:tc>
          <w:tcPr>
            <w:tcW w:w="2070" w:type="dxa"/>
          </w:tcPr>
          <w:p w14:paraId="292CC9E4" w14:textId="77777777" w:rsidR="005E12BF" w:rsidRPr="00682823" w:rsidRDefault="005E12BF" w:rsidP="00682823">
            <w:pPr>
              <w:tabs>
                <w:tab w:val="clear" w:pos="1871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ผลการดำเนินงานของบริษัท </w:t>
            </w:r>
          </w:p>
        </w:tc>
        <w:tc>
          <w:tcPr>
            <w:tcW w:w="270" w:type="dxa"/>
          </w:tcPr>
          <w:p w14:paraId="364A0745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105BAEE" w14:textId="77777777" w:rsidR="005E12BF" w:rsidRPr="00682823" w:rsidRDefault="005E12BF" w:rsidP="00682823">
            <w:pPr>
              <w:ind w:left="-108" w:righ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ประจำปี 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2567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เมื่อวันที่</w:t>
            </w:r>
          </w:p>
        </w:tc>
        <w:tc>
          <w:tcPr>
            <w:tcW w:w="270" w:type="dxa"/>
          </w:tcPr>
          <w:p w14:paraId="63E126A2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93FD73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6F147E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F721F4E" w14:textId="77777777" w:rsidR="005E12BF" w:rsidRPr="00682823" w:rsidRDefault="005E12BF" w:rsidP="00682823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27E528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</w:tcPr>
          <w:p w14:paraId="7D8EDFB5" w14:textId="77777777" w:rsidR="005E12BF" w:rsidRPr="00682823" w:rsidRDefault="005E12BF" w:rsidP="00682823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291B16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5D011067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2BF" w:rsidRPr="00682823" w14:paraId="72630D33" w14:textId="77777777" w:rsidTr="00CF26DC">
        <w:tc>
          <w:tcPr>
            <w:tcW w:w="2070" w:type="dxa"/>
          </w:tcPr>
          <w:p w14:paraId="697C20BF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0" w:type="dxa"/>
          </w:tcPr>
          <w:p w14:paraId="5A012045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83FCB95" w14:textId="77777777" w:rsidR="005E12BF" w:rsidRPr="00682823" w:rsidRDefault="005E12BF" w:rsidP="00682823">
            <w:pPr>
              <w:ind w:left="-108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color w:val="000000"/>
                <w:sz w:val="26"/>
                <w:szCs w:val="26"/>
              </w:rPr>
              <w:t xml:space="preserve">11 </w:t>
            </w:r>
            <w:r w:rsidRPr="006828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เมษายน </w:t>
            </w:r>
            <w:r w:rsidRPr="00682823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2720F23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CBB7CDF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270" w:type="dxa"/>
          </w:tcPr>
          <w:p w14:paraId="2FB2319B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225E2CB" w14:textId="77777777" w:rsidR="005E12BF" w:rsidRPr="00682823" w:rsidRDefault="005E12BF" w:rsidP="00682823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1,081,016,253</w:t>
            </w:r>
          </w:p>
        </w:tc>
        <w:tc>
          <w:tcPr>
            <w:tcW w:w="270" w:type="dxa"/>
          </w:tcPr>
          <w:p w14:paraId="627A7DA1" w14:textId="77777777" w:rsidR="005E12BF" w:rsidRPr="00682823" w:rsidRDefault="005E12BF" w:rsidP="00682823">
            <w:pPr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10327B4F" w14:textId="77777777" w:rsidR="005E12BF" w:rsidRPr="00682823" w:rsidRDefault="005E12BF" w:rsidP="00682823">
            <w:pPr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54,051</w:t>
            </w:r>
          </w:p>
        </w:tc>
        <w:tc>
          <w:tcPr>
            <w:tcW w:w="270" w:type="dxa"/>
          </w:tcPr>
          <w:p w14:paraId="7BB135CD" w14:textId="77777777" w:rsidR="005E12BF" w:rsidRPr="00682823" w:rsidRDefault="005E12BF" w:rsidP="00682823">
            <w:pPr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</w:tcPr>
          <w:p w14:paraId="5869EAD7" w14:textId="77777777" w:rsidR="005E12BF" w:rsidRPr="00682823" w:rsidRDefault="005E12BF" w:rsidP="00682823">
            <w:pPr>
              <w:ind w:left="-108" w:right="-169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</w:tbl>
    <w:p w14:paraId="5CFE4839" w14:textId="77777777" w:rsidR="005E12BF" w:rsidRPr="00682823" w:rsidRDefault="005E12B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40B236C7" w14:textId="1C6C0F9F" w:rsidR="009C46E4" w:rsidRPr="00682823" w:rsidRDefault="009C46E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2</w:t>
      </w:r>
      <w:r w:rsidR="00556CDF" w:rsidRPr="00682823">
        <w:rPr>
          <w:rFonts w:ascii="Angsana New" w:hAnsi="Angsana New"/>
          <w:b/>
          <w:bCs/>
          <w:sz w:val="26"/>
          <w:szCs w:val="26"/>
        </w:rPr>
        <w:t>4</w:t>
      </w:r>
      <w:r w:rsidRPr="00682823">
        <w:rPr>
          <w:rFonts w:ascii="Angsana New" w:hAnsi="Angsana New"/>
          <w:b/>
          <w:bCs/>
          <w:sz w:val="26"/>
          <w:szCs w:val="26"/>
        </w:rPr>
        <w:t>.</w:t>
      </w:r>
      <w:r w:rsidRPr="00682823">
        <w:rPr>
          <w:rFonts w:ascii="Angsana New" w:hAnsi="Angsana New"/>
          <w:b/>
          <w:bCs/>
          <w:sz w:val="26"/>
          <w:szCs w:val="26"/>
        </w:rPr>
        <w:tab/>
      </w:r>
      <w:r w:rsidRPr="00682823">
        <w:rPr>
          <w:rFonts w:ascii="Angsana New" w:hAnsi="Angsana New"/>
          <w:b/>
          <w:bCs/>
          <w:sz w:val="26"/>
          <w:szCs w:val="26"/>
          <w:cs/>
        </w:rPr>
        <w:t>รายได้จากสัญญาที่ทำกับลูกค้า</w:t>
      </w:r>
    </w:p>
    <w:p w14:paraId="0FEC51B4" w14:textId="77777777" w:rsidR="009C46E4" w:rsidRPr="00682823" w:rsidRDefault="009C46E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14:paraId="78071EF5" w14:textId="77777777" w:rsidR="009C46E4" w:rsidRPr="00682823" w:rsidRDefault="009C46E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รายได้ส่วนใหญ่ของ</w:t>
      </w:r>
      <w:r w:rsidR="0079579F" w:rsidRPr="00682823">
        <w:rPr>
          <w:rFonts w:ascii="Angsana New" w:hAnsi="Angsana New"/>
          <w:sz w:val="26"/>
          <w:szCs w:val="26"/>
          <w:cs/>
        </w:rPr>
        <w:t>กลุ่ม</w:t>
      </w:r>
      <w:r w:rsidRPr="00682823">
        <w:rPr>
          <w:rFonts w:ascii="Angsana New" w:hAnsi="Angsana New"/>
          <w:sz w:val="26"/>
          <w:szCs w:val="26"/>
          <w:cs/>
        </w:rPr>
        <w:t>บริษัท</w:t>
      </w:r>
      <w:r w:rsidR="0079579F" w:rsidRPr="00682823">
        <w:rPr>
          <w:rFonts w:ascii="Angsana New" w:hAnsi="Angsana New"/>
          <w:sz w:val="26"/>
          <w:szCs w:val="26"/>
          <w:cs/>
        </w:rPr>
        <w:t>ยูนิค</w:t>
      </w:r>
      <w:r w:rsidRPr="00682823">
        <w:rPr>
          <w:rFonts w:ascii="Angsana New" w:hAnsi="Angsana New"/>
          <w:sz w:val="26"/>
          <w:szCs w:val="26"/>
          <w:cs/>
        </w:rPr>
        <w:t>มาจาก</w:t>
      </w:r>
      <w:r w:rsidR="007037B4" w:rsidRPr="00682823">
        <w:rPr>
          <w:rFonts w:ascii="Angsana New" w:hAnsi="Angsana New"/>
          <w:sz w:val="26"/>
          <w:szCs w:val="26"/>
          <w:cs/>
        </w:rPr>
        <w:t>รายได้ค่าก่อสร้าง</w:t>
      </w:r>
    </w:p>
    <w:p w14:paraId="443BA287" w14:textId="77777777" w:rsidR="009C46E4" w:rsidRPr="00682823" w:rsidRDefault="009C46E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</w:p>
    <w:p w14:paraId="3ED6E2E5" w14:textId="77777777" w:rsidR="009C46E4" w:rsidRPr="00682823" w:rsidRDefault="009C46E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82823">
        <w:rPr>
          <w:rFonts w:ascii="Angsana New" w:hAnsi="Angsana New"/>
          <w:b/>
          <w:bCs/>
          <w:i/>
          <w:iCs/>
          <w:sz w:val="26"/>
          <w:szCs w:val="26"/>
          <w:cs/>
        </w:rPr>
        <w:t>การจำแนกรายได้จากสัญญาที่ทำกับลูกค้า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8"/>
        <w:gridCol w:w="1260"/>
        <w:gridCol w:w="270"/>
        <w:gridCol w:w="1260"/>
        <w:gridCol w:w="270"/>
        <w:gridCol w:w="1350"/>
      </w:tblGrid>
      <w:tr w:rsidR="00B94E97" w:rsidRPr="00682823" w14:paraId="40A3A82B" w14:textId="77777777" w:rsidTr="00AB2FB3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138EC7D1" w14:textId="77777777" w:rsidR="00B94E97" w:rsidRPr="00682823" w:rsidRDefault="00B94E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45592" w14:textId="77777777" w:rsidR="00B94E97" w:rsidRPr="00682823" w:rsidRDefault="00B94E97" w:rsidP="00682823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C46E4" w:rsidRPr="00682823" w14:paraId="0E7D7040" w14:textId="77777777" w:rsidTr="00AB2FB3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1774333" w14:textId="77777777" w:rsidR="009C46E4" w:rsidRPr="00682823" w:rsidRDefault="009C46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9E39B" w14:textId="40663954" w:rsidR="009C46E4" w:rsidRPr="00682823" w:rsidRDefault="0010196A" w:rsidP="00682823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  <w:r w:rsidR="009C46E4"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C46E4" w:rsidRPr="00682823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AB2FB3" w:rsidRPr="00682823" w14:paraId="59239BB7" w14:textId="77777777" w:rsidTr="00AD1965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D4810E7" w14:textId="77777777" w:rsidR="00AB2FB3" w:rsidRPr="00682823" w:rsidRDefault="00AB2F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D5CF6" w14:textId="77777777" w:rsidR="00AB2FB3" w:rsidRPr="00682823" w:rsidRDefault="00AB2F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รายได้จากการรับเหมาก่อสร้าง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42AB4" w14:textId="77777777" w:rsidR="00AB2FB3" w:rsidRPr="00682823" w:rsidRDefault="00AB2F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B57067" w14:textId="77777777" w:rsidR="00E81C46" w:rsidRPr="00682823" w:rsidRDefault="00E81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06ECFF" w14:textId="5930C2FE" w:rsidR="00AB2FB3" w:rsidRPr="00682823" w:rsidRDefault="00AB2F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E81C46" w:rsidRPr="00682823">
              <w:rPr>
                <w:rFonts w:ascii="Angsana New" w:hAnsi="Angsana New"/>
                <w:sz w:val="26"/>
                <w:szCs w:val="26"/>
                <w:cs/>
              </w:rPr>
              <w:t>บริการอื่น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EAF8F" w14:textId="77777777" w:rsidR="00AB2FB3" w:rsidRPr="00682823" w:rsidRDefault="00AB2FB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61A7EA" w14:textId="77777777" w:rsidR="00B56BA4" w:rsidRPr="00682823" w:rsidRDefault="00B56BA4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B7380DE" w14:textId="77777777" w:rsidR="00AB2FB3" w:rsidRPr="00682823" w:rsidRDefault="00AB2FB3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D1965" w:rsidRPr="00682823" w14:paraId="1C4A773D" w14:textId="77777777" w:rsidTr="00AD1965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B1F36B8" w14:textId="77777777" w:rsidR="00AD1965" w:rsidRPr="00682823" w:rsidRDefault="00AD1965" w:rsidP="0068282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30F1B" w14:textId="77777777" w:rsidR="00AD1965" w:rsidRPr="00682823" w:rsidRDefault="00AD196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745C3" w14:textId="77777777" w:rsidR="00AD1965" w:rsidRPr="00682823" w:rsidRDefault="00AD196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6C4A91" w14:textId="77777777" w:rsidR="00AD1965" w:rsidRPr="00682823" w:rsidRDefault="00AD1965" w:rsidP="006828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7578C4" w14:textId="77777777" w:rsidR="00AD1965" w:rsidRPr="00682823" w:rsidRDefault="00AD196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A6B3BF" w14:textId="77777777" w:rsidR="00AD1965" w:rsidRPr="00682823" w:rsidRDefault="00AD196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70F" w:rsidRPr="00682823" w14:paraId="1200C282" w14:textId="77777777" w:rsidTr="00213E09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61997DE" w14:textId="77777777" w:rsidR="00CB770F" w:rsidRPr="00682823" w:rsidRDefault="00CB770F" w:rsidP="0068282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E3F810" w14:textId="36953342" w:rsidR="00CB770F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</w:t>
            </w:r>
            <w:r w:rsidR="004820C8" w:rsidRPr="00682823">
              <w:rPr>
                <w:rFonts w:ascii="Angsana New" w:hAnsi="Angsana New"/>
                <w:sz w:val="26"/>
                <w:szCs w:val="26"/>
              </w:rPr>
              <w:t>354.0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06489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0DDD19" w14:textId="77777777" w:rsidR="00CB770F" w:rsidRPr="00682823" w:rsidRDefault="00CB770F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7CF31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044CBC" w14:textId="3165DD66" w:rsidR="00CB770F" w:rsidRPr="00682823" w:rsidRDefault="004820C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10,354.0</w:t>
            </w:r>
          </w:p>
        </w:tc>
      </w:tr>
      <w:tr w:rsidR="00CB770F" w:rsidRPr="00682823" w14:paraId="580ED636" w14:textId="77777777" w:rsidTr="00213E09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232B298" w14:textId="77777777" w:rsidR="00CB770F" w:rsidRPr="00682823" w:rsidRDefault="00CB770F" w:rsidP="0068282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A41FE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27FC4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AC81E1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F825C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8D34D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70F" w:rsidRPr="00682823" w14:paraId="08CC7A58" w14:textId="77777777" w:rsidTr="0093206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C3CBA05" w14:textId="77777777" w:rsidR="00CB770F" w:rsidRPr="00682823" w:rsidRDefault="00CB770F" w:rsidP="0068282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93AF1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70351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73D7A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E3F53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00A00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5370" w:rsidRPr="00682823" w14:paraId="2A342C95" w14:textId="77777777" w:rsidTr="0093206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277E3B5E" w14:textId="77777777" w:rsidR="00AF5370" w:rsidRPr="00682823" w:rsidRDefault="00AF5370" w:rsidP="00682823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3DDF" w14:textId="07A39C70" w:rsidR="00AF5370" w:rsidRPr="00682823" w:rsidRDefault="004820C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</w:t>
            </w:r>
            <w:r w:rsidR="00932066" w:rsidRPr="00682823">
              <w:rPr>
                <w:rFonts w:ascii="Angsana New" w:hAnsi="Angsana New" w:hint="cs"/>
                <w:sz w:val="26"/>
                <w:szCs w:val="26"/>
                <w:cs/>
              </w:rPr>
              <w:t>268.4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A5ABF" w14:textId="77777777" w:rsidR="00AF5370" w:rsidRPr="00682823" w:rsidRDefault="00AF537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816D9" w14:textId="77777777" w:rsidR="00AF5370" w:rsidRPr="00682823" w:rsidRDefault="00AF5370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144EB" w14:textId="77777777" w:rsidR="00AF5370" w:rsidRPr="00682823" w:rsidRDefault="00AF537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DCD27" w14:textId="4953FFEC" w:rsidR="00AF5370" w:rsidRPr="00682823" w:rsidRDefault="004820C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</w:t>
            </w:r>
            <w:r w:rsidR="00932066" w:rsidRPr="00682823">
              <w:rPr>
                <w:rFonts w:ascii="Angsana New" w:hAnsi="Angsana New" w:hint="cs"/>
                <w:sz w:val="26"/>
                <w:szCs w:val="26"/>
                <w:cs/>
              </w:rPr>
              <w:t>268.4</w:t>
            </w:r>
          </w:p>
        </w:tc>
      </w:tr>
      <w:tr w:rsidR="00932066" w:rsidRPr="00682823" w14:paraId="4A7EE1CC" w14:textId="77777777" w:rsidTr="0093206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1405E0B" w14:textId="25037D7C" w:rsidR="00932066" w:rsidRPr="00682823" w:rsidRDefault="00932066" w:rsidP="00682823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ณ จุดเวลาใดเวลาหนึ่ง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49546" w14:textId="6712C61F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85.6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F90FE" w14:textId="77777777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A5610" w14:textId="77777777" w:rsidR="00932066" w:rsidRPr="00682823" w:rsidRDefault="00932066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46BF8" w14:textId="77777777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EDFDC" w14:textId="23EC403F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85.6</w:t>
            </w:r>
          </w:p>
        </w:tc>
      </w:tr>
      <w:tr w:rsidR="00932066" w:rsidRPr="00682823" w14:paraId="3C95B1C9" w14:textId="77777777" w:rsidTr="0093206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0D01498" w14:textId="1ABA0111" w:rsidR="00932066" w:rsidRPr="00682823" w:rsidRDefault="00932066" w:rsidP="00682823">
            <w:pPr>
              <w:tabs>
                <w:tab w:val="clear" w:pos="68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B2F2EB" w14:textId="77777777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10,354.0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E0A32" w14:textId="77777777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79FE7F" w14:textId="77777777" w:rsidR="00932066" w:rsidRPr="00682823" w:rsidRDefault="00932066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54246" w14:textId="77777777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6C6619" w14:textId="77777777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10,354.0</w:t>
            </w:r>
          </w:p>
        </w:tc>
      </w:tr>
    </w:tbl>
    <w:p w14:paraId="757B74E0" w14:textId="77777777" w:rsidR="00B66BE1" w:rsidRPr="00682823" w:rsidRDefault="00B66BE1" w:rsidP="00682823">
      <w:r w:rsidRPr="00682823">
        <w:br w:type="page"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8"/>
        <w:gridCol w:w="1260"/>
        <w:gridCol w:w="270"/>
        <w:gridCol w:w="1260"/>
        <w:gridCol w:w="270"/>
        <w:gridCol w:w="1350"/>
      </w:tblGrid>
      <w:tr w:rsidR="00CB770F" w:rsidRPr="00682823" w14:paraId="0228B729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A832FD3" w14:textId="4BBEE59C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E9B4E" w14:textId="77777777" w:rsidR="00CB770F" w:rsidRPr="00682823" w:rsidRDefault="00CB770F" w:rsidP="00682823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B770F" w:rsidRPr="00682823" w14:paraId="0D657C6E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F075FBB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07FDA" w14:textId="6500EF87" w:rsidR="00CB770F" w:rsidRPr="00682823" w:rsidRDefault="0010196A" w:rsidP="00682823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  <w:r w:rsidR="00CB770F"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B770F" w:rsidRPr="00682823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CB770F" w:rsidRPr="00682823" w14:paraId="42FBEBF3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9633E36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66493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รายได้จากการรับเหมาก่อสร้าง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D35C3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998E0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E47C4A" w14:textId="065AC4B6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รายได้บริการอื่น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105DD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AC71A" w14:textId="77777777" w:rsidR="00CB770F" w:rsidRPr="00682823" w:rsidRDefault="00CB770F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04505CB" w14:textId="77777777" w:rsidR="00CB770F" w:rsidRPr="00682823" w:rsidRDefault="00CB770F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B770F" w:rsidRPr="00682823" w14:paraId="683E8407" w14:textId="77777777" w:rsidTr="008F2D8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574D78D" w14:textId="77777777" w:rsidR="00CB770F" w:rsidRPr="00682823" w:rsidRDefault="00CB770F" w:rsidP="0068282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E2845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BB60F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E432DD" w14:textId="77777777" w:rsidR="00CB770F" w:rsidRPr="00682823" w:rsidRDefault="00CB770F" w:rsidP="006828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804B2F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D13081" w14:textId="77777777" w:rsidR="00CB770F" w:rsidRPr="00682823" w:rsidRDefault="00CB77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7229" w:rsidRPr="00682823" w14:paraId="1EBEF878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5597B3C0" w14:textId="77777777" w:rsidR="00017229" w:rsidRPr="00682823" w:rsidRDefault="00017229" w:rsidP="0068282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D7AADC" w14:textId="1A141064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10,319.1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29927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7A6834" w14:textId="77777777" w:rsidR="00017229" w:rsidRPr="00682823" w:rsidRDefault="00017229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FC501C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9A0502" w14:textId="48BF3F4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10,319.1</w:t>
            </w:r>
          </w:p>
        </w:tc>
      </w:tr>
      <w:tr w:rsidR="00017229" w:rsidRPr="00682823" w14:paraId="543C5660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1F4EC5CC" w14:textId="77777777" w:rsidR="00017229" w:rsidRPr="00682823" w:rsidRDefault="00017229" w:rsidP="0068282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06F169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681BDE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01DB81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EC520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ED0742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7229" w:rsidRPr="00682823" w14:paraId="50F2C881" w14:textId="77777777" w:rsidTr="0093206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29CA9431" w14:textId="77777777" w:rsidR="00017229" w:rsidRPr="00682823" w:rsidRDefault="00017229" w:rsidP="0068282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A3E42E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75A462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301E1D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0288F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20D0B0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2066" w:rsidRPr="00682823" w14:paraId="3094A80A" w14:textId="77777777" w:rsidTr="0093206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D02CB2B" w14:textId="77777777" w:rsidR="00932066" w:rsidRPr="00682823" w:rsidRDefault="00932066" w:rsidP="00682823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38DCFB" w14:textId="1D1EF151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</w:t>
            </w: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301.1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82510B" w14:textId="77777777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6BCDE4" w14:textId="77777777" w:rsidR="00932066" w:rsidRPr="00682823" w:rsidRDefault="00932066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674D3" w14:textId="77777777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7CAA0E" w14:textId="2ADD304F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</w:t>
            </w: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301.1</w:t>
            </w:r>
          </w:p>
        </w:tc>
      </w:tr>
      <w:tr w:rsidR="00932066" w:rsidRPr="00682823" w14:paraId="5ED248B1" w14:textId="77777777" w:rsidTr="0093206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32E37C2" w14:textId="77777777" w:rsidR="00932066" w:rsidRPr="00682823" w:rsidRDefault="00932066" w:rsidP="00682823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ณ จุดเวลาใดเวลาหนึ่ง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DE058" w14:textId="6CCF52A3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18.0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8C21" w14:textId="77777777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080A4" w14:textId="77777777" w:rsidR="00932066" w:rsidRPr="00682823" w:rsidRDefault="00932066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3E553" w14:textId="77777777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18183" w14:textId="5EB65DF0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18.0</w:t>
            </w:r>
          </w:p>
        </w:tc>
      </w:tr>
      <w:tr w:rsidR="00932066" w:rsidRPr="00682823" w14:paraId="4C9F8694" w14:textId="77777777" w:rsidTr="0093206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43BA0CB" w14:textId="77777777" w:rsidR="00932066" w:rsidRPr="00682823" w:rsidRDefault="00932066" w:rsidP="00682823">
            <w:pPr>
              <w:pStyle w:val="ListParagraph"/>
              <w:ind w:left="360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945434" w14:textId="211DC0E3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</w:t>
            </w: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19.1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F1B2B" w14:textId="77777777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721703" w14:textId="77777777" w:rsidR="00932066" w:rsidRPr="00682823" w:rsidRDefault="00932066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9B87D" w14:textId="77777777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576A8C" w14:textId="326A80CC" w:rsidR="00932066" w:rsidRPr="00682823" w:rsidRDefault="0093206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10,319.1</w:t>
            </w:r>
          </w:p>
        </w:tc>
      </w:tr>
    </w:tbl>
    <w:p w14:paraId="3D41E835" w14:textId="486A19E6" w:rsidR="00556CDF" w:rsidRPr="00682823" w:rsidRDefault="00556CDF" w:rsidP="00682823">
      <w:pPr>
        <w:rPr>
          <w:rFonts w:ascii="Angsana New" w:hAnsi="Angsana New"/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8"/>
        <w:gridCol w:w="1260"/>
        <w:gridCol w:w="270"/>
        <w:gridCol w:w="1260"/>
        <w:gridCol w:w="270"/>
        <w:gridCol w:w="1350"/>
      </w:tblGrid>
      <w:tr w:rsidR="008231A0" w:rsidRPr="00682823" w14:paraId="75046A84" w14:textId="77777777" w:rsidTr="00BC5248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21A998E" w14:textId="5DDD9FE4" w:rsidR="008231A0" w:rsidRPr="00682823" w:rsidRDefault="008231A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1A0D8" w14:textId="77777777" w:rsidR="008231A0" w:rsidRPr="00682823" w:rsidRDefault="008231A0" w:rsidP="00682823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31A0" w:rsidRPr="00682823" w14:paraId="613ECAD9" w14:textId="77777777" w:rsidTr="00BC5248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57737F3" w14:textId="77777777" w:rsidR="008231A0" w:rsidRPr="00682823" w:rsidRDefault="008231A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A31A2" w14:textId="47645BD8" w:rsidR="008231A0" w:rsidRPr="00682823" w:rsidRDefault="0010196A" w:rsidP="00682823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  <w:r w:rsidR="008231A0"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231A0" w:rsidRPr="00682823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E81C46" w:rsidRPr="00682823" w14:paraId="6E3D9AA3" w14:textId="77777777" w:rsidTr="00BC5248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0F8CD1C" w14:textId="77777777" w:rsidR="00E81C46" w:rsidRPr="00682823" w:rsidRDefault="00E81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182B1" w14:textId="77777777" w:rsidR="00E81C46" w:rsidRPr="00682823" w:rsidRDefault="00E81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รายได้จากการรับเหมาก่อสร้าง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F79C6" w14:textId="77777777" w:rsidR="00E81C46" w:rsidRPr="00682823" w:rsidRDefault="00E81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4B37A" w14:textId="77777777" w:rsidR="00E81C46" w:rsidRPr="00682823" w:rsidRDefault="00E81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2CF609E" w14:textId="48C5FADA" w:rsidR="00E81C46" w:rsidRPr="00682823" w:rsidRDefault="00E81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รายได้บริการอื่น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A7660" w14:textId="77777777" w:rsidR="00E81C46" w:rsidRPr="00682823" w:rsidRDefault="00E81C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C06C8" w14:textId="77777777" w:rsidR="00E81C46" w:rsidRPr="00682823" w:rsidRDefault="00E81C46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97D128E" w14:textId="77777777" w:rsidR="00E81C46" w:rsidRPr="00682823" w:rsidRDefault="00E81C46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D55E0" w:rsidRPr="00682823" w14:paraId="369C2657" w14:textId="77777777" w:rsidTr="008F2D8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352CABD" w14:textId="77777777" w:rsidR="003D55E0" w:rsidRPr="00682823" w:rsidRDefault="003D55E0" w:rsidP="0068282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8A820" w14:textId="77777777" w:rsidR="003D55E0" w:rsidRPr="00682823" w:rsidRDefault="003D55E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6AA04" w14:textId="77777777" w:rsidR="003D55E0" w:rsidRPr="00682823" w:rsidRDefault="003D55E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0545DB" w14:textId="77777777" w:rsidR="003D55E0" w:rsidRPr="00682823" w:rsidRDefault="003D55E0" w:rsidP="006828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59356" w14:textId="77777777" w:rsidR="003D55E0" w:rsidRPr="00682823" w:rsidRDefault="003D55E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022D99" w14:textId="77777777" w:rsidR="003D55E0" w:rsidRPr="00682823" w:rsidRDefault="003D55E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3E09" w:rsidRPr="00682823" w14:paraId="0213B7CB" w14:textId="77777777" w:rsidTr="00213E09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C62633D" w14:textId="77777777" w:rsidR="00213E09" w:rsidRPr="00682823" w:rsidRDefault="00213E09" w:rsidP="0068282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85F718" w14:textId="29456127" w:rsidR="00213E09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10,379.</w:t>
            </w:r>
            <w:r w:rsidR="004820C8" w:rsidRPr="0068282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54F0D" w14:textId="77777777" w:rsidR="00213E09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967EF6" w14:textId="4676E36F" w:rsidR="00213E09" w:rsidRPr="00682823" w:rsidRDefault="00213E09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18A06" w14:textId="77777777" w:rsidR="00213E09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68B5D0" w14:textId="33ADD02E" w:rsidR="00213E09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10,379.</w:t>
            </w:r>
            <w:r w:rsidR="004820C8" w:rsidRPr="00682823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213E09" w:rsidRPr="00682823" w14:paraId="183ACB22" w14:textId="77777777" w:rsidTr="00213E09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497EA84F" w14:textId="77777777" w:rsidR="00213E09" w:rsidRPr="00682823" w:rsidRDefault="00213E09" w:rsidP="0068282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0BB612" w14:textId="77777777" w:rsidR="00213E09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9314" w14:textId="77777777" w:rsidR="00213E09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9B2521" w14:textId="77777777" w:rsidR="00213E09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C4C09" w14:textId="77777777" w:rsidR="00213E09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2DE86F" w14:textId="77777777" w:rsidR="00213E09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3E09" w:rsidRPr="00682823" w14:paraId="10495CE8" w14:textId="77777777" w:rsidTr="00FA3654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228FA4E8" w14:textId="77777777" w:rsidR="00213E09" w:rsidRPr="00682823" w:rsidRDefault="00213E09" w:rsidP="0068282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60BAE" w14:textId="77777777" w:rsidR="00213E09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B0348" w14:textId="77777777" w:rsidR="00213E09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99860" w14:textId="77777777" w:rsidR="00213E09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7960F" w14:textId="77777777" w:rsidR="00213E09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4889A" w14:textId="77777777" w:rsidR="00213E09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3E09" w:rsidRPr="00682823" w14:paraId="41BE6997" w14:textId="77777777" w:rsidTr="00FA3654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697DE567" w14:textId="77777777" w:rsidR="00213E09" w:rsidRPr="00682823" w:rsidRDefault="00213E09" w:rsidP="00682823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6984E" w14:textId="2ADD391B" w:rsidR="00213E09" w:rsidRPr="00682823" w:rsidRDefault="00FA365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10,294.2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DB3CA" w14:textId="77777777" w:rsidR="00213E09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722D9" w14:textId="32836410" w:rsidR="00213E09" w:rsidRPr="00682823" w:rsidRDefault="00213E09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0D034" w14:textId="77777777" w:rsidR="00213E09" w:rsidRPr="00682823" w:rsidRDefault="00213E0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0078C" w14:textId="3CC2CFC7" w:rsidR="00213E09" w:rsidRPr="00682823" w:rsidRDefault="00FA365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10,294.2</w:t>
            </w:r>
          </w:p>
        </w:tc>
      </w:tr>
      <w:tr w:rsidR="00FA3654" w:rsidRPr="00682823" w14:paraId="7F6D136E" w14:textId="77777777" w:rsidTr="00FA3654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3743F82A" w14:textId="77777777" w:rsidR="00FA3654" w:rsidRPr="00682823" w:rsidRDefault="00FA3654" w:rsidP="00682823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ณ จุดเวลาใดเวลาหนึ่ง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425A5" w14:textId="77777777" w:rsidR="00FA3654" w:rsidRPr="00682823" w:rsidRDefault="00FA365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85.6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5023B" w14:textId="77777777" w:rsidR="00FA3654" w:rsidRPr="00682823" w:rsidRDefault="00FA365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382BA" w14:textId="77777777" w:rsidR="00FA3654" w:rsidRPr="00682823" w:rsidRDefault="00FA3654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AE5A0" w14:textId="77777777" w:rsidR="00FA3654" w:rsidRPr="00682823" w:rsidRDefault="00FA365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7EC9C" w14:textId="77777777" w:rsidR="00FA3654" w:rsidRPr="00682823" w:rsidRDefault="00FA365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85.6</w:t>
            </w:r>
          </w:p>
        </w:tc>
      </w:tr>
      <w:tr w:rsidR="00FA3654" w:rsidRPr="00682823" w14:paraId="260C2A52" w14:textId="77777777" w:rsidTr="00FA3654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168F6AF5" w14:textId="77777777" w:rsidR="00FA3654" w:rsidRPr="00682823" w:rsidRDefault="00FA3654" w:rsidP="00682823">
            <w:pPr>
              <w:pStyle w:val="ListParagraph"/>
              <w:ind w:left="360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07068F" w14:textId="014356A2" w:rsidR="00FA3654" w:rsidRPr="00682823" w:rsidRDefault="007A67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10,379.8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34F5B" w14:textId="77777777" w:rsidR="00FA3654" w:rsidRPr="00682823" w:rsidRDefault="00FA365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57FA66" w14:textId="77777777" w:rsidR="00FA3654" w:rsidRPr="00682823" w:rsidRDefault="00FA3654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DF890" w14:textId="77777777" w:rsidR="00FA3654" w:rsidRPr="00682823" w:rsidRDefault="00FA365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A5A088" w14:textId="5013F1E1" w:rsidR="00FA3654" w:rsidRPr="00682823" w:rsidRDefault="007A67A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10,379.8</w:t>
            </w:r>
          </w:p>
        </w:tc>
      </w:tr>
    </w:tbl>
    <w:p w14:paraId="7E23170F" w14:textId="5B5BAA45" w:rsidR="00485538" w:rsidRPr="00682823" w:rsidRDefault="00485538" w:rsidP="00682823">
      <w:pPr>
        <w:rPr>
          <w:rFonts w:ascii="Angsana New" w:hAnsi="Angsana New"/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8"/>
        <w:gridCol w:w="1260"/>
        <w:gridCol w:w="270"/>
        <w:gridCol w:w="1260"/>
        <w:gridCol w:w="270"/>
        <w:gridCol w:w="1350"/>
      </w:tblGrid>
      <w:tr w:rsidR="00416D11" w:rsidRPr="00682823" w14:paraId="50C3FF43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3BD1230" w14:textId="4778BE23" w:rsidR="00416D11" w:rsidRPr="00682823" w:rsidRDefault="00416D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FA2C4" w14:textId="77777777" w:rsidR="00416D11" w:rsidRPr="00682823" w:rsidRDefault="00416D11" w:rsidP="00682823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6D11" w:rsidRPr="00682823" w14:paraId="68407D48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A2480D0" w14:textId="77777777" w:rsidR="00416D11" w:rsidRPr="00682823" w:rsidRDefault="00416D1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E6C60" w14:textId="2E8D5872" w:rsidR="00416D11" w:rsidRPr="00682823" w:rsidRDefault="0010196A" w:rsidP="00682823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  <w:r w:rsidR="00416D11"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16D11" w:rsidRPr="00682823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1E4E80" w:rsidRPr="00682823" w14:paraId="533898EC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0D132E44" w14:textId="77777777" w:rsidR="001E4E80" w:rsidRPr="00682823" w:rsidRDefault="001E4E8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E2AAE4" w14:textId="77777777" w:rsidR="001E4E80" w:rsidRPr="00682823" w:rsidRDefault="001E4E8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รายได้จากการรับเหมาก่อสร้าง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2AB8C" w14:textId="77777777" w:rsidR="001E4E80" w:rsidRPr="00682823" w:rsidRDefault="001E4E8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E69833" w14:textId="77777777" w:rsidR="001E4E80" w:rsidRPr="00682823" w:rsidRDefault="001E4E8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C3BCE9C" w14:textId="28699AF2" w:rsidR="001E4E80" w:rsidRPr="00682823" w:rsidRDefault="001E4E8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รายได้บริการอื่น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20BB6" w14:textId="77777777" w:rsidR="001E4E80" w:rsidRPr="00682823" w:rsidRDefault="001E4E8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84B8B" w14:textId="77777777" w:rsidR="001E4E80" w:rsidRPr="00682823" w:rsidRDefault="001E4E80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9B6C1E0" w14:textId="77777777" w:rsidR="001E4E80" w:rsidRPr="00682823" w:rsidRDefault="001E4E80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819F4" w:rsidRPr="00682823" w14:paraId="235870FC" w14:textId="77777777" w:rsidTr="008F2D8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7DF37DCE" w14:textId="77777777" w:rsidR="009819F4" w:rsidRPr="00682823" w:rsidRDefault="009819F4" w:rsidP="0068282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E365C" w14:textId="77777777" w:rsidR="009819F4" w:rsidRPr="00682823" w:rsidRDefault="009819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E817E6" w14:textId="77777777" w:rsidR="009819F4" w:rsidRPr="00682823" w:rsidRDefault="009819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E9C067" w14:textId="77777777" w:rsidR="009819F4" w:rsidRPr="00682823" w:rsidRDefault="009819F4" w:rsidP="006828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86F94C" w14:textId="77777777" w:rsidR="009819F4" w:rsidRPr="00682823" w:rsidRDefault="009819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16B633" w14:textId="77777777" w:rsidR="009819F4" w:rsidRPr="00682823" w:rsidRDefault="009819F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7229" w:rsidRPr="00682823" w14:paraId="6CC3F4C4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3D4F7AD0" w14:textId="77777777" w:rsidR="00017229" w:rsidRPr="00682823" w:rsidRDefault="00017229" w:rsidP="0068282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2758AD" w14:textId="25DF9A83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10,343.2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81B9E4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C53FE2" w14:textId="361FEABE" w:rsidR="00017229" w:rsidRPr="00682823" w:rsidRDefault="00017229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0BC10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AB6810" w14:textId="7ED86D5B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10,343.2</w:t>
            </w:r>
          </w:p>
        </w:tc>
      </w:tr>
      <w:tr w:rsidR="00017229" w:rsidRPr="00682823" w14:paraId="72860E2F" w14:textId="77777777" w:rsidTr="004E5F8E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349203EE" w14:textId="77777777" w:rsidR="00017229" w:rsidRPr="00682823" w:rsidRDefault="00017229" w:rsidP="0068282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AD9DB2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87A681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0B91D6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672AA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C9DF3E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7229" w:rsidRPr="00682823" w14:paraId="44D0AAAF" w14:textId="77777777" w:rsidTr="008A1A2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1BDB17EA" w14:textId="77777777" w:rsidR="00017229" w:rsidRPr="00682823" w:rsidRDefault="00017229" w:rsidP="0068282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3122C8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102407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43046D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0D81F2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3EEB2A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7229" w:rsidRPr="00682823" w14:paraId="5C03FA08" w14:textId="77777777" w:rsidTr="008A1A2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1430E24E" w14:textId="77777777" w:rsidR="00017229" w:rsidRPr="00682823" w:rsidRDefault="00017229" w:rsidP="00682823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667EF0" w14:textId="2853604B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</w:t>
            </w:r>
            <w:r w:rsidR="008A1A26" w:rsidRPr="00682823">
              <w:rPr>
                <w:rFonts w:ascii="Angsana New" w:hAnsi="Angsana New"/>
                <w:sz w:val="26"/>
                <w:szCs w:val="26"/>
              </w:rPr>
              <w:t>325.2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0844C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80198B" w14:textId="2A8524F8" w:rsidR="00017229" w:rsidRPr="00682823" w:rsidRDefault="00017229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0E3B5" w14:textId="77777777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0C5420" w14:textId="7E348703" w:rsidR="00017229" w:rsidRPr="00682823" w:rsidRDefault="0001722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</w:t>
            </w:r>
            <w:r w:rsidR="008A1A26" w:rsidRPr="00682823">
              <w:rPr>
                <w:rFonts w:ascii="Angsana New" w:hAnsi="Angsana New"/>
                <w:sz w:val="26"/>
                <w:szCs w:val="26"/>
              </w:rPr>
              <w:t>325.2</w:t>
            </w:r>
          </w:p>
        </w:tc>
      </w:tr>
      <w:tr w:rsidR="008A1A26" w:rsidRPr="00682823" w14:paraId="42784B9D" w14:textId="77777777" w:rsidTr="008A1A2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289D6353" w14:textId="77777777" w:rsidR="008A1A26" w:rsidRPr="00682823" w:rsidRDefault="008A1A26" w:rsidP="00682823">
            <w:pPr>
              <w:pStyle w:val="ListParagraph"/>
              <w:numPr>
                <w:ilvl w:val="0"/>
                <w:numId w:val="32"/>
              </w:numPr>
              <w:tabs>
                <w:tab w:val="clear" w:pos="680"/>
              </w:tabs>
              <w:ind w:left="36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ณ จุดเวลาใดเวลาหนึ่ง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83168" w14:textId="77777777" w:rsidR="008A1A26" w:rsidRPr="00682823" w:rsidRDefault="008A1A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18.0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C3CD9" w14:textId="77777777" w:rsidR="008A1A26" w:rsidRPr="00682823" w:rsidRDefault="008A1A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7110C" w14:textId="77777777" w:rsidR="008A1A26" w:rsidRPr="00682823" w:rsidRDefault="008A1A26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5C663" w14:textId="77777777" w:rsidR="008A1A26" w:rsidRPr="00682823" w:rsidRDefault="008A1A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89351" w14:textId="77777777" w:rsidR="008A1A26" w:rsidRPr="00682823" w:rsidRDefault="008A1A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18.0</w:t>
            </w:r>
          </w:p>
        </w:tc>
      </w:tr>
      <w:tr w:rsidR="008A1A26" w:rsidRPr="00682823" w14:paraId="039C2749" w14:textId="77777777" w:rsidTr="008A1A26"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</w:tcPr>
          <w:p w14:paraId="1BF9A0ED" w14:textId="77777777" w:rsidR="008A1A26" w:rsidRPr="00682823" w:rsidRDefault="008A1A26" w:rsidP="00682823">
            <w:pPr>
              <w:pStyle w:val="ListParagraph"/>
              <w:tabs>
                <w:tab w:val="clear" w:pos="680"/>
              </w:tabs>
              <w:ind w:left="360" w:right="-108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9F643C" w14:textId="21AAF70C" w:rsidR="008A1A26" w:rsidRPr="00682823" w:rsidRDefault="008A1A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10,343.2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53E38" w14:textId="77777777" w:rsidR="008A1A26" w:rsidRPr="00682823" w:rsidRDefault="008A1A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C0BDD0" w14:textId="77777777" w:rsidR="008A1A26" w:rsidRPr="00682823" w:rsidRDefault="008A1A26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EBBBD" w14:textId="77777777" w:rsidR="008A1A26" w:rsidRPr="00682823" w:rsidRDefault="008A1A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B52013" w14:textId="08352628" w:rsidR="008A1A26" w:rsidRPr="00682823" w:rsidRDefault="008A1A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10,343.2</w:t>
            </w:r>
          </w:p>
        </w:tc>
      </w:tr>
    </w:tbl>
    <w:p w14:paraId="7A174F5C" w14:textId="77777777" w:rsidR="00A962C7" w:rsidRPr="00682823" w:rsidRDefault="00A962C7" w:rsidP="006828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6"/>
          <w:szCs w:val="26"/>
          <w:shd w:val="clear" w:color="auto" w:fill="D9D9D9"/>
          <w:cs/>
        </w:rPr>
      </w:pPr>
    </w:p>
    <w:p w14:paraId="6B4C7940" w14:textId="1F4EBA7B" w:rsidR="00747376" w:rsidRPr="00682823" w:rsidRDefault="0074737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pacing w:val="-2"/>
          <w:sz w:val="26"/>
          <w:szCs w:val="26"/>
          <w:cs/>
        </w:rPr>
      </w:pPr>
      <w:bookmarkStart w:id="9" w:name="_Hlk96433856"/>
      <w:r w:rsidRPr="00682823">
        <w:rPr>
          <w:rFonts w:ascii="Angsana New" w:hAnsi="Angsana New"/>
          <w:spacing w:val="-2"/>
          <w:sz w:val="26"/>
          <w:szCs w:val="26"/>
          <w:cs/>
        </w:rPr>
        <w:lastRenderedPageBreak/>
        <w:t xml:space="preserve">ณ วันที่ </w:t>
      </w:r>
      <w:r w:rsidRPr="00682823">
        <w:rPr>
          <w:rFonts w:ascii="Angsana New" w:hAnsi="Angsana New"/>
          <w:spacing w:val="-2"/>
          <w:sz w:val="26"/>
          <w:szCs w:val="26"/>
        </w:rPr>
        <w:t>31</w:t>
      </w:r>
      <w:r w:rsidRPr="00682823">
        <w:rPr>
          <w:rFonts w:ascii="Angsana New" w:hAnsi="Angsana New"/>
          <w:spacing w:val="-2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pacing w:val="-2"/>
          <w:sz w:val="26"/>
          <w:szCs w:val="26"/>
        </w:rPr>
        <w:t>2567</w:t>
      </w:r>
      <w:r w:rsidR="003266EC" w:rsidRPr="00682823">
        <w:rPr>
          <w:rFonts w:ascii="Angsana New" w:hAnsi="Angsana New"/>
          <w:spacing w:val="-2"/>
          <w:sz w:val="26"/>
          <w:szCs w:val="26"/>
        </w:rPr>
        <w:t xml:space="preserve"> </w:t>
      </w:r>
      <w:r w:rsidR="003266EC" w:rsidRPr="00682823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="0010196A" w:rsidRPr="00682823">
        <w:rPr>
          <w:rFonts w:ascii="Angsana New" w:hAnsi="Angsana New"/>
          <w:spacing w:val="-2"/>
          <w:sz w:val="26"/>
          <w:szCs w:val="26"/>
        </w:rPr>
        <w:t>2566</w:t>
      </w:r>
      <w:r w:rsidRPr="00682823">
        <w:rPr>
          <w:rFonts w:ascii="Angsana New" w:hAnsi="Angsana New"/>
          <w:spacing w:val="-2"/>
          <w:sz w:val="26"/>
          <w:szCs w:val="26"/>
          <w:cs/>
        </w:rPr>
        <w:t xml:space="preserve"> รายได้ที่คาดว่าจะรับรู้ในอนาคตสำหรับภาระที่ยังปฏิบัติไม่เสร็จสิ้นของสัญญาที่ทำกับลูกค้ามีจำนวนเงินรวม</w:t>
      </w:r>
      <w:r w:rsidR="003266EC" w:rsidRPr="00682823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1D1920" w:rsidRPr="00682823">
        <w:rPr>
          <w:rFonts w:ascii="Angsana New" w:hAnsi="Angsana New"/>
          <w:spacing w:val="-2"/>
          <w:sz w:val="26"/>
          <w:szCs w:val="26"/>
        </w:rPr>
        <w:t>40,720</w:t>
      </w:r>
      <w:r w:rsidR="00F412C0" w:rsidRPr="00682823">
        <w:rPr>
          <w:rFonts w:ascii="Angsana New" w:hAnsi="Angsana New"/>
          <w:spacing w:val="-2"/>
          <w:sz w:val="26"/>
          <w:szCs w:val="26"/>
        </w:rPr>
        <w:t xml:space="preserve"> </w:t>
      </w:r>
      <w:r w:rsidR="003266EC" w:rsidRPr="00682823">
        <w:rPr>
          <w:rFonts w:ascii="Angsana New" w:hAnsi="Angsana New"/>
          <w:spacing w:val="-2"/>
          <w:sz w:val="26"/>
          <w:szCs w:val="26"/>
          <w:cs/>
        </w:rPr>
        <w:t>ล้านบาท และจำนวนเงินรวม</w:t>
      </w:r>
      <w:r w:rsidRPr="00682823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1D1920" w:rsidRPr="00682823">
        <w:rPr>
          <w:rFonts w:ascii="Angsana New" w:hAnsi="Angsana New"/>
          <w:spacing w:val="-2"/>
          <w:sz w:val="26"/>
          <w:szCs w:val="26"/>
        </w:rPr>
        <w:t>48,918</w:t>
      </w:r>
      <w:r w:rsidRPr="00682823">
        <w:rPr>
          <w:rFonts w:ascii="Angsana New" w:hAnsi="Angsana New"/>
          <w:spacing w:val="-2"/>
          <w:sz w:val="26"/>
          <w:szCs w:val="26"/>
          <w:cs/>
        </w:rPr>
        <w:t xml:space="preserve"> ล้านบาท </w:t>
      </w:r>
      <w:r w:rsidR="003266EC" w:rsidRPr="00682823">
        <w:rPr>
          <w:rFonts w:ascii="Angsana New" w:hAnsi="Angsana New"/>
          <w:spacing w:val="-2"/>
          <w:sz w:val="26"/>
          <w:szCs w:val="26"/>
          <w:cs/>
        </w:rPr>
        <w:t xml:space="preserve">ตามลำดับ </w:t>
      </w:r>
      <w:r w:rsidRPr="00682823">
        <w:rPr>
          <w:rFonts w:ascii="Angsana New" w:hAnsi="Angsana New"/>
          <w:spacing w:val="-2"/>
          <w:sz w:val="26"/>
          <w:szCs w:val="26"/>
          <w:cs/>
        </w:rPr>
        <w:t xml:space="preserve">ซึ่งกลุ่มบริษัทยูนิคคาดว่าจะปฏิบัติตามภาระที่ต้องปฏิบัติของสัญญาดังกล่าวโดยส่วนใหญ่เสร็จสิ้นภายใน </w:t>
      </w:r>
      <w:r w:rsidR="00E167F2" w:rsidRPr="00682823">
        <w:rPr>
          <w:rFonts w:ascii="Angsana New" w:hAnsi="Angsana New"/>
          <w:spacing w:val="-2"/>
          <w:sz w:val="26"/>
          <w:szCs w:val="26"/>
        </w:rPr>
        <w:t>1</w:t>
      </w:r>
      <w:r w:rsidR="00D726C5" w:rsidRPr="00682823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1D1920" w:rsidRPr="00682823">
        <w:rPr>
          <w:rFonts w:ascii="Angsana New" w:hAnsi="Angsana New" w:hint="cs"/>
          <w:spacing w:val="-2"/>
          <w:sz w:val="26"/>
          <w:szCs w:val="26"/>
          <w:cs/>
        </w:rPr>
        <w:t xml:space="preserve">ปี </w:t>
      </w:r>
      <w:r w:rsidR="00D726C5" w:rsidRPr="00682823">
        <w:rPr>
          <w:rFonts w:ascii="Angsana New" w:hAnsi="Angsana New"/>
          <w:spacing w:val="-2"/>
          <w:sz w:val="26"/>
          <w:szCs w:val="26"/>
          <w:cs/>
        </w:rPr>
        <w:t xml:space="preserve">ถึง </w:t>
      </w:r>
      <w:r w:rsidR="0048042B" w:rsidRPr="00682823">
        <w:rPr>
          <w:rFonts w:ascii="Angsana New" w:hAnsi="Angsana New"/>
          <w:spacing w:val="-2"/>
          <w:sz w:val="26"/>
          <w:szCs w:val="26"/>
        </w:rPr>
        <w:t>4</w:t>
      </w:r>
      <w:r w:rsidRPr="00682823">
        <w:rPr>
          <w:rFonts w:ascii="Angsana New" w:hAnsi="Angsana New"/>
          <w:spacing w:val="-2"/>
          <w:sz w:val="26"/>
          <w:szCs w:val="26"/>
          <w:cs/>
        </w:rPr>
        <w:t xml:space="preserve"> ปี</w:t>
      </w:r>
      <w:r w:rsidR="0032384B" w:rsidRPr="00682823">
        <w:rPr>
          <w:rFonts w:ascii="Angsana New" w:hAnsi="Angsana New"/>
          <w:spacing w:val="-2"/>
          <w:sz w:val="26"/>
          <w:szCs w:val="26"/>
        </w:rPr>
        <w:t xml:space="preserve">  </w:t>
      </w:r>
    </w:p>
    <w:bookmarkEnd w:id="9"/>
    <w:p w14:paraId="6FD47DC4" w14:textId="77777777" w:rsidR="009117E7" w:rsidRPr="00682823" w:rsidRDefault="009117E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14:paraId="45E9A93C" w14:textId="3B6C0D5D" w:rsidR="009C46E4" w:rsidRPr="00682823" w:rsidRDefault="0015062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กลุ่ม</w:t>
      </w:r>
      <w:r w:rsidR="009C46E4" w:rsidRPr="00682823">
        <w:rPr>
          <w:rFonts w:ascii="Angsana New" w:hAnsi="Angsana New"/>
          <w:sz w:val="26"/>
          <w:szCs w:val="26"/>
          <w:cs/>
        </w:rPr>
        <w:t>บริษัท</w:t>
      </w:r>
      <w:r w:rsidRPr="00682823">
        <w:rPr>
          <w:rFonts w:ascii="Angsana New" w:hAnsi="Angsana New"/>
          <w:sz w:val="26"/>
          <w:szCs w:val="26"/>
          <w:cs/>
        </w:rPr>
        <w:t>ยูนิค</w:t>
      </w:r>
      <w:r w:rsidR="009C46E4" w:rsidRPr="00682823">
        <w:rPr>
          <w:rFonts w:ascii="Angsana New" w:hAnsi="Angsana New"/>
          <w:sz w:val="26"/>
          <w:szCs w:val="26"/>
          <w:cs/>
        </w:rPr>
        <w:t>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</w:t>
      </w:r>
      <w:r w:rsidR="009C46E4" w:rsidRPr="00682823">
        <w:rPr>
          <w:rFonts w:ascii="Angsana New" w:hAnsi="Angsana New"/>
          <w:sz w:val="26"/>
          <w:szCs w:val="26"/>
        </w:rPr>
        <w:t xml:space="preserve"> </w:t>
      </w:r>
      <w:r w:rsidR="009C46E4" w:rsidRPr="0068282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9C46E4" w:rsidRPr="00682823">
        <w:rPr>
          <w:rFonts w:ascii="Angsana New" w:hAnsi="Angsana New"/>
          <w:sz w:val="26"/>
          <w:szCs w:val="26"/>
        </w:rPr>
        <w:t xml:space="preserve">31 </w:t>
      </w:r>
      <w:r w:rsidR="009C46E4" w:rsidRPr="00682823">
        <w:rPr>
          <w:rFonts w:ascii="Angsana New" w:hAnsi="Angsana New"/>
          <w:sz w:val="26"/>
          <w:szCs w:val="26"/>
          <w:cs/>
        </w:rPr>
        <w:t xml:space="preserve">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="0007511B" w:rsidRPr="00682823">
        <w:rPr>
          <w:rFonts w:ascii="Angsana New" w:hAnsi="Angsana New"/>
          <w:sz w:val="26"/>
          <w:szCs w:val="26"/>
        </w:rPr>
        <w:t xml:space="preserve"> </w:t>
      </w:r>
      <w:r w:rsidR="0007511B" w:rsidRPr="00682823">
        <w:rPr>
          <w:rFonts w:ascii="Angsana New" w:hAnsi="Angsana New"/>
          <w:sz w:val="26"/>
          <w:szCs w:val="26"/>
          <w:cs/>
        </w:rPr>
        <w:t xml:space="preserve">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="009C46E4" w:rsidRPr="00682823">
        <w:rPr>
          <w:rFonts w:ascii="Angsana New" w:hAnsi="Angsana New"/>
          <w:sz w:val="26"/>
          <w:szCs w:val="26"/>
          <w:cs/>
        </w:rPr>
        <w:t xml:space="preserve"> หากคาดการณ์เมื่อเริ่มแรกว่าสัญญามีอายุหนึ่งปีหรือน้อยกว่า</w:t>
      </w:r>
      <w:r w:rsidR="009C46E4" w:rsidRPr="00682823">
        <w:rPr>
          <w:rFonts w:ascii="Angsana New" w:hAnsi="Angsana New"/>
          <w:sz w:val="26"/>
          <w:szCs w:val="26"/>
        </w:rPr>
        <w:t xml:space="preserve"> </w:t>
      </w:r>
    </w:p>
    <w:p w14:paraId="2E5C477D" w14:textId="03D0F2EF" w:rsidR="007646F3" w:rsidRPr="00682823" w:rsidRDefault="007646F3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17699028" w14:textId="2F9CE1D0" w:rsidR="00602CB7" w:rsidRPr="00682823" w:rsidRDefault="00F575F9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2</w:t>
      </w:r>
      <w:r w:rsidR="00556CDF" w:rsidRPr="00682823">
        <w:rPr>
          <w:rFonts w:ascii="Angsana New" w:hAnsi="Angsana New"/>
          <w:b/>
          <w:bCs/>
          <w:sz w:val="26"/>
          <w:szCs w:val="26"/>
        </w:rPr>
        <w:t>5</w:t>
      </w:r>
      <w:r w:rsidR="00602CB7" w:rsidRPr="00682823">
        <w:rPr>
          <w:rFonts w:ascii="Angsana New" w:hAnsi="Angsana New"/>
          <w:b/>
          <w:bCs/>
          <w:sz w:val="26"/>
          <w:szCs w:val="26"/>
        </w:rPr>
        <w:t>.</w:t>
      </w:r>
      <w:r w:rsidR="00602CB7" w:rsidRPr="00682823">
        <w:rPr>
          <w:rFonts w:ascii="Angsana New" w:hAnsi="Angsana New"/>
          <w:b/>
          <w:bCs/>
          <w:sz w:val="26"/>
          <w:szCs w:val="26"/>
        </w:rPr>
        <w:tab/>
      </w:r>
      <w:r w:rsidR="007E5D93" w:rsidRPr="00682823">
        <w:rPr>
          <w:rFonts w:ascii="Angsana New" w:hAnsi="Angsana New"/>
          <w:b/>
          <w:bCs/>
          <w:sz w:val="26"/>
          <w:szCs w:val="26"/>
          <w:cs/>
        </w:rPr>
        <w:t>การเปิดเผย</w:t>
      </w:r>
      <w:r w:rsidR="00602CB7" w:rsidRPr="00682823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47CC09F3" w14:textId="77777777" w:rsidR="00602CB7" w:rsidRPr="00682823" w:rsidRDefault="00602CB7" w:rsidP="00682823">
      <w:pPr>
        <w:rPr>
          <w:rFonts w:ascii="Angsana New" w:hAnsi="Angsana New"/>
          <w:sz w:val="26"/>
          <w:szCs w:val="26"/>
          <w:cs/>
        </w:rPr>
      </w:pPr>
    </w:p>
    <w:p w14:paraId="79A68AB0" w14:textId="59F6D082" w:rsidR="0046400F" w:rsidRPr="00682823" w:rsidRDefault="0046400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สินทรัพย์</w:t>
      </w:r>
      <w:r w:rsidRPr="00682823">
        <w:rPr>
          <w:rFonts w:ascii="Angsana New" w:hAnsi="Angsana New"/>
          <w:sz w:val="26"/>
          <w:szCs w:val="26"/>
          <w:cs/>
          <w:lang w:val="th-TH"/>
        </w:rPr>
        <w:t>ทางการเงินและหนี้สินทางการเงินที่มีอยู่ในงบฐานะการเงิน</w:t>
      </w:r>
      <w:r w:rsidRPr="00682823">
        <w:rPr>
          <w:rFonts w:ascii="Angsana New" w:hAnsi="Angsana New"/>
          <w:sz w:val="26"/>
          <w:szCs w:val="26"/>
          <w:cs/>
        </w:rPr>
        <w:t>เฉพาะกิจการ</w:t>
      </w:r>
      <w:r w:rsidRPr="00682823">
        <w:rPr>
          <w:rFonts w:ascii="Angsana New" w:hAnsi="Angsana New"/>
          <w:sz w:val="26"/>
          <w:szCs w:val="26"/>
          <w:cs/>
          <w:lang w:val="th-TH"/>
        </w:rPr>
        <w:t>และงบฐานะการเงินรวมได้รวมเงินสดและ</w:t>
      </w:r>
      <w:r w:rsidRPr="00682823">
        <w:rPr>
          <w:rFonts w:ascii="Angsana New" w:hAnsi="Angsana New"/>
          <w:sz w:val="26"/>
          <w:szCs w:val="26"/>
          <w:cs/>
        </w:rPr>
        <w:t>รายการเทียบเท่าเงินสด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 เงินลงทุนระยะสั้น </w:t>
      </w:r>
      <w:r w:rsidR="00926BF3" w:rsidRPr="00682823">
        <w:rPr>
          <w:rFonts w:ascii="Angsana New" w:hAnsi="Angsana New"/>
          <w:sz w:val="26"/>
          <w:szCs w:val="26"/>
          <w:cs/>
          <w:lang w:val="th-TH"/>
        </w:rPr>
        <w:t>เงินทดรองแก่</w:t>
      </w:r>
      <w:r w:rsidR="00FD33CF" w:rsidRPr="00682823">
        <w:rPr>
          <w:rFonts w:ascii="Angsana New" w:hAnsi="Angsana New" w:hint="cs"/>
          <w:sz w:val="26"/>
          <w:szCs w:val="26"/>
          <w:cs/>
          <w:lang w:val="th-TH"/>
        </w:rPr>
        <w:t>กิจการที่เกี่ยวข้องกัน</w:t>
      </w:r>
      <w:r w:rsidR="009F4231" w:rsidRPr="0068282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>ลูกหนี้การค้า</w:t>
      </w:r>
      <w:r w:rsidRPr="00682823">
        <w:rPr>
          <w:rFonts w:ascii="Angsana New" w:hAnsi="Angsana New"/>
          <w:sz w:val="26"/>
          <w:szCs w:val="26"/>
          <w:cs/>
        </w:rPr>
        <w:t>และ</w:t>
      </w:r>
      <w:r w:rsidR="00D94864" w:rsidRPr="00682823">
        <w:rPr>
          <w:rFonts w:ascii="Angsana New" w:hAnsi="Angsana New"/>
          <w:sz w:val="26"/>
          <w:szCs w:val="26"/>
          <w:cs/>
        </w:rPr>
        <w:t>ลูกหนี้หมุนเวียนอื่น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  <w:r w:rsidR="007812F7" w:rsidRPr="00682823">
        <w:rPr>
          <w:rFonts w:ascii="Angsana New" w:hAnsi="Angsana New"/>
          <w:sz w:val="26"/>
          <w:szCs w:val="26"/>
          <w:cs/>
        </w:rPr>
        <w:t>ลูกหนี้เงินประกันผลงาน</w:t>
      </w:r>
      <w:r w:rsidR="00366A91"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>เงินลงทุนในเงินฝาก</w:t>
      </w:r>
      <w:r w:rsidR="00AA1713" w:rsidRPr="00682823">
        <w:rPr>
          <w:rFonts w:ascii="Angsana New" w:hAnsi="Angsana New"/>
          <w:sz w:val="26"/>
          <w:szCs w:val="26"/>
          <w:cs/>
          <w:lang w:val="th-TH"/>
        </w:rPr>
        <w:t>สถาบันการเงิน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ที่มีข้อจำกัดในการใช้ </w:t>
      </w:r>
      <w:r w:rsidR="009F4231" w:rsidRPr="00682823">
        <w:rPr>
          <w:rFonts w:ascii="Angsana New" w:hAnsi="Angsana New"/>
          <w:sz w:val="26"/>
          <w:szCs w:val="26"/>
          <w:cs/>
          <w:lang w:val="th-TH"/>
        </w:rPr>
        <w:t xml:space="preserve">เงินจ่ายล่วงหน้าแก่ผู้รับเหมา </w:t>
      </w:r>
      <w:r w:rsidR="00926BF3" w:rsidRPr="00682823">
        <w:rPr>
          <w:rFonts w:ascii="Angsana New" w:hAnsi="Angsana New"/>
          <w:sz w:val="26"/>
          <w:szCs w:val="26"/>
          <w:cs/>
          <w:lang w:val="th-TH"/>
        </w:rPr>
        <w:t>เงินเบิกเกินบัญชีและ</w:t>
      </w:r>
      <w:r w:rsidRPr="00682823">
        <w:rPr>
          <w:rFonts w:ascii="Angsana New" w:hAnsi="Angsana New"/>
          <w:sz w:val="26"/>
          <w:szCs w:val="26"/>
          <w:cs/>
          <w:lang w:val="th-TH"/>
        </w:rPr>
        <w:t>เงินกู้ยืมระยะสั้นและระยะยาว</w:t>
      </w:r>
      <w:r w:rsidR="003E09C6" w:rsidRPr="00682823">
        <w:rPr>
          <w:rFonts w:ascii="Angsana New" w:hAnsi="Angsana New"/>
          <w:sz w:val="26"/>
          <w:szCs w:val="26"/>
          <w:cs/>
          <w:lang w:val="th-TH"/>
        </w:rPr>
        <w:t xml:space="preserve"> หุ้นกู้</w:t>
      </w:r>
      <w:r w:rsidR="00917032" w:rsidRPr="0068282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 เจ้าหนี้การค้า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="00D94864" w:rsidRPr="00682823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และตั๋วเงินจ่าย </w:t>
      </w:r>
      <w:r w:rsidR="00926BF3" w:rsidRPr="00682823">
        <w:rPr>
          <w:rFonts w:ascii="Angsana New" w:hAnsi="Angsana New"/>
          <w:sz w:val="26"/>
          <w:szCs w:val="26"/>
          <w:cs/>
          <w:lang w:val="th-TH"/>
        </w:rPr>
        <w:t>เงินทดรองจาก</w:t>
      </w:r>
      <w:r w:rsidR="003035A9" w:rsidRPr="00682823">
        <w:rPr>
          <w:rFonts w:ascii="Angsana New" w:hAnsi="Angsana New"/>
          <w:sz w:val="26"/>
          <w:szCs w:val="26"/>
          <w:cs/>
          <w:lang w:val="th-TH"/>
        </w:rPr>
        <w:t>กิจการที่เกี่ยวข้องกัน</w:t>
      </w:r>
      <w:r w:rsidR="00926BF3" w:rsidRPr="0068282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เงินประกันผลงาน</w:t>
      </w:r>
      <w:r w:rsidR="00E719AD" w:rsidRPr="00682823">
        <w:rPr>
          <w:rFonts w:ascii="Angsana New" w:hAnsi="Angsana New"/>
          <w:sz w:val="26"/>
          <w:szCs w:val="26"/>
          <w:cs/>
        </w:rPr>
        <w:t>จากผู้รับเหมา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หนี้สินตามสัญญาเช่าและเงินรับล่วงหน้าจากลูกค้า  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Pr="00682823">
        <w:rPr>
          <w:rFonts w:ascii="Angsana New" w:hAnsi="Angsana New"/>
          <w:sz w:val="26"/>
          <w:szCs w:val="26"/>
        </w:rPr>
        <w:t>3</w:t>
      </w:r>
    </w:p>
    <w:p w14:paraId="11B1F09D" w14:textId="77777777" w:rsidR="00955957" w:rsidRPr="00682823" w:rsidRDefault="0095595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BFA0B35" w14:textId="669FF2C1" w:rsidR="00DC7CEE" w:rsidRPr="00682823" w:rsidRDefault="00DC7CE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82823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ความเสี่ยงด้านสภาพคล่อง</w:t>
      </w:r>
    </w:p>
    <w:p w14:paraId="028CCD52" w14:textId="77777777" w:rsidR="00DC7CEE" w:rsidRPr="00682823" w:rsidRDefault="00DC7CEE" w:rsidP="00682823">
      <w:pPr>
        <w:rPr>
          <w:rFonts w:ascii="Angsana New" w:hAnsi="Angsana New"/>
          <w:sz w:val="26"/>
          <w:szCs w:val="26"/>
        </w:rPr>
      </w:pPr>
    </w:p>
    <w:p w14:paraId="6EAD66D4" w14:textId="77777777" w:rsidR="00DC7CEE" w:rsidRPr="00682823" w:rsidRDefault="00DC7CE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 จากการประเมินฐานะทางการเงินและผลการดำเนินงานของกลุ่มบริษัทยูนิค 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ข้อมูลเหล่านี้ชี้ให้เห็นว่า</w:t>
      </w:r>
      <w:r w:rsidR="007C5170" w:rsidRPr="00682823">
        <w:rPr>
          <w:rFonts w:ascii="Angsana New" w:hAnsi="Angsana New"/>
          <w:sz w:val="26"/>
          <w:szCs w:val="26"/>
          <w:cs/>
        </w:rPr>
        <w:t>กลุ่ม</w:t>
      </w:r>
      <w:r w:rsidRPr="00682823">
        <w:rPr>
          <w:rFonts w:ascii="Angsana New" w:hAnsi="Angsana New"/>
          <w:sz w:val="26"/>
          <w:szCs w:val="26"/>
          <w:cs/>
        </w:rPr>
        <w:t>บริษัท</w:t>
      </w:r>
      <w:r w:rsidR="00406096" w:rsidRPr="00682823">
        <w:rPr>
          <w:rFonts w:ascii="Angsana New" w:hAnsi="Angsana New"/>
          <w:sz w:val="26"/>
          <w:szCs w:val="26"/>
        </w:rPr>
        <w:t xml:space="preserve">      </w:t>
      </w:r>
      <w:r w:rsidR="007C5170" w:rsidRPr="00682823">
        <w:rPr>
          <w:rFonts w:ascii="Angsana New" w:hAnsi="Angsana New"/>
          <w:sz w:val="26"/>
          <w:szCs w:val="26"/>
          <w:cs/>
        </w:rPr>
        <w:t>ยูนิค</w:t>
      </w:r>
      <w:r w:rsidRPr="00682823">
        <w:rPr>
          <w:rFonts w:ascii="Angsana New" w:hAnsi="Angsana New"/>
          <w:sz w:val="26"/>
          <w:szCs w:val="26"/>
          <w:cs/>
        </w:rPr>
        <w:t>ไม่มีปัญหาความเสี่ยงด้านสภาพคล่อง</w:t>
      </w:r>
      <w:r w:rsidRPr="00682823">
        <w:rPr>
          <w:rFonts w:ascii="Angsana New" w:hAnsi="Angsana New"/>
          <w:sz w:val="26"/>
          <w:szCs w:val="26"/>
        </w:rPr>
        <w:t xml:space="preserve"> </w:t>
      </w:r>
    </w:p>
    <w:p w14:paraId="0D4EBB06" w14:textId="77777777" w:rsidR="007219F1" w:rsidRPr="00682823" w:rsidRDefault="007219F1" w:rsidP="00682823">
      <w:pPr>
        <w:rPr>
          <w:rFonts w:ascii="Angsana New" w:hAnsi="Angsana New"/>
          <w:sz w:val="26"/>
          <w:szCs w:val="26"/>
        </w:rPr>
      </w:pPr>
    </w:p>
    <w:p w14:paraId="0A0E7954" w14:textId="6CE47D4D" w:rsidR="00E042DF" w:rsidRPr="00682823" w:rsidRDefault="00E042D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82823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68515086" w14:textId="77777777" w:rsidR="00E042DF" w:rsidRPr="00682823" w:rsidRDefault="00E042D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128B09B0" w14:textId="77777777" w:rsidR="00E042DF" w:rsidRPr="00682823" w:rsidRDefault="00E042D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ลุ่มบริษัทยูนิคมีรายการค้าที่เป็นเงินตราต่างประเทศซึ่งก่อให้เกิดความเสี่ยงจากการเปลี่ยนแปลงของอัตราแลกเปลี่ยนเงินตราต่างประเทศ    ดังนั้นผู้บริหารจึงพิจารณาทำสัญญาซื้อขายเงินตราต่างประเทศล่วงหน้าเพื่อลดความเสี่ยงนี้เป็นครั้งคราวตามความเหมาะสม</w:t>
      </w:r>
    </w:p>
    <w:p w14:paraId="4DB01542" w14:textId="664AB93F" w:rsidR="002856E4" w:rsidRPr="00682823" w:rsidRDefault="002856E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30153602" w14:textId="0DFD68F4" w:rsidR="00E042DF" w:rsidRPr="00682823" w:rsidRDefault="00E042D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82823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38C5CA90" w14:textId="77777777" w:rsidR="00E042DF" w:rsidRPr="00682823" w:rsidRDefault="00E042D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16F8B601" w14:textId="6D93FF71" w:rsidR="00E042DF" w:rsidRPr="00682823" w:rsidRDefault="00E042D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ความเสี่ยงด้านการให้สินเชื่อเกิดจากการที่คู่สัญญาไม่สามารถหรือไม่ประสงค์จะปฏิบัติตามข้อตกลงที่ให้ไว้กับกลุ่มบริษัทยูนิค </w:t>
      </w:r>
      <w:r w:rsidR="00BA12A4" w:rsidRPr="00682823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="00BD7EEB" w:rsidRPr="00682823">
        <w:rPr>
          <w:rFonts w:ascii="Angsana New" w:hAnsi="Angsana New"/>
          <w:sz w:val="26"/>
          <w:szCs w:val="26"/>
          <w:cs/>
          <w:lang w:val="th-TH"/>
        </w:rPr>
        <w:t xml:space="preserve">   </w:t>
      </w:r>
      <w:r w:rsidRPr="00682823">
        <w:rPr>
          <w:rFonts w:ascii="Angsana New" w:hAnsi="Angsana New"/>
          <w:sz w:val="26"/>
          <w:szCs w:val="26"/>
          <w:cs/>
          <w:lang w:val="th-TH"/>
        </w:rPr>
        <w:t>ยูนิคได้มีนโยบายในการป้องกันความเสี่ยงนี้โดยการวิเคราะห์ฐานะทางการเงินของคู่ค้า</w:t>
      </w:r>
    </w:p>
    <w:p w14:paraId="61BB7F85" w14:textId="77777777" w:rsidR="0079329A" w:rsidRPr="00682823" w:rsidRDefault="0079329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AF76AA7" w14:textId="4784DEA9" w:rsidR="00E042DF" w:rsidRPr="00682823" w:rsidRDefault="00E042D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ราคาตามบัญชีของลูกหนี้ที่บันทึกในงบฐานะการเงิน</w:t>
      </w:r>
      <w:r w:rsidR="00CC0394" w:rsidRPr="00682823">
        <w:rPr>
          <w:rFonts w:ascii="Angsana New" w:hAnsi="Angsana New"/>
          <w:sz w:val="26"/>
          <w:szCs w:val="26"/>
          <w:cs/>
          <w:lang w:val="th-TH"/>
        </w:rPr>
        <w:t>เฉพาะกิจการ</w:t>
      </w:r>
      <w:r w:rsidRPr="00682823">
        <w:rPr>
          <w:rFonts w:ascii="Angsana New" w:hAnsi="Angsana New"/>
          <w:sz w:val="26"/>
          <w:szCs w:val="26"/>
          <w:cs/>
          <w:lang w:val="th-TH"/>
        </w:rPr>
        <w:t>และงบฐานะการเงินรว</w:t>
      </w:r>
      <w:r w:rsidR="00B2280D" w:rsidRPr="00682823">
        <w:rPr>
          <w:rFonts w:ascii="Angsana New" w:hAnsi="Angsana New"/>
          <w:sz w:val="26"/>
          <w:szCs w:val="26"/>
          <w:cs/>
          <w:lang w:val="th-TH"/>
        </w:rPr>
        <w:t>มสุทธิจากค่าเผื่อ</w:t>
      </w:r>
      <w:r w:rsidR="00C3778F" w:rsidRPr="00682823">
        <w:rPr>
          <w:rFonts w:ascii="Angsana New" w:eastAsia="Cordia New" w:hAnsi="Angsana New"/>
          <w:sz w:val="26"/>
          <w:szCs w:val="26"/>
          <w:cs/>
        </w:rPr>
        <w:t xml:space="preserve">ผลขาดทุนด้านเครดิตที่คาดว่าจะเกิดขึ้น </w:t>
      </w:r>
      <w:r w:rsidR="002510C8" w:rsidRPr="00682823">
        <w:rPr>
          <w:rFonts w:ascii="Angsana New" w:hAnsi="Angsana New"/>
          <w:sz w:val="26"/>
          <w:szCs w:val="26"/>
          <w:cs/>
          <w:lang w:val="th-TH"/>
        </w:rPr>
        <w:t xml:space="preserve">(ถ้ามี) </w:t>
      </w:r>
      <w:r w:rsidRPr="00682823">
        <w:rPr>
          <w:rFonts w:ascii="Angsana New" w:hAnsi="Angsana New"/>
          <w:sz w:val="26"/>
          <w:szCs w:val="26"/>
          <w:cs/>
          <w:lang w:val="th-TH"/>
        </w:rPr>
        <w:t>เป็นมูลค่าสูงสุดที่เกิดจากความเสี่ยงทางด้านสินเชื่อ</w:t>
      </w:r>
    </w:p>
    <w:p w14:paraId="10C36D99" w14:textId="77777777" w:rsidR="00BD7EEB" w:rsidRPr="00682823" w:rsidRDefault="00BD7EE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5F6CCB69" w14:textId="77777777" w:rsidR="00E640F5" w:rsidRPr="00682823" w:rsidRDefault="00E640F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82823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345053C2" w14:textId="6FEC830F" w:rsidR="00E042DF" w:rsidRPr="00682823" w:rsidRDefault="00E042D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82823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ความเสี่ยงจากอัตราดอกเบี้ย</w:t>
      </w:r>
    </w:p>
    <w:p w14:paraId="08AA16C4" w14:textId="77777777" w:rsidR="00E042DF" w:rsidRPr="00682823" w:rsidRDefault="00E042D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0381627" w14:textId="0A375477" w:rsidR="007219F1" w:rsidRPr="00682823" w:rsidRDefault="007219F1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กลุ่มบริษัท</w:t>
      </w:r>
      <w:r w:rsidR="00221D54" w:rsidRPr="00682823">
        <w:rPr>
          <w:rFonts w:ascii="Angsana New" w:hAnsi="Angsana New"/>
          <w:sz w:val="26"/>
          <w:szCs w:val="26"/>
          <w:cs/>
        </w:rPr>
        <w:t>ยูนิค</w:t>
      </w:r>
      <w:r w:rsidRPr="00682823">
        <w:rPr>
          <w:rFonts w:ascii="Angsana New" w:hAnsi="Angsana New"/>
          <w:sz w:val="26"/>
          <w:szCs w:val="26"/>
          <w:cs/>
        </w:rPr>
        <w:t>ทั้งในปัจจุบันและอนาคต กลุ่มบริษัท</w:t>
      </w:r>
      <w:r w:rsidR="00221D54" w:rsidRPr="00682823">
        <w:rPr>
          <w:rFonts w:ascii="Angsana New" w:hAnsi="Angsana New"/>
          <w:sz w:val="26"/>
          <w:szCs w:val="26"/>
          <w:cs/>
        </w:rPr>
        <w:t>ยูนิค</w:t>
      </w:r>
      <w:r w:rsidRPr="00682823">
        <w:rPr>
          <w:rFonts w:ascii="Angsana New" w:hAnsi="Angsana New"/>
          <w:sz w:val="26"/>
          <w:szCs w:val="26"/>
          <w:cs/>
        </w:rPr>
        <w:t>มีความเสี่ยงจากอัตราดอกเบี้ยอันเกี่ยวเนื่องกับเงินฝากสถาบันการเงินและเงินกู้ยืมระยะสั้นและระยะยาว</w:t>
      </w:r>
      <w:r w:rsidR="009F4519" w:rsidRPr="00682823">
        <w:rPr>
          <w:rFonts w:ascii="Angsana New" w:hAnsi="Angsana New"/>
          <w:sz w:val="26"/>
          <w:szCs w:val="26"/>
        </w:rPr>
        <w:t xml:space="preserve">  </w:t>
      </w:r>
      <w:r w:rsidR="009F4519" w:rsidRPr="00682823">
        <w:rPr>
          <w:rFonts w:ascii="Angsana New" w:hAnsi="Angsana New"/>
          <w:sz w:val="26"/>
          <w:szCs w:val="26"/>
          <w:cs/>
        </w:rPr>
        <w:t>หุ้นกู้</w:t>
      </w:r>
      <w:r w:rsidRPr="00682823">
        <w:rPr>
          <w:rFonts w:ascii="Angsana New" w:hAnsi="Angsana New"/>
          <w:sz w:val="26"/>
          <w:szCs w:val="26"/>
          <w:cs/>
        </w:rPr>
        <w:t>และหนี้สิน</w:t>
      </w:r>
      <w:r w:rsidR="00435D08" w:rsidRPr="00682823">
        <w:rPr>
          <w:rFonts w:ascii="Angsana New" w:hAnsi="Angsana New"/>
          <w:sz w:val="26"/>
          <w:szCs w:val="26"/>
          <w:cs/>
        </w:rPr>
        <w:t>ตาม</w:t>
      </w:r>
      <w:r w:rsidRPr="00682823">
        <w:rPr>
          <w:rFonts w:ascii="Angsana New" w:hAnsi="Angsana New"/>
          <w:sz w:val="26"/>
          <w:szCs w:val="26"/>
          <w:cs/>
        </w:rPr>
        <w:t xml:space="preserve">สัญญาเช่า </w:t>
      </w:r>
    </w:p>
    <w:p w14:paraId="02B68B72" w14:textId="77777777" w:rsidR="007219F1" w:rsidRPr="00682823" w:rsidRDefault="007219F1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0104D83" w14:textId="77777777" w:rsidR="007219F1" w:rsidRPr="00682823" w:rsidRDefault="007219F1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</w:t>
      </w:r>
      <w:r w:rsidR="00221D54" w:rsidRPr="00682823">
        <w:rPr>
          <w:rFonts w:ascii="Angsana New" w:hAnsi="Angsana New"/>
          <w:sz w:val="26"/>
          <w:szCs w:val="26"/>
          <w:cs/>
        </w:rPr>
        <w:t>กลุ่ม</w:t>
      </w:r>
      <w:r w:rsidRPr="00682823">
        <w:rPr>
          <w:rFonts w:ascii="Angsana New" w:hAnsi="Angsana New"/>
          <w:sz w:val="26"/>
          <w:szCs w:val="26"/>
          <w:cs/>
        </w:rPr>
        <w:t>บริษัท</w:t>
      </w:r>
      <w:r w:rsidR="00221D54" w:rsidRPr="00682823">
        <w:rPr>
          <w:rFonts w:ascii="Angsana New" w:hAnsi="Angsana New"/>
          <w:sz w:val="26"/>
          <w:szCs w:val="26"/>
          <w:cs/>
        </w:rPr>
        <w:t>ยูนิค</w:t>
      </w:r>
      <w:r w:rsidRPr="00682823">
        <w:rPr>
          <w:rFonts w:ascii="Angsana New" w:hAnsi="Angsana New"/>
          <w:sz w:val="26"/>
          <w:szCs w:val="26"/>
          <w:cs/>
        </w:rPr>
        <w:t>จึงไม่ได้ทำสัญญาเพื่อป้องกันความเสี่ยงดังกล่าว</w:t>
      </w:r>
    </w:p>
    <w:p w14:paraId="7C7A6C2C" w14:textId="77777777" w:rsidR="00F60AB1" w:rsidRPr="00682823" w:rsidRDefault="00F60AB1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7F94CCE1" w14:textId="5BB199B9" w:rsidR="00E042DF" w:rsidRPr="00682823" w:rsidRDefault="00E042D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682823">
        <w:rPr>
          <w:rFonts w:ascii="Angsana New" w:hAnsi="Angsana New"/>
          <w:sz w:val="26"/>
          <w:szCs w:val="26"/>
        </w:rPr>
        <w:t>31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0CFB8328" w14:textId="77777777" w:rsidR="00C42435" w:rsidRPr="00682823" w:rsidRDefault="00C4243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-72" w:type="dxa"/>
        <w:tblLook w:val="00A0" w:firstRow="1" w:lastRow="0" w:firstColumn="1" w:lastColumn="0" w:noHBand="0" w:noVBand="0"/>
      </w:tblPr>
      <w:tblGrid>
        <w:gridCol w:w="2833"/>
        <w:gridCol w:w="791"/>
        <w:gridCol w:w="881"/>
        <w:gridCol w:w="870"/>
        <w:gridCol w:w="7"/>
        <w:gridCol w:w="950"/>
        <w:gridCol w:w="967"/>
        <w:gridCol w:w="929"/>
        <w:gridCol w:w="1468"/>
        <w:gridCol w:w="6"/>
      </w:tblGrid>
      <w:tr w:rsidR="00C42435" w:rsidRPr="00682823" w14:paraId="7DBD3DFB" w14:textId="77777777" w:rsidTr="001A590E">
        <w:trPr>
          <w:gridAfter w:val="1"/>
          <w:wAfter w:w="6" w:type="dxa"/>
        </w:trPr>
        <w:tc>
          <w:tcPr>
            <w:tcW w:w="2833" w:type="dxa"/>
          </w:tcPr>
          <w:p w14:paraId="142D9F43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  <w:vAlign w:val="bottom"/>
          </w:tcPr>
          <w:p w14:paraId="35437CB2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</w:t>
            </w:r>
          </w:p>
        </w:tc>
        <w:tc>
          <w:tcPr>
            <w:tcW w:w="1468" w:type="dxa"/>
          </w:tcPr>
          <w:p w14:paraId="79138AB5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42435" w:rsidRPr="00682823" w14:paraId="34132E9C" w14:textId="77777777" w:rsidTr="001A590E">
        <w:trPr>
          <w:gridAfter w:val="1"/>
          <w:wAfter w:w="6" w:type="dxa"/>
        </w:trPr>
        <w:tc>
          <w:tcPr>
            <w:tcW w:w="2833" w:type="dxa"/>
          </w:tcPr>
          <w:p w14:paraId="5FFFCCAE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  <w:vAlign w:val="bottom"/>
          </w:tcPr>
          <w:p w14:paraId="735C0AD8" w14:textId="7E0C0775" w:rsidR="00C42435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2567</w:t>
            </w:r>
            <w:r w:rsidR="00C42435" w:rsidRPr="0068282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42435" w:rsidRPr="00682823">
              <w:rPr>
                <w:rFonts w:ascii="Angsana New" w:hAnsi="Angsana New"/>
                <w:sz w:val="22"/>
                <w:szCs w:val="22"/>
              </w:rPr>
              <w:t>(</w:t>
            </w:r>
            <w:r w:rsidR="00C42435" w:rsidRPr="0068282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="00C42435" w:rsidRPr="0068282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68" w:type="dxa"/>
          </w:tcPr>
          <w:p w14:paraId="2D19064B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42435" w:rsidRPr="00682823" w14:paraId="2C77FD5B" w14:textId="77777777" w:rsidTr="001A590E">
        <w:trPr>
          <w:gridAfter w:val="1"/>
          <w:wAfter w:w="6" w:type="dxa"/>
        </w:trPr>
        <w:tc>
          <w:tcPr>
            <w:tcW w:w="2833" w:type="dxa"/>
          </w:tcPr>
          <w:p w14:paraId="5EEFD576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CF1F3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</w:tcPr>
          <w:p w14:paraId="043AC834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5E1F2CF5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6D0CAA70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19F3790F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2435" w:rsidRPr="00682823" w14:paraId="4A7A1E36" w14:textId="77777777" w:rsidTr="001A590E">
        <w:trPr>
          <w:gridAfter w:val="1"/>
          <w:wAfter w:w="6" w:type="dxa"/>
        </w:trPr>
        <w:tc>
          <w:tcPr>
            <w:tcW w:w="2833" w:type="dxa"/>
          </w:tcPr>
          <w:p w14:paraId="123F5BC9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23B0EBB0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54E8538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0599DB8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69" w:right="-15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490476A8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B48EA91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14:paraId="475B86DB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1D5152A8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3DCBB5D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60CD1CD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7" w:type="dxa"/>
            <w:gridSpan w:val="2"/>
          </w:tcPr>
          <w:p w14:paraId="44D97858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65EA9DC2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74B31ADA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14:paraId="161A154F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1B031C6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5F7223A3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อัตราดอกเบี้ย</w:t>
            </w:r>
          </w:p>
        </w:tc>
        <w:tc>
          <w:tcPr>
            <w:tcW w:w="929" w:type="dxa"/>
          </w:tcPr>
          <w:p w14:paraId="38CE1296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ABE453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1632A34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รวม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</w:t>
            </w:r>
          </w:p>
        </w:tc>
        <w:tc>
          <w:tcPr>
            <w:tcW w:w="1468" w:type="dxa"/>
          </w:tcPr>
          <w:p w14:paraId="3456F5DE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07230B7C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ที่แท้จริง </w:t>
            </w:r>
          </w:p>
          <w:p w14:paraId="667C529C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(ร้อยละต่อปี)</w:t>
            </w:r>
          </w:p>
        </w:tc>
      </w:tr>
      <w:tr w:rsidR="00C42435" w:rsidRPr="00682823" w14:paraId="30D5910E" w14:textId="77777777" w:rsidTr="001A590E">
        <w:trPr>
          <w:gridAfter w:val="1"/>
          <w:wAfter w:w="6" w:type="dxa"/>
        </w:trPr>
        <w:tc>
          <w:tcPr>
            <w:tcW w:w="2833" w:type="dxa"/>
          </w:tcPr>
          <w:p w14:paraId="49E5DAE7" w14:textId="77777777" w:rsidR="00C42435" w:rsidRPr="00682823" w:rsidRDefault="00C42435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91" w:type="dxa"/>
          </w:tcPr>
          <w:p w14:paraId="120BAF3B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654E1FB5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1234237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2"/>
          </w:tcPr>
          <w:p w14:paraId="40AFFB31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3A445E05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6BD7B53D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4D50D3AE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6A46" w:rsidRPr="00682823" w14:paraId="07466403" w14:textId="77777777" w:rsidTr="001A590E">
        <w:trPr>
          <w:gridAfter w:val="1"/>
          <w:wAfter w:w="6" w:type="dxa"/>
        </w:trPr>
        <w:tc>
          <w:tcPr>
            <w:tcW w:w="2833" w:type="dxa"/>
          </w:tcPr>
          <w:p w14:paraId="0C2A8D92" w14:textId="77777777" w:rsidR="00FE6A46" w:rsidRPr="00682823" w:rsidRDefault="00FE6A46" w:rsidP="00682823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91" w:type="dxa"/>
          </w:tcPr>
          <w:p w14:paraId="5785D874" w14:textId="60379F58" w:rsidR="00FE6A46" w:rsidRPr="00682823" w:rsidRDefault="00B967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4,574</w:t>
            </w:r>
          </w:p>
        </w:tc>
        <w:tc>
          <w:tcPr>
            <w:tcW w:w="881" w:type="dxa"/>
          </w:tcPr>
          <w:p w14:paraId="44CDBFBE" w14:textId="13E5504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2441C18E" w14:textId="5F455EE0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09AB1CC9" w14:textId="754E8847" w:rsidR="00FE6A46" w:rsidRPr="00682823" w:rsidRDefault="00B967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1,803,953</w:t>
            </w:r>
          </w:p>
        </w:tc>
        <w:tc>
          <w:tcPr>
            <w:tcW w:w="967" w:type="dxa"/>
          </w:tcPr>
          <w:p w14:paraId="047C0757" w14:textId="6C5E8DC7" w:rsidR="00FE6A46" w:rsidRPr="00682823" w:rsidRDefault="00B967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24,941</w:t>
            </w:r>
          </w:p>
        </w:tc>
        <w:tc>
          <w:tcPr>
            <w:tcW w:w="929" w:type="dxa"/>
          </w:tcPr>
          <w:p w14:paraId="2532508D" w14:textId="2B318091" w:rsidR="00FE6A46" w:rsidRPr="00682823" w:rsidRDefault="00B967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1,833,468</w:t>
            </w:r>
          </w:p>
        </w:tc>
        <w:tc>
          <w:tcPr>
            <w:tcW w:w="1468" w:type="dxa"/>
          </w:tcPr>
          <w:p w14:paraId="1648F0B1" w14:textId="0E65D74A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0.150 - 0.800</w:t>
            </w:r>
          </w:p>
        </w:tc>
      </w:tr>
      <w:tr w:rsidR="00FE6A46" w:rsidRPr="00682823" w14:paraId="53C93A60" w14:textId="77777777" w:rsidTr="001A590E">
        <w:trPr>
          <w:gridAfter w:val="1"/>
          <w:wAfter w:w="6" w:type="dxa"/>
        </w:trPr>
        <w:tc>
          <w:tcPr>
            <w:tcW w:w="2833" w:type="dxa"/>
          </w:tcPr>
          <w:p w14:paraId="327772ED" w14:textId="77777777" w:rsidR="00FE6A46" w:rsidRPr="00682823" w:rsidRDefault="00FE6A46" w:rsidP="00682823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791" w:type="dxa"/>
          </w:tcPr>
          <w:p w14:paraId="2B80AB8A" w14:textId="2DB1BC4B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27,993</w:t>
            </w:r>
          </w:p>
        </w:tc>
        <w:tc>
          <w:tcPr>
            <w:tcW w:w="881" w:type="dxa"/>
          </w:tcPr>
          <w:p w14:paraId="0241A4E1" w14:textId="62E0BCAC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2B5EF3C0" w14:textId="07D44EB0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74B9E670" w14:textId="76DB6BCF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1ACA57CB" w14:textId="5AC3D50A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9" w:type="dxa"/>
          </w:tcPr>
          <w:p w14:paraId="5F96B905" w14:textId="25D0CFC1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27,993</w:t>
            </w:r>
          </w:p>
        </w:tc>
        <w:tc>
          <w:tcPr>
            <w:tcW w:w="1468" w:type="dxa"/>
          </w:tcPr>
          <w:p w14:paraId="3444F073" w14:textId="56BEE0E6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0.800</w:t>
            </w:r>
          </w:p>
        </w:tc>
      </w:tr>
      <w:tr w:rsidR="00147C3A" w:rsidRPr="00682823" w14:paraId="783B5396" w14:textId="77777777" w:rsidTr="001A590E">
        <w:trPr>
          <w:gridAfter w:val="1"/>
          <w:wAfter w:w="6" w:type="dxa"/>
        </w:trPr>
        <w:tc>
          <w:tcPr>
            <w:tcW w:w="2833" w:type="dxa"/>
          </w:tcPr>
          <w:p w14:paraId="69D16378" w14:textId="77777777" w:rsidR="00147C3A" w:rsidRPr="00682823" w:rsidRDefault="00147C3A" w:rsidP="00682823">
            <w:pPr>
              <w:tabs>
                <w:tab w:val="clear" w:pos="2580"/>
                <w:tab w:val="left" w:pos="2394"/>
              </w:tabs>
              <w:ind w:left="240" w:right="-137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  <w:r w:rsidRPr="0068282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282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91" w:type="dxa"/>
          </w:tcPr>
          <w:p w14:paraId="20E1D055" w14:textId="289D0781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12020946" w14:textId="2B3595BD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732A8556" w14:textId="41BE3E24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414A3C50" w14:textId="3A62B3AF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57F89D81" w14:textId="6591FC0D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4,554,789</w:t>
            </w:r>
          </w:p>
        </w:tc>
        <w:tc>
          <w:tcPr>
            <w:tcW w:w="929" w:type="dxa"/>
          </w:tcPr>
          <w:p w14:paraId="77BF52E6" w14:textId="70B9A7AD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4,554,789</w:t>
            </w:r>
          </w:p>
        </w:tc>
        <w:tc>
          <w:tcPr>
            <w:tcW w:w="1468" w:type="dxa"/>
          </w:tcPr>
          <w:p w14:paraId="01DC371F" w14:textId="5723E487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47C3A" w:rsidRPr="00682823" w14:paraId="1FD1E354" w14:textId="77777777" w:rsidTr="001A590E">
        <w:trPr>
          <w:gridAfter w:val="1"/>
          <w:wAfter w:w="6" w:type="dxa"/>
        </w:trPr>
        <w:tc>
          <w:tcPr>
            <w:tcW w:w="2833" w:type="dxa"/>
          </w:tcPr>
          <w:p w14:paraId="17028B99" w14:textId="77777777" w:rsidR="00147C3A" w:rsidRPr="00682823" w:rsidRDefault="00147C3A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เงินจ่ายล่วงหน้าแก่ผู้รับเหมา - สุทธิ</w:t>
            </w:r>
          </w:p>
        </w:tc>
        <w:tc>
          <w:tcPr>
            <w:tcW w:w="791" w:type="dxa"/>
          </w:tcPr>
          <w:p w14:paraId="57B21890" w14:textId="7F139DA0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66653E0D" w14:textId="2E93008E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550A6E95" w14:textId="5889241F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0C413F9F" w14:textId="203B9F9E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3E32630B" w14:textId="2C7F5DA9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243,855</w:t>
            </w:r>
          </w:p>
        </w:tc>
        <w:tc>
          <w:tcPr>
            <w:tcW w:w="929" w:type="dxa"/>
          </w:tcPr>
          <w:p w14:paraId="2E0E8440" w14:textId="01415F56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243,855</w:t>
            </w:r>
          </w:p>
        </w:tc>
        <w:tc>
          <w:tcPr>
            <w:tcW w:w="1468" w:type="dxa"/>
          </w:tcPr>
          <w:p w14:paraId="7DF44A43" w14:textId="1703000A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47C3A" w:rsidRPr="00682823" w14:paraId="26AF1E13" w14:textId="77777777" w:rsidTr="001A590E">
        <w:trPr>
          <w:gridAfter w:val="1"/>
          <w:wAfter w:w="6" w:type="dxa"/>
        </w:trPr>
        <w:tc>
          <w:tcPr>
            <w:tcW w:w="2833" w:type="dxa"/>
          </w:tcPr>
          <w:p w14:paraId="520AD213" w14:textId="371F7804" w:rsidR="00147C3A" w:rsidRPr="00682823" w:rsidRDefault="00147C3A" w:rsidP="00682823">
            <w:pPr>
              <w:ind w:left="240" w:right="-10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791" w:type="dxa"/>
          </w:tcPr>
          <w:p w14:paraId="042A0477" w14:textId="1F79BCF9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5AF9E960" w14:textId="1C535B8D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407ADECB" w14:textId="44EBE173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44C1E032" w14:textId="2834DF95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5CC2BED2" w14:textId="694E126C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671,20</w:t>
            </w:r>
            <w:r w:rsidR="000C35DE" w:rsidRPr="0068282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29" w:type="dxa"/>
          </w:tcPr>
          <w:p w14:paraId="361F6444" w14:textId="05BE581A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671,20</w:t>
            </w:r>
            <w:r w:rsidR="000C35DE" w:rsidRPr="0068282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68" w:type="dxa"/>
          </w:tcPr>
          <w:p w14:paraId="6D5666B5" w14:textId="69252FCF" w:rsidR="00147C3A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6A46" w:rsidRPr="00682823" w14:paraId="798FCE50" w14:textId="77777777" w:rsidTr="001A590E">
        <w:trPr>
          <w:gridAfter w:val="1"/>
          <w:wAfter w:w="6" w:type="dxa"/>
        </w:trPr>
        <w:tc>
          <w:tcPr>
            <w:tcW w:w="2833" w:type="dxa"/>
          </w:tcPr>
          <w:p w14:paraId="27217D2B" w14:textId="77777777" w:rsidR="00FE6A46" w:rsidRPr="00682823" w:rsidRDefault="00FE6A46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เงินลงทุนในเงินฝากสถาบันการเงินที่มี</w:t>
            </w:r>
          </w:p>
        </w:tc>
        <w:tc>
          <w:tcPr>
            <w:tcW w:w="791" w:type="dxa"/>
          </w:tcPr>
          <w:p w14:paraId="4ACBB249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0383884B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8105CB1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2"/>
          </w:tcPr>
          <w:p w14:paraId="56C0DC06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3FC5B755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1F1719F6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544BC34A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6A46" w:rsidRPr="00682823" w14:paraId="79B6B2DF" w14:textId="77777777" w:rsidTr="001A590E">
        <w:trPr>
          <w:gridAfter w:val="1"/>
          <w:wAfter w:w="6" w:type="dxa"/>
        </w:trPr>
        <w:tc>
          <w:tcPr>
            <w:tcW w:w="2833" w:type="dxa"/>
          </w:tcPr>
          <w:p w14:paraId="1CEACA80" w14:textId="77777777" w:rsidR="00FE6A46" w:rsidRPr="00682823" w:rsidRDefault="00FE6A46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ข้อจำกัดในการใช้</w:t>
            </w:r>
          </w:p>
        </w:tc>
        <w:tc>
          <w:tcPr>
            <w:tcW w:w="791" w:type="dxa"/>
          </w:tcPr>
          <w:p w14:paraId="766758A7" w14:textId="2A40919E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>1,325,353</w:t>
            </w:r>
          </w:p>
        </w:tc>
        <w:tc>
          <w:tcPr>
            <w:tcW w:w="881" w:type="dxa"/>
          </w:tcPr>
          <w:p w14:paraId="75C0FBCC" w14:textId="0537D466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70" w:type="dxa"/>
          </w:tcPr>
          <w:p w14:paraId="0788A824" w14:textId="1AADD4D2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gridSpan w:val="2"/>
          </w:tcPr>
          <w:p w14:paraId="20A71744" w14:textId="7BBCCDB3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</w:tcPr>
          <w:p w14:paraId="4534494B" w14:textId="60557B1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</w:tcPr>
          <w:p w14:paraId="01ECA7EE" w14:textId="73852050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>1,325,353</w:t>
            </w:r>
          </w:p>
        </w:tc>
        <w:tc>
          <w:tcPr>
            <w:tcW w:w="1468" w:type="dxa"/>
          </w:tcPr>
          <w:p w14:paraId="6EF2F53A" w14:textId="4E19F3C5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0.400 - 1.225</w:t>
            </w:r>
          </w:p>
        </w:tc>
      </w:tr>
      <w:tr w:rsidR="00FE6A46" w:rsidRPr="00682823" w14:paraId="1A9D83EC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90F11" w14:textId="77777777" w:rsidR="00FE6A46" w:rsidRPr="00682823" w:rsidRDefault="00FE6A46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DC3FB56" w14:textId="26BBEA55" w:rsidR="00FE6A46" w:rsidRPr="00682823" w:rsidRDefault="00B967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1,357,920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28DC4F9" w14:textId="603D15B2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3CA36D0" w14:textId="2276390A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57F70" w14:textId="3F51F3D8" w:rsidR="00FE6A46" w:rsidRPr="00682823" w:rsidRDefault="00B967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1,803,953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B16CD2C" w14:textId="17358ACA" w:rsidR="00FE6A46" w:rsidRPr="00682823" w:rsidRDefault="00147C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5,494,79</w:t>
            </w:r>
            <w:r w:rsidR="000C35DE" w:rsidRPr="00682823">
              <w:rPr>
                <w:rFonts w:ascii="Angsana New" w:hAnsi="Angsana New"/>
                <w:sz w:val="22"/>
                <w:szCs w:val="22"/>
                <w:u w:val="double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4C9D086" w14:textId="13149E1C" w:rsidR="00FE6A46" w:rsidRPr="00682823" w:rsidRDefault="00B967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8,656,66</w:t>
            </w:r>
            <w:r w:rsidR="000C35DE" w:rsidRPr="00682823">
              <w:rPr>
                <w:rFonts w:ascii="Angsana New" w:hAnsi="Angsana New"/>
                <w:sz w:val="22"/>
                <w:szCs w:val="22"/>
                <w:u w:val="double"/>
              </w:rPr>
              <w:t>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D517FB7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6A46" w:rsidRPr="00682823" w14:paraId="2355FEA3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AB28D" w14:textId="77777777" w:rsidR="00FE6A46" w:rsidRPr="00682823" w:rsidRDefault="00FE6A46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C009F72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EF19230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481F0A2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975B4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8256815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E16EAD5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03BDB39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6A46" w:rsidRPr="00682823" w14:paraId="7EC79664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8064" w14:textId="77777777" w:rsidR="00FE6A46" w:rsidRPr="00682823" w:rsidRDefault="00FE6A46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br w:type="page"/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หนี้สินทางการเงิน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B48599D" w14:textId="77777777" w:rsidR="00FE6A46" w:rsidRPr="00682823" w:rsidRDefault="00FE6A46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1A2BB58" w14:textId="77777777" w:rsidR="00FE6A46" w:rsidRPr="00682823" w:rsidRDefault="00FE6A46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9FA9B" w14:textId="77777777" w:rsidR="00FE6A46" w:rsidRPr="00682823" w:rsidRDefault="00FE6A46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30FEBC5" w14:textId="77777777" w:rsidR="00FE6A46" w:rsidRPr="00682823" w:rsidRDefault="00FE6A46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4D4A7C7" w14:textId="77777777" w:rsidR="00FE6A46" w:rsidRPr="00682823" w:rsidRDefault="00FE6A46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D355482" w14:textId="77777777" w:rsidR="00FE6A46" w:rsidRPr="00682823" w:rsidRDefault="00FE6A46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7E98C" w14:textId="77777777" w:rsidR="00FE6A46" w:rsidRPr="00682823" w:rsidRDefault="00FE6A46" w:rsidP="00682823">
            <w:pPr>
              <w:tabs>
                <w:tab w:val="clear" w:pos="227"/>
                <w:tab w:val="left" w:pos="240"/>
                <w:tab w:val="left" w:pos="5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6A46" w:rsidRPr="00682823" w14:paraId="529EA015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1882B" w14:textId="77777777" w:rsidR="00FE6A46" w:rsidRPr="00682823" w:rsidRDefault="00FE6A46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เงินเบิกเกินบัญชีและเงินกู้ยืมระยะสั้นจาก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C31AD9D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8DE51A0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E4F0E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85B7D17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8DAAD41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8355E8B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8E2B8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6140" w:rsidRPr="00682823" w14:paraId="6555A528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02D68" w14:textId="77777777" w:rsidR="00406140" w:rsidRPr="00682823" w:rsidRDefault="00406140" w:rsidP="00682823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C8AB836" w14:textId="73D6455A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15,358,466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0C9C9C1" w14:textId="01CEDEB3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DDEA9" w14:textId="1C36B39C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1E63C24D" w14:textId="0E2C9CAA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421D3B2" w14:textId="6F11E34E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0C337B1" w14:textId="6902A583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15,358,466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C6E05" w14:textId="3B028699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5.175 </w:t>
            </w:r>
            <w:r w:rsidR="00E640F5" w:rsidRPr="00682823">
              <w:rPr>
                <w:rFonts w:ascii="Angsana New" w:hAnsi="Angsana New"/>
                <w:sz w:val="22"/>
                <w:szCs w:val="22"/>
              </w:rPr>
              <w:t>-</w:t>
            </w:r>
            <w:r w:rsidRPr="0068282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640F5" w:rsidRPr="00682823">
              <w:rPr>
                <w:rFonts w:ascii="Angsana New" w:hAnsi="Angsana New"/>
                <w:sz w:val="22"/>
                <w:szCs w:val="22"/>
              </w:rPr>
              <w:t>7.270</w:t>
            </w:r>
          </w:p>
        </w:tc>
      </w:tr>
      <w:tr w:rsidR="00406140" w:rsidRPr="00682823" w14:paraId="2C8D41BF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21ADECBD" w14:textId="77777777" w:rsidR="00406140" w:rsidRPr="00682823" w:rsidRDefault="00406140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เจ้าหนี้การค้า เจ้าหนี้หมุนเวียนอื่นและ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85FD625" w14:textId="7777777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FA707DA" w14:textId="7777777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54229" w14:textId="7777777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0728046D" w14:textId="7777777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53E81CC" w14:textId="7777777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A062B6D" w14:textId="7777777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CD6E8" w14:textId="7777777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6EE4" w:rsidRPr="00682823" w14:paraId="09D367D7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42201075" w14:textId="77777777" w:rsidR="002D6EE4" w:rsidRPr="00682823" w:rsidRDefault="002D6EE4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ตั๋วเงินจ่าย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3242AB3" w14:textId="05715BC3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D86F8D4" w14:textId="68D9F060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4DB1F" w14:textId="0BE776FC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B5702B6" w14:textId="49CC486F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40FE0C7" w14:textId="00B5937D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5,</w:t>
            </w:r>
            <w:r w:rsidR="00CE3595" w:rsidRPr="00682823">
              <w:rPr>
                <w:rFonts w:ascii="Angsana New" w:hAnsi="Angsana New"/>
                <w:sz w:val="22"/>
                <w:szCs w:val="22"/>
              </w:rPr>
              <w:t>325,885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02EF1E8" w14:textId="09F0E5AD" w:rsidR="002D6EE4" w:rsidRPr="00682823" w:rsidRDefault="00CE359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5,325,885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3334B" w14:textId="56DBCC2D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D6EE4" w:rsidRPr="00682823" w14:paraId="78234D38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E43614D" w14:textId="77777777" w:rsidR="002D6EE4" w:rsidRPr="00682823" w:rsidRDefault="002D6EE4" w:rsidP="00682823">
            <w:pPr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9F8714F" w14:textId="1B74F2A8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B1FAF3A" w14:textId="708DCC9A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22181" w14:textId="0AEF2B48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61C3F1C" w14:textId="145C1C09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4ADE892" w14:textId="61170D03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18,742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EBFE2E2" w14:textId="6B88A841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18,742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FDAA1" w14:textId="4934BC81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D6EE4" w:rsidRPr="00682823" w14:paraId="0EF87825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D564B69" w14:textId="77777777" w:rsidR="002D6EE4" w:rsidRPr="00682823" w:rsidRDefault="002D6EE4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เงินรับล่วงหน้าจากลูกค้า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7297F4E6" w14:textId="497BD924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A9B2233" w14:textId="2F462201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BE81A" w14:textId="309357BB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788404A9" w14:textId="1F9972D5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BB3B1B7" w14:textId="4C5B1297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7,372,387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7B5B018" w14:textId="542D46E2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7,372,387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150E0" w14:textId="073078C2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D6EE4" w:rsidRPr="00682823" w14:paraId="3F50B73E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D25E3F4" w14:textId="77777777" w:rsidR="002D6EE4" w:rsidRPr="00682823" w:rsidRDefault="002D6EE4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เงินประกันผลงานจากผู้รับเหมา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1A6F08A" w14:textId="77B01BF9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C66C35C" w14:textId="3A2E073C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8978" w14:textId="12D8524E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1E3B3C2" w14:textId="0FDA3515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773FA5C" w14:textId="5CE51746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806,475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7586FF1" w14:textId="101CEE9C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806,475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B4633" w14:textId="6995606C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06140" w:rsidRPr="00682823" w14:paraId="28E44569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C125FEE" w14:textId="12B7E268" w:rsidR="00406140" w:rsidRPr="00682823" w:rsidRDefault="00406140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  <w:r w:rsidRPr="00682823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7F6F132" w14:textId="79E29736" w:rsidR="00406140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2,440,100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78FECCC" w14:textId="42EBDEBB" w:rsidR="00406140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5,</w:t>
            </w:r>
            <w:r w:rsidR="00147C3A" w:rsidRPr="00682823">
              <w:rPr>
                <w:rFonts w:ascii="Angsana New" w:hAnsi="Angsana New"/>
                <w:sz w:val="22"/>
                <w:szCs w:val="22"/>
              </w:rPr>
              <w:t>581,824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C1B97" w14:textId="23114581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F3B1C4A" w14:textId="7CDCB436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9B911B5" w14:textId="5792AE73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BE929E4" w14:textId="118E2699" w:rsidR="00406140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8,</w:t>
            </w:r>
            <w:r w:rsidR="002D6EE4" w:rsidRPr="00682823">
              <w:rPr>
                <w:rFonts w:ascii="Angsana New" w:hAnsi="Angsana New"/>
                <w:sz w:val="22"/>
                <w:szCs w:val="22"/>
              </w:rPr>
              <w:t>021,924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8E134" w14:textId="7D226353" w:rsidR="00406140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4.000 - 5.500</w:t>
            </w:r>
          </w:p>
        </w:tc>
      </w:tr>
      <w:tr w:rsidR="00406140" w:rsidRPr="00682823" w14:paraId="6802184D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5847857D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AD8FD07" w14:textId="142875B9" w:rsidR="00406140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</w:t>
            </w:r>
            <w:r w:rsidR="002D6EE4"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>142,963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16FCF9C" w14:textId="7CC0DA82" w:rsidR="00406140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255,768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C53E3" w14:textId="3C867B5E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71AAF87D" w14:textId="07BE375E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70BD496" w14:textId="7C8CBE8F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BE75E07" w14:textId="0812EC48" w:rsidR="00406140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398,731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EFCB8" w14:textId="0EAB73D4" w:rsidR="00406140" w:rsidRPr="00682823" w:rsidRDefault="001630F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3.490 - 8.960</w:t>
            </w:r>
          </w:p>
        </w:tc>
      </w:tr>
      <w:tr w:rsidR="002D6EE4" w:rsidRPr="00682823" w14:paraId="68DA7A7D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336B2CAC" w14:textId="77777777" w:rsidR="002D6EE4" w:rsidRPr="00682823" w:rsidRDefault="002D6EE4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19D8F23" w14:textId="23DBAA47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17,941,529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4890497" w14:textId="797AB4E1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5,837,592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1C44A" w14:textId="4163C40C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6853FD88" w14:textId="7AC5163E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9324283" w14:textId="36ECE8CA" w:rsidR="002D6EE4" w:rsidRPr="00682823" w:rsidRDefault="007F1A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13,52</w:t>
            </w:r>
            <w:r w:rsidR="00CE3595" w:rsidRPr="00682823">
              <w:rPr>
                <w:rFonts w:ascii="Angsana New" w:hAnsi="Angsana New"/>
                <w:sz w:val="22"/>
                <w:szCs w:val="22"/>
                <w:u w:val="double"/>
              </w:rPr>
              <w:t>3,489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82EA250" w14:textId="15BA1D9B" w:rsidR="002D6EE4" w:rsidRPr="00682823" w:rsidRDefault="00CE359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67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37,302,610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5A151" w14:textId="77777777" w:rsidR="002D6EE4" w:rsidRPr="00682823" w:rsidRDefault="002D6E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A321805" w14:textId="47847CBC" w:rsidR="001A590E" w:rsidRPr="00682823" w:rsidRDefault="001A590E" w:rsidP="00682823">
      <w:pPr>
        <w:rPr>
          <w:rFonts w:ascii="Angsana New" w:hAnsi="Angsana New"/>
          <w:sz w:val="26"/>
          <w:szCs w:val="26"/>
          <w:cs/>
        </w:rPr>
      </w:pPr>
    </w:p>
    <w:tbl>
      <w:tblPr>
        <w:tblW w:w="9702" w:type="dxa"/>
        <w:tblInd w:w="-72" w:type="dxa"/>
        <w:tblLook w:val="00A0" w:firstRow="1" w:lastRow="0" w:firstColumn="1" w:lastColumn="0" w:noHBand="0" w:noVBand="0"/>
      </w:tblPr>
      <w:tblGrid>
        <w:gridCol w:w="2833"/>
        <w:gridCol w:w="791"/>
        <w:gridCol w:w="881"/>
        <w:gridCol w:w="870"/>
        <w:gridCol w:w="7"/>
        <w:gridCol w:w="950"/>
        <w:gridCol w:w="967"/>
        <w:gridCol w:w="929"/>
        <w:gridCol w:w="1468"/>
        <w:gridCol w:w="6"/>
      </w:tblGrid>
      <w:tr w:rsidR="00B7314B" w:rsidRPr="00682823" w14:paraId="4C68DD5E" w14:textId="77777777" w:rsidTr="00B7314B">
        <w:trPr>
          <w:gridAfter w:val="1"/>
          <w:wAfter w:w="6" w:type="dxa"/>
        </w:trPr>
        <w:tc>
          <w:tcPr>
            <w:tcW w:w="2833" w:type="dxa"/>
          </w:tcPr>
          <w:p w14:paraId="5DEC24F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  <w:vAlign w:val="bottom"/>
          </w:tcPr>
          <w:p w14:paraId="4752D43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</w:t>
            </w:r>
          </w:p>
        </w:tc>
        <w:tc>
          <w:tcPr>
            <w:tcW w:w="1468" w:type="dxa"/>
          </w:tcPr>
          <w:p w14:paraId="4FA37268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7314B" w:rsidRPr="00682823" w14:paraId="6849E2D3" w14:textId="77777777" w:rsidTr="00B7314B">
        <w:trPr>
          <w:gridAfter w:val="1"/>
          <w:wAfter w:w="6" w:type="dxa"/>
        </w:trPr>
        <w:tc>
          <w:tcPr>
            <w:tcW w:w="2833" w:type="dxa"/>
          </w:tcPr>
          <w:p w14:paraId="6E0133F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5" w:type="dxa"/>
            <w:gridSpan w:val="7"/>
            <w:tcBorders>
              <w:bottom w:val="single" w:sz="4" w:space="0" w:color="auto"/>
            </w:tcBorders>
            <w:vAlign w:val="bottom"/>
          </w:tcPr>
          <w:p w14:paraId="3F337C3F" w14:textId="2C87C38C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2566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</w:rPr>
              <w:t>(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68282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68" w:type="dxa"/>
          </w:tcPr>
          <w:p w14:paraId="35325DEB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7314B" w:rsidRPr="00682823" w14:paraId="07ED3FC7" w14:textId="77777777" w:rsidTr="00B7314B">
        <w:trPr>
          <w:gridAfter w:val="1"/>
          <w:wAfter w:w="6" w:type="dxa"/>
        </w:trPr>
        <w:tc>
          <w:tcPr>
            <w:tcW w:w="2833" w:type="dxa"/>
          </w:tcPr>
          <w:p w14:paraId="758FAC6A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650B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</w:tcPr>
          <w:p w14:paraId="6FE2B5F8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76BEE3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329EAF6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0CBB490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14B" w:rsidRPr="00682823" w14:paraId="0660B617" w14:textId="77777777" w:rsidTr="00B7314B">
        <w:trPr>
          <w:gridAfter w:val="1"/>
          <w:wAfter w:w="6" w:type="dxa"/>
        </w:trPr>
        <w:tc>
          <w:tcPr>
            <w:tcW w:w="2833" w:type="dxa"/>
          </w:tcPr>
          <w:p w14:paraId="33B46B8B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2B8E7A7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3FC8E8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AF3C6F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69" w:right="-15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55243B2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FF4AEB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14:paraId="01EA193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0CD58EB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7D116D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B66197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7" w:type="dxa"/>
            <w:gridSpan w:val="2"/>
          </w:tcPr>
          <w:p w14:paraId="06EB3C4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0975228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6DBB471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14:paraId="44A4708A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37E36C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4C081F3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อัตราดอกเบี้ย</w:t>
            </w:r>
          </w:p>
        </w:tc>
        <w:tc>
          <w:tcPr>
            <w:tcW w:w="929" w:type="dxa"/>
          </w:tcPr>
          <w:p w14:paraId="6EA1B64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CDA97F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9048E0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รวม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</w:t>
            </w:r>
          </w:p>
        </w:tc>
        <w:tc>
          <w:tcPr>
            <w:tcW w:w="1468" w:type="dxa"/>
          </w:tcPr>
          <w:p w14:paraId="3EC8D42B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39804FC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ที่แท้จริง </w:t>
            </w:r>
          </w:p>
          <w:p w14:paraId="0A80B30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(ร้อยละต่อปี)</w:t>
            </w:r>
          </w:p>
        </w:tc>
      </w:tr>
      <w:tr w:rsidR="00B7314B" w:rsidRPr="00682823" w14:paraId="0E17CE0C" w14:textId="77777777" w:rsidTr="00B7314B">
        <w:trPr>
          <w:gridAfter w:val="1"/>
          <w:wAfter w:w="6" w:type="dxa"/>
        </w:trPr>
        <w:tc>
          <w:tcPr>
            <w:tcW w:w="2833" w:type="dxa"/>
          </w:tcPr>
          <w:p w14:paraId="473639B7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91" w:type="dxa"/>
          </w:tcPr>
          <w:p w14:paraId="0651058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6D4D38D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68BAB6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2"/>
          </w:tcPr>
          <w:p w14:paraId="773ACFDA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2644C4B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373ACD1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65DA987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14B" w:rsidRPr="00682823" w14:paraId="464A977E" w14:textId="77777777" w:rsidTr="00B7314B">
        <w:trPr>
          <w:gridAfter w:val="1"/>
          <w:wAfter w:w="6" w:type="dxa"/>
        </w:trPr>
        <w:tc>
          <w:tcPr>
            <w:tcW w:w="2833" w:type="dxa"/>
          </w:tcPr>
          <w:p w14:paraId="42485A68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91" w:type="dxa"/>
          </w:tcPr>
          <w:p w14:paraId="6CC11C8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4,529</w:t>
            </w:r>
          </w:p>
        </w:tc>
        <w:tc>
          <w:tcPr>
            <w:tcW w:w="881" w:type="dxa"/>
          </w:tcPr>
          <w:p w14:paraId="47702B3A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3537354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22048DA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2,816,279</w:t>
            </w:r>
          </w:p>
        </w:tc>
        <w:tc>
          <w:tcPr>
            <w:tcW w:w="967" w:type="dxa"/>
          </w:tcPr>
          <w:p w14:paraId="23BB593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15,194</w:t>
            </w:r>
          </w:p>
        </w:tc>
        <w:tc>
          <w:tcPr>
            <w:tcW w:w="929" w:type="dxa"/>
          </w:tcPr>
          <w:p w14:paraId="6559B3F8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2,836,002</w:t>
            </w:r>
          </w:p>
        </w:tc>
        <w:tc>
          <w:tcPr>
            <w:tcW w:w="1468" w:type="dxa"/>
          </w:tcPr>
          <w:p w14:paraId="3D5A250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0.150 - 0.950</w:t>
            </w:r>
          </w:p>
        </w:tc>
      </w:tr>
      <w:tr w:rsidR="00B7314B" w:rsidRPr="00682823" w14:paraId="1FAA81E0" w14:textId="77777777" w:rsidTr="00B7314B">
        <w:trPr>
          <w:gridAfter w:val="1"/>
          <w:wAfter w:w="6" w:type="dxa"/>
        </w:trPr>
        <w:tc>
          <w:tcPr>
            <w:tcW w:w="2833" w:type="dxa"/>
          </w:tcPr>
          <w:p w14:paraId="36A2877A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791" w:type="dxa"/>
          </w:tcPr>
          <w:p w14:paraId="143430D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27,718</w:t>
            </w:r>
          </w:p>
        </w:tc>
        <w:tc>
          <w:tcPr>
            <w:tcW w:w="881" w:type="dxa"/>
          </w:tcPr>
          <w:p w14:paraId="3142293B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52348BB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44E07F5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7381E54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</w:tcPr>
          <w:p w14:paraId="5944AE6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27,718</w:t>
            </w:r>
          </w:p>
        </w:tc>
        <w:tc>
          <w:tcPr>
            <w:tcW w:w="1468" w:type="dxa"/>
          </w:tcPr>
          <w:p w14:paraId="3AE288E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0.800 - 1.100</w:t>
            </w:r>
          </w:p>
        </w:tc>
      </w:tr>
      <w:tr w:rsidR="00B7314B" w:rsidRPr="00682823" w14:paraId="376EF6B7" w14:textId="77777777" w:rsidTr="00B7314B">
        <w:trPr>
          <w:gridAfter w:val="1"/>
          <w:wAfter w:w="6" w:type="dxa"/>
        </w:trPr>
        <w:tc>
          <w:tcPr>
            <w:tcW w:w="2833" w:type="dxa"/>
          </w:tcPr>
          <w:p w14:paraId="6B452931" w14:textId="77777777" w:rsidR="00B7314B" w:rsidRPr="00682823" w:rsidRDefault="00B7314B" w:rsidP="00682823">
            <w:pPr>
              <w:tabs>
                <w:tab w:val="clear" w:pos="2580"/>
                <w:tab w:val="left" w:pos="2394"/>
              </w:tabs>
              <w:ind w:left="240" w:right="-137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  <w:r w:rsidRPr="0068282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282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91" w:type="dxa"/>
          </w:tcPr>
          <w:p w14:paraId="574A2D3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53B49C5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52DDE8BA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263619D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048A00A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2,835,137</w:t>
            </w:r>
          </w:p>
        </w:tc>
        <w:tc>
          <w:tcPr>
            <w:tcW w:w="929" w:type="dxa"/>
          </w:tcPr>
          <w:p w14:paraId="3D4805A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2,835,137</w:t>
            </w:r>
          </w:p>
        </w:tc>
        <w:tc>
          <w:tcPr>
            <w:tcW w:w="1468" w:type="dxa"/>
          </w:tcPr>
          <w:p w14:paraId="0F0E6CC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314B" w:rsidRPr="00682823" w14:paraId="16F9DF52" w14:textId="77777777" w:rsidTr="00B7314B">
        <w:trPr>
          <w:gridAfter w:val="1"/>
          <w:wAfter w:w="6" w:type="dxa"/>
        </w:trPr>
        <w:tc>
          <w:tcPr>
            <w:tcW w:w="2833" w:type="dxa"/>
          </w:tcPr>
          <w:p w14:paraId="36FB92B6" w14:textId="77777777" w:rsidR="00B7314B" w:rsidRPr="00682823" w:rsidRDefault="00B7314B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เงินจ่ายล่วงหน้าแก่ผู้รับเหมา - สุทธิ</w:t>
            </w:r>
          </w:p>
        </w:tc>
        <w:tc>
          <w:tcPr>
            <w:tcW w:w="791" w:type="dxa"/>
          </w:tcPr>
          <w:p w14:paraId="6C382DDA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4243E6F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41FFE1B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10827FA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7968B5A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289,271</w:t>
            </w:r>
          </w:p>
        </w:tc>
        <w:tc>
          <w:tcPr>
            <w:tcW w:w="929" w:type="dxa"/>
          </w:tcPr>
          <w:p w14:paraId="410EF05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289,271</w:t>
            </w:r>
          </w:p>
        </w:tc>
        <w:tc>
          <w:tcPr>
            <w:tcW w:w="1468" w:type="dxa"/>
          </w:tcPr>
          <w:p w14:paraId="7527E7F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314B" w:rsidRPr="00682823" w14:paraId="005F4B9D" w14:textId="77777777" w:rsidTr="00B7314B">
        <w:trPr>
          <w:gridAfter w:val="1"/>
          <w:wAfter w:w="6" w:type="dxa"/>
        </w:trPr>
        <w:tc>
          <w:tcPr>
            <w:tcW w:w="2833" w:type="dxa"/>
          </w:tcPr>
          <w:p w14:paraId="0AF90D75" w14:textId="77777777" w:rsidR="00B7314B" w:rsidRPr="00682823" w:rsidRDefault="00B7314B" w:rsidP="00682823">
            <w:pPr>
              <w:ind w:left="240" w:right="-10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791" w:type="dxa"/>
          </w:tcPr>
          <w:p w14:paraId="0F85EB9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1FACC30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41C2809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gridSpan w:val="2"/>
          </w:tcPr>
          <w:p w14:paraId="5DCCF328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1A99237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536,021</w:t>
            </w:r>
          </w:p>
        </w:tc>
        <w:tc>
          <w:tcPr>
            <w:tcW w:w="929" w:type="dxa"/>
          </w:tcPr>
          <w:p w14:paraId="7FF36A1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536,021</w:t>
            </w:r>
          </w:p>
        </w:tc>
        <w:tc>
          <w:tcPr>
            <w:tcW w:w="1468" w:type="dxa"/>
          </w:tcPr>
          <w:p w14:paraId="3839117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314B" w:rsidRPr="00682823" w14:paraId="0C11A288" w14:textId="77777777" w:rsidTr="00B7314B">
        <w:trPr>
          <w:gridAfter w:val="1"/>
          <w:wAfter w:w="6" w:type="dxa"/>
        </w:trPr>
        <w:tc>
          <w:tcPr>
            <w:tcW w:w="2833" w:type="dxa"/>
          </w:tcPr>
          <w:p w14:paraId="62E4698D" w14:textId="77777777" w:rsidR="00B7314B" w:rsidRPr="00682823" w:rsidRDefault="00B7314B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เงินลงทุนในเงินฝากสถาบันการเงินที่มี</w:t>
            </w:r>
          </w:p>
        </w:tc>
        <w:tc>
          <w:tcPr>
            <w:tcW w:w="791" w:type="dxa"/>
          </w:tcPr>
          <w:p w14:paraId="6FB223C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20149F68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2341F2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2"/>
          </w:tcPr>
          <w:p w14:paraId="349B710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4A4D232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0C49FBF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0D54DF9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14B" w:rsidRPr="00682823" w14:paraId="28DA6A38" w14:textId="77777777" w:rsidTr="00B7314B">
        <w:trPr>
          <w:gridAfter w:val="1"/>
          <w:wAfter w:w="6" w:type="dxa"/>
        </w:trPr>
        <w:tc>
          <w:tcPr>
            <w:tcW w:w="2833" w:type="dxa"/>
          </w:tcPr>
          <w:p w14:paraId="1B95019E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ข้อจำกัดในการใช้</w:t>
            </w:r>
          </w:p>
        </w:tc>
        <w:tc>
          <w:tcPr>
            <w:tcW w:w="791" w:type="dxa"/>
          </w:tcPr>
          <w:p w14:paraId="3E6BC57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>1,387,401</w:t>
            </w:r>
          </w:p>
        </w:tc>
        <w:tc>
          <w:tcPr>
            <w:tcW w:w="881" w:type="dxa"/>
          </w:tcPr>
          <w:p w14:paraId="47825EF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70" w:type="dxa"/>
          </w:tcPr>
          <w:p w14:paraId="6F82C8B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gridSpan w:val="2"/>
          </w:tcPr>
          <w:p w14:paraId="075A957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</w:tcPr>
          <w:p w14:paraId="39246AEB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</w:tcPr>
          <w:p w14:paraId="452682C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>1,387,401</w:t>
            </w:r>
          </w:p>
        </w:tc>
        <w:tc>
          <w:tcPr>
            <w:tcW w:w="1468" w:type="dxa"/>
          </w:tcPr>
          <w:p w14:paraId="7174CC9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0.550 - 1.075</w:t>
            </w:r>
          </w:p>
        </w:tc>
      </w:tr>
      <w:tr w:rsidR="00B7314B" w:rsidRPr="00682823" w14:paraId="39CAD95D" w14:textId="77777777" w:rsidTr="00B73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9AF66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03AB9B8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1,419,648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7F37D4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319871B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0B9C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2,816,279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AC4C0A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3,675,623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91F5C3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7,911,550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632266B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14B" w:rsidRPr="00682823" w14:paraId="2BF1BB8D" w14:textId="77777777" w:rsidTr="00B73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" w:type="dxa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193B0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758B84A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46DD47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47C973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13B5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20D90A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D743F8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6FB5C92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14B" w:rsidRPr="00682823" w14:paraId="7B8E29F6" w14:textId="77777777" w:rsidTr="00B73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DD334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br w:type="page"/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หนี้สินทางการเงิน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CEC2777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AB2D534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9DE9E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64CE2C1D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47F30C5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E7EE669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A12C0" w14:textId="77777777" w:rsidR="00B7314B" w:rsidRPr="00682823" w:rsidRDefault="00B7314B" w:rsidP="00682823">
            <w:pPr>
              <w:tabs>
                <w:tab w:val="clear" w:pos="227"/>
                <w:tab w:val="left" w:pos="240"/>
                <w:tab w:val="left" w:pos="5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14B" w:rsidRPr="00682823" w14:paraId="141E7C86" w14:textId="77777777" w:rsidTr="00B73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CB6E2" w14:textId="77777777" w:rsidR="00B7314B" w:rsidRPr="00682823" w:rsidRDefault="00B7314B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เงินเบิกเกินบัญชีและเงินกู้ยืมระยะสั้นจาก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F30C0F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C67746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AA2D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F76B84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88833E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C3C73B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0404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14B" w:rsidRPr="00682823" w14:paraId="07569242" w14:textId="77777777" w:rsidTr="00B73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BD1E8" w14:textId="77777777" w:rsidR="00B7314B" w:rsidRPr="00682823" w:rsidRDefault="00B7314B" w:rsidP="00682823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4D0981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13,978,446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1673F8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E3A4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40F5E6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CA6A69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0518F4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13,978,446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3497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5.300 - 7.020</w:t>
            </w:r>
          </w:p>
        </w:tc>
      </w:tr>
      <w:tr w:rsidR="00B7314B" w:rsidRPr="00682823" w14:paraId="50A5730E" w14:textId="77777777" w:rsidTr="00B73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F35A5A7" w14:textId="77777777" w:rsidR="00B7314B" w:rsidRPr="00682823" w:rsidRDefault="00B7314B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เจ้าหนี้การค้า เจ้าหนี้หมุนเวียนอื่นและ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820A99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8161ED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98E3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6AC1E71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BCA4028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90C153A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70B9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14B" w:rsidRPr="00682823" w14:paraId="4C53792F" w14:textId="77777777" w:rsidTr="00B73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63BC4F0" w14:textId="77777777" w:rsidR="00B7314B" w:rsidRPr="00682823" w:rsidRDefault="00B7314B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ตั๋วเงินจ่าย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DFF17C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E3F4EF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4F2F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7AA694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F9526A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3,939,948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7F7A88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3,939,948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A470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314B" w:rsidRPr="00682823" w14:paraId="1113150C" w14:textId="77777777" w:rsidTr="00B73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395CEF45" w14:textId="77777777" w:rsidR="00B7314B" w:rsidRPr="00682823" w:rsidRDefault="00B7314B" w:rsidP="00682823">
            <w:pPr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D53F2D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8974A7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F96F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41F20E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93E06F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569,855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B9E5C1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569,855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0C6B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314B" w:rsidRPr="00682823" w14:paraId="3943F9BC" w14:textId="77777777" w:rsidTr="00B73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241B2F4C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เงินรับล่วงหน้าจากลูกค้า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1F24A7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71F27C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686EA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19B295A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322F41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8,580,274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EF9FAF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8,580,274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D474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314B" w:rsidRPr="00682823" w14:paraId="4A3D79FB" w14:textId="77777777" w:rsidTr="00B73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FD068DA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เงินประกันผลงานจากผู้รับเหมา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79535EF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E6E253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549A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43658E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3FCED88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775,246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93157EB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775,246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6A038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314B" w:rsidRPr="00682823" w14:paraId="4435D0E9" w14:textId="77777777" w:rsidTr="00B73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337D72C4" w14:textId="77777777" w:rsidR="00B7314B" w:rsidRPr="00682823" w:rsidRDefault="00B7314B" w:rsidP="00682823">
            <w:pPr>
              <w:tabs>
                <w:tab w:val="clear" w:pos="2580"/>
              </w:tabs>
              <w:ind w:left="240" w:right="-1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EA8A83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74A05B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B3A0A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087E80A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70,307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81B4E0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A8D52E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70,307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3865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5.550</w:t>
            </w:r>
          </w:p>
        </w:tc>
      </w:tr>
      <w:tr w:rsidR="00B7314B" w:rsidRPr="00682823" w14:paraId="26446FE3" w14:textId="77777777" w:rsidTr="00B73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5F9C468C" w14:textId="3D2241F9" w:rsidR="00B7314B" w:rsidRPr="00682823" w:rsidRDefault="00B7314B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  <w:r w:rsidRPr="0068282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56CDF" w:rsidRPr="00682823">
              <w:rPr>
                <w:rFonts w:ascii="Angsana New" w:hAnsi="Angsana New"/>
                <w:sz w:val="22"/>
                <w:szCs w:val="22"/>
              </w:rPr>
              <w:t>-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94B42C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1,578,300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274D7E9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6,838,695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D7C4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196B14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D1C9F3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E146BA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8,416,995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1BBF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3.700 - 4.950</w:t>
            </w:r>
          </w:p>
        </w:tc>
      </w:tr>
      <w:tr w:rsidR="00B7314B" w:rsidRPr="00682823" w14:paraId="11F93109" w14:textId="77777777" w:rsidTr="00B73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2A850EB1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D915642" w14:textId="2FE5C9ED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109,72</w:t>
            </w:r>
            <w:r w:rsidR="001630F2" w:rsidRPr="00682823"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BA6FBC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205,910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5E2B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52A6CBF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3EB7B8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BEEB7BE" w14:textId="64A6D93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315,63</w:t>
            </w:r>
            <w:r w:rsidR="001630F2" w:rsidRPr="00682823">
              <w:rPr>
                <w:rFonts w:ascii="Angsana New" w:hAnsi="Angsana New"/>
                <w:sz w:val="22"/>
                <w:szCs w:val="22"/>
                <w:u w:val="single"/>
              </w:rPr>
              <w:t>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BDBB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3.580 - 8.960</w:t>
            </w:r>
          </w:p>
        </w:tc>
      </w:tr>
      <w:tr w:rsidR="00B7314B" w:rsidRPr="00682823" w14:paraId="2893B96B" w14:textId="77777777" w:rsidTr="00B731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FDADE3E" w14:textId="77777777" w:rsidR="00B7314B" w:rsidRPr="00682823" w:rsidRDefault="00B7314B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A8CBE4D" w14:textId="5EA8C228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15,666,47</w:t>
            </w:r>
            <w:r w:rsidR="001630F2" w:rsidRPr="00682823">
              <w:rPr>
                <w:rFonts w:ascii="Angsana New" w:hAnsi="Angsana New"/>
                <w:sz w:val="22"/>
                <w:szCs w:val="22"/>
                <w:u w:val="double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46D584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7,044,605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0808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CAE66C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     70,307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9A97D38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13,865,323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635852A" w14:textId="34548DD6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67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36,646,70</w:t>
            </w:r>
            <w:r w:rsidR="001630F2" w:rsidRPr="00682823">
              <w:rPr>
                <w:rFonts w:ascii="Angsana New" w:hAnsi="Angsana New"/>
                <w:sz w:val="22"/>
                <w:szCs w:val="22"/>
                <w:u w:val="double"/>
              </w:rPr>
              <w:t>8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2827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B2971FC" w14:textId="63B7E141" w:rsidR="001A590E" w:rsidRPr="00682823" w:rsidRDefault="001A590E" w:rsidP="00682823">
      <w:pPr>
        <w:rPr>
          <w:rFonts w:ascii="Angsana New" w:hAnsi="Angsana New"/>
          <w:sz w:val="26"/>
          <w:szCs w:val="26"/>
          <w:cs/>
        </w:rPr>
      </w:pPr>
    </w:p>
    <w:p w14:paraId="20497054" w14:textId="77777777" w:rsidR="001A590E" w:rsidRPr="00682823" w:rsidRDefault="001A590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br w:type="page"/>
      </w:r>
    </w:p>
    <w:tbl>
      <w:tblPr>
        <w:tblW w:w="9696" w:type="dxa"/>
        <w:tblInd w:w="-72" w:type="dxa"/>
        <w:tblLook w:val="00A0" w:firstRow="1" w:lastRow="0" w:firstColumn="1" w:lastColumn="0" w:noHBand="0" w:noVBand="0"/>
      </w:tblPr>
      <w:tblGrid>
        <w:gridCol w:w="2833"/>
        <w:gridCol w:w="791"/>
        <w:gridCol w:w="881"/>
        <w:gridCol w:w="870"/>
        <w:gridCol w:w="957"/>
        <w:gridCol w:w="967"/>
        <w:gridCol w:w="929"/>
        <w:gridCol w:w="1468"/>
      </w:tblGrid>
      <w:tr w:rsidR="00C42435" w:rsidRPr="00682823" w14:paraId="64449A0C" w14:textId="77777777" w:rsidTr="001A590E">
        <w:tc>
          <w:tcPr>
            <w:tcW w:w="2833" w:type="dxa"/>
          </w:tcPr>
          <w:p w14:paraId="5C858904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lastRenderedPageBreak/>
              <w:br w:type="page"/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br w:type="page"/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5395" w:type="dxa"/>
            <w:gridSpan w:val="6"/>
            <w:tcBorders>
              <w:bottom w:val="single" w:sz="4" w:space="0" w:color="auto"/>
            </w:tcBorders>
            <w:vAlign w:val="bottom"/>
          </w:tcPr>
          <w:p w14:paraId="09E6493B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468" w:type="dxa"/>
          </w:tcPr>
          <w:p w14:paraId="629409B0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42435" w:rsidRPr="00682823" w14:paraId="5C541A7A" w14:textId="77777777" w:rsidTr="001A590E">
        <w:tc>
          <w:tcPr>
            <w:tcW w:w="2833" w:type="dxa"/>
          </w:tcPr>
          <w:p w14:paraId="36D6BAE4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5" w:type="dxa"/>
            <w:gridSpan w:val="6"/>
            <w:tcBorders>
              <w:bottom w:val="single" w:sz="4" w:space="0" w:color="auto"/>
            </w:tcBorders>
            <w:vAlign w:val="bottom"/>
          </w:tcPr>
          <w:p w14:paraId="66CC9252" w14:textId="35CEAC02" w:rsidR="00C42435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2567</w:t>
            </w:r>
            <w:r w:rsidR="00C42435" w:rsidRPr="0068282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42435" w:rsidRPr="00682823">
              <w:rPr>
                <w:rFonts w:ascii="Angsana New" w:hAnsi="Angsana New"/>
                <w:sz w:val="22"/>
                <w:szCs w:val="22"/>
              </w:rPr>
              <w:t>(</w:t>
            </w:r>
            <w:r w:rsidR="00C42435" w:rsidRPr="0068282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="00C42435" w:rsidRPr="0068282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68" w:type="dxa"/>
          </w:tcPr>
          <w:p w14:paraId="5116374B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42435" w:rsidRPr="00682823" w14:paraId="46461A99" w14:textId="77777777" w:rsidTr="001A590E">
        <w:tc>
          <w:tcPr>
            <w:tcW w:w="2833" w:type="dxa"/>
          </w:tcPr>
          <w:p w14:paraId="2188992F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951E8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3377DCBE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85C25FD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222A20E5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453CBDB1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2435" w:rsidRPr="00682823" w14:paraId="10B3357B" w14:textId="77777777" w:rsidTr="001A590E">
        <w:tc>
          <w:tcPr>
            <w:tcW w:w="2833" w:type="dxa"/>
          </w:tcPr>
          <w:p w14:paraId="0A773D9F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1B83AEAB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5D0888D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C134610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1A73C089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5AE10BF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14:paraId="61C56C71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6DDE0AF5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574605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126391D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7" w:type="dxa"/>
          </w:tcPr>
          <w:p w14:paraId="3269B46D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1C3B777E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3063DD1A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ราคาตลาด</w:t>
            </w:r>
          </w:p>
        </w:tc>
        <w:tc>
          <w:tcPr>
            <w:tcW w:w="967" w:type="dxa"/>
          </w:tcPr>
          <w:p w14:paraId="0225F2BF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4DE3F60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5D3207A0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อัตราดอกเบี้ย</w:t>
            </w:r>
          </w:p>
        </w:tc>
        <w:tc>
          <w:tcPr>
            <w:tcW w:w="929" w:type="dxa"/>
          </w:tcPr>
          <w:p w14:paraId="635B71B9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626AF08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515A42A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รวม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</w:t>
            </w:r>
          </w:p>
        </w:tc>
        <w:tc>
          <w:tcPr>
            <w:tcW w:w="1468" w:type="dxa"/>
          </w:tcPr>
          <w:p w14:paraId="3A47CC6E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6F7A6463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ที่แท้จริง </w:t>
            </w:r>
          </w:p>
          <w:p w14:paraId="456A0E4B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(ร้อยละต่อปี)</w:t>
            </w:r>
          </w:p>
        </w:tc>
      </w:tr>
      <w:tr w:rsidR="00C42435" w:rsidRPr="00682823" w14:paraId="15947E26" w14:textId="77777777" w:rsidTr="001A590E">
        <w:tc>
          <w:tcPr>
            <w:tcW w:w="2833" w:type="dxa"/>
          </w:tcPr>
          <w:p w14:paraId="4617682E" w14:textId="77777777" w:rsidR="00C42435" w:rsidRPr="00682823" w:rsidRDefault="00C42435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91" w:type="dxa"/>
          </w:tcPr>
          <w:p w14:paraId="0B0484E8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476B63BD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DDE30FC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14:paraId="500A1FE4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2F7660D8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6B6E1156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789C0C65" w14:textId="77777777" w:rsidR="00C42435" w:rsidRPr="00682823" w:rsidRDefault="00C4243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6A46" w:rsidRPr="00682823" w14:paraId="31562B8A" w14:textId="77777777" w:rsidTr="001A590E">
        <w:tc>
          <w:tcPr>
            <w:tcW w:w="2833" w:type="dxa"/>
          </w:tcPr>
          <w:p w14:paraId="7CB82A3A" w14:textId="77777777" w:rsidR="00FE6A46" w:rsidRPr="00682823" w:rsidRDefault="00FE6A46" w:rsidP="00682823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91" w:type="dxa"/>
          </w:tcPr>
          <w:p w14:paraId="4038FCA4" w14:textId="4F22ADE5" w:rsidR="00FE6A46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4,569</w:t>
            </w:r>
          </w:p>
        </w:tc>
        <w:tc>
          <w:tcPr>
            <w:tcW w:w="881" w:type="dxa"/>
          </w:tcPr>
          <w:p w14:paraId="6540E5EF" w14:textId="5398C5E2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05C1F12C" w14:textId="26EC5B4D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7C4DD54F" w14:textId="29B6597F" w:rsidR="00FE6A46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1,734,031</w:t>
            </w:r>
          </w:p>
        </w:tc>
        <w:tc>
          <w:tcPr>
            <w:tcW w:w="967" w:type="dxa"/>
          </w:tcPr>
          <w:p w14:paraId="50FD3DF8" w14:textId="30CC5716" w:rsidR="00FE6A46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20,621</w:t>
            </w:r>
          </w:p>
        </w:tc>
        <w:tc>
          <w:tcPr>
            <w:tcW w:w="929" w:type="dxa"/>
          </w:tcPr>
          <w:p w14:paraId="1E3F401E" w14:textId="46E5995F" w:rsidR="00FE6A46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1,759,221</w:t>
            </w:r>
          </w:p>
        </w:tc>
        <w:tc>
          <w:tcPr>
            <w:tcW w:w="1468" w:type="dxa"/>
          </w:tcPr>
          <w:p w14:paraId="7B8B7D63" w14:textId="148FF89A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0.150 - 0.800</w:t>
            </w:r>
          </w:p>
        </w:tc>
      </w:tr>
      <w:tr w:rsidR="00FE6A46" w:rsidRPr="00682823" w14:paraId="0A4235C9" w14:textId="77777777" w:rsidTr="001A590E">
        <w:tc>
          <w:tcPr>
            <w:tcW w:w="2833" w:type="dxa"/>
          </w:tcPr>
          <w:p w14:paraId="51D10840" w14:textId="77777777" w:rsidR="00FE6A46" w:rsidRPr="00682823" w:rsidRDefault="00FE6A46" w:rsidP="00682823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791" w:type="dxa"/>
          </w:tcPr>
          <w:p w14:paraId="5B366527" w14:textId="351668FF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27,992</w:t>
            </w:r>
          </w:p>
        </w:tc>
        <w:tc>
          <w:tcPr>
            <w:tcW w:w="881" w:type="dxa"/>
          </w:tcPr>
          <w:p w14:paraId="50D36435" w14:textId="456A4FAF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58B81354" w14:textId="30A9DC2D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28CA61B2" w14:textId="1821F2EB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7712BDE1" w14:textId="36A8DE1B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9" w:type="dxa"/>
          </w:tcPr>
          <w:p w14:paraId="250B673D" w14:textId="6265D240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27,992</w:t>
            </w:r>
          </w:p>
        </w:tc>
        <w:tc>
          <w:tcPr>
            <w:tcW w:w="1468" w:type="dxa"/>
          </w:tcPr>
          <w:p w14:paraId="4184446F" w14:textId="76A9C623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0.800</w:t>
            </w:r>
          </w:p>
        </w:tc>
      </w:tr>
      <w:tr w:rsidR="00BF21B1" w:rsidRPr="00682823" w14:paraId="09BBBF3B" w14:textId="77777777" w:rsidTr="001A590E">
        <w:tc>
          <w:tcPr>
            <w:tcW w:w="2833" w:type="dxa"/>
          </w:tcPr>
          <w:p w14:paraId="2916233B" w14:textId="77777777" w:rsidR="00BF21B1" w:rsidRPr="00682823" w:rsidRDefault="00BF21B1" w:rsidP="00682823">
            <w:pPr>
              <w:tabs>
                <w:tab w:val="clear" w:pos="2580"/>
                <w:tab w:val="left" w:pos="2124"/>
              </w:tabs>
              <w:ind w:left="240" w:right="-137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  <w:r w:rsidRPr="0068282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282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91" w:type="dxa"/>
          </w:tcPr>
          <w:p w14:paraId="515265A6" w14:textId="1E5A6719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61127BA0" w14:textId="0D31DDC9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1D1D9FAA" w14:textId="4D16283C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1482FDE0" w14:textId="661252D2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005227F0" w14:textId="1F59F067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5,176,845</w:t>
            </w:r>
          </w:p>
        </w:tc>
        <w:tc>
          <w:tcPr>
            <w:tcW w:w="929" w:type="dxa"/>
          </w:tcPr>
          <w:p w14:paraId="6AD2C015" w14:textId="60C47781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5,176,845</w:t>
            </w:r>
          </w:p>
        </w:tc>
        <w:tc>
          <w:tcPr>
            <w:tcW w:w="1468" w:type="dxa"/>
          </w:tcPr>
          <w:p w14:paraId="321FD1AE" w14:textId="11DB1004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F21B1" w:rsidRPr="00682823" w14:paraId="6B7CBE20" w14:textId="77777777" w:rsidTr="001A590E">
        <w:tc>
          <w:tcPr>
            <w:tcW w:w="2833" w:type="dxa"/>
          </w:tcPr>
          <w:p w14:paraId="02A3E4B2" w14:textId="0C54EC29" w:rsidR="00BF21B1" w:rsidRPr="00682823" w:rsidRDefault="00BF21B1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เงินทดรองแก่</w:t>
            </w:r>
            <w:r w:rsidR="001630F2" w:rsidRPr="00682823"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791" w:type="dxa"/>
          </w:tcPr>
          <w:p w14:paraId="64894539" w14:textId="729FDF1C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01317D45" w14:textId="7A3F1BBF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629F7736" w14:textId="621861D9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1AAD46D6" w14:textId="5C6EBE96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0483341F" w14:textId="58687104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569,745</w:t>
            </w:r>
          </w:p>
        </w:tc>
        <w:tc>
          <w:tcPr>
            <w:tcW w:w="929" w:type="dxa"/>
          </w:tcPr>
          <w:p w14:paraId="38733B77" w14:textId="5C755590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569,745</w:t>
            </w:r>
          </w:p>
        </w:tc>
        <w:tc>
          <w:tcPr>
            <w:tcW w:w="1468" w:type="dxa"/>
          </w:tcPr>
          <w:p w14:paraId="37BD1288" w14:textId="1C023416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F21B1" w:rsidRPr="00682823" w14:paraId="2B9BD833" w14:textId="77777777" w:rsidTr="001A590E">
        <w:tc>
          <w:tcPr>
            <w:tcW w:w="2833" w:type="dxa"/>
          </w:tcPr>
          <w:p w14:paraId="2B96BFD9" w14:textId="77777777" w:rsidR="00BF21B1" w:rsidRPr="00682823" w:rsidRDefault="00BF21B1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เงินจ่ายล่วงหน้าแก่ผู้รับเหมา - สุทธิ</w:t>
            </w:r>
          </w:p>
        </w:tc>
        <w:tc>
          <w:tcPr>
            <w:tcW w:w="791" w:type="dxa"/>
          </w:tcPr>
          <w:p w14:paraId="514AA2CD" w14:textId="6DA2A472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37546A70" w14:textId="138BA413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3C842DF8" w14:textId="6F222DB6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35E4506C" w14:textId="0D40A3E5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12EE0419" w14:textId="39C478E0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198,219</w:t>
            </w:r>
          </w:p>
        </w:tc>
        <w:tc>
          <w:tcPr>
            <w:tcW w:w="929" w:type="dxa"/>
          </w:tcPr>
          <w:p w14:paraId="501FE3C9" w14:textId="573C1782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198,219</w:t>
            </w:r>
          </w:p>
        </w:tc>
        <w:tc>
          <w:tcPr>
            <w:tcW w:w="1468" w:type="dxa"/>
          </w:tcPr>
          <w:p w14:paraId="72727267" w14:textId="1B94F72D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F21B1" w:rsidRPr="00682823" w14:paraId="19991530" w14:textId="77777777" w:rsidTr="001A590E">
        <w:tc>
          <w:tcPr>
            <w:tcW w:w="2833" w:type="dxa"/>
          </w:tcPr>
          <w:p w14:paraId="14C1DCE5" w14:textId="70CED51E" w:rsidR="00BF21B1" w:rsidRPr="00682823" w:rsidRDefault="00BF21B1" w:rsidP="00682823">
            <w:pPr>
              <w:ind w:left="240" w:right="-10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791" w:type="dxa"/>
          </w:tcPr>
          <w:p w14:paraId="6C43F1CA" w14:textId="06AD8493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</w:tcPr>
          <w:p w14:paraId="059FBFDB" w14:textId="49C3B027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</w:tcPr>
          <w:p w14:paraId="5C8FF692" w14:textId="73499D35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19F319DB" w14:textId="6A2100AC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</w:tcPr>
          <w:p w14:paraId="1E339FBB" w14:textId="0AFCCFDF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671,20</w:t>
            </w:r>
            <w:r w:rsidR="000C35DE" w:rsidRPr="0068282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29" w:type="dxa"/>
          </w:tcPr>
          <w:p w14:paraId="3D83931D" w14:textId="0C7499C1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671,20</w:t>
            </w:r>
            <w:r w:rsidR="000C35DE" w:rsidRPr="00682823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468" w:type="dxa"/>
          </w:tcPr>
          <w:p w14:paraId="7BAF92A1" w14:textId="3CDB4241" w:rsidR="00BF21B1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6A46" w:rsidRPr="00682823" w14:paraId="327E58DD" w14:textId="77777777" w:rsidTr="001A590E">
        <w:tc>
          <w:tcPr>
            <w:tcW w:w="2833" w:type="dxa"/>
          </w:tcPr>
          <w:p w14:paraId="20CE9F17" w14:textId="77777777" w:rsidR="00FE6A46" w:rsidRPr="00682823" w:rsidRDefault="00FE6A46" w:rsidP="00682823">
            <w:pPr>
              <w:tabs>
                <w:tab w:val="clear" w:pos="227"/>
                <w:tab w:val="left" w:pos="414"/>
              </w:tabs>
              <w:ind w:left="135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เงินลงทุนในเงินฝากสถาบันการเงินที่มี</w:t>
            </w:r>
          </w:p>
        </w:tc>
        <w:tc>
          <w:tcPr>
            <w:tcW w:w="791" w:type="dxa"/>
          </w:tcPr>
          <w:p w14:paraId="31BA083A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</w:tcPr>
          <w:p w14:paraId="48DA6EDD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EDBED4C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</w:tcPr>
          <w:p w14:paraId="562B74B8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</w:tcPr>
          <w:p w14:paraId="5C299746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</w:tcPr>
          <w:p w14:paraId="429D4FDE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</w:tcPr>
          <w:p w14:paraId="280DBFA8" w14:textId="77777777" w:rsidR="00FE6A46" w:rsidRPr="00682823" w:rsidRDefault="00FE6A4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6140" w:rsidRPr="00682823" w14:paraId="33A31EA5" w14:textId="77777777" w:rsidTr="001A590E">
        <w:tc>
          <w:tcPr>
            <w:tcW w:w="2833" w:type="dxa"/>
          </w:tcPr>
          <w:p w14:paraId="3423DF0B" w14:textId="77777777" w:rsidR="00406140" w:rsidRPr="00682823" w:rsidRDefault="00406140" w:rsidP="00682823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ข้อจำกัดในการใช้</w:t>
            </w:r>
          </w:p>
        </w:tc>
        <w:tc>
          <w:tcPr>
            <w:tcW w:w="791" w:type="dxa"/>
          </w:tcPr>
          <w:p w14:paraId="5F306AC8" w14:textId="11997C21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>1,324,984</w:t>
            </w:r>
          </w:p>
        </w:tc>
        <w:tc>
          <w:tcPr>
            <w:tcW w:w="881" w:type="dxa"/>
          </w:tcPr>
          <w:p w14:paraId="5F7D66ED" w14:textId="27DA604E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70" w:type="dxa"/>
          </w:tcPr>
          <w:p w14:paraId="68E27DFE" w14:textId="3A05DB13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</w:tcPr>
          <w:p w14:paraId="540868B1" w14:textId="07BC884A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</w:tcPr>
          <w:p w14:paraId="61A52BF6" w14:textId="3680013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</w:tcPr>
          <w:p w14:paraId="18945828" w14:textId="2D4F96F4" w:rsidR="00406140" w:rsidRPr="00682823" w:rsidRDefault="00706F9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 </w:t>
            </w:r>
            <w:r w:rsidR="00406140" w:rsidRPr="00682823">
              <w:rPr>
                <w:rFonts w:ascii="Angsana New" w:hAnsi="Angsana New"/>
                <w:sz w:val="22"/>
                <w:szCs w:val="22"/>
                <w:u w:val="single"/>
              </w:rPr>
              <w:t>1,324,984</w:t>
            </w:r>
          </w:p>
        </w:tc>
        <w:tc>
          <w:tcPr>
            <w:tcW w:w="1468" w:type="dxa"/>
          </w:tcPr>
          <w:p w14:paraId="0E06BD91" w14:textId="6FF346DE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0.400 - 1.225</w:t>
            </w:r>
          </w:p>
        </w:tc>
      </w:tr>
      <w:tr w:rsidR="00406140" w:rsidRPr="00682823" w14:paraId="4DE981A1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B77E9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3E28F" w14:textId="0CF0B3E6" w:rsidR="00406140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1,357,545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77BA3" w14:textId="656AFB5E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F0771" w14:textId="543A37DD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D2AD4" w14:textId="1B30C1E6" w:rsidR="00406140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1,734,031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0EA5E" w14:textId="2B20CDBC" w:rsidR="00406140" w:rsidRPr="00682823" w:rsidRDefault="00BF21B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6,636,63</w:t>
            </w:r>
            <w:r w:rsidR="000C35DE" w:rsidRPr="00682823">
              <w:rPr>
                <w:rFonts w:ascii="Angsana New" w:hAnsi="Angsana New"/>
                <w:sz w:val="22"/>
                <w:szCs w:val="22"/>
                <w:u w:val="double"/>
              </w:rPr>
              <w:t>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D5C12CD" w14:textId="152B4815" w:rsidR="00406140" w:rsidRPr="00682823" w:rsidRDefault="00706F9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682823">
              <w:rPr>
                <w:rFonts w:ascii="Angsana New" w:hAnsi="Angsana New" w:hint="cs"/>
                <w:sz w:val="22"/>
                <w:szCs w:val="22"/>
                <w:u w:val="double"/>
                <w:cs/>
              </w:rPr>
              <w:t xml:space="preserve">  </w:t>
            </w:r>
            <w:r w:rsidR="00BF21B1" w:rsidRPr="00682823">
              <w:rPr>
                <w:rFonts w:ascii="Angsana New" w:hAnsi="Angsana New"/>
                <w:sz w:val="22"/>
                <w:szCs w:val="22"/>
                <w:u w:val="double"/>
              </w:rPr>
              <w:t>9,728,21</w:t>
            </w:r>
            <w:r w:rsidR="000C35DE" w:rsidRPr="00682823">
              <w:rPr>
                <w:rFonts w:ascii="Angsana New" w:hAnsi="Angsana New"/>
                <w:sz w:val="22"/>
                <w:szCs w:val="22"/>
                <w:u w:val="double"/>
              </w:rPr>
              <w:t>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04A4FF0" w14:textId="7777777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6140" w:rsidRPr="00682823" w14:paraId="12E1CEC6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ED65B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41224DE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071D4141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85CFD9C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279F67A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BF197FC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E608D85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2921DB2B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6140" w:rsidRPr="00682823" w14:paraId="073957C9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46B6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br w:type="page"/>
            </w:r>
            <w:r w:rsidRPr="00682823">
              <w:rPr>
                <w:rFonts w:ascii="Angsana New" w:hAnsi="Angsana New"/>
                <w:sz w:val="22"/>
                <w:szCs w:val="22"/>
              </w:rPr>
              <w:br w:type="page"/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หนี้สินทางการเงิน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093AA95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C03D059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95CC557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70B8C32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10E4218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B0A43CB" w14:textId="77777777" w:rsidR="00406140" w:rsidRPr="00682823" w:rsidRDefault="00406140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03D7C1FA" w14:textId="7777777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6140" w:rsidRPr="00682823" w14:paraId="042B9DDC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63D4" w14:textId="77777777" w:rsidR="00406140" w:rsidRPr="00682823" w:rsidRDefault="00406140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DA7A37E" w14:textId="7777777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6337ECB1" w14:textId="7777777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3802CEC" w14:textId="7777777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74845C9" w14:textId="7777777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AA9E0CC" w14:textId="7777777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221D576" w14:textId="7777777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17070A87" w14:textId="77777777" w:rsidR="00406140" w:rsidRPr="00682823" w:rsidRDefault="0040614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E380C" w:rsidRPr="00682823" w14:paraId="3A7E0A3E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3B8F9" w14:textId="77777777" w:rsidR="006E380C" w:rsidRPr="00682823" w:rsidRDefault="006E380C" w:rsidP="00682823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EEBD6D6" w14:textId="4DE13974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15,208,771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89DBA4B" w14:textId="60FB4318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6008DF5" w14:textId="0680C533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E52F17C" w14:textId="3B398586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F06D0BB" w14:textId="52F414A8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3824FA0" w14:textId="25B2D68C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15,208,771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1935A816" w14:textId="17E0F5CE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5.175 - 6.770</w:t>
            </w:r>
          </w:p>
        </w:tc>
      </w:tr>
      <w:tr w:rsidR="006E380C" w:rsidRPr="00682823" w14:paraId="6850180F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05BB37C" w14:textId="77777777" w:rsidR="006E380C" w:rsidRPr="00682823" w:rsidRDefault="006E380C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เจ้าหนี้การค้า เจ้าหนี้หมุนเวียนอื่นและ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901500D" w14:textId="77777777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3268B873" w14:textId="77777777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678D051" w14:textId="77777777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3DCAAA4" w14:textId="77777777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40"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38B08C2" w14:textId="77777777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7DBB046" w14:textId="77777777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2206574E" w14:textId="77777777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5190" w:rsidRPr="00682823" w14:paraId="21543D8D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63B7F7A6" w14:textId="77777777" w:rsidR="002F5190" w:rsidRPr="00682823" w:rsidRDefault="002F5190" w:rsidP="00682823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ตั๋วเงินจ่าย </w:t>
            </w:r>
            <w:r w:rsidRPr="00682823">
              <w:rPr>
                <w:rFonts w:ascii="Angsana New" w:hAnsi="Angsana New"/>
                <w:sz w:val="22"/>
                <w:szCs w:val="22"/>
                <w:cs/>
                <w:lang w:val="en-GB"/>
              </w:rPr>
              <w:t>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3A49358" w14:textId="32AEBA1F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7BB549FE" w14:textId="74270F3A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4E489DC" w14:textId="1980075A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E89AF09" w14:textId="5FA6D518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30CDEB0" w14:textId="489682AB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6,</w:t>
            </w:r>
            <w:r w:rsidR="00713E89" w:rsidRPr="00682823">
              <w:rPr>
                <w:rFonts w:ascii="Angsana New" w:hAnsi="Angsana New"/>
                <w:sz w:val="22"/>
                <w:szCs w:val="22"/>
              </w:rPr>
              <w:t>346,552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FC7C781" w14:textId="7994CFD5" w:rsidR="002F5190" w:rsidRPr="00682823" w:rsidRDefault="00713E8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6,346,552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E3D50DE" w14:textId="1A298F83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F5190" w:rsidRPr="00682823" w14:paraId="063DD3EA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2CD3E558" w14:textId="75823181" w:rsidR="002F5190" w:rsidRPr="00682823" w:rsidRDefault="001630F2" w:rsidP="00682823">
            <w:pPr>
              <w:tabs>
                <w:tab w:val="clear" w:pos="2580"/>
              </w:tabs>
              <w:ind w:left="240" w:right="-65" w:hanging="114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เงินทดรองจาก</w:t>
            </w:r>
            <w:r w:rsidR="002F5190" w:rsidRPr="00682823">
              <w:rPr>
                <w:rFonts w:ascii="Angsana New" w:hAnsi="Angsan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8121B30" w14:textId="4111A99E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49A9DF72" w14:textId="5DA4E74A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4EDFE8B" w14:textId="1A49FA5F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94AE414" w14:textId="2316C4FD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1C94FB" w14:textId="21F0AB58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47,301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88C201F" w14:textId="73DE57F7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47,301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32B93548" w14:textId="4773455E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F5190" w:rsidRPr="00682823" w14:paraId="6B33E93D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0CF779CC" w14:textId="77777777" w:rsidR="002F5190" w:rsidRPr="00682823" w:rsidRDefault="002F5190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  <w:lang w:val="en-GB"/>
              </w:rPr>
              <w:t>เงินรับล่วงหน้าจากลูกค้า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D084D05" w14:textId="10A035A8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27F7E5A" w14:textId="6D372002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01F0BC0" w14:textId="76D3CC7B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212A26A" w14:textId="36589048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FED71EF" w14:textId="28EA0F55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7,372,387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338A4DB" w14:textId="754E81DB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7,372,387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5F195DE4" w14:textId="2C390A81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E380C" w:rsidRPr="00682823" w14:paraId="027BFBDD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4187BB34" w14:textId="77777777" w:rsidR="006E380C" w:rsidRPr="00682823" w:rsidRDefault="006E380C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เงินประกันผลงานจากผู้รับเหมา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F257F0E" w14:textId="0B3F42AD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2C87E24D" w14:textId="14EDA99D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4016FDF" w14:textId="7C909970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62DBE49" w14:textId="525B60BC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3E9F586" w14:textId="085D3A24" w:rsidR="006E380C" w:rsidRPr="00682823" w:rsidRDefault="006B215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715,657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17CEB06" w14:textId="5BF5FC3D" w:rsidR="006E380C" w:rsidRPr="00682823" w:rsidRDefault="006B215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715,657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0511AC0" w14:textId="2354CB29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E380C" w:rsidRPr="00682823" w14:paraId="7858BD49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24826262" w14:textId="77777777" w:rsidR="006E380C" w:rsidRPr="00682823" w:rsidRDefault="006E380C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  <w:r w:rsidRPr="0068282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905191A" w14:textId="7BBDEE35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2,440,100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13A0C993" w14:textId="7BBB6860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5,</w:t>
            </w:r>
            <w:r w:rsidR="0051054A" w:rsidRPr="00682823">
              <w:rPr>
                <w:rFonts w:ascii="Angsana New" w:hAnsi="Angsana New"/>
                <w:sz w:val="22"/>
                <w:szCs w:val="22"/>
              </w:rPr>
              <w:t>581,824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A61B8B0" w14:textId="40AD9D9A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1F6F8D4" w14:textId="63016150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AB49C07" w14:textId="454BF854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DD2AF88" w14:textId="0B48D75B" w:rsidR="006E380C" w:rsidRPr="00682823" w:rsidRDefault="0051054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8,021,924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06A4B8F8" w14:textId="3FDB668F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4.000 - 5.500</w:t>
            </w:r>
          </w:p>
        </w:tc>
      </w:tr>
      <w:tr w:rsidR="006E380C" w:rsidRPr="00682823" w14:paraId="2EC00F2F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7F628663" w14:textId="77777777" w:rsidR="006E380C" w:rsidRPr="00682823" w:rsidRDefault="006E380C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1CA8153" w14:textId="32C90652" w:rsidR="006E380C" w:rsidRPr="00682823" w:rsidRDefault="0037742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</w:t>
            </w:r>
            <w:r w:rsidR="006E380C"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</w:t>
            </w:r>
            <w:r w:rsidR="00577306" w:rsidRPr="0068282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 </w:t>
            </w:r>
            <w:r w:rsidR="006E380C" w:rsidRPr="00682823">
              <w:rPr>
                <w:rFonts w:ascii="Angsana New" w:hAnsi="Angsana New"/>
                <w:sz w:val="22"/>
                <w:szCs w:val="22"/>
                <w:u w:val="single"/>
              </w:rPr>
              <w:t>92,658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50CFFC48" w14:textId="53D00345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167,116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60E39AA" w14:textId="62E93D69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AC701A0" w14:textId="12580A27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F965348" w14:textId="0CEC314A" w:rsidR="006E380C" w:rsidRPr="00682823" w:rsidRDefault="006E380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505CA40" w14:textId="6009F3A0" w:rsidR="006E380C" w:rsidRPr="00682823" w:rsidRDefault="00992F7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</w:t>
            </w:r>
            <w:r w:rsidR="00A40009" w:rsidRPr="0068282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>259,774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4A2CAB9A" w14:textId="4F15D8D0" w:rsidR="006E380C" w:rsidRPr="00682823" w:rsidRDefault="001630F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3.490 - 8.960</w:t>
            </w:r>
          </w:p>
        </w:tc>
      </w:tr>
      <w:tr w:rsidR="002F5190" w:rsidRPr="00682823" w14:paraId="57A1C3DE" w14:textId="77777777" w:rsidTr="001A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913488E" w14:textId="77777777" w:rsidR="002F5190" w:rsidRPr="00682823" w:rsidRDefault="002F5190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3D33832" w14:textId="612569B9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17,741,529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14:paraId="291F8A04" w14:textId="025CE2C8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5,748,940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9FE899B" w14:textId="792EFE38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4F1C417" w14:textId="5D2C93C9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9FC9CD0" w14:textId="61C4F76B" w:rsidR="002F5190" w:rsidRPr="00682823" w:rsidRDefault="006B215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14,</w:t>
            </w:r>
            <w:r w:rsidR="00713E89" w:rsidRPr="00682823">
              <w:rPr>
                <w:rFonts w:ascii="Angsana New" w:hAnsi="Angsana New"/>
                <w:sz w:val="22"/>
                <w:szCs w:val="22"/>
                <w:u w:val="double"/>
              </w:rPr>
              <w:t>481,897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B18DE82" w14:textId="399FF7BA" w:rsidR="002F5190" w:rsidRPr="00682823" w:rsidRDefault="00713E8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37,972,366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</w:tcPr>
          <w:p w14:paraId="341D0050" w14:textId="77777777" w:rsidR="002F5190" w:rsidRPr="00682823" w:rsidRDefault="002F519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37A317D8" w14:textId="77777777" w:rsidR="00B40E4D" w:rsidRPr="00682823" w:rsidRDefault="00104EE5" w:rsidP="00682823">
      <w:pPr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</w:rPr>
        <w:tab/>
      </w:r>
      <w:r w:rsidRPr="00682823">
        <w:rPr>
          <w:rFonts w:ascii="Angsana New" w:hAnsi="Angsana New"/>
          <w:sz w:val="26"/>
          <w:szCs w:val="26"/>
        </w:rPr>
        <w:tab/>
      </w:r>
    </w:p>
    <w:p w14:paraId="6928C7CA" w14:textId="2AE852B0" w:rsidR="00C42435" w:rsidRPr="00682823" w:rsidRDefault="00C4243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</w:rPr>
        <w:br w:type="page"/>
      </w:r>
    </w:p>
    <w:tbl>
      <w:tblPr>
        <w:tblW w:w="9702" w:type="dxa"/>
        <w:tblInd w:w="-72" w:type="dxa"/>
        <w:tblLook w:val="00A0" w:firstRow="1" w:lastRow="0" w:firstColumn="1" w:lastColumn="0" w:noHBand="0" w:noVBand="0"/>
      </w:tblPr>
      <w:tblGrid>
        <w:gridCol w:w="2834"/>
        <w:gridCol w:w="790"/>
        <w:gridCol w:w="882"/>
        <w:gridCol w:w="871"/>
        <w:gridCol w:w="958"/>
        <w:gridCol w:w="968"/>
        <w:gridCol w:w="930"/>
        <w:gridCol w:w="1469"/>
      </w:tblGrid>
      <w:tr w:rsidR="00B7314B" w:rsidRPr="00682823" w14:paraId="56FD33AC" w14:textId="77777777" w:rsidTr="00CE346B">
        <w:tc>
          <w:tcPr>
            <w:tcW w:w="2834" w:type="dxa"/>
          </w:tcPr>
          <w:p w14:paraId="5239314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lastRenderedPageBreak/>
              <w:br w:type="page"/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br w:type="page"/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5399" w:type="dxa"/>
            <w:gridSpan w:val="6"/>
            <w:tcBorders>
              <w:bottom w:val="single" w:sz="4" w:space="0" w:color="auto"/>
            </w:tcBorders>
            <w:vAlign w:val="bottom"/>
          </w:tcPr>
          <w:p w14:paraId="77255FD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469" w:type="dxa"/>
          </w:tcPr>
          <w:p w14:paraId="6FDB9C0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7314B" w:rsidRPr="00682823" w14:paraId="21A32C93" w14:textId="77777777" w:rsidTr="00CE346B">
        <w:tc>
          <w:tcPr>
            <w:tcW w:w="2834" w:type="dxa"/>
          </w:tcPr>
          <w:p w14:paraId="4AB42ED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9" w:type="dxa"/>
            <w:gridSpan w:val="6"/>
            <w:tcBorders>
              <w:bottom w:val="single" w:sz="4" w:space="0" w:color="auto"/>
            </w:tcBorders>
            <w:vAlign w:val="bottom"/>
          </w:tcPr>
          <w:p w14:paraId="7D74DFE3" w14:textId="429EB5B9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2566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</w:rPr>
              <w:t>(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68282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69" w:type="dxa"/>
          </w:tcPr>
          <w:p w14:paraId="07BE111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7314B" w:rsidRPr="00682823" w14:paraId="4CF972A1" w14:textId="77777777" w:rsidTr="00CE346B">
        <w:tc>
          <w:tcPr>
            <w:tcW w:w="2834" w:type="dxa"/>
          </w:tcPr>
          <w:p w14:paraId="0BF1CF3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7DD6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00E4AF0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601A67E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70108E5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</w:tcPr>
          <w:p w14:paraId="46307B5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14B" w:rsidRPr="00682823" w14:paraId="65248B1C" w14:textId="77777777" w:rsidTr="00CE346B">
        <w:tc>
          <w:tcPr>
            <w:tcW w:w="2834" w:type="dxa"/>
          </w:tcPr>
          <w:p w14:paraId="18AF6E2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1D214B4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150868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944DBC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51B1389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6D5C38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  <w:p w14:paraId="21BA68A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ถึง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074ED13A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5BD54C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B69D3F8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58" w:type="dxa"/>
          </w:tcPr>
          <w:p w14:paraId="25F5B92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4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5ECD8BF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0E80ACA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ราคาตลาด</w:t>
            </w:r>
          </w:p>
        </w:tc>
        <w:tc>
          <w:tcPr>
            <w:tcW w:w="968" w:type="dxa"/>
          </w:tcPr>
          <w:p w14:paraId="796B3AA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1B72D2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  <w:p w14:paraId="0B4B380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อัตราดอกเบี้ย</w:t>
            </w:r>
          </w:p>
        </w:tc>
        <w:tc>
          <w:tcPr>
            <w:tcW w:w="930" w:type="dxa"/>
          </w:tcPr>
          <w:p w14:paraId="5FB0899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9ADF5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A76C7A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รวม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</w:t>
            </w:r>
          </w:p>
        </w:tc>
        <w:tc>
          <w:tcPr>
            <w:tcW w:w="1469" w:type="dxa"/>
          </w:tcPr>
          <w:p w14:paraId="19D60A3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  <w:p w14:paraId="4353A55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ที่แท้จริง </w:t>
            </w:r>
          </w:p>
          <w:p w14:paraId="7AFA087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  <w:cs/>
              </w:rPr>
              <w:t>(ร้อยละต่อปี)</w:t>
            </w:r>
          </w:p>
        </w:tc>
      </w:tr>
      <w:tr w:rsidR="00B7314B" w:rsidRPr="00682823" w14:paraId="2876FAF9" w14:textId="77777777" w:rsidTr="00CE346B">
        <w:tc>
          <w:tcPr>
            <w:tcW w:w="2834" w:type="dxa"/>
          </w:tcPr>
          <w:p w14:paraId="45F999FF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90" w:type="dxa"/>
          </w:tcPr>
          <w:p w14:paraId="1395A9E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FA3A35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73BEF33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7F8542F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</w:tcPr>
          <w:p w14:paraId="3666202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06EC0A6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</w:tcPr>
          <w:p w14:paraId="2856E40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14B" w:rsidRPr="00682823" w14:paraId="48F318C3" w14:textId="77777777" w:rsidTr="00CE346B">
        <w:tc>
          <w:tcPr>
            <w:tcW w:w="2834" w:type="dxa"/>
          </w:tcPr>
          <w:p w14:paraId="7786E3CB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</w:tcPr>
          <w:p w14:paraId="0CDDCB9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4,524</w:t>
            </w:r>
          </w:p>
        </w:tc>
        <w:tc>
          <w:tcPr>
            <w:tcW w:w="882" w:type="dxa"/>
          </w:tcPr>
          <w:p w14:paraId="33D77E6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</w:tcPr>
          <w:p w14:paraId="6D17F6A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B5E2CF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2,731,660</w:t>
            </w:r>
          </w:p>
        </w:tc>
        <w:tc>
          <w:tcPr>
            <w:tcW w:w="968" w:type="dxa"/>
          </w:tcPr>
          <w:p w14:paraId="76F0313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12,687</w:t>
            </w:r>
          </w:p>
        </w:tc>
        <w:tc>
          <w:tcPr>
            <w:tcW w:w="930" w:type="dxa"/>
          </w:tcPr>
          <w:p w14:paraId="779DB06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2,748,871</w:t>
            </w:r>
          </w:p>
        </w:tc>
        <w:tc>
          <w:tcPr>
            <w:tcW w:w="1469" w:type="dxa"/>
          </w:tcPr>
          <w:p w14:paraId="77851E9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0.150 - 0.950</w:t>
            </w:r>
          </w:p>
        </w:tc>
      </w:tr>
      <w:tr w:rsidR="00B7314B" w:rsidRPr="00682823" w14:paraId="363E4805" w14:textId="77777777" w:rsidTr="00CE346B">
        <w:tc>
          <w:tcPr>
            <w:tcW w:w="2834" w:type="dxa"/>
          </w:tcPr>
          <w:p w14:paraId="3109DA91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right="-22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790" w:type="dxa"/>
          </w:tcPr>
          <w:p w14:paraId="6212AB7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27,717</w:t>
            </w:r>
          </w:p>
        </w:tc>
        <w:tc>
          <w:tcPr>
            <w:tcW w:w="882" w:type="dxa"/>
          </w:tcPr>
          <w:p w14:paraId="0148D65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</w:tcPr>
          <w:p w14:paraId="62528BF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3D122F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8" w:type="dxa"/>
          </w:tcPr>
          <w:p w14:paraId="5937D3B8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930" w:type="dxa"/>
          </w:tcPr>
          <w:p w14:paraId="4DC2203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27,717</w:t>
            </w:r>
          </w:p>
        </w:tc>
        <w:tc>
          <w:tcPr>
            <w:tcW w:w="1469" w:type="dxa"/>
          </w:tcPr>
          <w:p w14:paraId="2B59FCA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0.800 - 1.100</w:t>
            </w:r>
          </w:p>
        </w:tc>
      </w:tr>
      <w:tr w:rsidR="00B7314B" w:rsidRPr="00682823" w14:paraId="728D55B9" w14:textId="77777777" w:rsidTr="00CE346B">
        <w:tc>
          <w:tcPr>
            <w:tcW w:w="2834" w:type="dxa"/>
          </w:tcPr>
          <w:p w14:paraId="0E5DA7E2" w14:textId="77777777" w:rsidR="00B7314B" w:rsidRPr="00682823" w:rsidRDefault="00B7314B" w:rsidP="00682823">
            <w:pPr>
              <w:tabs>
                <w:tab w:val="clear" w:pos="2580"/>
                <w:tab w:val="left" w:pos="2124"/>
              </w:tabs>
              <w:ind w:left="240" w:right="-137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  <w:r w:rsidRPr="0068282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68282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90" w:type="dxa"/>
          </w:tcPr>
          <w:p w14:paraId="39FE483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2" w:type="dxa"/>
          </w:tcPr>
          <w:p w14:paraId="6B24576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</w:tcPr>
          <w:p w14:paraId="6C397E2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4A899EB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8" w:type="dxa"/>
          </w:tcPr>
          <w:p w14:paraId="0325B5C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3,393,164</w:t>
            </w:r>
          </w:p>
        </w:tc>
        <w:tc>
          <w:tcPr>
            <w:tcW w:w="930" w:type="dxa"/>
          </w:tcPr>
          <w:p w14:paraId="58BC1C7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3,393,164</w:t>
            </w:r>
          </w:p>
        </w:tc>
        <w:tc>
          <w:tcPr>
            <w:tcW w:w="1469" w:type="dxa"/>
          </w:tcPr>
          <w:p w14:paraId="439CD46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314B" w:rsidRPr="00682823" w14:paraId="05AD9697" w14:textId="77777777" w:rsidTr="00CE346B">
        <w:tc>
          <w:tcPr>
            <w:tcW w:w="2834" w:type="dxa"/>
          </w:tcPr>
          <w:p w14:paraId="331E8009" w14:textId="47220D5C" w:rsidR="00B7314B" w:rsidRPr="00682823" w:rsidRDefault="00B7314B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เงินทดรองแก่</w:t>
            </w:r>
            <w:r w:rsidR="00CE346B" w:rsidRPr="00682823">
              <w:rPr>
                <w:rFonts w:ascii="Angsana New" w:hAnsi="Angsan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790" w:type="dxa"/>
          </w:tcPr>
          <w:p w14:paraId="3422AD6A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2" w:type="dxa"/>
          </w:tcPr>
          <w:p w14:paraId="316394A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</w:tcPr>
          <w:p w14:paraId="544B6A2B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C34CBB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8" w:type="dxa"/>
          </w:tcPr>
          <w:p w14:paraId="4078DC8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577,582</w:t>
            </w:r>
          </w:p>
        </w:tc>
        <w:tc>
          <w:tcPr>
            <w:tcW w:w="930" w:type="dxa"/>
          </w:tcPr>
          <w:p w14:paraId="77B0791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577,582</w:t>
            </w:r>
          </w:p>
        </w:tc>
        <w:tc>
          <w:tcPr>
            <w:tcW w:w="1469" w:type="dxa"/>
          </w:tcPr>
          <w:p w14:paraId="48231A1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314B" w:rsidRPr="00682823" w14:paraId="7ABA603A" w14:textId="77777777" w:rsidTr="00CE346B">
        <w:tc>
          <w:tcPr>
            <w:tcW w:w="2834" w:type="dxa"/>
          </w:tcPr>
          <w:p w14:paraId="6F76E057" w14:textId="77777777" w:rsidR="00B7314B" w:rsidRPr="00682823" w:rsidRDefault="00B7314B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เงินจ่ายล่วงหน้าแก่ผู้รับเหมา - สุทธิ</w:t>
            </w:r>
          </w:p>
        </w:tc>
        <w:tc>
          <w:tcPr>
            <w:tcW w:w="790" w:type="dxa"/>
          </w:tcPr>
          <w:p w14:paraId="3E89605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2" w:type="dxa"/>
          </w:tcPr>
          <w:p w14:paraId="3742CC3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</w:tcPr>
          <w:p w14:paraId="18A2350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1D9F4F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8" w:type="dxa"/>
          </w:tcPr>
          <w:p w14:paraId="4198496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231,687</w:t>
            </w:r>
          </w:p>
        </w:tc>
        <w:tc>
          <w:tcPr>
            <w:tcW w:w="930" w:type="dxa"/>
          </w:tcPr>
          <w:p w14:paraId="0A44D6C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231,687</w:t>
            </w:r>
          </w:p>
        </w:tc>
        <w:tc>
          <w:tcPr>
            <w:tcW w:w="1469" w:type="dxa"/>
          </w:tcPr>
          <w:p w14:paraId="0DF13CE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314B" w:rsidRPr="00682823" w14:paraId="09C34976" w14:textId="77777777" w:rsidTr="00CE346B">
        <w:tc>
          <w:tcPr>
            <w:tcW w:w="2834" w:type="dxa"/>
          </w:tcPr>
          <w:p w14:paraId="5B0A8A01" w14:textId="77777777" w:rsidR="00B7314B" w:rsidRPr="00682823" w:rsidRDefault="00B7314B" w:rsidP="00682823">
            <w:pPr>
              <w:ind w:left="240" w:right="-108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ลูกหนี้เงินประกันผลงาน</w:t>
            </w:r>
          </w:p>
        </w:tc>
        <w:tc>
          <w:tcPr>
            <w:tcW w:w="790" w:type="dxa"/>
          </w:tcPr>
          <w:p w14:paraId="3E5D28C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2" w:type="dxa"/>
          </w:tcPr>
          <w:p w14:paraId="16F2EB2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</w:tcPr>
          <w:p w14:paraId="0035321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3CF187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8" w:type="dxa"/>
          </w:tcPr>
          <w:p w14:paraId="0AEA2FA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536,021</w:t>
            </w:r>
          </w:p>
        </w:tc>
        <w:tc>
          <w:tcPr>
            <w:tcW w:w="930" w:type="dxa"/>
          </w:tcPr>
          <w:p w14:paraId="5531DD4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536,021</w:t>
            </w:r>
          </w:p>
        </w:tc>
        <w:tc>
          <w:tcPr>
            <w:tcW w:w="1469" w:type="dxa"/>
          </w:tcPr>
          <w:p w14:paraId="7502DC1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314B" w:rsidRPr="00682823" w14:paraId="01494A88" w14:textId="77777777" w:rsidTr="00CE346B">
        <w:tc>
          <w:tcPr>
            <w:tcW w:w="2834" w:type="dxa"/>
          </w:tcPr>
          <w:p w14:paraId="23E5F056" w14:textId="77777777" w:rsidR="00B7314B" w:rsidRPr="00682823" w:rsidRDefault="00B7314B" w:rsidP="00682823">
            <w:pPr>
              <w:tabs>
                <w:tab w:val="clear" w:pos="227"/>
                <w:tab w:val="left" w:pos="414"/>
              </w:tabs>
              <w:ind w:left="135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เงินลงทุนในเงินฝากสถาบันการเงินที่มี</w:t>
            </w:r>
          </w:p>
        </w:tc>
        <w:tc>
          <w:tcPr>
            <w:tcW w:w="790" w:type="dxa"/>
          </w:tcPr>
          <w:p w14:paraId="4741DD1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4CCCBD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7FB518A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8" w:type="dxa"/>
          </w:tcPr>
          <w:p w14:paraId="617F89D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</w:tcPr>
          <w:p w14:paraId="74D71E5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7BB3123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</w:tcPr>
          <w:p w14:paraId="1FCFC87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14B" w:rsidRPr="00682823" w14:paraId="00C538B0" w14:textId="77777777" w:rsidTr="00CE346B">
        <w:tc>
          <w:tcPr>
            <w:tcW w:w="2834" w:type="dxa"/>
          </w:tcPr>
          <w:p w14:paraId="73BCEEB6" w14:textId="77777777" w:rsidR="00B7314B" w:rsidRPr="00682823" w:rsidRDefault="00B7314B" w:rsidP="00682823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ข้อจำกัดในการใช้</w:t>
            </w:r>
          </w:p>
        </w:tc>
        <w:tc>
          <w:tcPr>
            <w:tcW w:w="790" w:type="dxa"/>
          </w:tcPr>
          <w:p w14:paraId="321EBBD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>1,387,036</w:t>
            </w:r>
          </w:p>
        </w:tc>
        <w:tc>
          <w:tcPr>
            <w:tcW w:w="882" w:type="dxa"/>
          </w:tcPr>
          <w:p w14:paraId="601A33D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71" w:type="dxa"/>
          </w:tcPr>
          <w:p w14:paraId="684403D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8" w:type="dxa"/>
          </w:tcPr>
          <w:p w14:paraId="1455350A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8" w:type="dxa"/>
          </w:tcPr>
          <w:p w14:paraId="23E08ED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30" w:type="dxa"/>
          </w:tcPr>
          <w:p w14:paraId="78D559A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1,387,036</w:t>
            </w:r>
          </w:p>
        </w:tc>
        <w:tc>
          <w:tcPr>
            <w:tcW w:w="1469" w:type="dxa"/>
          </w:tcPr>
          <w:p w14:paraId="2BDE0DD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0.550 - 1.075</w:t>
            </w:r>
          </w:p>
        </w:tc>
      </w:tr>
      <w:tr w:rsidR="00B7314B" w:rsidRPr="00682823" w14:paraId="0BDF1319" w14:textId="77777777" w:rsidTr="00CE3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C7408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C244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1,419,277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9C20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5681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773F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2,731,660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2E8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4,751,141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F0EF26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8,902,078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4B7613B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14B" w:rsidRPr="00682823" w14:paraId="28849753" w14:textId="77777777" w:rsidTr="00CE3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C61BB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126DE687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D31873C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01DD97F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42DA8AA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6AC5F31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DCCC80B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142347C2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14B" w:rsidRPr="00682823" w14:paraId="2670972A" w14:textId="77777777" w:rsidTr="00CE3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0753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br w:type="page"/>
            </w:r>
            <w:r w:rsidRPr="00682823">
              <w:rPr>
                <w:rFonts w:ascii="Angsana New" w:hAnsi="Angsana New"/>
                <w:sz w:val="22"/>
                <w:szCs w:val="22"/>
              </w:rPr>
              <w:br w:type="page"/>
            </w:r>
            <w:r w:rsidRPr="006828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หนี้สินทางการเงิน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0C5BA929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375519B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6C86B43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41C7AA44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3DBC86C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1A4A948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64FF050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14B" w:rsidRPr="00682823" w14:paraId="618E9B19" w14:textId="77777777" w:rsidTr="00CE3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3F3E2" w14:textId="77777777" w:rsidR="00B7314B" w:rsidRPr="00682823" w:rsidRDefault="00B7314B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3D9005D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93CA95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738B30B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53950F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2E3CE6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872018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68B0CBF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14B" w:rsidRPr="00682823" w14:paraId="2B0705D8" w14:textId="77777777" w:rsidTr="00CE3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6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10764" w14:textId="77777777" w:rsidR="00B7314B" w:rsidRPr="00682823" w:rsidRDefault="00B7314B" w:rsidP="00682823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71E5641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13,931,281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83D9B4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E79B87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5EA5D138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A58291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32CFF5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13,931,281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304D92D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5.300 - 7.020</w:t>
            </w:r>
          </w:p>
        </w:tc>
      </w:tr>
      <w:tr w:rsidR="00B7314B" w:rsidRPr="00682823" w14:paraId="7E58DD5F" w14:textId="77777777" w:rsidTr="00CE3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4777EABD" w14:textId="77777777" w:rsidR="00B7314B" w:rsidRPr="00682823" w:rsidRDefault="00B7314B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เจ้าหนี้การค้า เจ้าหนี้หมุนเวียนอื่นและ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5E75222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EAB6B8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1484F6B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E1B72A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"/>
              </w:tabs>
              <w:ind w:left="-140"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E09F55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F14E21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6F32790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14B" w:rsidRPr="00682823" w14:paraId="0DC5829C" w14:textId="77777777" w:rsidTr="00CE3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323186C4" w14:textId="77777777" w:rsidR="00B7314B" w:rsidRPr="00682823" w:rsidRDefault="00B7314B" w:rsidP="00682823">
            <w:pPr>
              <w:tabs>
                <w:tab w:val="clear" w:pos="227"/>
                <w:tab w:val="left" w:pos="414"/>
              </w:tabs>
              <w:ind w:left="324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 xml:space="preserve">ตั๋วเงินจ่าย </w:t>
            </w:r>
            <w:r w:rsidRPr="00682823">
              <w:rPr>
                <w:rFonts w:ascii="Angsana New" w:hAnsi="Angsana New"/>
                <w:sz w:val="22"/>
                <w:szCs w:val="22"/>
                <w:cs/>
                <w:lang w:val="en-GB"/>
              </w:rPr>
              <w:t>- สุทธิ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310BCD6B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CD44EE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7E39CE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207317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901A37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4,529,981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EE98C3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4,529,981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00B3D38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314B" w:rsidRPr="00682823" w14:paraId="3750A200" w14:textId="77777777" w:rsidTr="00CE3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4EC7DD58" w14:textId="15239A26" w:rsidR="00B7314B" w:rsidRPr="00682823" w:rsidRDefault="00CE346B" w:rsidP="00682823">
            <w:pPr>
              <w:tabs>
                <w:tab w:val="clear" w:pos="2580"/>
              </w:tabs>
              <w:ind w:left="240" w:right="-65" w:hanging="114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เงินทดรองจาก</w:t>
            </w:r>
            <w:r w:rsidR="00B7314B" w:rsidRPr="00682823">
              <w:rPr>
                <w:rFonts w:ascii="Angsana New" w:hAnsi="Angsan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6483487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B7FF2B8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68F4F7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2E955AA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C8819C6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598,446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C51918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598,446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5049B92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314B" w:rsidRPr="00682823" w14:paraId="589BAECC" w14:textId="77777777" w:rsidTr="00CE3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2B63A082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  <w:lang w:val="en-GB"/>
              </w:rPr>
              <w:t>เงินรับล่วงหน้าจากลูกค้า - สุทธิ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2811722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054C3E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EEBE27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A5C950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CCDE93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8,580,274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277A06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8,580,274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625100E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314B" w:rsidRPr="00682823" w14:paraId="44003564" w14:textId="77777777" w:rsidTr="00CE3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678DBA00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เงินประกันผลงานจากผู้รับเหมา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43256F7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E30E29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470CE7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76AC588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CCD3BF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663,819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8813AA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663,819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10B32788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314B" w:rsidRPr="00682823" w14:paraId="662DE378" w14:textId="77777777" w:rsidTr="00CE3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570D24E1" w14:textId="77777777" w:rsidR="00B7314B" w:rsidRPr="00682823" w:rsidRDefault="00B7314B" w:rsidP="00682823">
            <w:pPr>
              <w:tabs>
                <w:tab w:val="clear" w:pos="2580"/>
              </w:tabs>
              <w:ind w:left="240" w:right="-1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2E4CA6A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DA12EA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B869C8C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36307A5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70,307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CD1CFB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81997B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70,307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28DDF5D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5.550</w:t>
            </w:r>
          </w:p>
        </w:tc>
      </w:tr>
      <w:tr w:rsidR="00B7314B" w:rsidRPr="00682823" w14:paraId="70E5B3F3" w14:textId="77777777" w:rsidTr="00CE3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097C57AD" w14:textId="77777777" w:rsidR="00B7314B" w:rsidRPr="00682823" w:rsidRDefault="00B7314B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  <w:r w:rsidRPr="0068282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2823">
              <w:rPr>
                <w:rFonts w:ascii="Angsana New" w:hAnsi="Angsan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023C3C9A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1,578,300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ED8EA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6,838,695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385702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712DA6AB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F5FE80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-140"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D5542C4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8,416,995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6AEF142B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3.700 - 4.950</w:t>
            </w:r>
          </w:p>
        </w:tc>
      </w:tr>
      <w:tr w:rsidR="00B7314B" w:rsidRPr="00682823" w14:paraId="56E0FC57" w14:textId="77777777" w:rsidTr="00CE3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373554B5" w14:textId="77777777" w:rsidR="00B7314B" w:rsidRPr="00682823" w:rsidRDefault="00B7314B" w:rsidP="00682823">
            <w:pPr>
              <w:tabs>
                <w:tab w:val="clear" w:pos="227"/>
                <w:tab w:val="left" w:pos="240"/>
              </w:tabs>
              <w:ind w:left="240" w:hanging="114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13FF7F18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63,696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BBB7F4E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126,311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30FA70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3A87B3A0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302D32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   -</w:t>
            </w: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E6C14DB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 w:right="24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single"/>
              </w:rPr>
              <w:t xml:space="preserve">    190,007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3368CF2F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8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2823">
              <w:rPr>
                <w:rFonts w:ascii="Angsana New" w:hAnsi="Angsana New"/>
                <w:sz w:val="22"/>
                <w:szCs w:val="22"/>
              </w:rPr>
              <w:t>3.580 - 8.960</w:t>
            </w:r>
          </w:p>
        </w:tc>
      </w:tr>
      <w:tr w:rsidR="00B7314B" w:rsidRPr="00682823" w14:paraId="4B6ABA64" w14:textId="77777777" w:rsidTr="00CE3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103D6D46" w14:textId="77777777" w:rsidR="00B7314B" w:rsidRPr="00682823" w:rsidRDefault="00B7314B" w:rsidP="00682823">
            <w:pPr>
              <w:ind w:left="240" w:hanging="114"/>
              <w:rPr>
                <w:rFonts w:ascii="Angsana New" w:hAnsi="Angsana New"/>
                <w:sz w:val="22"/>
                <w:szCs w:val="22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1F95DDD7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15,573,277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36C388D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8" w:right="71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6,965,006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9C262F1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8"/>
              </w:tabs>
              <w:ind w:left="-140" w:right="-193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      -</w:t>
            </w: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ab/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315AC312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13"/>
              <w:jc w:val="right"/>
              <w:rPr>
                <w:rFonts w:ascii="Angsana New" w:hAnsi="Angsana New"/>
                <w:sz w:val="22"/>
                <w:szCs w:val="22"/>
                <w:u w:val="double"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 xml:space="preserve">       70,307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1FA4569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0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14,372,520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94585A3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4" w:right="24"/>
              <w:jc w:val="right"/>
              <w:rPr>
                <w:rFonts w:ascii="Angsana New" w:hAnsi="Angsana New"/>
                <w:sz w:val="22"/>
                <w:szCs w:val="22"/>
                <w:u w:val="double"/>
                <w:cs/>
              </w:rPr>
            </w:pPr>
            <w:r w:rsidRPr="00682823">
              <w:rPr>
                <w:rFonts w:ascii="Angsana New" w:hAnsi="Angsana New"/>
                <w:sz w:val="22"/>
                <w:szCs w:val="22"/>
                <w:u w:val="double"/>
              </w:rPr>
              <w:t>36,981,110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7B24BCC5" w14:textId="77777777" w:rsidR="00B7314B" w:rsidRPr="00682823" w:rsidRDefault="00B7314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EBE8388" w14:textId="77777777" w:rsidR="00B7314B" w:rsidRPr="00682823" w:rsidRDefault="00B7314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6895F473" w14:textId="587D6CA9" w:rsidR="00DC7CEE" w:rsidRPr="00682823" w:rsidRDefault="00DC7CE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682823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5BCFC77A" w14:textId="77777777" w:rsidR="00DC7CEE" w:rsidRPr="00682823" w:rsidRDefault="00DC7CE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D247C25" w14:textId="19D2E73C" w:rsidR="00DC7CEE" w:rsidRPr="00682823" w:rsidRDefault="00DC7CE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มูลค่ายุติธรรม</w:t>
      </w:r>
      <w:r w:rsidR="00256EA0" w:rsidRPr="0068282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  <w:r w:rsidR="00815FBD"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>กลุ่มบริษัทยูนิค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0BBB75B4" w14:textId="77777777" w:rsidR="00DC7CEE" w:rsidRPr="00682823" w:rsidRDefault="00DC7CE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19F4133" w14:textId="1D561E39" w:rsidR="00750415" w:rsidRPr="00682823" w:rsidRDefault="0075041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เงินสดและ</w:t>
      </w:r>
      <w:r w:rsidR="001851C3" w:rsidRPr="00682823">
        <w:rPr>
          <w:rFonts w:ascii="Angsana New" w:hAnsi="Angsana New"/>
          <w:sz w:val="26"/>
          <w:szCs w:val="26"/>
          <w:cs/>
          <w:lang w:val="th-TH"/>
        </w:rPr>
        <w:t>รายการเทียบเท่าเงินสด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E86BD0" w:rsidRPr="00682823">
        <w:rPr>
          <w:rFonts w:ascii="Angsana New" w:hAnsi="Angsana New"/>
          <w:sz w:val="26"/>
          <w:szCs w:val="26"/>
          <w:cs/>
        </w:rPr>
        <w:t xml:space="preserve">เงินลงทุนระยะสั้น </w:t>
      </w:r>
      <w:r w:rsidRPr="00682823">
        <w:rPr>
          <w:rFonts w:ascii="Angsana New" w:hAnsi="Angsana New"/>
          <w:sz w:val="26"/>
          <w:szCs w:val="26"/>
          <w:cs/>
          <w:lang w:val="th-TH"/>
        </w:rPr>
        <w:t>ลูกหนี้การค้า</w:t>
      </w:r>
      <w:r w:rsidR="00E86BD0" w:rsidRPr="00682823">
        <w:rPr>
          <w:rFonts w:ascii="Angsana New" w:hAnsi="Angsana New"/>
          <w:sz w:val="26"/>
          <w:szCs w:val="26"/>
          <w:cs/>
          <w:lang w:val="th-TH"/>
        </w:rPr>
        <w:t>และ</w:t>
      </w:r>
      <w:r w:rsidR="00D94864" w:rsidRPr="00682823">
        <w:rPr>
          <w:rFonts w:ascii="Angsana New" w:hAnsi="Angsana New"/>
          <w:sz w:val="26"/>
          <w:szCs w:val="26"/>
          <w:cs/>
          <w:lang w:val="th-TH"/>
        </w:rPr>
        <w:t>ลูกหนี้หมุนเวียนอื่น</w:t>
      </w:r>
      <w:r w:rsidR="00366D60" w:rsidRPr="00682823">
        <w:rPr>
          <w:rFonts w:ascii="Angsana New" w:hAnsi="Angsana New"/>
          <w:sz w:val="26"/>
          <w:szCs w:val="26"/>
          <w:cs/>
          <w:lang w:val="th-TH"/>
        </w:rPr>
        <w:t xml:space="preserve"> เงินทดรองแก่</w:t>
      </w:r>
      <w:r w:rsidR="00FD33CF" w:rsidRPr="00682823">
        <w:rPr>
          <w:rFonts w:ascii="Angsana New" w:hAnsi="Angsana New" w:hint="cs"/>
          <w:sz w:val="26"/>
          <w:szCs w:val="26"/>
          <w:cs/>
          <w:lang w:val="th-TH"/>
        </w:rPr>
        <w:t>กิจการที่เกี่ยวข้องกัน</w:t>
      </w:r>
      <w:r w:rsidR="001851C3" w:rsidRPr="00682823">
        <w:rPr>
          <w:rFonts w:ascii="Angsana New" w:hAnsi="Angsana New"/>
          <w:sz w:val="26"/>
          <w:szCs w:val="26"/>
          <w:cs/>
          <w:lang w:val="th-TH"/>
        </w:rPr>
        <w:t>และเงินจ่ายล่วงหน้าแก่ผู้รับเหมา</w:t>
      </w:r>
      <w:r w:rsidR="00256EA0" w:rsidRPr="0068282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: </w:t>
      </w:r>
      <w:r w:rsidRPr="00682823">
        <w:rPr>
          <w:rFonts w:ascii="Angsana New" w:hAnsi="Angsana New"/>
          <w:sz w:val="26"/>
          <w:szCs w:val="26"/>
          <w:cs/>
          <w:lang w:val="th-TH"/>
        </w:rPr>
        <w:t>มีราคาตามบัญชีใกล้เคียงกับมูลค่ายุติธรรม เนื่องจาก</w:t>
      </w:r>
      <w:r w:rsidR="001851C3" w:rsidRPr="00682823">
        <w:rPr>
          <w:rFonts w:ascii="Angsana New" w:hAnsi="Angsana New"/>
          <w:sz w:val="26"/>
          <w:szCs w:val="26"/>
          <w:cs/>
          <w:lang w:val="th-TH"/>
        </w:rPr>
        <w:t>สินทรัพย์</w:t>
      </w:r>
      <w:r w:rsidRPr="00682823">
        <w:rPr>
          <w:rFonts w:ascii="Angsana New" w:hAnsi="Angsana New"/>
          <w:sz w:val="26"/>
          <w:szCs w:val="26"/>
          <w:cs/>
          <w:lang w:val="th-TH"/>
        </w:rPr>
        <w:t>ทางการเงินเหล่านี้จะครบกำหนดในระยะเวลาอันสั้น</w:t>
      </w:r>
    </w:p>
    <w:p w14:paraId="45950DF4" w14:textId="77777777" w:rsidR="00750415" w:rsidRPr="00682823" w:rsidRDefault="0075041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2452DF9" w14:textId="7F3824F5" w:rsidR="001B5A58" w:rsidRPr="00682823" w:rsidRDefault="001B5A5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เงินลงทุนในเงินฝาก</w:t>
      </w:r>
      <w:r w:rsidR="00C04A4B" w:rsidRPr="00682823">
        <w:rPr>
          <w:rFonts w:ascii="Angsana New" w:hAnsi="Angsana New"/>
          <w:sz w:val="26"/>
          <w:szCs w:val="26"/>
          <w:cs/>
          <w:lang w:val="th-TH"/>
        </w:rPr>
        <w:t>สถาบันการเงิน</w:t>
      </w:r>
      <w:r w:rsidRPr="00682823">
        <w:rPr>
          <w:rFonts w:ascii="Angsana New" w:hAnsi="Angsana New"/>
          <w:sz w:val="26"/>
          <w:szCs w:val="26"/>
          <w:cs/>
          <w:lang w:val="th-TH"/>
        </w:rPr>
        <w:t>ที่มีข้อจำกัดในการใช้ซึ่งมีอัตราดอกเบี้ยลอยตัวซึ่งเป็นอัตราท้องตลาด</w:t>
      </w:r>
      <w:r w:rsidR="003C0E79" w:rsidRPr="0068282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>:</w:t>
      </w:r>
      <w:r w:rsidR="005361D0" w:rsidRPr="0068282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มีราคาตามบัญชีใกล้เคียงกับมูลค่ายุติธรรม </w:t>
      </w:r>
    </w:p>
    <w:p w14:paraId="2B5EF33F" w14:textId="77777777" w:rsidR="006370DB" w:rsidRPr="00682823" w:rsidRDefault="006370D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355BF865" w14:textId="304CED83" w:rsidR="001777AF" w:rsidRPr="00682823" w:rsidRDefault="001777A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lastRenderedPageBreak/>
        <w:t>ลูกหนี้และ</w:t>
      </w:r>
      <w:r w:rsidR="0002068F" w:rsidRPr="00682823">
        <w:rPr>
          <w:rFonts w:ascii="Angsana New" w:hAnsi="Angsana New" w:hint="cs"/>
          <w:sz w:val="26"/>
          <w:szCs w:val="26"/>
          <w:cs/>
          <w:lang w:val="th-TH"/>
        </w:rPr>
        <w:t>เจ้าหนี้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เงินประกันผลงาน </w:t>
      </w:r>
      <w:r w:rsidRPr="00682823">
        <w:rPr>
          <w:rFonts w:ascii="Angsana New" w:hAnsi="Angsana New"/>
          <w:sz w:val="26"/>
          <w:szCs w:val="26"/>
        </w:rPr>
        <w:t xml:space="preserve">: </w:t>
      </w:r>
      <w:r w:rsidR="004E4336" w:rsidRPr="00682823">
        <w:rPr>
          <w:rFonts w:ascii="Angsana New" w:hAnsi="Angsana New"/>
          <w:sz w:val="26"/>
          <w:szCs w:val="26"/>
          <w:cs/>
        </w:rPr>
        <w:t>ไม่สามารถคำนวณมูลค่ายุติธรรมได้เนื่องจากไม่สามารถกำหนดอัตราดอกเบี้ยที่เหมาะสมได้</w:t>
      </w:r>
    </w:p>
    <w:p w14:paraId="24550313" w14:textId="77777777" w:rsidR="00366D60" w:rsidRPr="00682823" w:rsidRDefault="00366D6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F83E303" w14:textId="64C20C33" w:rsidR="00DC7CEE" w:rsidRPr="00682823" w:rsidRDefault="00B37779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เงินเบิกเกินบัญชีและ</w:t>
      </w:r>
      <w:r w:rsidR="00DC7CEE" w:rsidRPr="00682823">
        <w:rPr>
          <w:rFonts w:ascii="Angsana New" w:hAnsi="Angsana New"/>
          <w:sz w:val="26"/>
          <w:szCs w:val="26"/>
          <w:cs/>
          <w:lang w:val="th-TH"/>
        </w:rPr>
        <w:t>เงินกู้ยืมระยะสั้น</w:t>
      </w:r>
      <w:r w:rsidRPr="00682823">
        <w:rPr>
          <w:rFonts w:ascii="Angsana New" w:hAnsi="Angsana New"/>
          <w:sz w:val="26"/>
          <w:szCs w:val="26"/>
          <w:cs/>
          <w:lang w:val="th-TH"/>
        </w:rPr>
        <w:t>จากสถาบันการเงิน</w:t>
      </w:r>
      <w:r w:rsidR="00CE77D8" w:rsidRPr="0068282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DC7CEE" w:rsidRPr="00682823">
        <w:rPr>
          <w:rFonts w:ascii="Angsana New" w:hAnsi="Angsana New"/>
          <w:sz w:val="26"/>
          <w:szCs w:val="26"/>
          <w:cs/>
          <w:lang w:val="th-TH"/>
        </w:rPr>
        <w:t>เจ้าหนี้การค้า</w:t>
      </w:r>
      <w:r w:rsidR="00055B04" w:rsidRPr="0068282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D94864" w:rsidRPr="00682823">
        <w:rPr>
          <w:rFonts w:ascii="Angsana New" w:hAnsi="Angsana New"/>
          <w:sz w:val="26"/>
          <w:szCs w:val="26"/>
          <w:cs/>
          <w:lang w:val="th-TH"/>
        </w:rPr>
        <w:t>เจ้าหนี้หมุนเวียนอื่น</w:t>
      </w:r>
      <w:r w:rsidR="00DC7CEE" w:rsidRPr="00682823">
        <w:rPr>
          <w:rFonts w:ascii="Angsana New" w:hAnsi="Angsana New"/>
          <w:sz w:val="26"/>
          <w:szCs w:val="26"/>
          <w:cs/>
          <w:lang w:val="th-TH"/>
        </w:rPr>
        <w:t>และตั๋วเงินจ่าย</w:t>
      </w:r>
      <w:r w:rsidR="00366D60" w:rsidRPr="0068282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6659C7" w:rsidRPr="00682823">
        <w:rPr>
          <w:rFonts w:ascii="Angsana New" w:hAnsi="Angsana New"/>
          <w:sz w:val="26"/>
          <w:szCs w:val="26"/>
          <w:cs/>
          <w:lang w:val="th-TH"/>
        </w:rPr>
        <w:t>เงินทดรองจาก</w:t>
      </w:r>
      <w:r w:rsidR="0002068F" w:rsidRPr="00682823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="00DC7CEE" w:rsidRPr="00682823">
        <w:rPr>
          <w:rFonts w:ascii="Angsana New" w:hAnsi="Angsana New"/>
          <w:sz w:val="26"/>
          <w:szCs w:val="26"/>
          <w:cs/>
          <w:lang w:val="th-TH"/>
        </w:rPr>
        <w:t>และเงินรับล่วงหน้าจากลูกค้า : มีราคาตามบัญชีใกล้เคียงกับมูลค่ายุติธรรมเนื่องจากหนี้สินทางการเงินเหล่านี้จะครบกำหนดในระยะเวลาอันสั้น</w:t>
      </w:r>
    </w:p>
    <w:p w14:paraId="11A8C4C2" w14:textId="77777777" w:rsidR="00DC7CEE" w:rsidRPr="00682823" w:rsidRDefault="00DC7CE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14:paraId="1290F1B7" w14:textId="4C47C481" w:rsidR="002111D2" w:rsidRPr="00682823" w:rsidRDefault="00FA7F2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หุ้นกู้ และ</w:t>
      </w:r>
      <w:r w:rsidR="002111D2" w:rsidRPr="00682823">
        <w:rPr>
          <w:rFonts w:ascii="Angsana New" w:hAnsi="Angsana New"/>
          <w:sz w:val="26"/>
          <w:szCs w:val="26"/>
          <w:cs/>
        </w:rPr>
        <w:t>หนี้สินตามสัญญาเช่าซึ่งมีอัตราดอกเบี้ยคงที่</w:t>
      </w:r>
      <w:r w:rsidR="00E828DD" w:rsidRPr="0068282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E828DD" w:rsidRPr="00682823">
        <w:rPr>
          <w:rFonts w:ascii="Angsana New" w:hAnsi="Angsana New"/>
          <w:sz w:val="26"/>
          <w:szCs w:val="26"/>
        </w:rPr>
        <w:t>:</w:t>
      </w:r>
      <w:r w:rsidR="002111D2" w:rsidRPr="00682823">
        <w:rPr>
          <w:rFonts w:ascii="Angsana New" w:hAnsi="Angsana New"/>
          <w:sz w:val="26"/>
          <w:szCs w:val="26"/>
          <w:cs/>
        </w:rPr>
        <w:t xml:space="preserve"> มีราคาตามบัญชีไม่แตกต่างจากราคายุติธรรมอย่างเป็นสาระสำคัญ เนื่องจากมีอัตราดอกเบี้ยคงที่ซึ่งใกล้เคียงกับอัตราดอกเบี้ยตามท้องตลาด</w:t>
      </w:r>
    </w:p>
    <w:p w14:paraId="5D95A589" w14:textId="77777777" w:rsidR="00B22897" w:rsidRPr="00682823" w:rsidRDefault="00B2289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0FC717A" w14:textId="77777777" w:rsidR="00DC7CEE" w:rsidRPr="00682823" w:rsidRDefault="00DC7CEE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682823">
        <w:rPr>
          <w:rFonts w:ascii="Angsana New" w:hAnsi="Angsana New"/>
          <w:sz w:val="26"/>
          <w:szCs w:val="26"/>
          <w:cs/>
          <w:lang w:val="th-TH"/>
        </w:rPr>
        <w:t>เงินกู้ยืมระยะยาวจากสถาบันการเงินซึ่งมีอัตราดอกเบี้ยลอยตัวซึ่งเป็นอัตราท้องตลาด</w:t>
      </w:r>
      <w:r w:rsidR="006659C7" w:rsidRPr="0068282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682823">
        <w:rPr>
          <w:rFonts w:ascii="Angsana New" w:hAnsi="Angsana New"/>
          <w:sz w:val="26"/>
          <w:szCs w:val="26"/>
          <w:cs/>
          <w:lang w:val="th-TH"/>
        </w:rPr>
        <w:t xml:space="preserve">: มีราคาตามบัญชีใกล้เคียงกับมูลค่ายุติธรรม </w:t>
      </w:r>
    </w:p>
    <w:p w14:paraId="7F9A470F" w14:textId="77777777" w:rsidR="003A04BB" w:rsidRPr="00682823" w:rsidRDefault="003A04B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CA5004F" w14:textId="258FD980" w:rsidR="007F1620" w:rsidRPr="00682823" w:rsidRDefault="00F575F9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2</w:t>
      </w:r>
      <w:r w:rsidR="00D44525" w:rsidRPr="00682823">
        <w:rPr>
          <w:rFonts w:ascii="Angsana New" w:hAnsi="Angsana New"/>
          <w:b/>
          <w:bCs/>
          <w:sz w:val="26"/>
          <w:szCs w:val="26"/>
        </w:rPr>
        <w:t>6</w:t>
      </w:r>
      <w:r w:rsidR="007F1620" w:rsidRPr="00682823">
        <w:rPr>
          <w:rFonts w:ascii="Angsana New" w:hAnsi="Angsana New"/>
          <w:b/>
          <w:bCs/>
          <w:sz w:val="26"/>
          <w:szCs w:val="26"/>
        </w:rPr>
        <w:t>.</w:t>
      </w:r>
      <w:r w:rsidR="007F1620" w:rsidRPr="00682823">
        <w:rPr>
          <w:rFonts w:ascii="Angsana New" w:hAnsi="Angsana New"/>
          <w:b/>
          <w:bCs/>
          <w:sz w:val="26"/>
          <w:szCs w:val="26"/>
        </w:rPr>
        <w:tab/>
      </w:r>
      <w:r w:rsidR="007F1620" w:rsidRPr="00682823">
        <w:rPr>
          <w:rFonts w:ascii="Angsana New" w:hAnsi="Angsana New"/>
          <w:b/>
          <w:bCs/>
          <w:sz w:val="26"/>
          <w:szCs w:val="26"/>
          <w:cs/>
        </w:rPr>
        <w:t>ค่าใช้จ่ายตาม</w:t>
      </w:r>
      <w:r w:rsidR="00CE346B" w:rsidRPr="00682823">
        <w:rPr>
          <w:rFonts w:ascii="Angsana New" w:hAnsi="Angsana New" w:hint="cs"/>
          <w:b/>
          <w:bCs/>
          <w:sz w:val="26"/>
          <w:szCs w:val="26"/>
          <w:cs/>
        </w:rPr>
        <w:t>ธรรมชาติ</w:t>
      </w:r>
    </w:p>
    <w:p w14:paraId="4109CC43" w14:textId="77777777" w:rsidR="007F1620" w:rsidRPr="00682823" w:rsidRDefault="007F162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FEDFFF5" w14:textId="3A113B09" w:rsidR="007F1620" w:rsidRPr="00682823" w:rsidRDefault="007F162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รายการค่าใช้จ่ายตาม</w:t>
      </w:r>
      <w:r w:rsidR="00CE346B" w:rsidRPr="00682823">
        <w:rPr>
          <w:rFonts w:ascii="Angsana New" w:hAnsi="Angsana New" w:hint="cs"/>
          <w:sz w:val="26"/>
          <w:szCs w:val="26"/>
          <w:cs/>
        </w:rPr>
        <w:t>ธรรมชาติ</w:t>
      </w:r>
      <w:r w:rsidRPr="00682823">
        <w:rPr>
          <w:rFonts w:ascii="Angsana New" w:hAnsi="Angsana New"/>
          <w:sz w:val="26"/>
          <w:szCs w:val="26"/>
          <w:cs/>
        </w:rPr>
        <w:t xml:space="preserve">ที่สำคัญสำหรับแต่ละปีสิ้นสุดวันที่ </w:t>
      </w:r>
      <w:r w:rsidRPr="00682823">
        <w:rPr>
          <w:rFonts w:ascii="Angsana New" w:hAnsi="Angsana New"/>
          <w:sz w:val="26"/>
          <w:szCs w:val="26"/>
        </w:rPr>
        <w:t>31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</w:t>
      </w:r>
      <w:r w:rsidR="00B94B03" w:rsidRPr="00682823">
        <w:rPr>
          <w:rFonts w:ascii="Angsana New" w:hAnsi="Angsana New"/>
          <w:sz w:val="26"/>
          <w:szCs w:val="26"/>
        </w:rPr>
        <w:t xml:space="preserve">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="00BC2626" w:rsidRPr="00682823">
        <w:rPr>
          <w:rFonts w:ascii="Angsana New" w:hAnsi="Angsana New"/>
          <w:sz w:val="26"/>
          <w:szCs w:val="26"/>
        </w:rPr>
        <w:t xml:space="preserve"> </w:t>
      </w:r>
      <w:r w:rsidR="00BC2626" w:rsidRPr="00682823">
        <w:rPr>
          <w:rFonts w:ascii="Angsana New" w:hAnsi="Angsana New"/>
          <w:sz w:val="26"/>
          <w:szCs w:val="26"/>
          <w:cs/>
        </w:rPr>
        <w:t xml:space="preserve">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ได้แก่</w:t>
      </w:r>
    </w:p>
    <w:p w14:paraId="588116C5" w14:textId="77777777" w:rsidR="007F1620" w:rsidRPr="00682823" w:rsidRDefault="007F162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3888"/>
        <w:gridCol w:w="236"/>
        <w:gridCol w:w="1204"/>
        <w:gridCol w:w="238"/>
        <w:gridCol w:w="1202"/>
        <w:gridCol w:w="238"/>
        <w:gridCol w:w="1202"/>
        <w:gridCol w:w="236"/>
        <w:gridCol w:w="1204"/>
      </w:tblGrid>
      <w:tr w:rsidR="00413D1E" w:rsidRPr="00682823" w14:paraId="78E7FED0" w14:textId="77777777" w:rsidTr="00C70CC9">
        <w:tc>
          <w:tcPr>
            <w:tcW w:w="3888" w:type="dxa"/>
          </w:tcPr>
          <w:p w14:paraId="6B536951" w14:textId="77777777" w:rsidR="00413D1E" w:rsidRPr="00682823" w:rsidRDefault="00413D1E" w:rsidP="00682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FC3BE3" w14:textId="77777777" w:rsidR="00413D1E" w:rsidRPr="00682823" w:rsidRDefault="00413D1E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5C927038" w14:textId="77777777" w:rsidR="00413D1E" w:rsidRPr="00682823" w:rsidRDefault="00413D1E" w:rsidP="006828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413D1E" w:rsidRPr="00682823" w14:paraId="5DB56D53" w14:textId="77777777" w:rsidTr="00C70CC9">
        <w:tc>
          <w:tcPr>
            <w:tcW w:w="3888" w:type="dxa"/>
          </w:tcPr>
          <w:p w14:paraId="77277608" w14:textId="77777777" w:rsidR="00413D1E" w:rsidRPr="00682823" w:rsidRDefault="00413D1E" w:rsidP="00682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E81681" w14:textId="77777777" w:rsidR="00413D1E" w:rsidRPr="00682823" w:rsidRDefault="00413D1E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B4279B" w14:textId="77777777" w:rsidR="00413D1E" w:rsidRPr="00682823" w:rsidRDefault="00413D1E" w:rsidP="006828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B604FDC" w14:textId="77777777" w:rsidR="00413D1E" w:rsidRPr="00682823" w:rsidRDefault="00413D1E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E469A3" w14:textId="77777777" w:rsidR="00413D1E" w:rsidRPr="00682823" w:rsidRDefault="00413D1E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10E7" w:rsidRPr="00682823" w14:paraId="4656CFAF" w14:textId="77777777" w:rsidTr="00C70CC9">
        <w:tc>
          <w:tcPr>
            <w:tcW w:w="3888" w:type="dxa"/>
          </w:tcPr>
          <w:p w14:paraId="14300490" w14:textId="77777777" w:rsidR="00A110E7" w:rsidRPr="00682823" w:rsidRDefault="00A110E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12BC203" w14:textId="77777777" w:rsidR="00A110E7" w:rsidRPr="00682823" w:rsidRDefault="00A110E7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6BE9B52" w14:textId="23219DCC" w:rsidR="00A110E7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69597566" w14:textId="77777777" w:rsidR="00A110E7" w:rsidRPr="00682823" w:rsidRDefault="00A110E7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7F9B760" w14:textId="392EE468" w:rsidR="00A110E7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</w:tcPr>
          <w:p w14:paraId="31FCB83D" w14:textId="77777777" w:rsidR="00A110E7" w:rsidRPr="00682823" w:rsidRDefault="00A110E7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734D83F" w14:textId="74268B75" w:rsidR="00A110E7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5158CBCB" w14:textId="77777777" w:rsidR="00A110E7" w:rsidRPr="00682823" w:rsidRDefault="00A110E7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68EFB98" w14:textId="4EBBA98D" w:rsidR="00A110E7" w:rsidRPr="00682823" w:rsidRDefault="0010196A" w:rsidP="00682823">
            <w:pPr>
              <w:tabs>
                <w:tab w:val="clear" w:pos="907"/>
              </w:tabs>
              <w:ind w:lef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332E4" w:rsidRPr="00682823" w14:paraId="1BA420F6" w14:textId="77777777" w:rsidTr="007332E4">
        <w:tc>
          <w:tcPr>
            <w:tcW w:w="3888" w:type="dxa"/>
          </w:tcPr>
          <w:p w14:paraId="0B6A41C5" w14:textId="77777777" w:rsidR="007332E4" w:rsidRPr="00682823" w:rsidRDefault="007332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236" w:type="dxa"/>
          </w:tcPr>
          <w:p w14:paraId="0669EA34" w14:textId="77777777" w:rsidR="007332E4" w:rsidRPr="00682823" w:rsidRDefault="007332E4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284A72E2" w14:textId="5C0033E7" w:rsidR="007332E4" w:rsidRPr="00682823" w:rsidRDefault="007332E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(944,936)</w:t>
            </w:r>
          </w:p>
        </w:tc>
        <w:tc>
          <w:tcPr>
            <w:tcW w:w="238" w:type="dxa"/>
            <w:shd w:val="clear" w:color="auto" w:fill="auto"/>
          </w:tcPr>
          <w:p w14:paraId="4B25FF19" w14:textId="77777777" w:rsidR="007332E4" w:rsidRPr="00682823" w:rsidRDefault="007332E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0BB8485D" w14:textId="3CFEF7E3" w:rsidR="007332E4" w:rsidRPr="00682823" w:rsidRDefault="007332E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324,809</w:t>
            </w:r>
          </w:p>
        </w:tc>
        <w:tc>
          <w:tcPr>
            <w:tcW w:w="238" w:type="dxa"/>
            <w:shd w:val="clear" w:color="auto" w:fill="auto"/>
          </w:tcPr>
          <w:p w14:paraId="37BCC8F0" w14:textId="77777777" w:rsidR="007332E4" w:rsidRPr="00682823" w:rsidRDefault="007332E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60757F05" w14:textId="1894946A" w:rsidR="007332E4" w:rsidRPr="00682823" w:rsidRDefault="007332E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(969,163)</w:t>
            </w:r>
          </w:p>
        </w:tc>
        <w:tc>
          <w:tcPr>
            <w:tcW w:w="236" w:type="dxa"/>
          </w:tcPr>
          <w:p w14:paraId="1696C8DF" w14:textId="77777777" w:rsidR="007332E4" w:rsidRPr="00682823" w:rsidRDefault="007332E4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1A4D5A0" w14:textId="188A316E" w:rsidR="007332E4" w:rsidRPr="00682823" w:rsidRDefault="007332E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276,829</w:t>
            </w:r>
          </w:p>
        </w:tc>
      </w:tr>
      <w:tr w:rsidR="00D5605E" w:rsidRPr="00682823" w14:paraId="181BAF00" w14:textId="77777777" w:rsidTr="007332E4">
        <w:tc>
          <w:tcPr>
            <w:tcW w:w="3888" w:type="dxa"/>
          </w:tcPr>
          <w:p w14:paraId="02913BF0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6" w:type="dxa"/>
          </w:tcPr>
          <w:p w14:paraId="18B50D01" w14:textId="77777777" w:rsidR="00D5605E" w:rsidRPr="00682823" w:rsidRDefault="00D5605E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4C09649" w14:textId="590C93EC" w:rsidR="00D5605E" w:rsidRPr="00682823" w:rsidRDefault="007332E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2,599,403</w:t>
            </w:r>
          </w:p>
        </w:tc>
        <w:tc>
          <w:tcPr>
            <w:tcW w:w="238" w:type="dxa"/>
            <w:shd w:val="clear" w:color="auto" w:fill="auto"/>
          </w:tcPr>
          <w:p w14:paraId="1B5264D5" w14:textId="7777777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42F31206" w14:textId="57C3CC58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4,505,784</w:t>
            </w:r>
          </w:p>
        </w:tc>
        <w:tc>
          <w:tcPr>
            <w:tcW w:w="238" w:type="dxa"/>
            <w:shd w:val="clear" w:color="auto" w:fill="auto"/>
          </w:tcPr>
          <w:p w14:paraId="0207576F" w14:textId="7777777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6EB1FC56" w14:textId="319E0B48" w:rsidR="00D5605E" w:rsidRPr="00682823" w:rsidRDefault="007332E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1,385,764</w:t>
            </w:r>
          </w:p>
        </w:tc>
        <w:tc>
          <w:tcPr>
            <w:tcW w:w="236" w:type="dxa"/>
          </w:tcPr>
          <w:p w14:paraId="3D2A663B" w14:textId="77777777" w:rsidR="00D5605E" w:rsidRPr="00682823" w:rsidRDefault="00D5605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EA0C113" w14:textId="26646393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3,352,073</w:t>
            </w:r>
          </w:p>
        </w:tc>
      </w:tr>
      <w:tr w:rsidR="00D5605E" w:rsidRPr="00682823" w14:paraId="6665EA15" w14:textId="77777777" w:rsidTr="007332E4">
        <w:tc>
          <w:tcPr>
            <w:tcW w:w="3888" w:type="dxa"/>
          </w:tcPr>
          <w:p w14:paraId="79155635" w14:textId="77777777" w:rsidR="00D5605E" w:rsidRPr="00682823" w:rsidRDefault="00D5605E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ค่าแรงและค่างานจ้างเหมา</w:t>
            </w:r>
          </w:p>
        </w:tc>
        <w:tc>
          <w:tcPr>
            <w:tcW w:w="236" w:type="dxa"/>
          </w:tcPr>
          <w:p w14:paraId="42992CD5" w14:textId="77777777" w:rsidR="00D5605E" w:rsidRPr="00682823" w:rsidRDefault="00D5605E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959D1B5" w14:textId="0FAD26DA" w:rsidR="00D5605E" w:rsidRPr="00682823" w:rsidRDefault="007332E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4,200,986</w:t>
            </w:r>
          </w:p>
        </w:tc>
        <w:tc>
          <w:tcPr>
            <w:tcW w:w="238" w:type="dxa"/>
            <w:shd w:val="clear" w:color="auto" w:fill="auto"/>
          </w:tcPr>
          <w:p w14:paraId="55CEB690" w14:textId="7777777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763E99C9" w14:textId="7F6778AA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1,461,342</w:t>
            </w:r>
          </w:p>
        </w:tc>
        <w:tc>
          <w:tcPr>
            <w:tcW w:w="238" w:type="dxa"/>
            <w:shd w:val="clear" w:color="auto" w:fill="auto"/>
          </w:tcPr>
          <w:p w14:paraId="5A9EAE4D" w14:textId="7777777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1491AA99" w14:textId="335C14E9" w:rsidR="00D5605E" w:rsidRPr="00682823" w:rsidRDefault="007332E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5,818,</w:t>
            </w:r>
            <w:r w:rsidR="0087120E" w:rsidRPr="00682823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36" w:type="dxa"/>
          </w:tcPr>
          <w:p w14:paraId="334A7544" w14:textId="77777777" w:rsidR="00D5605E" w:rsidRPr="00682823" w:rsidRDefault="00D5605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A8188B2" w14:textId="3DD7F055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3,065,479</w:t>
            </w:r>
          </w:p>
        </w:tc>
      </w:tr>
      <w:tr w:rsidR="00D5605E" w:rsidRPr="00682823" w14:paraId="7EB8673A" w14:textId="77777777" w:rsidTr="007332E4">
        <w:tc>
          <w:tcPr>
            <w:tcW w:w="3888" w:type="dxa"/>
          </w:tcPr>
          <w:p w14:paraId="6ED2042A" w14:textId="77777777" w:rsidR="00D5605E" w:rsidRPr="00682823" w:rsidRDefault="00D5605E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ค่าใช้จ่ายในการก่อสร้างอื่น</w:t>
            </w:r>
          </w:p>
        </w:tc>
        <w:tc>
          <w:tcPr>
            <w:tcW w:w="236" w:type="dxa"/>
          </w:tcPr>
          <w:p w14:paraId="09F6A59D" w14:textId="77777777" w:rsidR="00D5605E" w:rsidRPr="00682823" w:rsidRDefault="00D5605E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63C304E" w14:textId="7E8BC19A" w:rsidR="00D5605E" w:rsidRPr="00682823" w:rsidRDefault="0068171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858,487</w:t>
            </w:r>
          </w:p>
        </w:tc>
        <w:tc>
          <w:tcPr>
            <w:tcW w:w="238" w:type="dxa"/>
            <w:shd w:val="clear" w:color="auto" w:fill="auto"/>
          </w:tcPr>
          <w:p w14:paraId="5E1609FC" w14:textId="7777777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0E89E6BC" w14:textId="20B20ACE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801,803</w:t>
            </w:r>
          </w:p>
        </w:tc>
        <w:tc>
          <w:tcPr>
            <w:tcW w:w="238" w:type="dxa"/>
            <w:shd w:val="clear" w:color="auto" w:fill="auto"/>
          </w:tcPr>
          <w:p w14:paraId="5B657A22" w14:textId="7777777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5F0B6143" w14:textId="4E14C125" w:rsidR="00D5605E" w:rsidRPr="00682823" w:rsidRDefault="0068171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1,322,262</w:t>
            </w:r>
          </w:p>
        </w:tc>
        <w:tc>
          <w:tcPr>
            <w:tcW w:w="236" w:type="dxa"/>
          </w:tcPr>
          <w:p w14:paraId="529F2B4B" w14:textId="77777777" w:rsidR="00D5605E" w:rsidRPr="00682823" w:rsidRDefault="00D5605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F4CC1ED" w14:textId="4A1D1665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1,132,792</w:t>
            </w:r>
          </w:p>
        </w:tc>
      </w:tr>
      <w:tr w:rsidR="00D5605E" w:rsidRPr="00682823" w14:paraId="541BFC75" w14:textId="77777777" w:rsidTr="007332E4">
        <w:tc>
          <w:tcPr>
            <w:tcW w:w="3888" w:type="dxa"/>
          </w:tcPr>
          <w:p w14:paraId="035D1CE0" w14:textId="77777777" w:rsidR="00D5605E" w:rsidRPr="00682823" w:rsidRDefault="00D5605E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ค่าใช้จ่ายผลประโยชน์พนักงาน</w:t>
            </w:r>
          </w:p>
        </w:tc>
        <w:tc>
          <w:tcPr>
            <w:tcW w:w="236" w:type="dxa"/>
          </w:tcPr>
          <w:p w14:paraId="26297A25" w14:textId="77777777" w:rsidR="00D5605E" w:rsidRPr="00682823" w:rsidRDefault="00D5605E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03F9CD5" w14:textId="02F41397" w:rsidR="00D5605E" w:rsidRPr="00682823" w:rsidRDefault="0068171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</w:t>
            </w:r>
            <w:r w:rsidR="000A419E" w:rsidRPr="00682823">
              <w:rPr>
                <w:rFonts w:ascii="Angsana New" w:hAnsi="Angsana New"/>
                <w:sz w:val="26"/>
                <w:szCs w:val="26"/>
              </w:rPr>
              <w:t>161,333</w:t>
            </w:r>
          </w:p>
        </w:tc>
        <w:tc>
          <w:tcPr>
            <w:tcW w:w="238" w:type="dxa"/>
            <w:shd w:val="clear" w:color="auto" w:fill="auto"/>
          </w:tcPr>
          <w:p w14:paraId="4370647B" w14:textId="7777777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49CB9900" w14:textId="0796324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757,345</w:t>
            </w:r>
          </w:p>
        </w:tc>
        <w:tc>
          <w:tcPr>
            <w:tcW w:w="238" w:type="dxa"/>
            <w:shd w:val="clear" w:color="auto" w:fill="auto"/>
          </w:tcPr>
          <w:p w14:paraId="22B9786F" w14:textId="7777777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404DEF39" w14:textId="06D9459B" w:rsidR="00D5605E" w:rsidRPr="00682823" w:rsidRDefault="0068171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698,059</w:t>
            </w:r>
          </w:p>
        </w:tc>
        <w:tc>
          <w:tcPr>
            <w:tcW w:w="236" w:type="dxa"/>
          </w:tcPr>
          <w:p w14:paraId="08DF40B1" w14:textId="77777777" w:rsidR="00D5605E" w:rsidRPr="00682823" w:rsidRDefault="00D5605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7C177C0" w14:textId="30FE771D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507,721</w:t>
            </w:r>
          </w:p>
        </w:tc>
      </w:tr>
      <w:tr w:rsidR="00D5605E" w:rsidRPr="00682823" w14:paraId="6D5F2ECE" w14:textId="77777777" w:rsidTr="007332E4">
        <w:tc>
          <w:tcPr>
            <w:tcW w:w="3888" w:type="dxa"/>
          </w:tcPr>
          <w:p w14:paraId="50B0EA25" w14:textId="72A77C6A" w:rsidR="00D5605E" w:rsidRPr="00682823" w:rsidRDefault="00D5605E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236" w:type="dxa"/>
          </w:tcPr>
          <w:p w14:paraId="2E137EE2" w14:textId="77777777" w:rsidR="00D5605E" w:rsidRPr="00682823" w:rsidRDefault="00D5605E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CF77E17" w14:textId="7018BF86" w:rsidR="00D5605E" w:rsidRPr="00682823" w:rsidRDefault="0068171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875,678</w:t>
            </w:r>
          </w:p>
        </w:tc>
        <w:tc>
          <w:tcPr>
            <w:tcW w:w="238" w:type="dxa"/>
            <w:shd w:val="clear" w:color="auto" w:fill="auto"/>
          </w:tcPr>
          <w:p w14:paraId="7DAD17F6" w14:textId="7777777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747D2FE0" w14:textId="0F78640F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863,911</w:t>
            </w:r>
          </w:p>
        </w:tc>
        <w:tc>
          <w:tcPr>
            <w:tcW w:w="238" w:type="dxa"/>
            <w:shd w:val="clear" w:color="auto" w:fill="auto"/>
          </w:tcPr>
          <w:p w14:paraId="01A299CB" w14:textId="7777777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55F2A622" w14:textId="0DB4B3ED" w:rsidR="00D5605E" w:rsidRPr="00682823" w:rsidRDefault="0068171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629,436</w:t>
            </w:r>
          </w:p>
        </w:tc>
        <w:tc>
          <w:tcPr>
            <w:tcW w:w="236" w:type="dxa"/>
          </w:tcPr>
          <w:p w14:paraId="58DC58B1" w14:textId="77777777" w:rsidR="00D5605E" w:rsidRPr="00682823" w:rsidRDefault="00D5605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8436AA6" w14:textId="18E63628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602,138</w:t>
            </w:r>
          </w:p>
        </w:tc>
      </w:tr>
      <w:tr w:rsidR="00D5605E" w:rsidRPr="00682823" w14:paraId="4F7EEF33" w14:textId="77777777" w:rsidTr="007332E4">
        <w:tc>
          <w:tcPr>
            <w:tcW w:w="3888" w:type="dxa"/>
          </w:tcPr>
          <w:p w14:paraId="77938021" w14:textId="77777777" w:rsidR="00D5605E" w:rsidRPr="00682823" w:rsidRDefault="00D5605E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70A77662" w14:textId="77777777" w:rsidR="00D5605E" w:rsidRPr="00682823" w:rsidRDefault="00D5605E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3758C4E" w14:textId="04A0512F" w:rsidR="00D5605E" w:rsidRPr="00682823" w:rsidRDefault="0068171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41,765</w:t>
            </w:r>
          </w:p>
        </w:tc>
        <w:tc>
          <w:tcPr>
            <w:tcW w:w="238" w:type="dxa"/>
            <w:shd w:val="clear" w:color="auto" w:fill="auto"/>
          </w:tcPr>
          <w:p w14:paraId="2F946C2C" w14:textId="7777777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6C0693AC" w14:textId="4E4BBC95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31,496</w:t>
            </w:r>
          </w:p>
        </w:tc>
        <w:tc>
          <w:tcPr>
            <w:tcW w:w="238" w:type="dxa"/>
            <w:shd w:val="clear" w:color="auto" w:fill="auto"/>
          </w:tcPr>
          <w:p w14:paraId="535C1675" w14:textId="7777777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0ED672C7" w14:textId="04F46936" w:rsidR="00D5605E" w:rsidRPr="00682823" w:rsidRDefault="0068171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41,765</w:t>
            </w:r>
          </w:p>
        </w:tc>
        <w:tc>
          <w:tcPr>
            <w:tcW w:w="236" w:type="dxa"/>
          </w:tcPr>
          <w:p w14:paraId="53FE01D3" w14:textId="77777777" w:rsidR="00D5605E" w:rsidRPr="00682823" w:rsidRDefault="00D5605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298EB12" w14:textId="0803FECF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31,496</w:t>
            </w:r>
          </w:p>
        </w:tc>
      </w:tr>
      <w:tr w:rsidR="00D5605E" w:rsidRPr="00682823" w14:paraId="17369744" w14:textId="77777777" w:rsidTr="007332E4">
        <w:tc>
          <w:tcPr>
            <w:tcW w:w="3888" w:type="dxa"/>
          </w:tcPr>
          <w:p w14:paraId="38F51411" w14:textId="77777777" w:rsidR="00D5605E" w:rsidRPr="00682823" w:rsidRDefault="00D5605E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236" w:type="dxa"/>
          </w:tcPr>
          <w:p w14:paraId="2D0F9DCE" w14:textId="77777777" w:rsidR="00D5605E" w:rsidRPr="00682823" w:rsidRDefault="00D5605E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25A234" w14:textId="645091BA" w:rsidR="00D5605E" w:rsidRPr="00682823" w:rsidRDefault="007332E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40,30</w:t>
            </w:r>
            <w:r w:rsidR="000A419E" w:rsidRPr="0068282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7DCC91D5" w14:textId="7777777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2C039CA1" w14:textId="5970B3AB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252,987</w:t>
            </w:r>
          </w:p>
        </w:tc>
        <w:tc>
          <w:tcPr>
            <w:tcW w:w="238" w:type="dxa"/>
            <w:shd w:val="clear" w:color="auto" w:fill="auto"/>
          </w:tcPr>
          <w:p w14:paraId="219C96E5" w14:textId="7777777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0F5590D5" w14:textId="661D6867" w:rsidR="00D5605E" w:rsidRPr="00682823" w:rsidRDefault="007332E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189,908</w:t>
            </w:r>
          </w:p>
        </w:tc>
        <w:tc>
          <w:tcPr>
            <w:tcW w:w="236" w:type="dxa"/>
          </w:tcPr>
          <w:p w14:paraId="60A1F359" w14:textId="77777777" w:rsidR="00D5605E" w:rsidRPr="00682823" w:rsidRDefault="00D5605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0019179" w14:textId="39A1A642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177,333</w:t>
            </w:r>
          </w:p>
        </w:tc>
      </w:tr>
      <w:tr w:rsidR="00D5605E" w:rsidRPr="00682823" w14:paraId="7C78CF11" w14:textId="77777777" w:rsidTr="007332E4">
        <w:tc>
          <w:tcPr>
            <w:tcW w:w="3888" w:type="dxa"/>
          </w:tcPr>
          <w:p w14:paraId="2455CA0C" w14:textId="77777777" w:rsidR="00D5605E" w:rsidRPr="00682823" w:rsidRDefault="00D5605E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236" w:type="dxa"/>
          </w:tcPr>
          <w:p w14:paraId="0A34E6A2" w14:textId="77777777" w:rsidR="00D5605E" w:rsidRPr="00682823" w:rsidRDefault="00D5605E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09824" w14:textId="1183B24B" w:rsidR="00D5605E" w:rsidRPr="00682823" w:rsidRDefault="007332E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8,8</w:t>
            </w:r>
            <w:r w:rsidR="000A419E" w:rsidRPr="00682823">
              <w:rPr>
                <w:rFonts w:ascii="Angsana New" w:hAnsi="Angsana New"/>
                <w:sz w:val="26"/>
                <w:szCs w:val="26"/>
              </w:rPr>
              <w:t>33,022</w:t>
            </w:r>
          </w:p>
        </w:tc>
        <w:tc>
          <w:tcPr>
            <w:tcW w:w="238" w:type="dxa"/>
            <w:shd w:val="clear" w:color="auto" w:fill="auto"/>
          </w:tcPr>
          <w:p w14:paraId="225954E7" w14:textId="7777777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AE1C1" w14:textId="27B9DB11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8,999,477</w:t>
            </w:r>
          </w:p>
        </w:tc>
        <w:tc>
          <w:tcPr>
            <w:tcW w:w="238" w:type="dxa"/>
            <w:shd w:val="clear" w:color="auto" w:fill="auto"/>
          </w:tcPr>
          <w:p w14:paraId="1A53A007" w14:textId="77777777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EEA23" w14:textId="374A0285" w:rsidR="00D5605E" w:rsidRPr="00682823" w:rsidRDefault="007332E4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9,116,</w:t>
            </w:r>
            <w:r w:rsidR="0087120E" w:rsidRPr="00682823"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236" w:type="dxa"/>
          </w:tcPr>
          <w:p w14:paraId="43D90008" w14:textId="77777777" w:rsidR="00D5605E" w:rsidRPr="00682823" w:rsidRDefault="00D5605E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6E2F909" w14:textId="431BAC6D" w:rsidR="00D5605E" w:rsidRPr="00682823" w:rsidRDefault="00D5605E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9,145,861</w:t>
            </w:r>
          </w:p>
        </w:tc>
      </w:tr>
    </w:tbl>
    <w:p w14:paraId="41ACC8AB" w14:textId="77777777" w:rsidR="007F1620" w:rsidRPr="00682823" w:rsidRDefault="007F162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E2C6E3C" w14:textId="77777777" w:rsidR="0076475A" w:rsidRPr="00682823" w:rsidRDefault="0076475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br w:type="page"/>
      </w:r>
    </w:p>
    <w:p w14:paraId="083E975A" w14:textId="5394EA93" w:rsidR="00280468" w:rsidRPr="00682823" w:rsidRDefault="00C2505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44525" w:rsidRPr="00682823">
        <w:rPr>
          <w:rFonts w:ascii="Angsana New" w:hAnsi="Angsana New"/>
          <w:b/>
          <w:bCs/>
          <w:sz w:val="26"/>
          <w:szCs w:val="26"/>
        </w:rPr>
        <w:t>7</w:t>
      </w:r>
      <w:r w:rsidR="00280468" w:rsidRPr="00682823">
        <w:rPr>
          <w:rFonts w:ascii="Angsana New" w:hAnsi="Angsana New"/>
          <w:b/>
          <w:bCs/>
          <w:sz w:val="26"/>
          <w:szCs w:val="26"/>
        </w:rPr>
        <w:t>.</w:t>
      </w:r>
      <w:r w:rsidR="00280468" w:rsidRPr="00682823">
        <w:rPr>
          <w:rFonts w:ascii="Angsana New" w:hAnsi="Angsana New"/>
          <w:b/>
          <w:bCs/>
          <w:sz w:val="26"/>
          <w:szCs w:val="26"/>
        </w:rPr>
        <w:tab/>
      </w:r>
      <w:r w:rsidR="00280468" w:rsidRPr="00682823">
        <w:rPr>
          <w:rFonts w:ascii="Angsana New" w:hAnsi="Angsan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64410387" w14:textId="77777777" w:rsidR="00280468" w:rsidRPr="00682823" w:rsidRDefault="0028046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2D3135D9" w14:textId="7786834E" w:rsidR="00280468" w:rsidRPr="00682823" w:rsidRDefault="0028046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ค่าใช้จ่ายภาษีเงินได้สำหรับแต่ละปีสิ้นสุดวันที่ </w:t>
      </w:r>
      <w:r w:rsidRPr="00682823">
        <w:rPr>
          <w:rFonts w:ascii="Angsana New" w:hAnsi="Angsana New"/>
          <w:sz w:val="26"/>
          <w:szCs w:val="26"/>
        </w:rPr>
        <w:t>31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14:paraId="53EB9D92" w14:textId="77777777" w:rsidR="00280468" w:rsidRPr="00682823" w:rsidRDefault="0028046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170"/>
        <w:gridCol w:w="270"/>
        <w:gridCol w:w="1260"/>
      </w:tblGrid>
      <w:tr w:rsidR="00280468" w:rsidRPr="00682823" w14:paraId="5CF0F448" w14:textId="77777777" w:rsidTr="00646FCD">
        <w:trPr>
          <w:cantSplit/>
        </w:trPr>
        <w:tc>
          <w:tcPr>
            <w:tcW w:w="4140" w:type="dxa"/>
          </w:tcPr>
          <w:p w14:paraId="1108DEC8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14:paraId="1C5751FC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80468" w:rsidRPr="00682823" w14:paraId="30962D42" w14:textId="77777777" w:rsidTr="00646FCD">
        <w:trPr>
          <w:cantSplit/>
        </w:trPr>
        <w:tc>
          <w:tcPr>
            <w:tcW w:w="4140" w:type="dxa"/>
          </w:tcPr>
          <w:p w14:paraId="22D84FCA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F79C5DB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5DA85BB7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ED370AC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80468" w:rsidRPr="00682823" w14:paraId="463406C9" w14:textId="77777777" w:rsidTr="00646FCD">
        <w:tc>
          <w:tcPr>
            <w:tcW w:w="4140" w:type="dxa"/>
          </w:tcPr>
          <w:p w14:paraId="0C530E5A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5A5036" w14:textId="1D4A6B4C" w:rsidR="00280468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8C40654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338EC6" w14:textId="02E07BA0" w:rsidR="00280468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BF8F5A2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F40810" w14:textId="5078A42F" w:rsidR="00280468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4E64133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60373D" w14:textId="284EB2FD" w:rsidR="00280468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5605E" w:rsidRPr="00682823" w14:paraId="0A51E128" w14:textId="77777777" w:rsidTr="006B7C78">
        <w:tc>
          <w:tcPr>
            <w:tcW w:w="4140" w:type="dxa"/>
          </w:tcPr>
          <w:p w14:paraId="54F52EE0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  <w:shd w:val="clear" w:color="auto" w:fill="auto"/>
          </w:tcPr>
          <w:p w14:paraId="5D1429C1" w14:textId="7AB4A383" w:rsidR="00D5605E" w:rsidRPr="00682823" w:rsidRDefault="007332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97,</w:t>
            </w:r>
            <w:r w:rsidR="008F6EC9" w:rsidRPr="00682823">
              <w:rPr>
                <w:rFonts w:ascii="Angsana New" w:hAnsi="Angsana New"/>
                <w:sz w:val="26"/>
                <w:szCs w:val="26"/>
              </w:rPr>
              <w:t>48</w:t>
            </w:r>
            <w:r w:rsidR="004363D6" w:rsidRPr="0068282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992BDE8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D8C6398" w14:textId="449E0824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70,474</w:t>
            </w:r>
          </w:p>
        </w:tc>
        <w:tc>
          <w:tcPr>
            <w:tcW w:w="270" w:type="dxa"/>
            <w:shd w:val="clear" w:color="auto" w:fill="auto"/>
          </w:tcPr>
          <w:p w14:paraId="4DD590CA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2075AB" w14:textId="018552BC" w:rsidR="00D5605E" w:rsidRPr="00682823" w:rsidRDefault="006B7C7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</w:t>
            </w:r>
            <w:r w:rsidR="008F6EC9" w:rsidRPr="00682823">
              <w:rPr>
                <w:rFonts w:ascii="Angsana New" w:hAnsi="Angsana New"/>
                <w:sz w:val="26"/>
                <w:szCs w:val="26"/>
              </w:rPr>
              <w:t>5,195</w:t>
            </w:r>
          </w:p>
        </w:tc>
        <w:tc>
          <w:tcPr>
            <w:tcW w:w="270" w:type="dxa"/>
          </w:tcPr>
          <w:p w14:paraId="194EE442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97883B" w14:textId="68B04DA1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70,475</w:t>
            </w:r>
          </w:p>
        </w:tc>
      </w:tr>
      <w:tr w:rsidR="00D5605E" w:rsidRPr="00682823" w14:paraId="2202D415" w14:textId="77777777" w:rsidTr="006B7C78">
        <w:tc>
          <w:tcPr>
            <w:tcW w:w="4140" w:type="dxa"/>
          </w:tcPr>
          <w:p w14:paraId="023764F9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22959B9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763DE6A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D5841AE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DC7A63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50216D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1F1702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C27B59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605E" w:rsidRPr="00682823" w14:paraId="751FA0B0" w14:textId="77777777" w:rsidTr="006B7C78">
        <w:tc>
          <w:tcPr>
            <w:tcW w:w="4140" w:type="dxa"/>
          </w:tcPr>
          <w:p w14:paraId="618EFFCB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</w:tcPr>
          <w:p w14:paraId="45F80A9A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7BB9973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2FAB302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B23295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D4B7CAF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FB1779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C044E4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605E" w:rsidRPr="00682823" w14:paraId="454866DD" w14:textId="77777777" w:rsidTr="006B7C78">
        <w:tc>
          <w:tcPr>
            <w:tcW w:w="4140" w:type="dxa"/>
          </w:tcPr>
          <w:p w14:paraId="5964732D" w14:textId="77777777" w:rsidR="00D5605E" w:rsidRPr="00682823" w:rsidRDefault="00D5605E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  <w:shd w:val="clear" w:color="auto" w:fill="auto"/>
          </w:tcPr>
          <w:p w14:paraId="7DA36D45" w14:textId="7CC4B9AC" w:rsidR="00D5605E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</w:t>
            </w:r>
            <w:r w:rsidR="007332E4" w:rsidRPr="00682823">
              <w:rPr>
                <w:rFonts w:ascii="Angsana New" w:hAnsi="Angsana New"/>
                <w:sz w:val="26"/>
                <w:szCs w:val="26"/>
              </w:rPr>
              <w:t>3,65</w:t>
            </w:r>
            <w:r w:rsidR="006B7C78" w:rsidRPr="00682823">
              <w:rPr>
                <w:rFonts w:ascii="Angsana New" w:hAnsi="Angsana New"/>
                <w:sz w:val="26"/>
                <w:szCs w:val="26"/>
              </w:rPr>
              <w:t>7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A3EDCD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E67D29" w14:textId="2809CDAD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18,209</w:t>
            </w:r>
          </w:p>
        </w:tc>
        <w:tc>
          <w:tcPr>
            <w:tcW w:w="270" w:type="dxa"/>
            <w:shd w:val="clear" w:color="auto" w:fill="auto"/>
          </w:tcPr>
          <w:p w14:paraId="0D5C3D67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6AC5D8B" w14:textId="796D33E4" w:rsidR="00D5605E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</w:t>
            </w:r>
            <w:r w:rsidR="006B7C78" w:rsidRPr="00682823">
              <w:rPr>
                <w:rFonts w:ascii="Angsana New" w:hAnsi="Angsana New"/>
                <w:sz w:val="26"/>
                <w:szCs w:val="26"/>
              </w:rPr>
              <w:t>3,877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D8D5368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C59DEC" w14:textId="45C3CE5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24,531</w:t>
            </w:r>
          </w:p>
        </w:tc>
      </w:tr>
      <w:tr w:rsidR="00D5605E" w:rsidRPr="00682823" w14:paraId="594C0D4A" w14:textId="77777777" w:rsidTr="006B7C78">
        <w:tc>
          <w:tcPr>
            <w:tcW w:w="4140" w:type="dxa"/>
          </w:tcPr>
          <w:p w14:paraId="699ACBA9" w14:textId="55A6A4B3" w:rsidR="00D5605E" w:rsidRPr="00682823" w:rsidRDefault="00D5605E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72840854" w14:textId="477EDACE" w:rsidR="00D5605E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1,336</w:t>
            </w:r>
          </w:p>
        </w:tc>
        <w:tc>
          <w:tcPr>
            <w:tcW w:w="270" w:type="dxa"/>
            <w:shd w:val="clear" w:color="auto" w:fill="auto"/>
          </w:tcPr>
          <w:p w14:paraId="4E407AF9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ABA710F" w14:textId="5775A293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(715)</w:t>
            </w:r>
          </w:p>
        </w:tc>
        <w:tc>
          <w:tcPr>
            <w:tcW w:w="270" w:type="dxa"/>
            <w:shd w:val="clear" w:color="auto" w:fill="auto"/>
          </w:tcPr>
          <w:p w14:paraId="7D9014AD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B7634F3" w14:textId="481D84B0" w:rsidR="00D5605E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1,324</w:t>
            </w:r>
          </w:p>
        </w:tc>
        <w:tc>
          <w:tcPr>
            <w:tcW w:w="270" w:type="dxa"/>
          </w:tcPr>
          <w:p w14:paraId="20DA0ABF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DB0B44" w14:textId="51552FBE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(715)</w:t>
            </w:r>
          </w:p>
        </w:tc>
      </w:tr>
      <w:tr w:rsidR="00D5605E" w:rsidRPr="00682823" w14:paraId="39BF009C" w14:textId="77777777" w:rsidTr="006B7C78">
        <w:tc>
          <w:tcPr>
            <w:tcW w:w="4140" w:type="dxa"/>
          </w:tcPr>
          <w:p w14:paraId="63E4EB57" w14:textId="4647DA9C" w:rsidR="00D5605E" w:rsidRPr="00682823" w:rsidRDefault="00D5605E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6025551A" w14:textId="4E2B4FD5" w:rsidR="00D5605E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393</w:t>
            </w:r>
          </w:p>
        </w:tc>
        <w:tc>
          <w:tcPr>
            <w:tcW w:w="270" w:type="dxa"/>
            <w:shd w:val="clear" w:color="auto" w:fill="auto"/>
          </w:tcPr>
          <w:p w14:paraId="133EA0E3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4AEE128" w14:textId="0B2BF10D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24009A51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62CE6A6" w14:textId="24C63E40" w:rsidR="00D5605E" w:rsidRPr="00682823" w:rsidRDefault="006B7C7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</w:t>
            </w:r>
            <w:r w:rsidR="00474D5F" w:rsidRPr="00682823">
              <w:rPr>
                <w:rFonts w:ascii="Angsana New" w:hAnsi="Angsana New"/>
                <w:sz w:val="26"/>
                <w:szCs w:val="26"/>
              </w:rPr>
              <w:t>323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399443F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DC0BD6" w14:textId="6DB38CD8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(170)</w:t>
            </w:r>
          </w:p>
        </w:tc>
      </w:tr>
      <w:tr w:rsidR="00D5605E" w:rsidRPr="00682823" w14:paraId="1647EB5C" w14:textId="77777777" w:rsidTr="006B7C78">
        <w:tc>
          <w:tcPr>
            <w:tcW w:w="4140" w:type="dxa"/>
          </w:tcPr>
          <w:p w14:paraId="6F8741C7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70" w:right="-108" w:hanging="270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32F358B8" w14:textId="43D0B2DC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C9F5433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6DFBB3" w14:textId="77777777" w:rsidR="00D5605E" w:rsidRPr="00682823" w:rsidRDefault="00D5605E" w:rsidP="006828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5DCD54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9AFE68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1ED563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ED2F9A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605E" w:rsidRPr="00682823" w14:paraId="20985E99" w14:textId="77777777" w:rsidTr="006B7C78">
        <w:tc>
          <w:tcPr>
            <w:tcW w:w="4140" w:type="dxa"/>
          </w:tcPr>
          <w:p w14:paraId="601CD5AD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70" w:right="-108" w:hanging="18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70" w:type="dxa"/>
            <w:shd w:val="clear" w:color="auto" w:fill="auto"/>
          </w:tcPr>
          <w:p w14:paraId="4D3E42F6" w14:textId="779BC112" w:rsidR="00D5605E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</w:t>
            </w:r>
            <w:r w:rsidR="004363D6" w:rsidRPr="00682823">
              <w:rPr>
                <w:rFonts w:ascii="Angsana New" w:hAnsi="Angsana New"/>
                <w:sz w:val="26"/>
                <w:szCs w:val="26"/>
              </w:rPr>
              <w:t>8,02</w:t>
            </w:r>
            <w:r w:rsidR="00FE13AD" w:rsidRPr="00682823">
              <w:rPr>
                <w:rFonts w:ascii="Angsana New" w:hAnsi="Angsana New"/>
                <w:sz w:val="26"/>
                <w:szCs w:val="26"/>
              </w:rPr>
              <w:t>2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9BAD88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75D3643" w14:textId="20F3C32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(2,062)</w:t>
            </w:r>
          </w:p>
        </w:tc>
        <w:tc>
          <w:tcPr>
            <w:tcW w:w="270" w:type="dxa"/>
            <w:shd w:val="clear" w:color="auto" w:fill="auto"/>
          </w:tcPr>
          <w:p w14:paraId="0DF78BD9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BCBFB3" w14:textId="19C7D01B" w:rsidR="00D5605E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(6,352)</w:t>
            </w:r>
          </w:p>
        </w:tc>
        <w:tc>
          <w:tcPr>
            <w:tcW w:w="270" w:type="dxa"/>
          </w:tcPr>
          <w:p w14:paraId="201314E4" w14:textId="77777777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1520CF" w14:textId="5935BDE3" w:rsidR="00D5605E" w:rsidRPr="00682823" w:rsidRDefault="00D5605E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(1,488)</w:t>
            </w:r>
          </w:p>
        </w:tc>
      </w:tr>
      <w:tr w:rsidR="00FE13AD" w:rsidRPr="00682823" w14:paraId="1A8A7ADC" w14:textId="77777777" w:rsidTr="006B7C78">
        <w:tc>
          <w:tcPr>
            <w:tcW w:w="4140" w:type="dxa"/>
          </w:tcPr>
          <w:p w14:paraId="4F4ECF31" w14:textId="5EFD1464" w:rsidR="00FE13AD" w:rsidRPr="00682823" w:rsidRDefault="00FE13AD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ประมาณการหนี้สินผลประโยชน์อื่นของพนักงาน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1D6F62B2" w14:textId="51861C46" w:rsidR="00FE13AD" w:rsidRPr="00682823" w:rsidRDefault="00FE13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29FC9D" w14:textId="77777777" w:rsidR="00FE13AD" w:rsidRPr="00682823" w:rsidRDefault="00FE13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6CCE47B" w14:textId="42925FF2" w:rsidR="00FE13AD" w:rsidRPr="00682823" w:rsidRDefault="00FE13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D662D88" w14:textId="77777777" w:rsidR="00FE13AD" w:rsidRPr="00682823" w:rsidRDefault="00FE13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3ED94FF" w14:textId="6AE471E2" w:rsidR="00FE13AD" w:rsidRPr="00682823" w:rsidRDefault="00FE13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79C545" w14:textId="77777777" w:rsidR="00FE13AD" w:rsidRPr="00682823" w:rsidRDefault="00FE13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919840" w14:textId="42B0977A" w:rsidR="00FE13AD" w:rsidRPr="00682823" w:rsidRDefault="00FE13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4D5F" w:rsidRPr="00682823" w14:paraId="26CA324D" w14:textId="77777777" w:rsidTr="006B7C78">
        <w:tc>
          <w:tcPr>
            <w:tcW w:w="4140" w:type="dxa"/>
          </w:tcPr>
          <w:p w14:paraId="2E83D287" w14:textId="77777777" w:rsidR="00474D5F" w:rsidRPr="00682823" w:rsidRDefault="00474D5F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123057EB" w14:textId="631AC35F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(1,114)</w:t>
            </w:r>
          </w:p>
        </w:tc>
        <w:tc>
          <w:tcPr>
            <w:tcW w:w="270" w:type="dxa"/>
            <w:shd w:val="clear" w:color="auto" w:fill="auto"/>
          </w:tcPr>
          <w:p w14:paraId="63A981CD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E56E7C" w14:textId="7DCBED5B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14CC8329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4D075F8" w14:textId="58F1D56C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4A55CD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CA87D7" w14:textId="0BAFF1A0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4D5F" w:rsidRPr="00682823" w14:paraId="3E239E1D" w14:textId="77777777" w:rsidTr="006B7C78">
        <w:tc>
          <w:tcPr>
            <w:tcW w:w="4140" w:type="dxa"/>
          </w:tcPr>
          <w:p w14:paraId="35F87CBB" w14:textId="77777777" w:rsidR="00474D5F" w:rsidRPr="00682823" w:rsidRDefault="00474D5F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18D5D3B9" w14:textId="622ADABD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7,725</w:t>
            </w:r>
          </w:p>
        </w:tc>
        <w:tc>
          <w:tcPr>
            <w:tcW w:w="270" w:type="dxa"/>
            <w:shd w:val="clear" w:color="auto" w:fill="auto"/>
          </w:tcPr>
          <w:p w14:paraId="5E28261D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54B126F" w14:textId="1008F120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7,557</w:t>
            </w:r>
          </w:p>
        </w:tc>
        <w:tc>
          <w:tcPr>
            <w:tcW w:w="270" w:type="dxa"/>
            <w:shd w:val="clear" w:color="auto" w:fill="auto"/>
          </w:tcPr>
          <w:p w14:paraId="6C0EF560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4E867E7" w14:textId="509586D8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E6BE7E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26BCBE" w14:textId="77D5337B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4D5F" w:rsidRPr="00682823" w14:paraId="16601E0C" w14:textId="77777777" w:rsidTr="006B7C78">
        <w:tc>
          <w:tcPr>
            <w:tcW w:w="4140" w:type="dxa"/>
          </w:tcPr>
          <w:p w14:paraId="3B39A5DB" w14:textId="69838884" w:rsidR="00474D5F" w:rsidRPr="00682823" w:rsidRDefault="00474D5F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70" w:type="dxa"/>
            <w:shd w:val="clear" w:color="auto" w:fill="auto"/>
          </w:tcPr>
          <w:p w14:paraId="2D9C8A6B" w14:textId="2390808F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(179)</w:t>
            </w:r>
          </w:p>
        </w:tc>
        <w:tc>
          <w:tcPr>
            <w:tcW w:w="270" w:type="dxa"/>
            <w:shd w:val="clear" w:color="auto" w:fill="auto"/>
          </w:tcPr>
          <w:p w14:paraId="6976E5C3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1596134" w14:textId="0912B4CD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774</w:t>
            </w:r>
          </w:p>
        </w:tc>
        <w:tc>
          <w:tcPr>
            <w:tcW w:w="270" w:type="dxa"/>
            <w:shd w:val="clear" w:color="auto" w:fill="auto"/>
          </w:tcPr>
          <w:p w14:paraId="2CF2C8EE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9131F69" w14:textId="405FDE33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(179)</w:t>
            </w:r>
          </w:p>
        </w:tc>
        <w:tc>
          <w:tcPr>
            <w:tcW w:w="270" w:type="dxa"/>
          </w:tcPr>
          <w:p w14:paraId="6DA8EDE3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BB094A" w14:textId="2DAA8C08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(165)</w:t>
            </w:r>
          </w:p>
        </w:tc>
      </w:tr>
      <w:tr w:rsidR="00474D5F" w:rsidRPr="00682823" w14:paraId="74B6C072" w14:textId="77777777" w:rsidTr="006B7C78">
        <w:tc>
          <w:tcPr>
            <w:tcW w:w="4140" w:type="dxa"/>
          </w:tcPr>
          <w:p w14:paraId="3805FEDA" w14:textId="6812E68B" w:rsidR="00474D5F" w:rsidRPr="00682823" w:rsidRDefault="00474D5F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590EBE12" w14:textId="6693634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(12,391)</w:t>
            </w:r>
          </w:p>
        </w:tc>
        <w:tc>
          <w:tcPr>
            <w:tcW w:w="270" w:type="dxa"/>
            <w:shd w:val="clear" w:color="auto" w:fill="auto"/>
          </w:tcPr>
          <w:p w14:paraId="259EA051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1790CDB" w14:textId="28A2B579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1,190</w:t>
            </w:r>
          </w:p>
        </w:tc>
        <w:tc>
          <w:tcPr>
            <w:tcW w:w="270" w:type="dxa"/>
            <w:shd w:val="clear" w:color="auto" w:fill="auto"/>
          </w:tcPr>
          <w:p w14:paraId="2BEF07B3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072536" w14:textId="729238FA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(9,635)</w:t>
            </w:r>
          </w:p>
        </w:tc>
        <w:tc>
          <w:tcPr>
            <w:tcW w:w="270" w:type="dxa"/>
          </w:tcPr>
          <w:p w14:paraId="092B5187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E35167" w14:textId="3AFF93B3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1,479</w:t>
            </w:r>
          </w:p>
        </w:tc>
      </w:tr>
      <w:tr w:rsidR="00474D5F" w:rsidRPr="00682823" w14:paraId="3D98850A" w14:textId="77777777" w:rsidTr="006B7C78">
        <w:tc>
          <w:tcPr>
            <w:tcW w:w="4140" w:type="dxa"/>
          </w:tcPr>
          <w:p w14:paraId="7775973F" w14:textId="77777777" w:rsidR="00474D5F" w:rsidRPr="00682823" w:rsidRDefault="00474D5F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75384E7C" w14:textId="2E8B77D6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27DBF8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02E6260" w14:textId="200FDB4B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E81004D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5F55486" w14:textId="4AE8C77B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B88E9D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4419A4" w14:textId="0BFD8C91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74D5F" w:rsidRPr="00682823" w14:paraId="5F81EA03" w14:textId="77777777" w:rsidTr="006B7C78">
        <w:tc>
          <w:tcPr>
            <w:tcW w:w="4140" w:type="dxa"/>
          </w:tcPr>
          <w:p w14:paraId="2891F745" w14:textId="3E67A631" w:rsidR="00474D5F" w:rsidRPr="00682823" w:rsidRDefault="00474D5F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6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02C7CB77" w14:textId="2A60CA9B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45D54CF3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2F5F361" w14:textId="370539EF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868656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3DC70A0" w14:textId="263398F8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4AD98CBB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F8BD46" w14:textId="0B0F681B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4D5F" w:rsidRPr="00682823" w14:paraId="73EE5F6E" w14:textId="77777777" w:rsidTr="006B7C78">
        <w:tc>
          <w:tcPr>
            <w:tcW w:w="4140" w:type="dxa"/>
          </w:tcPr>
          <w:p w14:paraId="1F34B005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16C0F" w14:textId="28726BDF" w:rsidR="00474D5F" w:rsidRPr="00682823" w:rsidRDefault="007332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</w:t>
            </w:r>
            <w:r w:rsidR="004363D6" w:rsidRPr="00682823">
              <w:rPr>
                <w:rFonts w:ascii="Angsana New" w:hAnsi="Angsana New"/>
                <w:sz w:val="26"/>
                <w:szCs w:val="26"/>
              </w:rPr>
              <w:t>1,597</w:t>
            </w:r>
          </w:p>
        </w:tc>
        <w:tc>
          <w:tcPr>
            <w:tcW w:w="270" w:type="dxa"/>
            <w:shd w:val="clear" w:color="auto" w:fill="auto"/>
          </w:tcPr>
          <w:p w14:paraId="25AB56CA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D46F8" w14:textId="49C4698A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95,627</w:t>
            </w:r>
          </w:p>
        </w:tc>
        <w:tc>
          <w:tcPr>
            <w:tcW w:w="270" w:type="dxa"/>
            <w:shd w:val="clear" w:color="auto" w:fill="auto"/>
          </w:tcPr>
          <w:p w14:paraId="19086BCB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BFA19" w14:textId="37982D7D" w:rsidR="00474D5F" w:rsidRPr="00682823" w:rsidRDefault="007332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66,1</w:t>
            </w:r>
            <w:r w:rsidR="008F6EC9" w:rsidRPr="00682823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</w:tcPr>
          <w:p w14:paraId="1356897F" w14:textId="77777777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E57CB7" w14:textId="231DB769" w:rsidR="00474D5F" w:rsidRPr="00682823" w:rsidRDefault="00474D5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93,949</w:t>
            </w:r>
          </w:p>
        </w:tc>
      </w:tr>
    </w:tbl>
    <w:p w14:paraId="1ACFEEFB" w14:textId="77777777" w:rsidR="009D0856" w:rsidRPr="00682823" w:rsidRDefault="009D085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7778DC45" w14:textId="77777777" w:rsidR="002856E4" w:rsidRPr="00682823" w:rsidRDefault="002856E4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br w:type="page"/>
      </w:r>
    </w:p>
    <w:p w14:paraId="19756E57" w14:textId="4411F5F1" w:rsidR="00280468" w:rsidRPr="00682823" w:rsidRDefault="0028046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</w:t>
      </w:r>
      <w:r w:rsidR="00816BA9" w:rsidRPr="00682823">
        <w:rPr>
          <w:rFonts w:ascii="Angsana New" w:hAnsi="Angsana New" w:hint="cs"/>
          <w:sz w:val="26"/>
          <w:szCs w:val="26"/>
          <w:cs/>
        </w:rPr>
        <w:t>ก่อนภาษี</w:t>
      </w:r>
      <w:r w:rsidRPr="00682823">
        <w:rPr>
          <w:rFonts w:ascii="Angsana New" w:hAnsi="Angsana New"/>
          <w:sz w:val="26"/>
          <w:szCs w:val="26"/>
          <w:cs/>
        </w:rPr>
        <w:t xml:space="preserve">ทางบัญชีโดยใช้อัตราภาษีสำหรับแต่ละปีสิ้นสุดวันที่ </w:t>
      </w:r>
      <w:r w:rsidRPr="00682823">
        <w:rPr>
          <w:rFonts w:ascii="Angsana New" w:hAnsi="Angsana New"/>
          <w:sz w:val="26"/>
          <w:szCs w:val="26"/>
        </w:rPr>
        <w:t>31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916C583" w14:textId="77777777" w:rsidR="00280468" w:rsidRPr="00682823" w:rsidRDefault="0028046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728" w:type="dxa"/>
        <w:tblLayout w:type="fixed"/>
        <w:tblLook w:val="0000" w:firstRow="0" w:lastRow="0" w:firstColumn="0" w:lastColumn="0" w:noHBand="0" w:noVBand="0"/>
      </w:tblPr>
      <w:tblGrid>
        <w:gridCol w:w="4158"/>
        <w:gridCol w:w="1210"/>
        <w:gridCol w:w="236"/>
        <w:gridCol w:w="1194"/>
        <w:gridCol w:w="236"/>
        <w:gridCol w:w="1194"/>
        <w:gridCol w:w="236"/>
        <w:gridCol w:w="1264"/>
      </w:tblGrid>
      <w:tr w:rsidR="00280468" w:rsidRPr="00682823" w14:paraId="412B34E4" w14:textId="77777777" w:rsidTr="00494A3A">
        <w:trPr>
          <w:cantSplit/>
        </w:trPr>
        <w:tc>
          <w:tcPr>
            <w:tcW w:w="4158" w:type="dxa"/>
          </w:tcPr>
          <w:p w14:paraId="09A41E7D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0" w:type="dxa"/>
            <w:gridSpan w:val="7"/>
            <w:tcBorders>
              <w:bottom w:val="single" w:sz="4" w:space="0" w:color="auto"/>
            </w:tcBorders>
          </w:tcPr>
          <w:p w14:paraId="78326A76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80468" w:rsidRPr="00682823" w14:paraId="503E9DA2" w14:textId="77777777" w:rsidTr="00494A3A">
        <w:trPr>
          <w:cantSplit/>
        </w:trPr>
        <w:tc>
          <w:tcPr>
            <w:tcW w:w="4158" w:type="dxa"/>
          </w:tcPr>
          <w:p w14:paraId="3198EAC4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0" w:type="dxa"/>
            <w:gridSpan w:val="3"/>
            <w:tcBorders>
              <w:bottom w:val="single" w:sz="4" w:space="0" w:color="auto"/>
            </w:tcBorders>
          </w:tcPr>
          <w:p w14:paraId="5273362C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28F20F13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14:paraId="6939249E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80468" w:rsidRPr="00682823" w14:paraId="32B4E8AD" w14:textId="77777777" w:rsidTr="00494A3A">
        <w:tc>
          <w:tcPr>
            <w:tcW w:w="4158" w:type="dxa"/>
          </w:tcPr>
          <w:p w14:paraId="0D3240B2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5BE8B545" w14:textId="28240E3D" w:rsidR="00280468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097EF249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621824E" w14:textId="1A1C97E9" w:rsidR="00280468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2E90D57C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55AC626" w14:textId="471D2B5F" w:rsidR="00280468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067059F4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F379752" w14:textId="524F2577" w:rsidR="00280468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AC0226" w:rsidRPr="00682823" w14:paraId="23148A33" w14:textId="77777777" w:rsidTr="00494A3A">
        <w:tc>
          <w:tcPr>
            <w:tcW w:w="4158" w:type="dxa"/>
          </w:tcPr>
          <w:p w14:paraId="614EFE0D" w14:textId="77777777" w:rsidR="00AC0226" w:rsidRPr="00682823" w:rsidRDefault="00AC02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E752452" w14:textId="77777777" w:rsidR="00AC0226" w:rsidRPr="00682823" w:rsidRDefault="00AC02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FF3155" w14:textId="77777777" w:rsidR="00AC0226" w:rsidRPr="00682823" w:rsidRDefault="00AC02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7F147805" w14:textId="77777777" w:rsidR="00AC0226" w:rsidRPr="00682823" w:rsidRDefault="00AC02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4D5878" w14:textId="77777777" w:rsidR="00AC0226" w:rsidRPr="00682823" w:rsidRDefault="00AC02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547C8C9" w14:textId="77777777" w:rsidR="00AC0226" w:rsidRPr="00682823" w:rsidRDefault="00AC02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EEB505" w14:textId="77777777" w:rsidR="00AC0226" w:rsidRPr="00682823" w:rsidRDefault="00AC02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9A326CF" w14:textId="77777777" w:rsidR="00AC0226" w:rsidRPr="00682823" w:rsidRDefault="00AC02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6DDB" w:rsidRPr="00682823" w14:paraId="64A4597E" w14:textId="77777777" w:rsidTr="008F6EC9">
        <w:tc>
          <w:tcPr>
            <w:tcW w:w="4158" w:type="dxa"/>
          </w:tcPr>
          <w:p w14:paraId="66068670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</w:tcPr>
          <w:p w14:paraId="23607492" w14:textId="3188250D" w:rsidR="00F96DDB" w:rsidRPr="00682823" w:rsidRDefault="006B7C7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</w:t>
            </w:r>
            <w:r w:rsidR="00481233" w:rsidRPr="00682823">
              <w:rPr>
                <w:rFonts w:ascii="Angsana New" w:hAnsi="Angsana New"/>
                <w:sz w:val="26"/>
                <w:szCs w:val="26"/>
              </w:rPr>
              <w:t>64,634</w:t>
            </w:r>
          </w:p>
        </w:tc>
        <w:tc>
          <w:tcPr>
            <w:tcW w:w="236" w:type="dxa"/>
            <w:shd w:val="clear" w:color="auto" w:fill="auto"/>
          </w:tcPr>
          <w:p w14:paraId="4664BE82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</w:tcPr>
          <w:p w14:paraId="21ED6748" w14:textId="27EDBDAB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222,660</w:t>
            </w:r>
          </w:p>
        </w:tc>
        <w:tc>
          <w:tcPr>
            <w:tcW w:w="236" w:type="dxa"/>
            <w:shd w:val="clear" w:color="auto" w:fill="auto"/>
          </w:tcPr>
          <w:p w14:paraId="2B9FF7C5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</w:tcPr>
          <w:p w14:paraId="32F10667" w14:textId="2858F70C" w:rsidR="00F96DDB" w:rsidRPr="00682823" w:rsidRDefault="006B7C7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209</w:t>
            </w:r>
            <w:r w:rsidR="008F6EC9" w:rsidRPr="00682823">
              <w:rPr>
                <w:rFonts w:ascii="Angsana New" w:hAnsi="Angsana New"/>
                <w:sz w:val="26"/>
                <w:szCs w:val="26"/>
              </w:rPr>
              <w:t>,686</w:t>
            </w:r>
          </w:p>
        </w:tc>
        <w:tc>
          <w:tcPr>
            <w:tcW w:w="236" w:type="dxa"/>
          </w:tcPr>
          <w:p w14:paraId="638F5BFB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0DC89FBA" w14:textId="7261F32D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217,053</w:t>
            </w:r>
          </w:p>
        </w:tc>
      </w:tr>
      <w:tr w:rsidR="00F96DDB" w:rsidRPr="00682823" w14:paraId="3758057D" w14:textId="77777777" w:rsidTr="008F6EC9">
        <w:tc>
          <w:tcPr>
            <w:tcW w:w="4158" w:type="dxa"/>
          </w:tcPr>
          <w:p w14:paraId="100A1616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</w:tcPr>
          <w:p w14:paraId="6DFDFF44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4436B329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</w:tcPr>
          <w:p w14:paraId="0184159F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33E338D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</w:tcPr>
          <w:p w14:paraId="444C8A4E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62AEB9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FD5C7A0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F96DDB" w:rsidRPr="00682823" w14:paraId="6BAD1B1A" w14:textId="77777777" w:rsidTr="008F6EC9">
        <w:tc>
          <w:tcPr>
            <w:tcW w:w="4158" w:type="dxa"/>
          </w:tcPr>
          <w:p w14:paraId="46D7675F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82823">
              <w:rPr>
                <w:rFonts w:ascii="Angsana New" w:eastAsia="Cordia New" w:hAnsi="Angsana New"/>
                <w:sz w:val="26"/>
                <w:szCs w:val="26"/>
              </w:rPr>
              <w:t>20</w:t>
            </w:r>
          </w:p>
        </w:tc>
        <w:tc>
          <w:tcPr>
            <w:tcW w:w="1210" w:type="dxa"/>
            <w:shd w:val="clear" w:color="auto" w:fill="auto"/>
          </w:tcPr>
          <w:p w14:paraId="50A594FB" w14:textId="4F9B8DEB" w:rsidR="00F96DDB" w:rsidRPr="00682823" w:rsidRDefault="0048123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52,927</w:t>
            </w:r>
          </w:p>
        </w:tc>
        <w:tc>
          <w:tcPr>
            <w:tcW w:w="236" w:type="dxa"/>
            <w:shd w:val="clear" w:color="auto" w:fill="auto"/>
          </w:tcPr>
          <w:p w14:paraId="7B51497B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787CEDE3" w14:textId="0ED2AEDD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44,532</w:t>
            </w:r>
          </w:p>
        </w:tc>
        <w:tc>
          <w:tcPr>
            <w:tcW w:w="236" w:type="dxa"/>
            <w:shd w:val="clear" w:color="auto" w:fill="auto"/>
          </w:tcPr>
          <w:p w14:paraId="6BBF278E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1F5D69CD" w14:textId="7434572B" w:rsidR="00F96DDB" w:rsidRPr="00682823" w:rsidRDefault="008F6EC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41,937</w:t>
            </w:r>
          </w:p>
        </w:tc>
        <w:tc>
          <w:tcPr>
            <w:tcW w:w="236" w:type="dxa"/>
          </w:tcPr>
          <w:p w14:paraId="5DB090A6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9AA0C77" w14:textId="49F67962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43,411</w:t>
            </w:r>
          </w:p>
        </w:tc>
      </w:tr>
      <w:tr w:rsidR="00F96DDB" w:rsidRPr="00682823" w14:paraId="06AD5D44" w14:textId="77777777" w:rsidTr="008F6EC9">
        <w:tc>
          <w:tcPr>
            <w:tcW w:w="4158" w:type="dxa"/>
          </w:tcPr>
          <w:p w14:paraId="6AF5A788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บวก (หัก) </w:t>
            </w:r>
            <w:r w:rsidRPr="00682823"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ผลกระทบทางภาษีจาก</w:t>
            </w:r>
          </w:p>
        </w:tc>
        <w:tc>
          <w:tcPr>
            <w:tcW w:w="1210" w:type="dxa"/>
            <w:shd w:val="clear" w:color="auto" w:fill="auto"/>
          </w:tcPr>
          <w:p w14:paraId="6D290C9B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D58E6B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4DC57F4E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B1A469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35FD1827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9458FF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B271DC1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6DDB" w:rsidRPr="00682823" w14:paraId="027EB1FD" w14:textId="77777777" w:rsidTr="008F6EC9">
        <w:tc>
          <w:tcPr>
            <w:tcW w:w="4158" w:type="dxa"/>
          </w:tcPr>
          <w:p w14:paraId="57EFC17C" w14:textId="00A76F62" w:rsidR="00F96DDB" w:rsidRPr="00682823" w:rsidRDefault="00F96DDB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00"/>
              </w:tabs>
              <w:ind w:left="182" w:hanging="18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การไม่ได้รับรู้สินทรัพย์ภาษีเงินได้รอการตัดบัญชี</w:t>
            </w:r>
          </w:p>
        </w:tc>
        <w:tc>
          <w:tcPr>
            <w:tcW w:w="1210" w:type="dxa"/>
            <w:shd w:val="clear" w:color="auto" w:fill="auto"/>
          </w:tcPr>
          <w:p w14:paraId="23DE8B70" w14:textId="5562C9DB" w:rsidR="00F96DD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27,09</w:t>
            </w:r>
            <w:r w:rsidR="00481233" w:rsidRPr="0068282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B9815EA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048D7DC4" w14:textId="46B00148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45,180</w:t>
            </w:r>
          </w:p>
        </w:tc>
        <w:tc>
          <w:tcPr>
            <w:tcW w:w="236" w:type="dxa"/>
            <w:shd w:val="clear" w:color="auto" w:fill="auto"/>
          </w:tcPr>
          <w:p w14:paraId="431E6DD1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0167CBD0" w14:textId="43F68379" w:rsidR="00F96DD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19,964</w:t>
            </w:r>
          </w:p>
        </w:tc>
        <w:tc>
          <w:tcPr>
            <w:tcW w:w="236" w:type="dxa"/>
          </w:tcPr>
          <w:p w14:paraId="060298B9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CA9A07D" w14:textId="5BBEA1AD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45,167</w:t>
            </w:r>
          </w:p>
        </w:tc>
      </w:tr>
      <w:tr w:rsidR="00F96DDB" w:rsidRPr="00682823" w14:paraId="07A9A81F" w14:textId="77777777" w:rsidTr="008F6EC9">
        <w:tc>
          <w:tcPr>
            <w:tcW w:w="4158" w:type="dxa"/>
          </w:tcPr>
          <w:p w14:paraId="33823000" w14:textId="77777777" w:rsidR="00F96DDB" w:rsidRPr="00682823" w:rsidRDefault="00F96DDB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00"/>
              </w:tabs>
              <w:ind w:left="182" w:hanging="18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ใช้ผลขาดทุนสะสมทางภาษีของงวดก่อน</w:t>
            </w:r>
          </w:p>
        </w:tc>
        <w:tc>
          <w:tcPr>
            <w:tcW w:w="1210" w:type="dxa"/>
            <w:shd w:val="clear" w:color="auto" w:fill="auto"/>
          </w:tcPr>
          <w:p w14:paraId="247841F9" w14:textId="457FC5DF" w:rsidR="00F96DD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(764)</w:t>
            </w:r>
          </w:p>
        </w:tc>
        <w:tc>
          <w:tcPr>
            <w:tcW w:w="236" w:type="dxa"/>
            <w:shd w:val="clear" w:color="auto" w:fill="auto"/>
          </w:tcPr>
          <w:p w14:paraId="3487BC5C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5651D329" w14:textId="238D37F6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(41)</w:t>
            </w:r>
          </w:p>
        </w:tc>
        <w:tc>
          <w:tcPr>
            <w:tcW w:w="236" w:type="dxa"/>
            <w:shd w:val="clear" w:color="auto" w:fill="auto"/>
          </w:tcPr>
          <w:p w14:paraId="1C1EBF83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62A5C27B" w14:textId="2E663248" w:rsidR="00F96DD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(648)</w:t>
            </w:r>
          </w:p>
        </w:tc>
        <w:tc>
          <w:tcPr>
            <w:tcW w:w="236" w:type="dxa"/>
          </w:tcPr>
          <w:p w14:paraId="0C22C3E0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2CC11E06" w14:textId="22C233B8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(41)</w:t>
            </w:r>
          </w:p>
        </w:tc>
      </w:tr>
      <w:tr w:rsidR="00F96DDB" w:rsidRPr="00682823" w14:paraId="5C2C71AB" w14:textId="77777777" w:rsidTr="008F6EC9">
        <w:tc>
          <w:tcPr>
            <w:tcW w:w="4158" w:type="dxa"/>
          </w:tcPr>
          <w:p w14:paraId="12A35BDF" w14:textId="77777777" w:rsidR="00F96DDB" w:rsidRPr="00682823" w:rsidRDefault="00F96DDB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00"/>
              </w:tabs>
              <w:ind w:left="182" w:hanging="18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210" w:type="dxa"/>
            <w:shd w:val="clear" w:color="auto" w:fill="auto"/>
          </w:tcPr>
          <w:p w14:paraId="20082CBE" w14:textId="218649C0" w:rsidR="00F96DD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6,309</w:t>
            </w:r>
          </w:p>
        </w:tc>
        <w:tc>
          <w:tcPr>
            <w:tcW w:w="236" w:type="dxa"/>
            <w:shd w:val="clear" w:color="auto" w:fill="auto"/>
          </w:tcPr>
          <w:p w14:paraId="74A9275F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18586A1D" w14:textId="0BF5900D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14,075</w:t>
            </w:r>
          </w:p>
        </w:tc>
        <w:tc>
          <w:tcPr>
            <w:tcW w:w="236" w:type="dxa"/>
            <w:shd w:val="clear" w:color="auto" w:fill="auto"/>
          </w:tcPr>
          <w:p w14:paraId="12EBA518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752932ED" w14:textId="1BDD0BEB" w:rsidR="00F96DD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5,504</w:t>
            </w:r>
          </w:p>
        </w:tc>
        <w:tc>
          <w:tcPr>
            <w:tcW w:w="236" w:type="dxa"/>
          </w:tcPr>
          <w:p w14:paraId="4893AA8E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402D82F" w14:textId="2A8D30F9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7,981</w:t>
            </w:r>
          </w:p>
        </w:tc>
      </w:tr>
      <w:tr w:rsidR="009F068B" w:rsidRPr="00682823" w14:paraId="134D0F1E" w14:textId="77777777" w:rsidTr="008F6EC9">
        <w:tc>
          <w:tcPr>
            <w:tcW w:w="4158" w:type="dxa"/>
          </w:tcPr>
          <w:p w14:paraId="05E38D91" w14:textId="38D8F6E1" w:rsidR="009F068B" w:rsidRPr="00682823" w:rsidRDefault="009F068B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00"/>
              </w:tabs>
              <w:ind w:left="182" w:hanging="18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กำไรจากการขายและเช่ากลับคืน</w:t>
            </w:r>
          </w:p>
        </w:tc>
        <w:tc>
          <w:tcPr>
            <w:tcW w:w="1210" w:type="dxa"/>
            <w:shd w:val="clear" w:color="auto" w:fill="auto"/>
          </w:tcPr>
          <w:p w14:paraId="05BAAA74" w14:textId="5AD3D073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(3,389)</w:t>
            </w:r>
          </w:p>
        </w:tc>
        <w:tc>
          <w:tcPr>
            <w:tcW w:w="236" w:type="dxa"/>
            <w:shd w:val="clear" w:color="auto" w:fill="auto"/>
          </w:tcPr>
          <w:p w14:paraId="6529CF26" w14:textId="77777777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0FFCC8B0" w14:textId="39AD6545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(5,550)</w:t>
            </w:r>
          </w:p>
        </w:tc>
        <w:tc>
          <w:tcPr>
            <w:tcW w:w="236" w:type="dxa"/>
            <w:shd w:val="clear" w:color="auto" w:fill="auto"/>
          </w:tcPr>
          <w:p w14:paraId="6FABC048" w14:textId="77777777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2AFC7AC6" w14:textId="36C05C69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32FED812" w14:textId="77777777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5B3F1B8" w14:textId="5E99C3AD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</w:tr>
      <w:tr w:rsidR="009F068B" w:rsidRPr="00682823" w14:paraId="1B54E2A0" w14:textId="77777777" w:rsidTr="008F6EC9">
        <w:tc>
          <w:tcPr>
            <w:tcW w:w="4158" w:type="dxa"/>
          </w:tcPr>
          <w:p w14:paraId="30118ADC" w14:textId="42C36B36" w:rsidR="009F068B" w:rsidRPr="00682823" w:rsidRDefault="009F068B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900"/>
              </w:tabs>
              <w:ind w:left="182" w:hanging="18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ผลประโยชน์ของพนักงานโอนย้าย</w:t>
            </w:r>
          </w:p>
        </w:tc>
        <w:tc>
          <w:tcPr>
            <w:tcW w:w="1210" w:type="dxa"/>
            <w:shd w:val="clear" w:color="auto" w:fill="auto"/>
          </w:tcPr>
          <w:p w14:paraId="2C08D651" w14:textId="7B51ED2D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(583)</w:t>
            </w:r>
          </w:p>
        </w:tc>
        <w:tc>
          <w:tcPr>
            <w:tcW w:w="236" w:type="dxa"/>
            <w:shd w:val="clear" w:color="auto" w:fill="auto"/>
          </w:tcPr>
          <w:p w14:paraId="6A12A456" w14:textId="77777777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683758F2" w14:textId="0C6887D6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(2,569)</w:t>
            </w:r>
          </w:p>
        </w:tc>
        <w:tc>
          <w:tcPr>
            <w:tcW w:w="236" w:type="dxa"/>
            <w:shd w:val="clear" w:color="auto" w:fill="auto"/>
          </w:tcPr>
          <w:p w14:paraId="2E5C36B9" w14:textId="77777777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</w:tcPr>
          <w:p w14:paraId="22AC25E2" w14:textId="0A823BD3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(583)</w:t>
            </w:r>
          </w:p>
        </w:tc>
        <w:tc>
          <w:tcPr>
            <w:tcW w:w="236" w:type="dxa"/>
          </w:tcPr>
          <w:p w14:paraId="41361E4D" w14:textId="77777777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54354996" w14:textId="03355066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(2,569)</w:t>
            </w:r>
          </w:p>
        </w:tc>
      </w:tr>
      <w:tr w:rsidR="009F068B" w:rsidRPr="00682823" w14:paraId="0974F622" w14:textId="77777777" w:rsidTr="008F6EC9">
        <w:tc>
          <w:tcPr>
            <w:tcW w:w="4158" w:type="dxa"/>
          </w:tcPr>
          <w:p w14:paraId="2286D384" w14:textId="77777777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682823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D3C0E" w14:textId="3128F656" w:rsidR="009F068B" w:rsidRPr="00682823" w:rsidRDefault="00481233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81,597</w:t>
            </w:r>
          </w:p>
        </w:tc>
        <w:tc>
          <w:tcPr>
            <w:tcW w:w="236" w:type="dxa"/>
            <w:shd w:val="clear" w:color="auto" w:fill="auto"/>
          </w:tcPr>
          <w:p w14:paraId="5EA5BB67" w14:textId="77777777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341DA" w14:textId="40E3D692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95,627</w:t>
            </w:r>
          </w:p>
        </w:tc>
        <w:tc>
          <w:tcPr>
            <w:tcW w:w="236" w:type="dxa"/>
            <w:shd w:val="clear" w:color="auto" w:fill="auto"/>
          </w:tcPr>
          <w:p w14:paraId="58D1FD18" w14:textId="77777777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764B4" w14:textId="0DF7AAC8" w:rsidR="009F068B" w:rsidRPr="00682823" w:rsidRDefault="006B7C7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66,</w:t>
            </w:r>
            <w:r w:rsidR="008F6EC9" w:rsidRPr="00682823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236" w:type="dxa"/>
          </w:tcPr>
          <w:p w14:paraId="6A0EFED7" w14:textId="77777777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C5379D0" w14:textId="29C2900F" w:rsidR="009F068B" w:rsidRPr="00682823" w:rsidRDefault="009F068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93,949</w:t>
            </w:r>
          </w:p>
        </w:tc>
      </w:tr>
    </w:tbl>
    <w:p w14:paraId="188692B4" w14:textId="77777777" w:rsidR="00E82C7B" w:rsidRPr="00682823" w:rsidRDefault="00E82C7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67B69EFA" w14:textId="30307B58" w:rsidR="00280468" w:rsidRPr="00682823" w:rsidRDefault="00280468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รายละเอียดของ</w:t>
      </w:r>
      <w:bookmarkStart w:id="10" w:name="OLE_LINK1"/>
      <w:bookmarkStart w:id="11" w:name="OLE_LINK2"/>
      <w:r w:rsidRPr="00682823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10"/>
      <w:bookmarkEnd w:id="11"/>
      <w:r w:rsidRPr="00682823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682823">
        <w:rPr>
          <w:rFonts w:ascii="Angsana New" w:hAnsi="Angsana New"/>
          <w:sz w:val="26"/>
          <w:szCs w:val="26"/>
        </w:rPr>
        <w:t>31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63FDBC0D" w14:textId="77777777" w:rsidR="00280468" w:rsidRPr="00682823" w:rsidRDefault="00280468" w:rsidP="006828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70"/>
        <w:gridCol w:w="270"/>
        <w:gridCol w:w="1260"/>
        <w:gridCol w:w="270"/>
        <w:gridCol w:w="1260"/>
      </w:tblGrid>
      <w:tr w:rsidR="00280468" w:rsidRPr="00682823" w14:paraId="6797637F" w14:textId="77777777" w:rsidTr="00A86732">
        <w:tc>
          <w:tcPr>
            <w:tcW w:w="4140" w:type="dxa"/>
          </w:tcPr>
          <w:p w14:paraId="182439C2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40C884B1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280468" w:rsidRPr="00682823" w14:paraId="349ADE27" w14:textId="77777777" w:rsidTr="00A86732">
        <w:tc>
          <w:tcPr>
            <w:tcW w:w="4140" w:type="dxa"/>
          </w:tcPr>
          <w:p w14:paraId="35D1003D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2E02FCBA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A639DF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5B06F2BB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280468" w:rsidRPr="00682823" w14:paraId="750BABAA" w14:textId="77777777" w:rsidTr="00A86732">
        <w:tc>
          <w:tcPr>
            <w:tcW w:w="4140" w:type="dxa"/>
          </w:tcPr>
          <w:p w14:paraId="34495F6D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DEA997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21D139E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8687B7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113FDD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CBC697" w14:textId="56C83078" w:rsidR="00280468" w:rsidRPr="00682823" w:rsidRDefault="00F62A4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280468" w:rsidRPr="00682823">
              <w:rPr>
                <w:rFonts w:ascii="Angsana New" w:hAnsi="Angsan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70" w:type="dxa"/>
          </w:tcPr>
          <w:p w14:paraId="488E8FBB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202CE2F6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280468" w:rsidRPr="00682823" w14:paraId="290A764D" w14:textId="77777777" w:rsidTr="00A86732">
        <w:trPr>
          <w:trHeight w:val="337"/>
        </w:trPr>
        <w:tc>
          <w:tcPr>
            <w:tcW w:w="4140" w:type="dxa"/>
          </w:tcPr>
          <w:p w14:paraId="5BC590B7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54DB557" w14:textId="3715EC0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0196A"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132A3EB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EC75BFE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891B77" w:rsidRPr="0068282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6120EF25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7835068" w14:textId="77777777" w:rsidR="00280468" w:rsidRPr="00682823" w:rsidRDefault="00546E39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280468" w:rsidRPr="00682823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891B77" w:rsidRPr="0068282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3B08A30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6B21632" w14:textId="109114E9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0196A"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06679" w:rsidRPr="00682823" w14:paraId="56CCF7A9" w14:textId="77777777" w:rsidTr="00C86C21">
        <w:tc>
          <w:tcPr>
            <w:tcW w:w="4140" w:type="dxa"/>
          </w:tcPr>
          <w:p w14:paraId="11691E73" w14:textId="3809081C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ผลประโยชน์จากขาดทุนสะสมทางภาษี</w:t>
            </w:r>
          </w:p>
        </w:tc>
        <w:tc>
          <w:tcPr>
            <w:tcW w:w="1260" w:type="dxa"/>
          </w:tcPr>
          <w:p w14:paraId="08C1D748" w14:textId="31EDB8F0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65,007</w:t>
            </w:r>
          </w:p>
        </w:tc>
        <w:tc>
          <w:tcPr>
            <w:tcW w:w="270" w:type="dxa"/>
          </w:tcPr>
          <w:p w14:paraId="0F6C8CCC" w14:textId="77777777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6224F5" w14:textId="4EB22810" w:rsidR="00D06679" w:rsidRPr="00682823" w:rsidRDefault="007332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3,657</w:t>
            </w:r>
          </w:p>
        </w:tc>
        <w:tc>
          <w:tcPr>
            <w:tcW w:w="270" w:type="dxa"/>
          </w:tcPr>
          <w:p w14:paraId="1A30A359" w14:textId="77777777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F746BA" w14:textId="38C84AEB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67612CA7" w14:textId="77777777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FAEFC4" w14:textId="48E69C3C" w:rsidR="00D06679" w:rsidRPr="00682823" w:rsidRDefault="007332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68,664</w:t>
            </w:r>
          </w:p>
        </w:tc>
      </w:tr>
      <w:tr w:rsidR="008205AA" w:rsidRPr="00682823" w14:paraId="1DABA5E1" w14:textId="77777777" w:rsidTr="00A86732">
        <w:tc>
          <w:tcPr>
            <w:tcW w:w="4140" w:type="dxa"/>
          </w:tcPr>
          <w:p w14:paraId="1045F6D9" w14:textId="6564E3D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การด้อยค่าของสินทรัพย์ถาวร</w:t>
            </w:r>
          </w:p>
        </w:tc>
        <w:tc>
          <w:tcPr>
            <w:tcW w:w="1260" w:type="dxa"/>
          </w:tcPr>
          <w:p w14:paraId="671B9E40" w14:textId="3755E2D4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270" w:type="dxa"/>
          </w:tcPr>
          <w:p w14:paraId="2992D8AA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8EBC51" w14:textId="7D28AFC6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5BDB18A3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4CFB4E" w14:textId="76EEE558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4751DFB0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FF429F" w14:textId="0F04BE11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8205AA" w:rsidRPr="00682823" w14:paraId="5A6F3731" w14:textId="77777777" w:rsidTr="00A86732">
        <w:tc>
          <w:tcPr>
            <w:tcW w:w="4140" w:type="dxa"/>
          </w:tcPr>
          <w:p w14:paraId="531BA263" w14:textId="55F70464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การด้อยค่าของสินค้าคงเหลือ</w:t>
            </w:r>
          </w:p>
        </w:tc>
        <w:tc>
          <w:tcPr>
            <w:tcW w:w="1260" w:type="dxa"/>
          </w:tcPr>
          <w:p w14:paraId="66318202" w14:textId="1033F159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</w:tcPr>
          <w:p w14:paraId="145582F6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8DD0FD" w14:textId="1CEC485A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6E974789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A03381" w14:textId="45E1683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68E4A285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3BAD2C" w14:textId="620D47FB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D06679" w:rsidRPr="00682823" w14:paraId="06A1F182" w14:textId="77777777" w:rsidTr="00A86732">
        <w:tc>
          <w:tcPr>
            <w:tcW w:w="4140" w:type="dxa"/>
          </w:tcPr>
          <w:p w14:paraId="77A53434" w14:textId="1C22F374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7D0B431" w14:textId="33BD3D14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14,127</w:t>
            </w:r>
          </w:p>
        </w:tc>
        <w:tc>
          <w:tcPr>
            <w:tcW w:w="270" w:type="dxa"/>
          </w:tcPr>
          <w:p w14:paraId="3C9D74AC" w14:textId="77777777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91BF26" w14:textId="362A6955" w:rsidR="00D06679" w:rsidRPr="00682823" w:rsidRDefault="008205AA" w:rsidP="006828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(1,336)</w:t>
            </w:r>
          </w:p>
        </w:tc>
        <w:tc>
          <w:tcPr>
            <w:tcW w:w="270" w:type="dxa"/>
          </w:tcPr>
          <w:p w14:paraId="155F1EC0" w14:textId="77777777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2B6EA8" w14:textId="7367DA92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06412B1B" w14:textId="77777777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1F58E5" w14:textId="367BD968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12,791</w:t>
            </w:r>
          </w:p>
        </w:tc>
      </w:tr>
      <w:tr w:rsidR="00D06679" w:rsidRPr="00682823" w14:paraId="20A61C25" w14:textId="77777777" w:rsidTr="00A86732">
        <w:tc>
          <w:tcPr>
            <w:tcW w:w="4140" w:type="dxa"/>
          </w:tcPr>
          <w:p w14:paraId="498F700F" w14:textId="2C2C344D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ECAC4CB" w14:textId="1E2E8AF4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22,399</w:t>
            </w:r>
          </w:p>
        </w:tc>
        <w:tc>
          <w:tcPr>
            <w:tcW w:w="270" w:type="dxa"/>
          </w:tcPr>
          <w:p w14:paraId="63EC7550" w14:textId="77777777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5D688A" w14:textId="24C08858" w:rsidR="00D06679" w:rsidRPr="00682823" w:rsidRDefault="008205AA" w:rsidP="006828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(393)</w:t>
            </w:r>
          </w:p>
        </w:tc>
        <w:tc>
          <w:tcPr>
            <w:tcW w:w="270" w:type="dxa"/>
          </w:tcPr>
          <w:p w14:paraId="77802DE0" w14:textId="77777777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6CEFFA" w14:textId="72391603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6D3F03BD" w14:textId="77777777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7F5329" w14:textId="1378916E" w:rsidR="00D06679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22,006</w:t>
            </w:r>
          </w:p>
        </w:tc>
      </w:tr>
      <w:tr w:rsidR="00F96DDB" w:rsidRPr="00682823" w14:paraId="1FD4249F" w14:textId="77777777" w:rsidTr="00A86732">
        <w:tc>
          <w:tcPr>
            <w:tcW w:w="4140" w:type="dxa"/>
          </w:tcPr>
          <w:p w14:paraId="1F927F86" w14:textId="7F8F7AE5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260" w:type="dxa"/>
          </w:tcPr>
          <w:p w14:paraId="5233077A" w14:textId="54BFAD6D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25,249</w:t>
            </w:r>
          </w:p>
        </w:tc>
        <w:tc>
          <w:tcPr>
            <w:tcW w:w="270" w:type="dxa"/>
          </w:tcPr>
          <w:p w14:paraId="0AB2BE52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3C11F4" w14:textId="59D8BD13" w:rsidR="00F96DDB" w:rsidRPr="00682823" w:rsidRDefault="006239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8,02</w:t>
            </w:r>
            <w:r w:rsidR="00FE13AD" w:rsidRPr="0068282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9898007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0163D6" w14:textId="5C9FB452" w:rsidR="00F96DDB" w:rsidRPr="00682823" w:rsidRDefault="006239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3,559</w:t>
            </w:r>
          </w:p>
        </w:tc>
        <w:tc>
          <w:tcPr>
            <w:tcW w:w="270" w:type="dxa"/>
          </w:tcPr>
          <w:p w14:paraId="3F5FD3AC" w14:textId="77777777" w:rsidR="00F96DDB" w:rsidRPr="00682823" w:rsidRDefault="00F96DD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483989" w14:textId="27DBD7A9" w:rsidR="00F96DDB" w:rsidRPr="00682823" w:rsidRDefault="00D06679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36,8</w:t>
            </w:r>
            <w:r w:rsidR="00FE13AD" w:rsidRPr="00682823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FE13AD" w:rsidRPr="00682823" w14:paraId="6A630227" w14:textId="77777777" w:rsidTr="00A86732">
        <w:tc>
          <w:tcPr>
            <w:tcW w:w="4140" w:type="dxa"/>
          </w:tcPr>
          <w:p w14:paraId="288DB829" w14:textId="161B4A03" w:rsidR="00FE13AD" w:rsidRPr="00682823" w:rsidRDefault="00FE13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ประมาณการหนี้สินผลประโยชน์อื่นของพนักงาน</w:t>
            </w:r>
          </w:p>
        </w:tc>
        <w:tc>
          <w:tcPr>
            <w:tcW w:w="1260" w:type="dxa"/>
          </w:tcPr>
          <w:p w14:paraId="5FDED2E9" w14:textId="6AE676FA" w:rsidR="00FE13AD" w:rsidRPr="00682823" w:rsidRDefault="00FE13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1,548</w:t>
            </w:r>
          </w:p>
        </w:tc>
        <w:tc>
          <w:tcPr>
            <w:tcW w:w="270" w:type="dxa"/>
          </w:tcPr>
          <w:p w14:paraId="024E2292" w14:textId="77777777" w:rsidR="00FE13AD" w:rsidRPr="00682823" w:rsidRDefault="00FE13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90DA10" w14:textId="03CD33E5" w:rsidR="00FE13AD" w:rsidRPr="00682823" w:rsidRDefault="00FE13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720A52EE" w14:textId="77777777" w:rsidR="00FE13AD" w:rsidRPr="00682823" w:rsidRDefault="00FE13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1C715C" w14:textId="6237B3BC" w:rsidR="00FE13AD" w:rsidRPr="00682823" w:rsidRDefault="00FE13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0B359930" w14:textId="77777777" w:rsidR="00FE13AD" w:rsidRPr="00682823" w:rsidRDefault="00FE13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4273D9" w14:textId="1F6FD73B" w:rsidR="00FE13AD" w:rsidRPr="00682823" w:rsidRDefault="00FE13AD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1,548</w:t>
            </w:r>
          </w:p>
        </w:tc>
      </w:tr>
      <w:tr w:rsidR="008205AA" w:rsidRPr="00682823" w14:paraId="40660078" w14:textId="77777777" w:rsidTr="00A86732">
        <w:tc>
          <w:tcPr>
            <w:tcW w:w="4140" w:type="dxa"/>
          </w:tcPr>
          <w:p w14:paraId="73568674" w14:textId="579642C3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59710CBF" w14:textId="157177B5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3,063</w:t>
            </w:r>
          </w:p>
        </w:tc>
        <w:tc>
          <w:tcPr>
            <w:tcW w:w="270" w:type="dxa"/>
          </w:tcPr>
          <w:p w14:paraId="6102D7EC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225F16" w14:textId="40A728D4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1,114</w:t>
            </w:r>
          </w:p>
        </w:tc>
        <w:tc>
          <w:tcPr>
            <w:tcW w:w="270" w:type="dxa"/>
          </w:tcPr>
          <w:p w14:paraId="52A6AD7A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59FD08" w14:textId="0DF7274A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1A4D0256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5F5C56" w14:textId="3D094DDC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4,177</w:t>
            </w:r>
          </w:p>
        </w:tc>
      </w:tr>
      <w:tr w:rsidR="008205AA" w:rsidRPr="00682823" w14:paraId="0BFA3C06" w14:textId="77777777" w:rsidTr="00A86732">
        <w:tc>
          <w:tcPr>
            <w:tcW w:w="4140" w:type="dxa"/>
          </w:tcPr>
          <w:p w14:paraId="242CE266" w14:textId="19A74364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68F61E9F" w14:textId="4A0C6E59" w:rsidR="008205AA" w:rsidRPr="00682823" w:rsidRDefault="008205AA" w:rsidP="006828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(17,853)</w:t>
            </w:r>
          </w:p>
        </w:tc>
        <w:tc>
          <w:tcPr>
            <w:tcW w:w="270" w:type="dxa"/>
          </w:tcPr>
          <w:p w14:paraId="4501A31C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DB51D8" w14:textId="028C2F8F" w:rsidR="008205AA" w:rsidRPr="00682823" w:rsidRDefault="008205AA" w:rsidP="006828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(7,725)</w:t>
            </w:r>
          </w:p>
        </w:tc>
        <w:tc>
          <w:tcPr>
            <w:tcW w:w="270" w:type="dxa"/>
          </w:tcPr>
          <w:p w14:paraId="7ADFC227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284794" w14:textId="5DAAFC40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254EEAE2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95AC27" w14:textId="58D9577B" w:rsidR="008205AA" w:rsidRPr="00682823" w:rsidRDefault="008205AA" w:rsidP="006828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(25,578)</w:t>
            </w:r>
          </w:p>
        </w:tc>
      </w:tr>
      <w:tr w:rsidR="008205AA" w:rsidRPr="00682823" w14:paraId="0FEA78EB" w14:textId="77777777" w:rsidTr="00A86732">
        <w:tc>
          <w:tcPr>
            <w:tcW w:w="4140" w:type="dxa"/>
          </w:tcPr>
          <w:p w14:paraId="2B3E945F" w14:textId="41330F3A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60" w:type="dxa"/>
          </w:tcPr>
          <w:p w14:paraId="1ACEB989" w14:textId="3C80B732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270" w:type="dxa"/>
          </w:tcPr>
          <w:p w14:paraId="07B07904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1F436E" w14:textId="1D592C98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</w:tcPr>
          <w:p w14:paraId="026A968D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1E4C8E" w14:textId="039C1033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7B6BB94E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B0CE62" w14:textId="2CD5E288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165</w:t>
            </w:r>
          </w:p>
        </w:tc>
      </w:tr>
      <w:tr w:rsidR="008205AA" w:rsidRPr="00682823" w14:paraId="288597BF" w14:textId="77777777" w:rsidTr="007D37B3">
        <w:tc>
          <w:tcPr>
            <w:tcW w:w="4140" w:type="dxa"/>
          </w:tcPr>
          <w:p w14:paraId="185E050D" w14:textId="773D5A16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69F47ED7" w14:textId="07D0FD5C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8,799</w:t>
            </w:r>
          </w:p>
        </w:tc>
        <w:tc>
          <w:tcPr>
            <w:tcW w:w="270" w:type="dxa"/>
          </w:tcPr>
          <w:p w14:paraId="63B2E402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E1FBC3" w14:textId="2CCB13BB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12,391</w:t>
            </w:r>
          </w:p>
        </w:tc>
        <w:tc>
          <w:tcPr>
            <w:tcW w:w="270" w:type="dxa"/>
          </w:tcPr>
          <w:p w14:paraId="58845C47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D4F3F8" w14:textId="15262C0D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4CA06BAD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4FABFB" w14:textId="0D64B50B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21,190</w:t>
            </w:r>
          </w:p>
        </w:tc>
      </w:tr>
      <w:tr w:rsidR="008205AA" w:rsidRPr="00682823" w14:paraId="13BDAF44" w14:textId="77777777" w:rsidTr="00325F75">
        <w:tc>
          <w:tcPr>
            <w:tcW w:w="4140" w:type="dxa"/>
          </w:tcPr>
          <w:p w14:paraId="7A7B150A" w14:textId="286AE1D0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E30D34" w14:textId="1A169C5C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7E655F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03D36A" w14:textId="46C6F853" w:rsidR="008205AA" w:rsidRPr="00682823" w:rsidRDefault="008205AA" w:rsidP="006828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270" w:type="dxa"/>
          </w:tcPr>
          <w:p w14:paraId="48D2648C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681CEF" w14:textId="7474B90C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172AE102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06B795" w14:textId="4ACE2146" w:rsidR="008205AA" w:rsidRPr="00682823" w:rsidRDefault="008205AA" w:rsidP="006828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</w:t>
            </w:r>
            <w:r w:rsidR="007332E4" w:rsidRPr="00682823">
              <w:rPr>
                <w:rFonts w:ascii="Angsana New" w:hAnsi="Angsana New"/>
                <w:sz w:val="26"/>
                <w:szCs w:val="26"/>
              </w:rPr>
              <w:t>1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205AA" w:rsidRPr="00682823" w14:paraId="5E81D51B" w14:textId="77777777" w:rsidTr="00325F75">
        <w:tc>
          <w:tcPr>
            <w:tcW w:w="4140" w:type="dxa"/>
          </w:tcPr>
          <w:p w14:paraId="326A999F" w14:textId="419D4182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942647" w14:textId="45B0E963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125,495</w:t>
            </w:r>
          </w:p>
        </w:tc>
        <w:tc>
          <w:tcPr>
            <w:tcW w:w="270" w:type="dxa"/>
          </w:tcPr>
          <w:p w14:paraId="548D5080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562F1E" w14:textId="4C37A402" w:rsidR="008205AA" w:rsidRPr="00682823" w:rsidRDefault="006239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15,888</w:t>
            </w:r>
          </w:p>
        </w:tc>
        <w:tc>
          <w:tcPr>
            <w:tcW w:w="270" w:type="dxa"/>
          </w:tcPr>
          <w:p w14:paraId="215A6BF7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ECA2F2" w14:textId="50709088" w:rsidR="008205AA" w:rsidRPr="00682823" w:rsidRDefault="006239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3,559</w:t>
            </w:r>
          </w:p>
        </w:tc>
        <w:tc>
          <w:tcPr>
            <w:tcW w:w="270" w:type="dxa"/>
          </w:tcPr>
          <w:p w14:paraId="2533EAF1" w14:textId="77777777" w:rsidR="008205AA" w:rsidRPr="00682823" w:rsidRDefault="008205A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C8EEE6" w14:textId="06FB9180" w:rsidR="008205AA" w:rsidRPr="00682823" w:rsidRDefault="007332E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144,942</w:t>
            </w:r>
          </w:p>
        </w:tc>
      </w:tr>
    </w:tbl>
    <w:p w14:paraId="6DD7A0F1" w14:textId="496EE77D" w:rsidR="00491EA3" w:rsidRPr="00682823" w:rsidRDefault="00491EA3" w:rsidP="00682823">
      <w:pPr>
        <w:rPr>
          <w:rFonts w:ascii="Angsana New" w:hAnsi="Angsana New"/>
          <w:sz w:val="26"/>
          <w:szCs w:val="26"/>
        </w:rPr>
      </w:pPr>
    </w:p>
    <w:tbl>
      <w:tblPr>
        <w:tblW w:w="990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40"/>
        <w:gridCol w:w="9"/>
        <w:gridCol w:w="1260"/>
        <w:gridCol w:w="261"/>
        <w:gridCol w:w="9"/>
        <w:gridCol w:w="1170"/>
        <w:gridCol w:w="270"/>
        <w:gridCol w:w="1251"/>
        <w:gridCol w:w="9"/>
        <w:gridCol w:w="270"/>
        <w:gridCol w:w="1251"/>
      </w:tblGrid>
      <w:tr w:rsidR="00280468" w:rsidRPr="00682823" w14:paraId="56166E44" w14:textId="77777777" w:rsidTr="004F586B">
        <w:tc>
          <w:tcPr>
            <w:tcW w:w="4140" w:type="dxa"/>
          </w:tcPr>
          <w:p w14:paraId="539BAFC1" w14:textId="2314BE5C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10"/>
            <w:tcBorders>
              <w:bottom w:val="single" w:sz="4" w:space="0" w:color="auto"/>
            </w:tcBorders>
          </w:tcPr>
          <w:p w14:paraId="16B26D43" w14:textId="77777777" w:rsidR="00280468" w:rsidRPr="00682823" w:rsidRDefault="0028046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B22897" w:rsidRPr="00682823" w14:paraId="0FE19E36" w14:textId="77777777" w:rsidTr="004F586B">
        <w:tc>
          <w:tcPr>
            <w:tcW w:w="4140" w:type="dxa"/>
          </w:tcPr>
          <w:p w14:paraId="3591191F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1A7D7BC0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014526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5AC698D2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22897" w:rsidRPr="00682823" w14:paraId="44876E33" w14:textId="77777777" w:rsidTr="004F586B">
        <w:tc>
          <w:tcPr>
            <w:tcW w:w="4149" w:type="dxa"/>
            <w:gridSpan w:val="2"/>
          </w:tcPr>
          <w:p w14:paraId="5D7F4300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60" w:type="dxa"/>
          </w:tcPr>
          <w:p w14:paraId="763A387B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295AC96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330AD188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</w:tcPr>
          <w:p w14:paraId="41151C7B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61F27EDC" w14:textId="70F4A0F7" w:rsidR="00B22897" w:rsidRPr="00682823" w:rsidRDefault="00A02EF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B22897" w:rsidRPr="00682823">
              <w:rPr>
                <w:rFonts w:ascii="Angsana New" w:hAnsi="Angsan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70" w:type="dxa"/>
          </w:tcPr>
          <w:p w14:paraId="2EF9B882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51" w:type="dxa"/>
          </w:tcPr>
          <w:p w14:paraId="3D280CFF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22897" w:rsidRPr="00682823" w14:paraId="74241B2D" w14:textId="77777777" w:rsidTr="004F586B">
        <w:trPr>
          <w:trHeight w:val="337"/>
        </w:trPr>
        <w:tc>
          <w:tcPr>
            <w:tcW w:w="4149" w:type="dxa"/>
            <w:gridSpan w:val="2"/>
          </w:tcPr>
          <w:p w14:paraId="1A9B7305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8984E26" w14:textId="0096741C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0196A"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</w:tcPr>
          <w:p w14:paraId="65FADEA5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43C4DC9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70" w:type="dxa"/>
          </w:tcPr>
          <w:p w14:paraId="7880FCCC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076F03B7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อื่นสำหรับปี</w:t>
            </w:r>
          </w:p>
        </w:tc>
        <w:tc>
          <w:tcPr>
            <w:tcW w:w="270" w:type="dxa"/>
          </w:tcPr>
          <w:p w14:paraId="48EE42A5" w14:textId="7777777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777F927F" w14:textId="173C4867" w:rsidR="00B22897" w:rsidRPr="00682823" w:rsidRDefault="00B22897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0196A"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93934" w:rsidRPr="00682823" w14:paraId="29F99B59" w14:textId="77777777" w:rsidTr="004F586B">
        <w:tc>
          <w:tcPr>
            <w:tcW w:w="4149" w:type="dxa"/>
            <w:gridSpan w:val="2"/>
          </w:tcPr>
          <w:p w14:paraId="28339618" w14:textId="3A8DDE83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ผลประโยชน์จากขาดทุนสะสม</w:t>
            </w:r>
            <w:r w:rsidRPr="00682823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ทางภาษี</w:t>
            </w:r>
          </w:p>
        </w:tc>
        <w:tc>
          <w:tcPr>
            <w:tcW w:w="1260" w:type="dxa"/>
          </w:tcPr>
          <w:p w14:paraId="5E11DD3A" w14:textId="6C0D8CEC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1,555</w:t>
            </w:r>
          </w:p>
        </w:tc>
        <w:tc>
          <w:tcPr>
            <w:tcW w:w="270" w:type="dxa"/>
            <w:gridSpan w:val="2"/>
          </w:tcPr>
          <w:p w14:paraId="6E60D0FC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3E485D" w14:textId="13F28137" w:rsidR="00B93934" w:rsidRPr="00682823" w:rsidRDefault="006B7C7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3,877</w:t>
            </w:r>
          </w:p>
        </w:tc>
        <w:tc>
          <w:tcPr>
            <w:tcW w:w="270" w:type="dxa"/>
          </w:tcPr>
          <w:p w14:paraId="576AD227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80D0F1D" w14:textId="0EEFCA9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6809A96B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5B55E90" w14:textId="7142F5AD" w:rsidR="00B93934" w:rsidRPr="00682823" w:rsidRDefault="006B7C7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5,432</w:t>
            </w:r>
          </w:p>
        </w:tc>
      </w:tr>
      <w:tr w:rsidR="00B93934" w:rsidRPr="00682823" w14:paraId="794C815B" w14:textId="77777777" w:rsidTr="004F586B">
        <w:tc>
          <w:tcPr>
            <w:tcW w:w="4149" w:type="dxa"/>
            <w:gridSpan w:val="2"/>
          </w:tcPr>
          <w:p w14:paraId="67C9616C" w14:textId="771E46CD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การด้อยค่าของสินทรัพย์ถาวร</w:t>
            </w:r>
          </w:p>
        </w:tc>
        <w:tc>
          <w:tcPr>
            <w:tcW w:w="1260" w:type="dxa"/>
          </w:tcPr>
          <w:p w14:paraId="33AB6000" w14:textId="745320B9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270" w:type="dxa"/>
            <w:gridSpan w:val="2"/>
          </w:tcPr>
          <w:p w14:paraId="508EABD4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62B6F7" w14:textId="681A71A2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4211D821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19D3EE2" w14:textId="203BAC85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48823639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667058B" w14:textId="6B7618F5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B93934" w:rsidRPr="00682823" w14:paraId="1EF22B72" w14:textId="77777777" w:rsidTr="004F586B">
        <w:tc>
          <w:tcPr>
            <w:tcW w:w="4149" w:type="dxa"/>
            <w:gridSpan w:val="2"/>
          </w:tcPr>
          <w:p w14:paraId="09B9703A" w14:textId="29D40A49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การด้อยค่าของสินค้าคงเหลือ</w:t>
            </w:r>
          </w:p>
        </w:tc>
        <w:tc>
          <w:tcPr>
            <w:tcW w:w="1260" w:type="dxa"/>
          </w:tcPr>
          <w:p w14:paraId="2A131C91" w14:textId="16001CF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  <w:gridSpan w:val="2"/>
          </w:tcPr>
          <w:p w14:paraId="3A3BA2B2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DD4D19" w14:textId="59863901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70E38807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3E66D7A" w14:textId="2C561D7E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1A02C1C1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6CFDA2F" w14:textId="7D77189F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170</w:t>
            </w:r>
          </w:p>
        </w:tc>
      </w:tr>
      <w:tr w:rsidR="00B93934" w:rsidRPr="00682823" w14:paraId="471A34FE" w14:textId="77777777" w:rsidTr="004F586B">
        <w:tc>
          <w:tcPr>
            <w:tcW w:w="4149" w:type="dxa"/>
            <w:gridSpan w:val="2"/>
          </w:tcPr>
          <w:p w14:paraId="4B797D52" w14:textId="36E30A31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EC98284" w14:textId="1BBCDDAE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13,527</w:t>
            </w:r>
          </w:p>
        </w:tc>
        <w:tc>
          <w:tcPr>
            <w:tcW w:w="270" w:type="dxa"/>
            <w:gridSpan w:val="2"/>
          </w:tcPr>
          <w:p w14:paraId="63A0BF9E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E3FD0C" w14:textId="11CA8B51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(1,324)</w:t>
            </w:r>
          </w:p>
        </w:tc>
        <w:tc>
          <w:tcPr>
            <w:tcW w:w="270" w:type="dxa"/>
          </w:tcPr>
          <w:p w14:paraId="4D6F775F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8435253" w14:textId="7EB646EF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59BA19AF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3783F1E" w14:textId="38EBA3AE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12,203</w:t>
            </w:r>
          </w:p>
        </w:tc>
      </w:tr>
      <w:tr w:rsidR="00B93934" w:rsidRPr="00682823" w14:paraId="51FED52C" w14:textId="77777777" w:rsidTr="004F586B">
        <w:tc>
          <w:tcPr>
            <w:tcW w:w="4149" w:type="dxa"/>
            <w:gridSpan w:val="2"/>
          </w:tcPr>
          <w:p w14:paraId="536FDEF8" w14:textId="1E6EBC6A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60" w:type="dxa"/>
          </w:tcPr>
          <w:p w14:paraId="05C9C31D" w14:textId="53ABFDC1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270" w:type="dxa"/>
            <w:gridSpan w:val="2"/>
          </w:tcPr>
          <w:p w14:paraId="284EDC0B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5C67C9" w14:textId="2D2872BA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18068966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DD1DFCD" w14:textId="31CC28B3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07839BD6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EFE047B" w14:textId="5FF1B543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420</w:t>
            </w:r>
          </w:p>
        </w:tc>
      </w:tr>
      <w:tr w:rsidR="00B93934" w:rsidRPr="00682823" w14:paraId="63588FD4" w14:textId="77777777" w:rsidTr="004F586B">
        <w:tc>
          <w:tcPr>
            <w:tcW w:w="4149" w:type="dxa"/>
            <w:gridSpan w:val="2"/>
          </w:tcPr>
          <w:p w14:paraId="6C400A2F" w14:textId="283E36C6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FD3A901" w14:textId="1D20A4C9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3,966</w:t>
            </w:r>
          </w:p>
        </w:tc>
        <w:tc>
          <w:tcPr>
            <w:tcW w:w="270" w:type="dxa"/>
            <w:gridSpan w:val="2"/>
          </w:tcPr>
          <w:p w14:paraId="260775FD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4630AC" w14:textId="396C8B5D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270" w:type="dxa"/>
          </w:tcPr>
          <w:p w14:paraId="2AC5EE15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64B6CEE" w14:textId="004227D5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169E9D03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DFA388E" w14:textId="5A5D6801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4,289</w:t>
            </w:r>
          </w:p>
        </w:tc>
      </w:tr>
      <w:tr w:rsidR="00B93934" w:rsidRPr="00682823" w14:paraId="35D5B7A8" w14:textId="77777777" w:rsidTr="004F586B">
        <w:tc>
          <w:tcPr>
            <w:tcW w:w="4149" w:type="dxa"/>
            <w:gridSpan w:val="2"/>
          </w:tcPr>
          <w:p w14:paraId="5792959A" w14:textId="502C0008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260" w:type="dxa"/>
          </w:tcPr>
          <w:p w14:paraId="2D8209C4" w14:textId="2CF894FC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17,546</w:t>
            </w:r>
          </w:p>
        </w:tc>
        <w:tc>
          <w:tcPr>
            <w:tcW w:w="270" w:type="dxa"/>
            <w:gridSpan w:val="2"/>
          </w:tcPr>
          <w:p w14:paraId="70BD6F5B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65D704" w14:textId="192686AC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6,352</w:t>
            </w:r>
          </w:p>
        </w:tc>
        <w:tc>
          <w:tcPr>
            <w:tcW w:w="270" w:type="dxa"/>
          </w:tcPr>
          <w:p w14:paraId="13F69018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502A1D0" w14:textId="73396189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2,471</w:t>
            </w:r>
          </w:p>
        </w:tc>
        <w:tc>
          <w:tcPr>
            <w:tcW w:w="270" w:type="dxa"/>
          </w:tcPr>
          <w:p w14:paraId="01069224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4212001" w14:textId="2286D386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26,369</w:t>
            </w:r>
          </w:p>
        </w:tc>
      </w:tr>
      <w:tr w:rsidR="00B93934" w:rsidRPr="00682823" w14:paraId="3D989418" w14:textId="77777777" w:rsidTr="004F586B">
        <w:tc>
          <w:tcPr>
            <w:tcW w:w="4149" w:type="dxa"/>
            <w:gridSpan w:val="2"/>
          </w:tcPr>
          <w:p w14:paraId="79E4EBF2" w14:textId="79E52910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60" w:type="dxa"/>
          </w:tcPr>
          <w:p w14:paraId="5E3CA117" w14:textId="3EEC93C5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270" w:type="dxa"/>
            <w:gridSpan w:val="2"/>
          </w:tcPr>
          <w:p w14:paraId="56FCEB10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D29A62" w14:textId="1F2F33D5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</w:tcPr>
          <w:p w14:paraId="0D7965B7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53FD53B" w14:textId="56B4A0B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7CE3F14D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FAD1201" w14:textId="7F7AF4CA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165</w:t>
            </w:r>
          </w:p>
        </w:tc>
      </w:tr>
      <w:tr w:rsidR="00B93934" w:rsidRPr="00682823" w14:paraId="4421BE88" w14:textId="77777777" w:rsidTr="004F586B">
        <w:tc>
          <w:tcPr>
            <w:tcW w:w="4149" w:type="dxa"/>
            <w:gridSpan w:val="2"/>
          </w:tcPr>
          <w:p w14:paraId="27A38540" w14:textId="04F45909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473BBE1E" w14:textId="7E54D2CE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7,479</w:t>
            </w:r>
          </w:p>
        </w:tc>
        <w:tc>
          <w:tcPr>
            <w:tcW w:w="270" w:type="dxa"/>
            <w:gridSpan w:val="2"/>
          </w:tcPr>
          <w:p w14:paraId="59F97062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593BEA" w14:textId="1F2D0841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9,635</w:t>
            </w:r>
          </w:p>
        </w:tc>
        <w:tc>
          <w:tcPr>
            <w:tcW w:w="270" w:type="dxa"/>
          </w:tcPr>
          <w:p w14:paraId="675C5174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BADB9FD" w14:textId="6A8673CE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32C4F980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9A46E21" w14:textId="4E4B656A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17,114</w:t>
            </w:r>
          </w:p>
        </w:tc>
      </w:tr>
      <w:tr w:rsidR="00B93934" w:rsidRPr="00682823" w14:paraId="67F79F80" w14:textId="77777777" w:rsidTr="004F586B">
        <w:tc>
          <w:tcPr>
            <w:tcW w:w="4149" w:type="dxa"/>
            <w:gridSpan w:val="2"/>
          </w:tcPr>
          <w:p w14:paraId="39D04DB2" w14:textId="2765ADF3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60" w:type="dxa"/>
          </w:tcPr>
          <w:p w14:paraId="07416608" w14:textId="15F496A3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</w:tcPr>
          <w:p w14:paraId="72F3F581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1E4356" w14:textId="50E1C5F2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270" w:type="dxa"/>
          </w:tcPr>
          <w:p w14:paraId="6809FC40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21F246D" w14:textId="2D95E194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left="34" w:right="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</w:tcPr>
          <w:p w14:paraId="5FC54921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E936788" w14:textId="40CA8FB9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</w:tr>
      <w:tr w:rsidR="00B93934" w:rsidRPr="00682823" w14:paraId="432ECF43" w14:textId="77777777" w:rsidTr="004F586B">
        <w:tc>
          <w:tcPr>
            <w:tcW w:w="4149" w:type="dxa"/>
            <w:gridSpan w:val="2"/>
          </w:tcPr>
          <w:p w14:paraId="0339F01F" w14:textId="057E986A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BD81D8" w14:textId="41ADE895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47,649</w:t>
            </w:r>
          </w:p>
        </w:tc>
        <w:tc>
          <w:tcPr>
            <w:tcW w:w="270" w:type="dxa"/>
            <w:gridSpan w:val="2"/>
          </w:tcPr>
          <w:p w14:paraId="612B183B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4D7B54" w14:textId="7B00A441" w:rsidR="00B93934" w:rsidRPr="00682823" w:rsidRDefault="006B7C7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19,021</w:t>
            </w:r>
          </w:p>
        </w:tc>
        <w:tc>
          <w:tcPr>
            <w:tcW w:w="270" w:type="dxa"/>
          </w:tcPr>
          <w:p w14:paraId="308134EF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D8927C" w14:textId="52A2D903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2,471</w:t>
            </w:r>
          </w:p>
        </w:tc>
        <w:tc>
          <w:tcPr>
            <w:tcW w:w="270" w:type="dxa"/>
          </w:tcPr>
          <w:p w14:paraId="7A787AD5" w14:textId="77777777" w:rsidR="00B93934" w:rsidRPr="00682823" w:rsidRDefault="00B939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B0D2AC5" w14:textId="2E4D1E61" w:rsidR="00B93934" w:rsidRPr="00682823" w:rsidRDefault="006B7C7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69,141</w:t>
            </w:r>
          </w:p>
        </w:tc>
      </w:tr>
    </w:tbl>
    <w:p w14:paraId="75D21561" w14:textId="77777777" w:rsidR="00280468" w:rsidRPr="00682823" w:rsidRDefault="00280468" w:rsidP="00682823">
      <w:pPr>
        <w:rPr>
          <w:rStyle w:val="PageNumber"/>
          <w:rFonts w:ascii="Angsana New" w:hAnsi="Angsana New"/>
          <w:sz w:val="26"/>
          <w:szCs w:val="26"/>
        </w:rPr>
      </w:pPr>
    </w:p>
    <w:p w14:paraId="178B147D" w14:textId="77777777" w:rsidR="00AC0BDF" w:rsidRPr="00682823" w:rsidRDefault="00AC0BDF" w:rsidP="00682823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  <w:cs/>
        </w:rPr>
        <w:t>สินทรัพย์ภาษีเงินได้รอการตัดบัญชีที่ไม่ได้รับรู้</w:t>
      </w:r>
    </w:p>
    <w:p w14:paraId="4D9DC8C4" w14:textId="77777777" w:rsidR="00B67081" w:rsidRPr="00682823" w:rsidRDefault="00B67081" w:rsidP="00682823">
      <w:pPr>
        <w:ind w:right="-43"/>
        <w:jc w:val="thaiDistribute"/>
        <w:rPr>
          <w:rFonts w:ascii="Angsana New" w:hAnsi="Angsana New"/>
          <w:sz w:val="26"/>
          <w:szCs w:val="26"/>
        </w:rPr>
      </w:pPr>
    </w:p>
    <w:p w14:paraId="392BDA60" w14:textId="6D44596E" w:rsidR="00DA792F" w:rsidRPr="00682823" w:rsidRDefault="00DA792F" w:rsidP="0068282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966034" w:rsidRPr="00682823">
        <w:rPr>
          <w:rFonts w:ascii="Angsana New" w:hAnsi="Angsana New"/>
          <w:sz w:val="26"/>
          <w:szCs w:val="26"/>
          <w:lang w:val="en-US"/>
        </w:rPr>
        <w:t xml:space="preserve"> 31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="00EC0B84" w:rsidRPr="00682823">
        <w:rPr>
          <w:rFonts w:ascii="Angsana New" w:hAnsi="Angsana New"/>
          <w:sz w:val="26"/>
          <w:szCs w:val="26"/>
          <w:cs/>
        </w:rPr>
        <w:t>กลุ่มบริษัทยูนิคไม่ได้รับรู้สินทรัพย์ภาษีเงินได้รอการตัดบัญชีของผลขาดทุนสะสมทางภาษี</w:t>
      </w:r>
      <w:r w:rsidRPr="00682823">
        <w:rPr>
          <w:rFonts w:ascii="Angsana New" w:hAnsi="Angsana New"/>
          <w:sz w:val="26"/>
          <w:szCs w:val="26"/>
          <w:cs/>
        </w:rPr>
        <w:t>จำนวนเงิน</w:t>
      </w:r>
      <w:r w:rsidR="00B67081" w:rsidRPr="00682823">
        <w:rPr>
          <w:rFonts w:ascii="Angsana New" w:hAnsi="Angsana New"/>
          <w:sz w:val="26"/>
          <w:szCs w:val="26"/>
          <w:cs/>
        </w:rPr>
        <w:t>รวม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  <w:r w:rsidR="00C11F9B" w:rsidRPr="00682823">
        <w:rPr>
          <w:rFonts w:ascii="Angsana New" w:hAnsi="Angsana New"/>
          <w:sz w:val="26"/>
          <w:szCs w:val="26"/>
        </w:rPr>
        <w:t>164.8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397F3A" w:rsidRPr="00682823">
        <w:rPr>
          <w:rFonts w:ascii="Angsana New" w:hAnsi="Angsana New"/>
          <w:sz w:val="26"/>
          <w:szCs w:val="26"/>
          <w:lang w:val="en-US"/>
        </w:rPr>
        <w:t>150.6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ล้านบาท ตามลำดับ  เนื่องจากไม่มีความเป็นไปได้ค่อนข้างแน่ที่</w:t>
      </w:r>
      <w:r w:rsidR="006213B3" w:rsidRPr="00682823">
        <w:rPr>
          <w:rFonts w:ascii="Angsana New" w:hAnsi="Angsana New"/>
          <w:sz w:val="26"/>
          <w:szCs w:val="26"/>
          <w:cs/>
        </w:rPr>
        <w:t>บริษัทย่อยและ</w:t>
      </w:r>
      <w:r w:rsidR="006D1A55" w:rsidRPr="00682823">
        <w:rPr>
          <w:rFonts w:ascii="Angsana New" w:hAnsi="Angsana New"/>
          <w:sz w:val="26"/>
          <w:szCs w:val="26"/>
          <w:cs/>
          <w:lang w:val="en-GB"/>
        </w:rPr>
        <w:t>การดำเนินงานร่วมกัน</w:t>
      </w:r>
      <w:r w:rsidR="00B67081" w:rsidRPr="00682823">
        <w:rPr>
          <w:rFonts w:ascii="Angsana New" w:hAnsi="Angsana New"/>
          <w:sz w:val="26"/>
          <w:szCs w:val="26"/>
          <w:cs/>
        </w:rPr>
        <w:t>บางแห่ง</w:t>
      </w:r>
      <w:r w:rsidRPr="00682823">
        <w:rPr>
          <w:rFonts w:ascii="Angsana New" w:hAnsi="Angsana New"/>
          <w:sz w:val="26"/>
          <w:szCs w:val="26"/>
          <w:cs/>
        </w:rPr>
        <w:t>จะมีกำไรทางภาษีในอนาคตเพียงพอที่จะนำขาดทุนสะสมทางภาษีไปใช้ประโยชน์ได้</w:t>
      </w:r>
    </w:p>
    <w:p w14:paraId="6265602D" w14:textId="77777777" w:rsidR="00C33A25" w:rsidRPr="00682823" w:rsidRDefault="00C33A25" w:rsidP="00682823">
      <w:pPr>
        <w:ind w:right="-43"/>
        <w:jc w:val="thaiDistribute"/>
        <w:rPr>
          <w:rFonts w:ascii="Angsana New" w:hAnsi="Angsana New"/>
          <w:sz w:val="26"/>
          <w:szCs w:val="26"/>
        </w:rPr>
      </w:pPr>
    </w:p>
    <w:p w14:paraId="66278D3D" w14:textId="7317A242" w:rsidR="00BC2626" w:rsidRPr="00682823" w:rsidRDefault="00F575F9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b/>
          <w:bCs/>
          <w:sz w:val="26"/>
          <w:szCs w:val="26"/>
        </w:rPr>
        <w:t>2</w:t>
      </w:r>
      <w:r w:rsidR="00D44525" w:rsidRPr="00682823">
        <w:rPr>
          <w:rFonts w:ascii="Angsana New" w:hAnsi="Angsana New"/>
          <w:b/>
          <w:bCs/>
          <w:sz w:val="26"/>
          <w:szCs w:val="26"/>
        </w:rPr>
        <w:t>8</w:t>
      </w:r>
      <w:r w:rsidR="00BC2626" w:rsidRPr="00682823">
        <w:rPr>
          <w:rFonts w:ascii="Angsana New" w:hAnsi="Angsana New"/>
          <w:b/>
          <w:bCs/>
          <w:sz w:val="26"/>
          <w:szCs w:val="26"/>
          <w:cs/>
        </w:rPr>
        <w:t>.</w:t>
      </w:r>
      <w:r w:rsidR="00BC2626" w:rsidRPr="00682823">
        <w:rPr>
          <w:rFonts w:ascii="Angsana New" w:hAnsi="Angsana New"/>
          <w:b/>
          <w:bCs/>
          <w:sz w:val="26"/>
          <w:szCs w:val="26"/>
        </w:rPr>
        <w:tab/>
      </w:r>
      <w:r w:rsidR="00BC2626" w:rsidRPr="00682823">
        <w:rPr>
          <w:rFonts w:ascii="Angsana New" w:hAnsi="Angsana New"/>
          <w:b/>
          <w:bCs/>
          <w:sz w:val="26"/>
          <w:szCs w:val="26"/>
          <w:cs/>
        </w:rPr>
        <w:t>กำไร</w:t>
      </w:r>
      <w:r w:rsidR="00B32A4B" w:rsidRPr="00682823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E03699" w:rsidRPr="00682823">
        <w:rPr>
          <w:rFonts w:ascii="Angsana New" w:hAnsi="Angsana New"/>
          <w:b/>
          <w:bCs/>
          <w:sz w:val="26"/>
          <w:szCs w:val="26"/>
          <w:cs/>
        </w:rPr>
        <w:t>ส่วนที่เป็นของบริษัทใหญ่</w:t>
      </w:r>
    </w:p>
    <w:p w14:paraId="166256C6" w14:textId="77777777" w:rsidR="00BC2626" w:rsidRPr="00682823" w:rsidRDefault="00BC2626" w:rsidP="00682823">
      <w:pPr>
        <w:ind w:right="-43"/>
        <w:jc w:val="thaiDistribute"/>
        <w:rPr>
          <w:rFonts w:ascii="Angsana New" w:hAnsi="Angsana New"/>
          <w:sz w:val="26"/>
          <w:szCs w:val="26"/>
        </w:rPr>
      </w:pPr>
    </w:p>
    <w:p w14:paraId="55A795D6" w14:textId="77777777" w:rsidR="00BC2626" w:rsidRPr="00682823" w:rsidRDefault="00BC2626" w:rsidP="00682823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กำไร</w:t>
      </w:r>
      <w:r w:rsidR="00B32A4B" w:rsidRPr="00682823">
        <w:rPr>
          <w:rFonts w:ascii="Angsana New" w:hAnsi="Angsana New"/>
          <w:sz w:val="26"/>
          <w:szCs w:val="26"/>
          <w:cs/>
        </w:rPr>
        <w:t>ต่อหุ้นขั้นพื้นฐาน</w:t>
      </w:r>
      <w:r w:rsidR="00E03699" w:rsidRPr="00682823">
        <w:rPr>
          <w:rFonts w:ascii="Angsana New" w:hAnsi="Angsana New"/>
          <w:sz w:val="26"/>
          <w:szCs w:val="26"/>
          <w:cs/>
        </w:rPr>
        <w:t>ส่วนที่เป็นของบริษัทใหญ่</w:t>
      </w:r>
      <w:r w:rsidRPr="00682823">
        <w:rPr>
          <w:rFonts w:ascii="Angsana New" w:hAnsi="Angsana New"/>
          <w:sz w:val="26"/>
          <w:szCs w:val="26"/>
          <w:cs/>
        </w:rPr>
        <w:t>คำนวณโดยหารกำไรสำหรับแต่ละ</w:t>
      </w:r>
      <w:r w:rsidR="00C326F1" w:rsidRPr="00682823">
        <w:rPr>
          <w:rFonts w:ascii="Angsana New" w:hAnsi="Angsana New"/>
          <w:sz w:val="26"/>
          <w:szCs w:val="26"/>
          <w:cs/>
        </w:rPr>
        <w:t>ปี</w:t>
      </w:r>
      <w:r w:rsidR="0081505C" w:rsidRPr="00682823">
        <w:rPr>
          <w:rFonts w:ascii="Angsana New" w:hAnsi="Angsana New"/>
          <w:sz w:val="26"/>
          <w:szCs w:val="26"/>
          <w:cs/>
        </w:rPr>
        <w:t>ส่วนที่เป็นของบริษัทใหญ่</w:t>
      </w:r>
      <w:r w:rsidRPr="00682823">
        <w:rPr>
          <w:rFonts w:ascii="Angsana New" w:hAnsi="Angsana New"/>
          <w:sz w:val="26"/>
          <w:szCs w:val="26"/>
          <w:cs/>
        </w:rPr>
        <w:t>ด้วยจำนวนหุ้นสามัญถัวเฉลี่ยถ่วงน้ำหนักที่ออกในระหว่าง</w:t>
      </w:r>
      <w:r w:rsidR="00C326F1" w:rsidRPr="00682823">
        <w:rPr>
          <w:rFonts w:ascii="Angsana New" w:hAnsi="Angsana New"/>
          <w:sz w:val="26"/>
          <w:szCs w:val="26"/>
          <w:cs/>
        </w:rPr>
        <w:t>ปี</w:t>
      </w:r>
    </w:p>
    <w:p w14:paraId="192C1D85" w14:textId="77777777" w:rsidR="00600724" w:rsidRPr="00682823" w:rsidRDefault="00600724" w:rsidP="00682823">
      <w:pPr>
        <w:ind w:right="-43"/>
        <w:jc w:val="thaiDistribute"/>
        <w:rPr>
          <w:rFonts w:ascii="Angsana New" w:hAnsi="Angsana New"/>
          <w:sz w:val="26"/>
          <w:szCs w:val="26"/>
        </w:rPr>
      </w:pPr>
    </w:p>
    <w:p w14:paraId="4C752493" w14:textId="18F14FD9" w:rsidR="00BC2626" w:rsidRPr="00682823" w:rsidRDefault="00BC262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 (ขั้นพื้นฐาน)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สำหรับแต่ละ</w:t>
      </w:r>
      <w:r w:rsidR="00C326F1" w:rsidRPr="00682823">
        <w:rPr>
          <w:rFonts w:ascii="Angsana New" w:hAnsi="Angsana New"/>
          <w:sz w:val="26"/>
          <w:szCs w:val="26"/>
          <w:cs/>
        </w:rPr>
        <w:t>ปี</w:t>
      </w:r>
      <w:r w:rsidRPr="00682823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C326F1" w:rsidRPr="00682823">
        <w:rPr>
          <w:rFonts w:ascii="Angsana New" w:eastAsia="Cordia New" w:hAnsi="Angsana New"/>
          <w:snapToGrid w:val="0"/>
          <w:sz w:val="26"/>
          <w:szCs w:val="26"/>
          <w:lang w:eastAsia="th-TH"/>
        </w:rPr>
        <w:t>31</w:t>
      </w:r>
      <w:r w:rsidR="00C326F1" w:rsidRPr="00682823">
        <w:rPr>
          <w:rFonts w:ascii="Angsana New" w:eastAsia="Cordia New" w:hAnsi="Angsana New"/>
          <w:snapToGrid w:val="0"/>
          <w:sz w:val="26"/>
          <w:szCs w:val="26"/>
          <w:cs/>
          <w:lang w:eastAsia="th-TH"/>
        </w:rPr>
        <w:t xml:space="preserve"> ธันวาคม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4508EA27" w14:textId="77777777" w:rsidR="00C2505A" w:rsidRPr="00682823" w:rsidRDefault="00C2505A" w:rsidP="00682823">
      <w:pPr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98"/>
        <w:gridCol w:w="270"/>
        <w:gridCol w:w="1260"/>
        <w:gridCol w:w="270"/>
        <w:gridCol w:w="1260"/>
      </w:tblGrid>
      <w:tr w:rsidR="00BC2626" w:rsidRPr="00682823" w14:paraId="59140CB5" w14:textId="77777777" w:rsidTr="00C326F1">
        <w:tc>
          <w:tcPr>
            <w:tcW w:w="6498" w:type="dxa"/>
          </w:tcPr>
          <w:p w14:paraId="020BB057" w14:textId="77777777" w:rsidR="00BC2626" w:rsidRPr="00682823" w:rsidRDefault="00BC2626" w:rsidP="0068282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78A8BD" w14:textId="77777777" w:rsidR="00BC2626" w:rsidRPr="00682823" w:rsidRDefault="00BC26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0EE17CE" w14:textId="77777777" w:rsidR="00BC2626" w:rsidRPr="00682823" w:rsidRDefault="00BC2626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ล้านหุ้น</w:t>
            </w:r>
          </w:p>
        </w:tc>
      </w:tr>
      <w:tr w:rsidR="00C326F1" w:rsidRPr="00682823" w14:paraId="0D1CB5C7" w14:textId="77777777" w:rsidTr="00C326F1">
        <w:tc>
          <w:tcPr>
            <w:tcW w:w="6498" w:type="dxa"/>
          </w:tcPr>
          <w:p w14:paraId="7138518B" w14:textId="77777777" w:rsidR="00C326F1" w:rsidRPr="00682823" w:rsidRDefault="00C326F1" w:rsidP="0068282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9D40E0" w14:textId="77777777" w:rsidR="00C326F1" w:rsidRPr="00682823" w:rsidRDefault="00C326F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CEA31F" w14:textId="75E48047" w:rsidR="00C326F1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54BCA0" w14:textId="77777777" w:rsidR="00C326F1" w:rsidRPr="00682823" w:rsidRDefault="00C326F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D4E9DE" w14:textId="5D962355" w:rsidR="00C326F1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8F5165" w:rsidRPr="00682823" w14:paraId="02935331" w14:textId="77777777" w:rsidTr="00C326F1">
        <w:tc>
          <w:tcPr>
            <w:tcW w:w="6498" w:type="dxa"/>
          </w:tcPr>
          <w:p w14:paraId="21765BC0" w14:textId="77777777" w:rsidR="008F5165" w:rsidRPr="00682823" w:rsidRDefault="008F5165" w:rsidP="0068282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</w:tcPr>
          <w:p w14:paraId="54AAA107" w14:textId="77777777" w:rsidR="008F5165" w:rsidRPr="00682823" w:rsidRDefault="008F516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F05FF0" w14:textId="77777777" w:rsidR="008F5165" w:rsidRPr="00682823" w:rsidRDefault="008F516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1,081.0</w:t>
            </w:r>
          </w:p>
        </w:tc>
        <w:tc>
          <w:tcPr>
            <w:tcW w:w="270" w:type="dxa"/>
          </w:tcPr>
          <w:p w14:paraId="109D3E3A" w14:textId="77777777" w:rsidR="008F5165" w:rsidRPr="00682823" w:rsidRDefault="008F5165" w:rsidP="00682823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68E7D8" w14:textId="77777777" w:rsidR="008F5165" w:rsidRPr="00682823" w:rsidRDefault="008F516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1,081.0</w:t>
            </w:r>
          </w:p>
        </w:tc>
      </w:tr>
      <w:tr w:rsidR="008F5165" w:rsidRPr="00682823" w14:paraId="030901E0" w14:textId="77777777" w:rsidTr="00C326F1">
        <w:trPr>
          <w:trHeight w:val="139"/>
        </w:trPr>
        <w:tc>
          <w:tcPr>
            <w:tcW w:w="6498" w:type="dxa"/>
          </w:tcPr>
          <w:p w14:paraId="68EB2CE1" w14:textId="77777777" w:rsidR="008F5165" w:rsidRPr="00682823" w:rsidRDefault="008F5165" w:rsidP="0068282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ผลกระทบจากหุ้นสามัญที่ออกจำหน่ายในระหว่างปี</w:t>
            </w:r>
          </w:p>
        </w:tc>
        <w:tc>
          <w:tcPr>
            <w:tcW w:w="270" w:type="dxa"/>
          </w:tcPr>
          <w:p w14:paraId="2125A8C8" w14:textId="77777777" w:rsidR="008F5165" w:rsidRPr="00682823" w:rsidRDefault="008F516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C8C07F" w14:textId="77777777" w:rsidR="008F5165" w:rsidRPr="00682823" w:rsidRDefault="008F516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      -</w:t>
            </w:r>
          </w:p>
        </w:tc>
        <w:tc>
          <w:tcPr>
            <w:tcW w:w="270" w:type="dxa"/>
          </w:tcPr>
          <w:p w14:paraId="7C8D98AE" w14:textId="77777777" w:rsidR="008F5165" w:rsidRPr="00682823" w:rsidRDefault="008F5165" w:rsidP="0068282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275587" w14:textId="77777777" w:rsidR="008F5165" w:rsidRPr="00682823" w:rsidRDefault="008F516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      -</w:t>
            </w:r>
          </w:p>
        </w:tc>
      </w:tr>
      <w:tr w:rsidR="008F5165" w:rsidRPr="00682823" w14:paraId="34C1A56D" w14:textId="77777777" w:rsidTr="00C326F1">
        <w:tc>
          <w:tcPr>
            <w:tcW w:w="6498" w:type="dxa"/>
          </w:tcPr>
          <w:p w14:paraId="0B999C16" w14:textId="77777777" w:rsidR="008F5165" w:rsidRPr="00682823" w:rsidRDefault="008F5165" w:rsidP="0068282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 (ขั้นพื้นฐาน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  <w:tc>
          <w:tcPr>
            <w:tcW w:w="270" w:type="dxa"/>
          </w:tcPr>
          <w:p w14:paraId="1F05A3D4" w14:textId="77777777" w:rsidR="008F5165" w:rsidRPr="00682823" w:rsidRDefault="008F516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6AD074" w14:textId="77777777" w:rsidR="008F5165" w:rsidRPr="00682823" w:rsidRDefault="008F516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1,081.0</w:t>
            </w:r>
          </w:p>
        </w:tc>
        <w:tc>
          <w:tcPr>
            <w:tcW w:w="270" w:type="dxa"/>
          </w:tcPr>
          <w:p w14:paraId="3ACBB191" w14:textId="77777777" w:rsidR="008F5165" w:rsidRPr="00682823" w:rsidRDefault="008F5165" w:rsidP="00682823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67EB7B" w14:textId="77777777" w:rsidR="008F5165" w:rsidRPr="00682823" w:rsidRDefault="008F5165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1,081.0</w:t>
            </w:r>
          </w:p>
        </w:tc>
      </w:tr>
    </w:tbl>
    <w:p w14:paraId="7379CB9F" w14:textId="77777777" w:rsidR="00BB46AC" w:rsidRPr="00682823" w:rsidRDefault="00BB46AC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6E2154B" w14:textId="77777777" w:rsidR="003E18BA" w:rsidRPr="00682823" w:rsidRDefault="003E18B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br w:type="page"/>
      </w:r>
    </w:p>
    <w:p w14:paraId="27EF6B8B" w14:textId="0789EF45" w:rsidR="003E1F48" w:rsidRPr="00682823" w:rsidRDefault="003E18B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44525" w:rsidRPr="00682823">
        <w:rPr>
          <w:rFonts w:ascii="Angsana New" w:hAnsi="Angsana New"/>
          <w:b/>
          <w:bCs/>
          <w:sz w:val="26"/>
          <w:szCs w:val="26"/>
        </w:rPr>
        <w:t>9</w:t>
      </w:r>
      <w:r w:rsidR="003E1F48" w:rsidRPr="00682823">
        <w:rPr>
          <w:rFonts w:ascii="Angsana New" w:hAnsi="Angsana New"/>
          <w:b/>
          <w:bCs/>
          <w:sz w:val="26"/>
          <w:szCs w:val="26"/>
          <w:cs/>
        </w:rPr>
        <w:t>.</w:t>
      </w:r>
      <w:r w:rsidR="003E1F48" w:rsidRPr="00682823">
        <w:rPr>
          <w:rFonts w:ascii="Angsana New" w:hAnsi="Angsana New"/>
          <w:b/>
          <w:bCs/>
          <w:sz w:val="26"/>
          <w:szCs w:val="26"/>
        </w:rPr>
        <w:tab/>
      </w:r>
      <w:r w:rsidR="003E1F48" w:rsidRPr="00682823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14:paraId="26FD6EC4" w14:textId="77777777" w:rsidR="003E1F48" w:rsidRPr="00682823" w:rsidRDefault="003E1F48" w:rsidP="00682823">
      <w:pPr>
        <w:ind w:right="-43"/>
        <w:jc w:val="thaiDistribute"/>
        <w:rPr>
          <w:rFonts w:ascii="Angsana New" w:hAnsi="Angsana New"/>
          <w:sz w:val="26"/>
          <w:szCs w:val="26"/>
        </w:rPr>
      </w:pPr>
    </w:p>
    <w:p w14:paraId="638F22AD" w14:textId="338B4107" w:rsidR="000F7441" w:rsidRPr="00682823" w:rsidRDefault="000F7441" w:rsidP="00682823">
      <w:pPr>
        <w:pStyle w:val="BodyTextIndent3"/>
        <w:spacing w:after="0"/>
        <w:ind w:left="0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กลุ่มบริษัทยูนิคดำเนินกิจการในส่วนงานหลัก คือ การรับเหมาก่อสร้างและดำเนินธุรกิจส่วนใหญ่ในส่วนงานทางภูมิศาสตร์ภายในประเทศ</w:t>
      </w:r>
    </w:p>
    <w:p w14:paraId="05324003" w14:textId="77777777" w:rsidR="00F943AF" w:rsidRPr="00682823" w:rsidRDefault="00F943AF" w:rsidP="00682823">
      <w:pPr>
        <w:ind w:right="-43"/>
        <w:jc w:val="thaiDistribute"/>
        <w:rPr>
          <w:rFonts w:ascii="Angsana New" w:hAnsi="Angsana New"/>
          <w:sz w:val="26"/>
          <w:szCs w:val="26"/>
        </w:rPr>
      </w:pPr>
    </w:p>
    <w:p w14:paraId="73CE5B8C" w14:textId="31E30153" w:rsidR="00830435" w:rsidRPr="00682823" w:rsidRDefault="00830435" w:rsidP="00682823">
      <w:pPr>
        <w:pStyle w:val="BodyTextIndent3"/>
        <w:spacing w:after="0"/>
        <w:ind w:left="0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รายละเอียดข้อมูลทางการเงินจำแนกตามส่วนงานของกลุ่มบริษัทยูนิคในงบการเงินรวมสำหรับ</w:t>
      </w:r>
      <w:r w:rsidR="00445CEC" w:rsidRPr="00682823">
        <w:rPr>
          <w:rFonts w:ascii="Angsana New" w:hAnsi="Angsana New"/>
          <w:sz w:val="26"/>
          <w:szCs w:val="26"/>
          <w:cs/>
        </w:rPr>
        <w:t>แต่ละ</w:t>
      </w:r>
      <w:r w:rsidRPr="00682823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682823">
        <w:rPr>
          <w:rFonts w:ascii="Angsana New" w:hAnsi="Angsana New"/>
          <w:sz w:val="26"/>
          <w:szCs w:val="26"/>
        </w:rPr>
        <w:t xml:space="preserve">31 </w:t>
      </w:r>
      <w:r w:rsidRPr="00682823">
        <w:rPr>
          <w:rFonts w:ascii="Angsana New" w:hAnsi="Angsana New"/>
          <w:sz w:val="26"/>
          <w:szCs w:val="26"/>
          <w:cs/>
        </w:rPr>
        <w:t xml:space="preserve">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  <w:r w:rsidR="00445CEC" w:rsidRPr="00682823">
        <w:rPr>
          <w:rFonts w:ascii="Angsana New" w:hAnsi="Angsana New"/>
          <w:sz w:val="26"/>
          <w:szCs w:val="26"/>
          <w:cs/>
        </w:rPr>
        <w:t xml:space="preserve">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="00445CEC"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มีดังนี้</w:t>
      </w:r>
    </w:p>
    <w:p w14:paraId="71EF6FA1" w14:textId="77777777" w:rsidR="000E04D8" w:rsidRPr="00682823" w:rsidRDefault="000E04D8" w:rsidP="00682823">
      <w:pPr>
        <w:pStyle w:val="BodyTextIndent3"/>
        <w:spacing w:after="0"/>
        <w:ind w:lef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8"/>
        <w:gridCol w:w="1260"/>
        <w:gridCol w:w="270"/>
        <w:gridCol w:w="1260"/>
        <w:gridCol w:w="270"/>
        <w:gridCol w:w="1170"/>
        <w:gridCol w:w="270"/>
        <w:gridCol w:w="900"/>
        <w:gridCol w:w="270"/>
        <w:gridCol w:w="1170"/>
      </w:tblGrid>
      <w:tr w:rsidR="000E04D8" w:rsidRPr="00682823" w14:paraId="2350A9D5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4134339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6A0BA" w14:textId="03FC1983" w:rsidR="000E04D8" w:rsidRPr="00682823" w:rsidRDefault="000E04D8" w:rsidP="00682823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0196A" w:rsidRPr="00682823">
              <w:rPr>
                <w:rFonts w:ascii="Angsana New" w:hAnsi="Angsana New"/>
                <w:sz w:val="26"/>
                <w:szCs w:val="26"/>
              </w:rPr>
              <w:t>2567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0E04D8" w:rsidRPr="00682823" w14:paraId="7F30B2FB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689014F0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01CBE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B91E6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8D52F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7417E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85B50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3CC0E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7ED35" w14:textId="77777777" w:rsidR="000E04D8" w:rsidRPr="00682823" w:rsidRDefault="000E04D8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3E5F8" w14:textId="77777777" w:rsidR="000E04D8" w:rsidRPr="00682823" w:rsidRDefault="000E04D8" w:rsidP="00682823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A1B27" w14:textId="77777777" w:rsidR="000E04D8" w:rsidRPr="00682823" w:rsidRDefault="000E04D8" w:rsidP="00682823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4D8" w:rsidRPr="00682823" w14:paraId="59F09BBF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A4F454B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21F656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F3FB8A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059CC0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การขาย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B2D65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E945A5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1AF7E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566BD5" w14:textId="77777777" w:rsidR="000E04D8" w:rsidRPr="00682823" w:rsidRDefault="000E04D8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3BC45" w14:textId="77777777" w:rsidR="000E04D8" w:rsidRPr="00682823" w:rsidRDefault="000E04D8" w:rsidP="00682823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0A8081" w14:textId="77777777" w:rsidR="000E04D8" w:rsidRPr="00682823" w:rsidRDefault="000E04D8" w:rsidP="00682823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4D8" w:rsidRPr="00682823" w14:paraId="3DA6EF49" w14:textId="77777777" w:rsidTr="00564D7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E93C1C7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DF5DE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4E01D1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8834B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1C251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870C0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1A28A1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568C8" w14:textId="77777777" w:rsidR="000E04D8" w:rsidRPr="00682823" w:rsidRDefault="000E04D8" w:rsidP="00682823">
            <w:pPr>
              <w:tabs>
                <w:tab w:val="left" w:pos="792"/>
              </w:tabs>
              <w:ind w:left="-46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16E4A" w14:textId="77777777" w:rsidR="000E04D8" w:rsidRPr="00682823" w:rsidRDefault="000E04D8" w:rsidP="00682823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0E67B" w14:textId="77777777" w:rsidR="000E04D8" w:rsidRPr="00682823" w:rsidRDefault="000E04D8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5D3E6C" w:rsidRPr="00682823" w14:paraId="7AB9D592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836A992" w14:textId="0AD716B2" w:rsidR="005D3E6C" w:rsidRPr="00682823" w:rsidRDefault="005D3E6C" w:rsidP="00682823">
            <w:pPr>
              <w:tabs>
                <w:tab w:val="clear" w:pos="280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รายได้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142F03" w14:textId="56D19B73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12,555.5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C7249" w14:textId="77777777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993F74" w14:textId="0FE8D376" w:rsidR="005D3E6C" w:rsidRPr="00682823" w:rsidRDefault="005D3E6C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3EBF4" w14:textId="77777777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FCCED" w14:textId="026A9E2A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12,555.5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57F69" w14:textId="77777777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F5946B" w14:textId="73DFE9D5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(2,201.5)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BAC54" w14:textId="77777777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1EFC16" w14:textId="62573997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10,354.0</w:t>
            </w:r>
          </w:p>
        </w:tc>
      </w:tr>
      <w:tr w:rsidR="005D3E6C" w:rsidRPr="00682823" w14:paraId="353D1622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6432C5D" w14:textId="788E6661" w:rsidR="005D3E6C" w:rsidRPr="00682823" w:rsidRDefault="005D3E6C" w:rsidP="00682823">
            <w:pPr>
              <w:pStyle w:val="Heading7"/>
              <w:spacing w:line="240" w:lineRule="atLeast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ต้นทุน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09BC09" w14:textId="5110077D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(11,390.2)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F6D5B" w14:textId="77777777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2E57E" w14:textId="158DDD19" w:rsidR="005D3E6C" w:rsidRPr="00682823" w:rsidRDefault="005D3E6C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AFDC6" w14:textId="77777777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666E2C" w14:textId="3EEBEB52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(11,390.2)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D4E45" w14:textId="77777777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0A76C" w14:textId="6F77BC5F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3,247.2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3CBD3" w14:textId="77777777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F4593" w14:textId="2DE30EC7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(8,143.0)</w:t>
            </w:r>
          </w:p>
        </w:tc>
      </w:tr>
      <w:tr w:rsidR="005D3E6C" w:rsidRPr="00682823" w14:paraId="48ED8F9F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386E867" w14:textId="77777777" w:rsidR="005D3E6C" w:rsidRPr="00682823" w:rsidRDefault="005D3E6C" w:rsidP="00682823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8E66EC" w14:textId="222B8B1D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1,165.3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F4BB8" w14:textId="77777777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D89F78" w14:textId="13FD9F8C" w:rsidR="005D3E6C" w:rsidRPr="00682823" w:rsidRDefault="005D3E6C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A9F53" w14:textId="77777777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F201A" w14:textId="152523D4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1,165.3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F3CF7" w14:textId="77777777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42C06D" w14:textId="1F9EC863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1,045.7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E759" w14:textId="77777777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3FB53" w14:textId="58D09FE5" w:rsidR="005D3E6C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2,211.0</w:t>
            </w:r>
          </w:p>
        </w:tc>
      </w:tr>
      <w:tr w:rsidR="000E04D8" w:rsidRPr="00682823" w14:paraId="3435B7E1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CAB92E3" w14:textId="11848A19" w:rsidR="000E04D8" w:rsidRPr="00682823" w:rsidRDefault="000E04D8" w:rsidP="00682823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EFD49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7A5CC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05980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66DE5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2E7B3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F7B05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F431D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E7047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604DF" w14:textId="10220C17" w:rsidR="000E04D8" w:rsidRPr="00682823" w:rsidRDefault="005D3E6C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94.4</w:t>
            </w:r>
          </w:p>
        </w:tc>
      </w:tr>
      <w:tr w:rsidR="000E04D8" w:rsidRPr="00682823" w14:paraId="2B102237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BDBF68D" w14:textId="73F10CFC" w:rsidR="000E04D8" w:rsidRPr="00682823" w:rsidRDefault="000E04D8" w:rsidP="00682823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E4176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1539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4FEE0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2C90A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77399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AB53C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793FD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3EE7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B16A2" w14:textId="162479FF" w:rsidR="000E04D8" w:rsidRPr="00682823" w:rsidRDefault="0031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(6</w:t>
            </w:r>
            <w:r w:rsidR="005D3E6C" w:rsidRPr="00682823">
              <w:rPr>
                <w:rFonts w:ascii="Angsana New" w:hAnsi="Angsana New"/>
                <w:sz w:val="26"/>
                <w:szCs w:val="26"/>
              </w:rPr>
              <w:t>48.2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E04D8" w:rsidRPr="00682823" w14:paraId="49148427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4FD57E5" w14:textId="78C1ADE0" w:rsidR="000E04D8" w:rsidRPr="00682823" w:rsidRDefault="000E04D8" w:rsidP="00682823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1C3B6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DD696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E1E8B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6A39F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FDE89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8E418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33AA5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DA230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3C189" w14:textId="23E763DF" w:rsidR="000E04D8" w:rsidRPr="00682823" w:rsidRDefault="0031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(41.8)</w:t>
            </w:r>
          </w:p>
        </w:tc>
      </w:tr>
      <w:tr w:rsidR="000E04D8" w:rsidRPr="00682823" w14:paraId="5570F560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331EAEC6" w14:textId="41E2498F" w:rsidR="000E04D8" w:rsidRPr="00682823" w:rsidRDefault="000E04D8" w:rsidP="00682823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3BD45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C3A6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EB15D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71281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DB0E9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B084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87193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9E208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10746" w14:textId="5D6CA346" w:rsidR="000E04D8" w:rsidRPr="00682823" w:rsidRDefault="00313034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(1,350.8)</w:t>
            </w:r>
          </w:p>
        </w:tc>
      </w:tr>
      <w:tr w:rsidR="000E04D8" w:rsidRPr="00682823" w14:paraId="7E201639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698241C2" w14:textId="4D0166D7" w:rsidR="000E04D8" w:rsidRPr="00682823" w:rsidRDefault="000E04D8" w:rsidP="00682823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1A02B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A72A7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D5320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AC007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5985E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34776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93044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D7598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540B4" w14:textId="5A1B5776" w:rsidR="000E04D8" w:rsidRPr="00682823" w:rsidRDefault="00C11F9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(8</w:t>
            </w:r>
            <w:r w:rsidR="005D3E6C" w:rsidRPr="00682823">
              <w:rPr>
                <w:rFonts w:ascii="Angsana New" w:hAnsi="Angsana New"/>
                <w:sz w:val="26"/>
                <w:szCs w:val="26"/>
              </w:rPr>
              <w:t>1.6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E04D8" w:rsidRPr="00682823" w14:paraId="092E9CA9" w14:textId="77777777" w:rsidTr="00C11F9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30018AEF" w14:textId="45ED1C86" w:rsidR="000E04D8" w:rsidRPr="00682823" w:rsidRDefault="000E04D8" w:rsidP="00682823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C0F9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6FB9A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F3967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A2B5E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E6DDE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9CABE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3C6D8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034EB" w14:textId="77777777" w:rsidR="000E04D8" w:rsidRPr="00682823" w:rsidRDefault="000E04D8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DAFD27" w14:textId="328A7159" w:rsidR="000E04D8" w:rsidRPr="00682823" w:rsidRDefault="00C11F9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</w:t>
            </w:r>
            <w:r w:rsidR="005D3E6C" w:rsidRPr="00682823">
              <w:rPr>
                <w:rFonts w:ascii="Angsana New" w:hAnsi="Angsana New"/>
                <w:sz w:val="26"/>
                <w:szCs w:val="26"/>
              </w:rPr>
              <w:t>83.0</w:t>
            </w:r>
          </w:p>
        </w:tc>
      </w:tr>
    </w:tbl>
    <w:p w14:paraId="72F9912F" w14:textId="77777777" w:rsidR="002C2FFC" w:rsidRPr="00682823" w:rsidRDefault="002C2FFC" w:rsidP="00682823">
      <w:pPr>
        <w:pStyle w:val="BodyTextIndent3"/>
        <w:spacing w:after="0"/>
        <w:ind w:left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8"/>
        <w:gridCol w:w="1260"/>
        <w:gridCol w:w="270"/>
        <w:gridCol w:w="1260"/>
        <w:gridCol w:w="270"/>
        <w:gridCol w:w="1170"/>
        <w:gridCol w:w="270"/>
        <w:gridCol w:w="900"/>
        <w:gridCol w:w="270"/>
        <w:gridCol w:w="1170"/>
      </w:tblGrid>
      <w:tr w:rsidR="00397F3A" w:rsidRPr="00682823" w14:paraId="22E9E894" w14:textId="77777777" w:rsidTr="00CF26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6EEA03A4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AACF5" w14:textId="3BFC7974" w:rsidR="00397F3A" w:rsidRPr="00682823" w:rsidRDefault="00397F3A" w:rsidP="00682823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397F3A" w:rsidRPr="00682823" w14:paraId="1517AC31" w14:textId="77777777" w:rsidTr="00CF26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28C4ABD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BE763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899AE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C9B74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4728E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B7B05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B2297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AE866" w14:textId="77777777" w:rsidR="00397F3A" w:rsidRPr="00682823" w:rsidRDefault="00397F3A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2807A" w14:textId="77777777" w:rsidR="00397F3A" w:rsidRPr="00682823" w:rsidRDefault="00397F3A" w:rsidP="00682823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E77F9E" w14:textId="77777777" w:rsidR="00397F3A" w:rsidRPr="00682823" w:rsidRDefault="00397F3A" w:rsidP="00682823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F3A" w:rsidRPr="00682823" w14:paraId="4F6768C0" w14:textId="77777777" w:rsidTr="00CF26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83582DB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E9E818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79C711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D6DC07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การขาย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C3ADF7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F5CA20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580EF5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42A4F9" w14:textId="77777777" w:rsidR="00397F3A" w:rsidRPr="00682823" w:rsidRDefault="00397F3A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BFA161" w14:textId="77777777" w:rsidR="00397F3A" w:rsidRPr="00682823" w:rsidRDefault="00397F3A" w:rsidP="00682823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9EAD33" w14:textId="77777777" w:rsidR="00397F3A" w:rsidRPr="00682823" w:rsidRDefault="00397F3A" w:rsidP="00682823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F3A" w:rsidRPr="00682823" w14:paraId="1C64C55C" w14:textId="77777777" w:rsidTr="00CF26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D2A64D1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A824F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160F7B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CA20B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18153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B1469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9AD006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B1B6B" w14:textId="77777777" w:rsidR="00397F3A" w:rsidRPr="00682823" w:rsidRDefault="00397F3A" w:rsidP="00682823">
            <w:pPr>
              <w:tabs>
                <w:tab w:val="left" w:pos="792"/>
              </w:tabs>
              <w:ind w:left="-46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C7BC47" w14:textId="77777777" w:rsidR="00397F3A" w:rsidRPr="00682823" w:rsidRDefault="00397F3A" w:rsidP="00682823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EB28E" w14:textId="77777777" w:rsidR="00397F3A" w:rsidRPr="00682823" w:rsidRDefault="00397F3A" w:rsidP="0068282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397F3A" w:rsidRPr="00682823" w14:paraId="4969D69C" w14:textId="77777777" w:rsidTr="00CF26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60F410BE" w14:textId="77777777" w:rsidR="00397F3A" w:rsidRPr="00682823" w:rsidRDefault="00397F3A" w:rsidP="00682823">
            <w:pPr>
              <w:tabs>
                <w:tab w:val="clear" w:pos="280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รายได้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33D51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12,508.8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C3FC4E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318CD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60.0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CB297E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3A960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12,568.8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5C994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2F66E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(2,189.7)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48E43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271EF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10,379.1</w:t>
            </w:r>
          </w:p>
        </w:tc>
      </w:tr>
      <w:tr w:rsidR="00397F3A" w:rsidRPr="00682823" w14:paraId="4B4A988C" w14:textId="77777777" w:rsidTr="00CF26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C5AF104" w14:textId="77777777" w:rsidR="00397F3A" w:rsidRPr="00682823" w:rsidRDefault="00397F3A" w:rsidP="00682823">
            <w:pPr>
              <w:pStyle w:val="Heading7"/>
              <w:spacing w:line="240" w:lineRule="atLeast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 w:eastAsia="en-US"/>
              </w:rPr>
              <w:t>ต้นทุน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D1832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(11,235.7)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605D1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9D9A1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(58.0)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2E9988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4B80B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(11,293.7)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D55C55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3F6A8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3,109.5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A5357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BEEF2" w14:textId="5B00C6BB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(8,</w:t>
            </w:r>
            <w:r w:rsidR="00DE186B" w:rsidRPr="00682823">
              <w:rPr>
                <w:rFonts w:ascii="Angsana New" w:hAnsi="Angsana New"/>
                <w:sz w:val="26"/>
                <w:szCs w:val="26"/>
              </w:rPr>
              <w:t>290.6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97F3A" w:rsidRPr="00682823" w14:paraId="1A93C58E" w14:textId="77777777" w:rsidTr="00CF26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7CB1C83" w14:textId="77777777" w:rsidR="00397F3A" w:rsidRPr="00682823" w:rsidRDefault="00397F3A" w:rsidP="00682823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11856A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1,273.1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37F359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F6DE2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A734B1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9D4FFA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1,275.1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21652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EEFBDE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919.8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413057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85865" w14:textId="77D14BB6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2,</w:t>
            </w:r>
            <w:r w:rsidR="00DE186B" w:rsidRPr="00682823">
              <w:rPr>
                <w:rFonts w:ascii="Angsana New" w:hAnsi="Angsana New"/>
                <w:sz w:val="26"/>
                <w:szCs w:val="26"/>
              </w:rPr>
              <w:t>088.5</w:t>
            </w:r>
          </w:p>
        </w:tc>
      </w:tr>
      <w:tr w:rsidR="00397F3A" w:rsidRPr="00682823" w14:paraId="2E105380" w14:textId="77777777" w:rsidTr="00CF26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65B4A2F6" w14:textId="77777777" w:rsidR="00397F3A" w:rsidRPr="00682823" w:rsidRDefault="00397F3A" w:rsidP="00682823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DCA5F6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D7AC19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F24434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F41F4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01F6EB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6A87F0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EDD19C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F3C30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04FAA4" w14:textId="0669FE33" w:rsidR="00397F3A" w:rsidRPr="00682823" w:rsidRDefault="00C5662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50.6</w:t>
            </w:r>
          </w:p>
        </w:tc>
      </w:tr>
      <w:tr w:rsidR="00397F3A" w:rsidRPr="00682823" w14:paraId="42BCDE5F" w14:textId="77777777" w:rsidTr="00CF26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3601AE2" w14:textId="77777777" w:rsidR="00397F3A" w:rsidRPr="00682823" w:rsidRDefault="00397F3A" w:rsidP="00682823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F43195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1F0708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5D98F1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C149FE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405316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C06D95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38979E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1D3B7F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8072B2" w14:textId="6DEEE2CA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</w:t>
            </w:r>
            <w:r w:rsidR="00DE186B" w:rsidRPr="00682823">
              <w:rPr>
                <w:rFonts w:ascii="Angsana New" w:hAnsi="Angsana New"/>
                <w:sz w:val="26"/>
                <w:szCs w:val="26"/>
              </w:rPr>
              <w:t>677.4</w:t>
            </w:r>
            <w:r w:rsidRPr="006828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97F3A" w:rsidRPr="00682823" w14:paraId="47F91410" w14:textId="77777777" w:rsidTr="00CF26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62ABB5D5" w14:textId="77777777" w:rsidR="00397F3A" w:rsidRPr="00682823" w:rsidRDefault="00397F3A" w:rsidP="00682823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6B859E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F1E50C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CF7DE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EDD8D1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A3833E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EE001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145138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C966E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A3BF91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(31.5)</w:t>
            </w:r>
          </w:p>
        </w:tc>
      </w:tr>
      <w:tr w:rsidR="00397F3A" w:rsidRPr="00682823" w14:paraId="07EB0E5D" w14:textId="77777777" w:rsidTr="00CF26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3983835A" w14:textId="77777777" w:rsidR="00397F3A" w:rsidRPr="00682823" w:rsidRDefault="00397F3A" w:rsidP="00682823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52EFDC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C88E6E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0D050C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79D90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B46F0E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572CF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E23973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C2F135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AC3E9E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(1,207.6)</w:t>
            </w:r>
          </w:p>
        </w:tc>
      </w:tr>
      <w:tr w:rsidR="00397F3A" w:rsidRPr="00682823" w14:paraId="5900F7ED" w14:textId="77777777" w:rsidTr="00CF26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F92CCE4" w14:textId="77777777" w:rsidR="00397F3A" w:rsidRPr="00682823" w:rsidRDefault="00397F3A" w:rsidP="00682823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CB2F21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DBD8D6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1A4709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23EE14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712586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B93841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B006C2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68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FFFE98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6D6F2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(95.6)</w:t>
            </w:r>
          </w:p>
        </w:tc>
      </w:tr>
      <w:tr w:rsidR="00397F3A" w:rsidRPr="00682823" w14:paraId="1E03816B" w14:textId="77777777" w:rsidTr="00CF26D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5341C3D" w14:textId="77777777" w:rsidR="00397F3A" w:rsidRPr="00682823" w:rsidRDefault="00397F3A" w:rsidP="00682823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2BFB2C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4F8480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9B0135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8A3EE0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9ACB14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6D7E7A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A01B5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07278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426DB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127.0</w:t>
            </w:r>
          </w:p>
        </w:tc>
      </w:tr>
    </w:tbl>
    <w:p w14:paraId="1FB76E43" w14:textId="77777777" w:rsidR="00397F3A" w:rsidRPr="00682823" w:rsidRDefault="00397F3A" w:rsidP="00682823">
      <w:pPr>
        <w:pStyle w:val="BodyTextIndent3"/>
        <w:spacing w:after="0"/>
        <w:ind w:left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54CDB611" w14:textId="77777777" w:rsidR="005A21FA" w:rsidRPr="00682823" w:rsidRDefault="005A21F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82823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E6FA792" w14:textId="2205D51E" w:rsidR="009A624A" w:rsidRPr="00682823" w:rsidRDefault="009A624A" w:rsidP="00682823">
      <w:pPr>
        <w:pStyle w:val="BodyTextIndent3"/>
        <w:spacing w:after="0"/>
        <w:ind w:left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82823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67CB1A9E" w14:textId="77777777" w:rsidR="009A624A" w:rsidRPr="00682823" w:rsidRDefault="009A624A" w:rsidP="00682823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2C7C5937" w14:textId="44FADB9F" w:rsidR="009A624A" w:rsidRPr="00682823" w:rsidRDefault="009A624A" w:rsidP="00682823">
      <w:pPr>
        <w:pStyle w:val="BodyTextIndent3"/>
        <w:spacing w:after="0"/>
        <w:ind w:left="0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ในระหว่างปี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="00B47056" w:rsidRPr="00682823">
        <w:rPr>
          <w:rFonts w:ascii="Angsana New" w:hAnsi="Angsana New"/>
          <w:sz w:val="26"/>
          <w:szCs w:val="26"/>
          <w:cs/>
        </w:rPr>
        <w:t xml:space="preserve"> 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  <w:cs/>
        </w:rPr>
        <w:t xml:space="preserve"> บริษัท</w:t>
      </w:r>
      <w:r w:rsidR="00B47056" w:rsidRPr="00682823">
        <w:rPr>
          <w:rFonts w:ascii="Angsana New" w:hAnsi="Angsana New"/>
          <w:sz w:val="26"/>
          <w:szCs w:val="26"/>
          <w:cs/>
        </w:rPr>
        <w:t>และกลุ่มบริษัทยูนิค</w:t>
      </w:r>
      <w:r w:rsidRPr="00682823">
        <w:rPr>
          <w:rFonts w:ascii="Angsana New" w:hAnsi="Angsana New"/>
          <w:sz w:val="26"/>
          <w:szCs w:val="26"/>
          <w:cs/>
        </w:rPr>
        <w:t xml:space="preserve">รับรู้รายได้ค่าก่อสร้างจากลูกค้ารายใหญ่จำนวน </w:t>
      </w:r>
      <w:r w:rsidRPr="00682823">
        <w:rPr>
          <w:rFonts w:ascii="Angsana New" w:hAnsi="Angsana New"/>
          <w:sz w:val="26"/>
          <w:szCs w:val="26"/>
        </w:rPr>
        <w:t>3</w:t>
      </w:r>
      <w:r w:rsidRPr="00682823">
        <w:rPr>
          <w:rFonts w:ascii="Angsana New" w:hAnsi="Angsana New"/>
          <w:sz w:val="26"/>
          <w:szCs w:val="26"/>
          <w:cs/>
        </w:rPr>
        <w:t xml:space="preserve"> ราย เป็นจำนวนเงินทั้งสิ้น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="0024252C" w:rsidRPr="00682823">
        <w:rPr>
          <w:rFonts w:ascii="Angsana New" w:hAnsi="Angsana New"/>
          <w:sz w:val="26"/>
          <w:szCs w:val="26"/>
        </w:rPr>
        <w:t>8,032.1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ล้านบาท </w:t>
      </w:r>
      <w:r w:rsidR="00B47056" w:rsidRPr="00682823">
        <w:rPr>
          <w:rFonts w:ascii="Angsana New" w:hAnsi="Angsana New"/>
          <w:sz w:val="26"/>
          <w:szCs w:val="26"/>
          <w:cs/>
        </w:rPr>
        <w:t xml:space="preserve">และ </w:t>
      </w:r>
      <w:r w:rsidR="00397F3A" w:rsidRPr="00682823">
        <w:rPr>
          <w:rFonts w:ascii="Angsana New" w:hAnsi="Angsana New"/>
          <w:sz w:val="26"/>
          <w:szCs w:val="26"/>
        </w:rPr>
        <w:t>7,765.3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ล้านบาท</w:t>
      </w:r>
      <w:r w:rsidR="00B47056" w:rsidRPr="00682823">
        <w:rPr>
          <w:rFonts w:ascii="Angsana New" w:hAnsi="Angsana New"/>
          <w:sz w:val="26"/>
          <w:szCs w:val="26"/>
          <w:cs/>
        </w:rPr>
        <w:t xml:space="preserve"> ตามลำดับ</w:t>
      </w:r>
    </w:p>
    <w:p w14:paraId="59B7AB79" w14:textId="77777777" w:rsidR="009A624A" w:rsidRPr="00682823" w:rsidRDefault="009A624A" w:rsidP="00682823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36864F43" w14:textId="7A149DFB" w:rsidR="0077190F" w:rsidRPr="00682823" w:rsidRDefault="00D4452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30</w:t>
      </w:r>
      <w:r w:rsidR="0077190F" w:rsidRPr="00682823">
        <w:rPr>
          <w:rFonts w:ascii="Angsana New" w:hAnsi="Angsana New"/>
          <w:b/>
          <w:bCs/>
          <w:sz w:val="26"/>
          <w:szCs w:val="26"/>
        </w:rPr>
        <w:t>.</w:t>
      </w:r>
      <w:r w:rsidR="0077190F" w:rsidRPr="00682823">
        <w:rPr>
          <w:rFonts w:ascii="Angsana New" w:hAnsi="Angsana New"/>
          <w:b/>
          <w:bCs/>
          <w:sz w:val="26"/>
          <w:szCs w:val="26"/>
        </w:rPr>
        <w:tab/>
      </w:r>
      <w:r w:rsidR="0077190F" w:rsidRPr="00682823">
        <w:rPr>
          <w:rFonts w:ascii="Angsana New" w:hAnsi="Angsana New"/>
          <w:b/>
          <w:bCs/>
          <w:sz w:val="26"/>
          <w:szCs w:val="26"/>
          <w:cs/>
        </w:rPr>
        <w:t>สัญญา</w:t>
      </w:r>
      <w:r w:rsidR="007818CC" w:rsidRPr="00682823">
        <w:rPr>
          <w:rFonts w:ascii="Angsana New" w:hAnsi="Angsana New"/>
          <w:b/>
          <w:bCs/>
          <w:sz w:val="26"/>
          <w:szCs w:val="26"/>
          <w:cs/>
        </w:rPr>
        <w:t>บริการ</w:t>
      </w:r>
      <w:r w:rsidR="0077190F" w:rsidRPr="00682823">
        <w:rPr>
          <w:rFonts w:ascii="Angsana New" w:hAnsi="Angsana New"/>
          <w:b/>
          <w:bCs/>
          <w:sz w:val="26"/>
          <w:szCs w:val="26"/>
          <w:cs/>
        </w:rPr>
        <w:t>ระยะยาว</w:t>
      </w:r>
    </w:p>
    <w:p w14:paraId="599B9E4C" w14:textId="77777777" w:rsidR="0077190F" w:rsidRPr="00682823" w:rsidRDefault="0077190F" w:rsidP="00682823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4214A519" w14:textId="3E477268" w:rsidR="0077190F" w:rsidRPr="00682823" w:rsidRDefault="0077190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682823">
        <w:rPr>
          <w:rFonts w:ascii="Angsana New" w:hAnsi="Angsana New"/>
          <w:sz w:val="26"/>
          <w:szCs w:val="26"/>
        </w:rPr>
        <w:t xml:space="preserve">31 </w:t>
      </w:r>
      <w:r w:rsidRPr="00682823">
        <w:rPr>
          <w:rFonts w:ascii="Angsana New" w:hAnsi="Angsana New"/>
          <w:sz w:val="26"/>
          <w:szCs w:val="26"/>
          <w:cs/>
        </w:rPr>
        <w:t xml:space="preserve">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บริษัทได้ทำสัญญ</w:t>
      </w:r>
      <w:r w:rsidR="007818CC" w:rsidRPr="00682823">
        <w:rPr>
          <w:rFonts w:ascii="Angsana New" w:hAnsi="Angsana New"/>
          <w:sz w:val="26"/>
          <w:szCs w:val="26"/>
          <w:cs/>
        </w:rPr>
        <w:t>าบริการ</w:t>
      </w:r>
      <w:r w:rsidRPr="00682823">
        <w:rPr>
          <w:rFonts w:ascii="Angsana New" w:hAnsi="Angsana New"/>
          <w:sz w:val="26"/>
          <w:szCs w:val="26"/>
          <w:cs/>
        </w:rPr>
        <w:t>หลายฉบับ ซึ่งสัญญาดังกล่าวจะสิ้นสุดใน</w:t>
      </w:r>
      <w:r w:rsidR="00C3778F" w:rsidRPr="00682823">
        <w:rPr>
          <w:rFonts w:ascii="Angsana New" w:hAnsi="Angsana New"/>
          <w:sz w:val="26"/>
          <w:szCs w:val="26"/>
          <w:cs/>
        </w:rPr>
        <w:t>ระหว่าง</w:t>
      </w:r>
      <w:r w:rsidRPr="00682823">
        <w:rPr>
          <w:rFonts w:ascii="Angsana New" w:hAnsi="Angsana New"/>
          <w:sz w:val="26"/>
          <w:szCs w:val="26"/>
          <w:cs/>
        </w:rPr>
        <w:t xml:space="preserve">ปี </w:t>
      </w:r>
      <w:r w:rsidR="0010196A" w:rsidRPr="00682823">
        <w:rPr>
          <w:rFonts w:ascii="Angsana New" w:hAnsi="Angsana New"/>
          <w:sz w:val="26"/>
          <w:szCs w:val="26"/>
        </w:rPr>
        <w:t>256</w:t>
      </w:r>
      <w:r w:rsidR="002038EE" w:rsidRPr="00682823">
        <w:rPr>
          <w:rFonts w:ascii="Angsana New" w:hAnsi="Angsana New" w:hint="cs"/>
          <w:sz w:val="26"/>
          <w:szCs w:val="26"/>
          <w:cs/>
        </w:rPr>
        <w:t>8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ถึงปี </w:t>
      </w:r>
      <w:r w:rsidRPr="00682823">
        <w:rPr>
          <w:rFonts w:ascii="Angsana New" w:hAnsi="Angsana New"/>
          <w:sz w:val="26"/>
          <w:szCs w:val="26"/>
        </w:rPr>
        <w:t>256</w:t>
      </w:r>
      <w:r w:rsidR="002038EE" w:rsidRPr="00682823">
        <w:rPr>
          <w:rFonts w:ascii="Angsana New" w:hAnsi="Angsana New" w:hint="cs"/>
          <w:sz w:val="26"/>
          <w:szCs w:val="26"/>
          <w:cs/>
        </w:rPr>
        <w:t>9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จำนวนเงินขั้นต่ำที่บริษัทต้องจ่ายในอนาคตทั้งสิ้นภายใต้สัญญาเช่าดำเนินงานที่บอกเลิกไม่ได้โดยแสดงจำนวนรวมสำหรับระยะเวลาแต่ละช่วงมีดังนี้</w:t>
      </w:r>
    </w:p>
    <w:p w14:paraId="2D0E819B" w14:textId="77777777" w:rsidR="0077190F" w:rsidRPr="00682823" w:rsidRDefault="0077190F" w:rsidP="00682823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58"/>
        <w:gridCol w:w="1210"/>
        <w:gridCol w:w="236"/>
        <w:gridCol w:w="1194"/>
        <w:gridCol w:w="236"/>
        <w:gridCol w:w="1194"/>
        <w:gridCol w:w="236"/>
        <w:gridCol w:w="1184"/>
      </w:tblGrid>
      <w:tr w:rsidR="0077190F" w:rsidRPr="00682823" w14:paraId="62A386B3" w14:textId="77777777" w:rsidTr="0077190F">
        <w:trPr>
          <w:cantSplit/>
        </w:trPr>
        <w:tc>
          <w:tcPr>
            <w:tcW w:w="4158" w:type="dxa"/>
          </w:tcPr>
          <w:p w14:paraId="208EE2C3" w14:textId="77777777" w:rsidR="0077190F" w:rsidRPr="00682823" w:rsidRDefault="007719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249E294F" w14:textId="77777777" w:rsidR="0077190F" w:rsidRPr="00682823" w:rsidRDefault="007719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77190F" w:rsidRPr="00682823" w14:paraId="7F52FE49" w14:textId="77777777" w:rsidTr="0077190F">
        <w:trPr>
          <w:cantSplit/>
        </w:trPr>
        <w:tc>
          <w:tcPr>
            <w:tcW w:w="4158" w:type="dxa"/>
          </w:tcPr>
          <w:p w14:paraId="36737A69" w14:textId="77777777" w:rsidR="0077190F" w:rsidRPr="00682823" w:rsidRDefault="007719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0" w:type="dxa"/>
            <w:gridSpan w:val="3"/>
            <w:tcBorders>
              <w:bottom w:val="single" w:sz="4" w:space="0" w:color="auto"/>
            </w:tcBorders>
          </w:tcPr>
          <w:p w14:paraId="072BF1E1" w14:textId="77777777" w:rsidR="0077190F" w:rsidRPr="00682823" w:rsidRDefault="007719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3BEAEF26" w14:textId="77777777" w:rsidR="0077190F" w:rsidRPr="00682823" w:rsidRDefault="007719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3EE5574D" w14:textId="77777777" w:rsidR="0077190F" w:rsidRPr="00682823" w:rsidRDefault="007719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7190F" w:rsidRPr="00682823" w14:paraId="4FED55D5" w14:textId="77777777" w:rsidTr="0077190F">
        <w:tc>
          <w:tcPr>
            <w:tcW w:w="4158" w:type="dxa"/>
          </w:tcPr>
          <w:p w14:paraId="2DF22424" w14:textId="77777777" w:rsidR="0077190F" w:rsidRPr="00682823" w:rsidRDefault="007719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3D614907" w14:textId="45B5002B" w:rsidR="0077190F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583B641D" w14:textId="77777777" w:rsidR="0077190F" w:rsidRPr="00682823" w:rsidRDefault="007719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97C8CD1" w14:textId="5EC82D0C" w:rsidR="0077190F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3A33176D" w14:textId="77777777" w:rsidR="0077190F" w:rsidRPr="00682823" w:rsidRDefault="007719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51680D8" w14:textId="284637BA" w:rsidR="0077190F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5B59CCE9" w14:textId="77777777" w:rsidR="0077190F" w:rsidRPr="00682823" w:rsidRDefault="0077190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F16FCCF" w14:textId="6360B9D8" w:rsidR="0077190F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20DC0" w:rsidRPr="00682823" w14:paraId="53007E83" w14:textId="77777777" w:rsidTr="0077190F">
        <w:tc>
          <w:tcPr>
            <w:tcW w:w="4158" w:type="dxa"/>
          </w:tcPr>
          <w:p w14:paraId="6663EB9B" w14:textId="77777777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10" w:type="dxa"/>
          </w:tcPr>
          <w:p w14:paraId="22528ABF" w14:textId="6987E8E9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7,909</w:t>
            </w:r>
          </w:p>
        </w:tc>
        <w:tc>
          <w:tcPr>
            <w:tcW w:w="236" w:type="dxa"/>
          </w:tcPr>
          <w:p w14:paraId="53A18A71" w14:textId="77777777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748EEB5" w14:textId="41CBA89F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8,074</w:t>
            </w:r>
          </w:p>
        </w:tc>
        <w:tc>
          <w:tcPr>
            <w:tcW w:w="236" w:type="dxa"/>
          </w:tcPr>
          <w:p w14:paraId="43FA97E8" w14:textId="77777777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FA26662" w14:textId="3A8AF9C8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7,909</w:t>
            </w:r>
          </w:p>
        </w:tc>
        <w:tc>
          <w:tcPr>
            <w:tcW w:w="236" w:type="dxa"/>
          </w:tcPr>
          <w:p w14:paraId="143ECC45" w14:textId="77777777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82F208C" w14:textId="24553674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8,074</w:t>
            </w:r>
          </w:p>
        </w:tc>
      </w:tr>
      <w:tr w:rsidR="00420DC0" w:rsidRPr="00682823" w14:paraId="390C3A5C" w14:textId="77777777" w:rsidTr="0077190F">
        <w:tc>
          <w:tcPr>
            <w:tcW w:w="4158" w:type="dxa"/>
          </w:tcPr>
          <w:p w14:paraId="550257C2" w14:textId="77777777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10" w:type="dxa"/>
          </w:tcPr>
          <w:p w14:paraId="55ED8418" w14:textId="4297732B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236" w:type="dxa"/>
          </w:tcPr>
          <w:p w14:paraId="13F165A9" w14:textId="77777777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2ED5CF2D" w14:textId="43E8B411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236" w:type="dxa"/>
          </w:tcPr>
          <w:p w14:paraId="5B79AF76" w14:textId="77777777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64D31F5" w14:textId="009D4B3F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236" w:type="dxa"/>
          </w:tcPr>
          <w:p w14:paraId="3A827A04" w14:textId="77777777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3A8FC884" w14:textId="28346C35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468</w:t>
            </w:r>
          </w:p>
        </w:tc>
      </w:tr>
      <w:tr w:rsidR="00420DC0" w:rsidRPr="00682823" w14:paraId="486E8115" w14:textId="77777777" w:rsidTr="0077190F">
        <w:tc>
          <w:tcPr>
            <w:tcW w:w="4158" w:type="dxa"/>
          </w:tcPr>
          <w:p w14:paraId="25279D10" w14:textId="77777777" w:rsidR="00420DC0" w:rsidRPr="00682823" w:rsidRDefault="00420DC0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7BC126C8" w14:textId="0ABB9BB0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8,342</w:t>
            </w:r>
          </w:p>
        </w:tc>
        <w:tc>
          <w:tcPr>
            <w:tcW w:w="236" w:type="dxa"/>
          </w:tcPr>
          <w:p w14:paraId="3BF9BACC" w14:textId="77777777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67FEC90" w14:textId="244E8286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8,542</w:t>
            </w:r>
          </w:p>
        </w:tc>
        <w:tc>
          <w:tcPr>
            <w:tcW w:w="236" w:type="dxa"/>
          </w:tcPr>
          <w:p w14:paraId="24A342F4" w14:textId="77777777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264C612F" w14:textId="2D5C5E58" w:rsidR="00420DC0" w:rsidRPr="00682823" w:rsidRDefault="00420DC0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8,342</w:t>
            </w:r>
          </w:p>
        </w:tc>
        <w:tc>
          <w:tcPr>
            <w:tcW w:w="236" w:type="dxa"/>
          </w:tcPr>
          <w:p w14:paraId="5B391A0B" w14:textId="77777777" w:rsidR="00420DC0" w:rsidRPr="00682823" w:rsidRDefault="00420DC0" w:rsidP="006828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38A90D42" w14:textId="5DD095FB" w:rsidR="00420DC0" w:rsidRPr="00682823" w:rsidRDefault="00420DC0" w:rsidP="006828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8,542</w:t>
            </w:r>
          </w:p>
        </w:tc>
      </w:tr>
    </w:tbl>
    <w:p w14:paraId="525ACFE1" w14:textId="77777777" w:rsidR="0077190F" w:rsidRPr="00682823" w:rsidRDefault="0077190F" w:rsidP="00682823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00E5CEFF" w14:textId="339784B7" w:rsidR="00E57C72" w:rsidRPr="00682823" w:rsidRDefault="003E18B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3</w:t>
      </w:r>
      <w:r w:rsidR="00D44525" w:rsidRPr="00682823">
        <w:rPr>
          <w:rFonts w:ascii="Angsana New" w:hAnsi="Angsana New"/>
          <w:b/>
          <w:bCs/>
          <w:sz w:val="26"/>
          <w:szCs w:val="26"/>
        </w:rPr>
        <w:t>1</w:t>
      </w:r>
      <w:r w:rsidR="00E57C72" w:rsidRPr="00682823">
        <w:rPr>
          <w:rFonts w:ascii="Angsana New" w:hAnsi="Angsana New"/>
          <w:b/>
          <w:bCs/>
          <w:sz w:val="26"/>
          <w:szCs w:val="26"/>
          <w:cs/>
        </w:rPr>
        <w:t>.</w:t>
      </w:r>
      <w:r w:rsidR="00E57C72" w:rsidRPr="00682823">
        <w:rPr>
          <w:rFonts w:ascii="Angsana New" w:hAnsi="Angsana New"/>
          <w:b/>
          <w:bCs/>
          <w:sz w:val="26"/>
          <w:szCs w:val="26"/>
        </w:rPr>
        <w:tab/>
      </w:r>
      <w:r w:rsidR="003B6EAB" w:rsidRPr="00682823">
        <w:rPr>
          <w:rFonts w:ascii="Angsana New" w:hAnsi="Angsana New"/>
          <w:b/>
          <w:bCs/>
          <w:sz w:val="26"/>
          <w:szCs w:val="26"/>
          <w:cs/>
        </w:rPr>
        <w:t>อื่น ๆ</w:t>
      </w:r>
    </w:p>
    <w:p w14:paraId="0B42C177" w14:textId="7466CBD2" w:rsidR="00E57C72" w:rsidRPr="00682823" w:rsidRDefault="00E57C72" w:rsidP="00682823">
      <w:pPr>
        <w:pStyle w:val="a1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1B04A7E2" w14:textId="2A617E96" w:rsidR="0077190F" w:rsidRPr="00682823" w:rsidRDefault="0077190F" w:rsidP="0068282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682823">
        <w:rPr>
          <w:rFonts w:ascii="Angsana New" w:hAnsi="Angsana New"/>
          <w:sz w:val="26"/>
          <w:szCs w:val="26"/>
        </w:rPr>
        <w:t>31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บริษัทและกลุ่มบริษัทยูนิคมี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236"/>
        <w:gridCol w:w="1204"/>
        <w:gridCol w:w="238"/>
        <w:gridCol w:w="1202"/>
        <w:gridCol w:w="238"/>
        <w:gridCol w:w="1202"/>
        <w:gridCol w:w="236"/>
        <w:gridCol w:w="1204"/>
      </w:tblGrid>
      <w:tr w:rsidR="00AE1A6B" w:rsidRPr="00682823" w14:paraId="31F750FE" w14:textId="77777777" w:rsidTr="00AE1A6B">
        <w:tc>
          <w:tcPr>
            <w:tcW w:w="3330" w:type="dxa"/>
          </w:tcPr>
          <w:p w14:paraId="12D1172A" w14:textId="77777777" w:rsidR="00AE1A6B" w:rsidRPr="00682823" w:rsidRDefault="00AE1A6B" w:rsidP="00682823">
            <w:pPr>
              <w:rPr>
                <w:rFonts w:ascii="Angsana New" w:hAnsi="Angsana New"/>
                <w:sz w:val="26"/>
                <w:szCs w:val="26"/>
              </w:rPr>
            </w:pPr>
            <w:bookmarkStart w:id="12" w:name="_Hlk190938263"/>
          </w:p>
        </w:tc>
        <w:tc>
          <w:tcPr>
            <w:tcW w:w="236" w:type="dxa"/>
          </w:tcPr>
          <w:p w14:paraId="7A726BF0" w14:textId="77777777" w:rsidR="00AE1A6B" w:rsidRPr="00682823" w:rsidRDefault="00AE1A6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4" w:type="dxa"/>
            <w:gridSpan w:val="7"/>
            <w:tcBorders>
              <w:bottom w:val="single" w:sz="4" w:space="0" w:color="auto"/>
            </w:tcBorders>
          </w:tcPr>
          <w:p w14:paraId="12A3D38C" w14:textId="77777777" w:rsidR="00AE1A6B" w:rsidRPr="00682823" w:rsidRDefault="00AE1A6B" w:rsidP="006828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</w:p>
        </w:tc>
      </w:tr>
      <w:tr w:rsidR="00AE1A6B" w:rsidRPr="00682823" w14:paraId="009704E4" w14:textId="77777777" w:rsidTr="00F2064C">
        <w:tc>
          <w:tcPr>
            <w:tcW w:w="3330" w:type="dxa"/>
          </w:tcPr>
          <w:p w14:paraId="77EADD69" w14:textId="77777777" w:rsidR="00AE1A6B" w:rsidRPr="00682823" w:rsidRDefault="00AE1A6B" w:rsidP="00682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D0DBE" w14:textId="77777777" w:rsidR="00AE1A6B" w:rsidRPr="00682823" w:rsidRDefault="00AE1A6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44EA99" w14:textId="77777777" w:rsidR="00AE1A6B" w:rsidRPr="00682823" w:rsidRDefault="00AE1A6B" w:rsidP="006828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3E8A860" w14:textId="77777777" w:rsidR="00AE1A6B" w:rsidRPr="00682823" w:rsidRDefault="00AE1A6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905EF1" w14:textId="77777777" w:rsidR="00AE1A6B" w:rsidRPr="00682823" w:rsidRDefault="00AE1A6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A6B" w:rsidRPr="00682823" w14:paraId="44ABED14" w14:textId="77777777" w:rsidTr="00F2064C">
        <w:tc>
          <w:tcPr>
            <w:tcW w:w="3330" w:type="dxa"/>
          </w:tcPr>
          <w:p w14:paraId="3CA3614A" w14:textId="77777777" w:rsidR="00AE1A6B" w:rsidRPr="00682823" w:rsidRDefault="00AE1A6B" w:rsidP="00682823">
            <w:pPr>
              <w:pStyle w:val="a1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2D83224" w14:textId="77777777" w:rsidR="00AE1A6B" w:rsidRPr="00682823" w:rsidRDefault="00AE1A6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B0887B7" w14:textId="55D199BE" w:rsidR="00AE1A6B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14B3BE4" w14:textId="77777777" w:rsidR="00AE1A6B" w:rsidRPr="00682823" w:rsidRDefault="00AE1A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E456D73" w14:textId="72C05CAF" w:rsidR="00AE1A6B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</w:tcPr>
          <w:p w14:paraId="3884A387" w14:textId="77777777" w:rsidR="00AE1A6B" w:rsidRPr="00682823" w:rsidRDefault="00AE1A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3824836" w14:textId="62307777" w:rsidR="00AE1A6B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4819151C" w14:textId="77777777" w:rsidR="00AE1A6B" w:rsidRPr="00682823" w:rsidRDefault="00AE1A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54BB6AE" w14:textId="0B7E58EC" w:rsidR="00AE1A6B" w:rsidRPr="00682823" w:rsidRDefault="0010196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bookmarkEnd w:id="12"/>
      <w:tr w:rsidR="00AE1A6B" w:rsidRPr="00682823" w14:paraId="61C0D1CE" w14:textId="77777777" w:rsidTr="00F2064C">
        <w:tc>
          <w:tcPr>
            <w:tcW w:w="3330" w:type="dxa"/>
            <w:vAlign w:val="bottom"/>
          </w:tcPr>
          <w:p w14:paraId="12B2F721" w14:textId="59B1576D" w:rsidR="00AE1A6B" w:rsidRPr="00682823" w:rsidRDefault="00AE1A6B" w:rsidP="00682823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ภาระผูกพันตามสัญญาการจัดซื้อเครื่องจักรและอุปกรณ์ ค่าที่ปรึกษาโครงการ ค่าก่อสร้างโครงการต่าง ๆ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และการบริการตามสัญญารับเหมาและใบสั่งซื้อวัสดุก่อสร้าง</w:t>
            </w:r>
            <w:r w:rsidRPr="006828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2823">
              <w:rPr>
                <w:rFonts w:ascii="Angsana New" w:hAnsi="Angsana New"/>
                <w:sz w:val="26"/>
                <w:szCs w:val="26"/>
                <w:cs/>
              </w:rPr>
              <w:t>รายละเอียดดังนี้</w:t>
            </w:r>
          </w:p>
        </w:tc>
        <w:tc>
          <w:tcPr>
            <w:tcW w:w="236" w:type="dxa"/>
          </w:tcPr>
          <w:p w14:paraId="76BF5ED0" w14:textId="77777777" w:rsidR="00AE1A6B" w:rsidRPr="00682823" w:rsidRDefault="00AE1A6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6A549C0" w14:textId="77777777" w:rsidR="00AE1A6B" w:rsidRPr="00682823" w:rsidRDefault="00AE1A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E0B0BB7" w14:textId="77777777" w:rsidR="00AE1A6B" w:rsidRPr="00682823" w:rsidRDefault="00AE1A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78CD3176" w14:textId="77777777" w:rsidR="00AE1A6B" w:rsidRPr="00682823" w:rsidRDefault="00AE1A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2EF6EBB" w14:textId="77777777" w:rsidR="00AE1A6B" w:rsidRPr="00682823" w:rsidRDefault="00AE1A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6677E74E" w14:textId="77777777" w:rsidR="00AE1A6B" w:rsidRPr="00682823" w:rsidRDefault="00AE1A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0F1806B" w14:textId="77777777" w:rsidR="00AE1A6B" w:rsidRPr="00682823" w:rsidRDefault="00AE1A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BD83D9E" w14:textId="77777777" w:rsidR="00AE1A6B" w:rsidRPr="00682823" w:rsidRDefault="00AE1A6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F3A" w:rsidRPr="00682823" w14:paraId="38C8F519" w14:textId="77777777" w:rsidTr="00F2064C">
        <w:tc>
          <w:tcPr>
            <w:tcW w:w="3330" w:type="dxa"/>
            <w:vAlign w:val="bottom"/>
          </w:tcPr>
          <w:p w14:paraId="3D3DABF8" w14:textId="77777777" w:rsidR="00397F3A" w:rsidRPr="00682823" w:rsidRDefault="00397F3A" w:rsidP="00682823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01FB24A9" w14:textId="77777777" w:rsidR="00397F3A" w:rsidRPr="00682823" w:rsidRDefault="00397F3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ABA1986" w14:textId="00A045FC" w:rsidR="00397F3A" w:rsidRPr="00682823" w:rsidRDefault="00B83C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17,164.7</w:t>
            </w:r>
          </w:p>
        </w:tc>
        <w:tc>
          <w:tcPr>
            <w:tcW w:w="238" w:type="dxa"/>
            <w:vAlign w:val="bottom"/>
          </w:tcPr>
          <w:p w14:paraId="7071F103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E37EDEF" w14:textId="7C2A3725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14,842.2</w:t>
            </w:r>
          </w:p>
        </w:tc>
        <w:tc>
          <w:tcPr>
            <w:tcW w:w="238" w:type="dxa"/>
            <w:vAlign w:val="bottom"/>
          </w:tcPr>
          <w:p w14:paraId="22AFCEC1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4D9B8F4A" w14:textId="692FBE08" w:rsidR="00397F3A" w:rsidRPr="00682823" w:rsidRDefault="00B83C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15,590.6</w:t>
            </w:r>
          </w:p>
        </w:tc>
        <w:tc>
          <w:tcPr>
            <w:tcW w:w="236" w:type="dxa"/>
            <w:vAlign w:val="bottom"/>
          </w:tcPr>
          <w:p w14:paraId="63D4E72B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9B53BED" w14:textId="145B8C9D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14,299.0</w:t>
            </w:r>
          </w:p>
        </w:tc>
      </w:tr>
      <w:tr w:rsidR="00397F3A" w:rsidRPr="00682823" w14:paraId="3765510B" w14:textId="77777777" w:rsidTr="00F2064C">
        <w:tc>
          <w:tcPr>
            <w:tcW w:w="3330" w:type="dxa"/>
            <w:vAlign w:val="bottom"/>
          </w:tcPr>
          <w:p w14:paraId="106F9F9E" w14:textId="77777777" w:rsidR="00397F3A" w:rsidRPr="00682823" w:rsidRDefault="00397F3A" w:rsidP="00682823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254B3A94" w14:textId="77777777" w:rsidR="00397F3A" w:rsidRPr="00682823" w:rsidRDefault="00397F3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21312DC" w14:textId="51059D97" w:rsidR="00397F3A" w:rsidRPr="00682823" w:rsidRDefault="00B735D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30.9</w:t>
            </w:r>
          </w:p>
        </w:tc>
        <w:tc>
          <w:tcPr>
            <w:tcW w:w="238" w:type="dxa"/>
            <w:vAlign w:val="bottom"/>
          </w:tcPr>
          <w:p w14:paraId="40C76C9F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D9EDC6A" w14:textId="63D0E7D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238" w:type="dxa"/>
            <w:vAlign w:val="bottom"/>
          </w:tcPr>
          <w:p w14:paraId="127AA162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058DDC09" w14:textId="5342F0C9" w:rsidR="00397F3A" w:rsidRPr="00682823" w:rsidRDefault="00B735D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30.9</w:t>
            </w:r>
          </w:p>
        </w:tc>
        <w:tc>
          <w:tcPr>
            <w:tcW w:w="236" w:type="dxa"/>
            <w:vAlign w:val="bottom"/>
          </w:tcPr>
          <w:p w14:paraId="2E3EF7EC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0B9EA7B" w14:textId="5F86E139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B83C5B" w:rsidRPr="00682823" w14:paraId="52EA9D90" w14:textId="77777777" w:rsidTr="00F2064C">
        <w:tc>
          <w:tcPr>
            <w:tcW w:w="3330" w:type="dxa"/>
            <w:vAlign w:val="bottom"/>
          </w:tcPr>
          <w:p w14:paraId="41133D76" w14:textId="6F549D18" w:rsidR="00B83C5B" w:rsidRPr="00682823" w:rsidRDefault="00B735D2" w:rsidP="00682823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หยวนจีน</w:t>
            </w:r>
          </w:p>
        </w:tc>
        <w:tc>
          <w:tcPr>
            <w:tcW w:w="236" w:type="dxa"/>
          </w:tcPr>
          <w:p w14:paraId="1A29A2CC" w14:textId="77777777" w:rsidR="00B83C5B" w:rsidRPr="00682823" w:rsidRDefault="00B83C5B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573829" w14:textId="222774EA" w:rsidR="00B83C5B" w:rsidRPr="00682823" w:rsidRDefault="00B735D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33.5</w:t>
            </w:r>
          </w:p>
        </w:tc>
        <w:tc>
          <w:tcPr>
            <w:tcW w:w="238" w:type="dxa"/>
            <w:vAlign w:val="bottom"/>
          </w:tcPr>
          <w:p w14:paraId="0F1264C0" w14:textId="77777777" w:rsidR="00B83C5B" w:rsidRPr="00682823" w:rsidRDefault="00B83C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4FAFC3C9" w14:textId="0DAB7F52" w:rsidR="00B83C5B" w:rsidRPr="00682823" w:rsidRDefault="00B83C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4F6CC0A" w14:textId="77777777" w:rsidR="00B83C5B" w:rsidRPr="00682823" w:rsidRDefault="00B83C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AFE6331" w14:textId="10DB70A2" w:rsidR="00B83C5B" w:rsidRPr="00682823" w:rsidRDefault="00B735D2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33.5</w:t>
            </w:r>
          </w:p>
        </w:tc>
        <w:tc>
          <w:tcPr>
            <w:tcW w:w="236" w:type="dxa"/>
            <w:vAlign w:val="bottom"/>
          </w:tcPr>
          <w:p w14:paraId="7C30142E" w14:textId="77777777" w:rsidR="00B83C5B" w:rsidRPr="00682823" w:rsidRDefault="00B83C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B83308E" w14:textId="4580FB94" w:rsidR="00B83C5B" w:rsidRPr="00682823" w:rsidRDefault="00B83C5B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6631" w:rsidRPr="00682823" w14:paraId="2F59576A" w14:textId="77777777" w:rsidTr="00994D61">
        <w:tc>
          <w:tcPr>
            <w:tcW w:w="3330" w:type="dxa"/>
            <w:vAlign w:val="bottom"/>
          </w:tcPr>
          <w:p w14:paraId="1990994C" w14:textId="77777777" w:rsidR="00746631" w:rsidRPr="00682823" w:rsidRDefault="0074663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B55ABB6" w14:textId="77777777" w:rsidR="00746631" w:rsidRPr="00682823" w:rsidRDefault="00746631" w:rsidP="0068282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0A93A51" w14:textId="77777777" w:rsidR="00746631" w:rsidRPr="00682823" w:rsidRDefault="0074663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72ED6B1" w14:textId="77777777" w:rsidR="00746631" w:rsidRPr="00682823" w:rsidRDefault="0074663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AEF3704" w14:textId="77777777" w:rsidR="00746631" w:rsidRPr="00682823" w:rsidRDefault="0074663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61E7D6E" w14:textId="77777777" w:rsidR="00746631" w:rsidRPr="00682823" w:rsidRDefault="0074663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ABEAACA" w14:textId="77777777" w:rsidR="00746631" w:rsidRPr="00682823" w:rsidRDefault="0074663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FAB12AC" w14:textId="77777777" w:rsidR="00746631" w:rsidRPr="00682823" w:rsidRDefault="0074663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60F84419" w14:textId="77777777" w:rsidR="00746631" w:rsidRPr="00682823" w:rsidRDefault="0074663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7F3A" w:rsidRPr="00682823" w14:paraId="2ED7D838" w14:textId="77777777" w:rsidTr="00994D61">
        <w:tc>
          <w:tcPr>
            <w:tcW w:w="3330" w:type="dxa"/>
            <w:vAlign w:val="bottom"/>
          </w:tcPr>
          <w:p w14:paraId="3DDCD03A" w14:textId="77777777" w:rsidR="00397F3A" w:rsidRPr="00682823" w:rsidRDefault="00397F3A" w:rsidP="00682823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หนี้สินที่อาจเกิดขึ้นจากการที่สถาบันการเงินในประเทศหลายแห่งออกหนังสือค้ำประกันและสินเชื่ออื่น ๆ ต่อหน่วยงานรัฐบาลและบริษัทในประเทศหลายแห่ง (บาท)</w:t>
            </w:r>
          </w:p>
        </w:tc>
        <w:tc>
          <w:tcPr>
            <w:tcW w:w="236" w:type="dxa"/>
          </w:tcPr>
          <w:p w14:paraId="5B2D2972" w14:textId="77777777" w:rsidR="00397F3A" w:rsidRPr="00682823" w:rsidRDefault="00397F3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E9BD53A" w14:textId="7DDE878E" w:rsidR="00397F3A" w:rsidRPr="00682823" w:rsidRDefault="00994D6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24,853.6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4FF19A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4F4918F" w14:textId="1FA64A91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32,679.7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5811B73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506F866" w14:textId="059D44BE" w:rsidR="00397F3A" w:rsidRPr="00682823" w:rsidRDefault="00994D61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24,832.6</w:t>
            </w:r>
          </w:p>
        </w:tc>
        <w:tc>
          <w:tcPr>
            <w:tcW w:w="236" w:type="dxa"/>
            <w:vAlign w:val="bottom"/>
          </w:tcPr>
          <w:p w14:paraId="177430EE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F85E610" w14:textId="1699DD4E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32,668.4</w:t>
            </w:r>
          </w:p>
        </w:tc>
      </w:tr>
      <w:tr w:rsidR="00397F3A" w:rsidRPr="00682823" w14:paraId="7ECC2F32" w14:textId="77777777" w:rsidTr="00F2064C">
        <w:tc>
          <w:tcPr>
            <w:tcW w:w="3330" w:type="dxa"/>
            <w:vAlign w:val="bottom"/>
          </w:tcPr>
          <w:p w14:paraId="298E9F1B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F7AA294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7EBBE473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09380412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2" w:type="dxa"/>
            <w:vAlign w:val="bottom"/>
          </w:tcPr>
          <w:p w14:paraId="4500D66B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4C2EA355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2" w:type="dxa"/>
            <w:vAlign w:val="bottom"/>
          </w:tcPr>
          <w:p w14:paraId="343CD343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C8193F3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32158641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7F3A" w:rsidRPr="00682823" w14:paraId="5613334F" w14:textId="77777777" w:rsidTr="00994D61">
        <w:tc>
          <w:tcPr>
            <w:tcW w:w="3330" w:type="dxa"/>
            <w:vAlign w:val="bottom"/>
          </w:tcPr>
          <w:p w14:paraId="7A3B8B38" w14:textId="77777777" w:rsidR="00397F3A" w:rsidRPr="00682823" w:rsidRDefault="00397F3A" w:rsidP="00682823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เลตเตอร์ออฟเครดิตที่ยังไม่ได้ใช้ (บาท)</w:t>
            </w:r>
          </w:p>
        </w:tc>
        <w:tc>
          <w:tcPr>
            <w:tcW w:w="236" w:type="dxa"/>
          </w:tcPr>
          <w:p w14:paraId="5958DF80" w14:textId="77777777" w:rsidR="00397F3A" w:rsidRPr="00682823" w:rsidRDefault="00397F3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830A97" w14:textId="5930AD58" w:rsidR="00397F3A" w:rsidRPr="00682823" w:rsidRDefault="00397F3A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B3A1B92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F408C46" w14:textId="6C17006B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295.3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524A45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1F82809" w14:textId="0133F7CA" w:rsidR="00397F3A" w:rsidRPr="00682823" w:rsidRDefault="00397F3A" w:rsidP="0068282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24BB7C" w14:textId="77777777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395232" w14:textId="4D2168AE" w:rsidR="00397F3A" w:rsidRPr="00682823" w:rsidRDefault="00397F3A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295.3</w:t>
            </w:r>
          </w:p>
        </w:tc>
      </w:tr>
    </w:tbl>
    <w:p w14:paraId="1EA5B5B1" w14:textId="77777777" w:rsidR="005735F6" w:rsidRPr="00682823" w:rsidRDefault="005735F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63812AD" w14:textId="0F03EF46" w:rsidR="005735F6" w:rsidRPr="00682823" w:rsidRDefault="00746631" w:rsidP="0068282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Pr="00682823">
        <w:rPr>
          <w:rFonts w:ascii="Angsana New" w:hAnsi="Angsana New"/>
          <w:sz w:val="26"/>
          <w:szCs w:val="26"/>
        </w:rPr>
        <w:t xml:space="preserve">31 </w:t>
      </w:r>
      <w:r w:rsidRPr="0068282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82823">
        <w:rPr>
          <w:rFonts w:ascii="Angsana New" w:hAnsi="Angsana New"/>
          <w:sz w:val="26"/>
          <w:szCs w:val="26"/>
        </w:rPr>
        <w:t xml:space="preserve">2566 </w:t>
      </w:r>
      <w:r w:rsidR="005735F6" w:rsidRPr="00682823">
        <w:rPr>
          <w:rFonts w:ascii="Angsana New" w:hAnsi="Angsana New"/>
          <w:sz w:val="26"/>
          <w:szCs w:val="26"/>
          <w:cs/>
        </w:rPr>
        <w:t xml:space="preserve">กิจการที่เกี่ยวข้องกันแห่งหนึ่งใช้วงเงินสินเชื่อของบริษัทเพื่อขอให้สถาบันการเงินในประเทศแห่งหนึ่งออกหนังสือค้ำประกันต่อหน่วยงานรัฐบาล จำนวนเงินรวม </w:t>
      </w:r>
      <w:r w:rsidR="005735F6" w:rsidRPr="00682823">
        <w:rPr>
          <w:rFonts w:ascii="Angsana New" w:hAnsi="Angsana New"/>
          <w:sz w:val="26"/>
          <w:szCs w:val="26"/>
        </w:rPr>
        <w:t xml:space="preserve">266.5 </w:t>
      </w:r>
      <w:r w:rsidR="005735F6" w:rsidRPr="00682823">
        <w:rPr>
          <w:rFonts w:ascii="Angsana New" w:hAnsi="Angsana New"/>
          <w:sz w:val="26"/>
          <w:szCs w:val="26"/>
          <w:cs/>
        </w:rPr>
        <w:t>ล้านบาท</w:t>
      </w:r>
      <w:r w:rsidRPr="00682823">
        <w:rPr>
          <w:rFonts w:ascii="Angsana New" w:hAnsi="Angsana New"/>
          <w:sz w:val="26"/>
          <w:szCs w:val="26"/>
        </w:rPr>
        <w:t xml:space="preserve"> (2567 : </w:t>
      </w:r>
      <w:r w:rsidRPr="00682823">
        <w:rPr>
          <w:rFonts w:ascii="Angsana New" w:hAnsi="Angsana New" w:hint="cs"/>
          <w:sz w:val="26"/>
          <w:szCs w:val="26"/>
          <w:cs/>
        </w:rPr>
        <w:t>ไม่มี)</w:t>
      </w:r>
    </w:p>
    <w:p w14:paraId="45EC8B38" w14:textId="77777777" w:rsidR="005735F6" w:rsidRPr="00682823" w:rsidRDefault="005735F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54A88CC0" w14:textId="0CB0669E" w:rsidR="00D608B2" w:rsidRPr="00682823" w:rsidRDefault="00333BC0" w:rsidP="0068282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บริษัทอาจจะถูกสำนักการโยธา กรุงเทพมหานคร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ยึดเงินค้ำประกันการยื่นซองในการประมูลจ้างก่อสร้างโครงการถนนหทัยราษฎร์ (สุวินทวงศ์</w:t>
      </w:r>
      <w:r w:rsidRPr="00682823">
        <w:rPr>
          <w:rFonts w:ascii="Angsana New" w:hAnsi="Angsana New"/>
          <w:sz w:val="26"/>
          <w:szCs w:val="26"/>
        </w:rPr>
        <w:t>-</w:t>
      </w:r>
      <w:r w:rsidRPr="00682823">
        <w:rPr>
          <w:rFonts w:ascii="Angsana New" w:hAnsi="Angsana New"/>
          <w:sz w:val="26"/>
          <w:szCs w:val="26"/>
          <w:cs/>
        </w:rPr>
        <w:t xml:space="preserve">สายไหม) จำนวนเงิน </w:t>
      </w:r>
      <w:r w:rsidRPr="00682823">
        <w:rPr>
          <w:rFonts w:ascii="Angsana New" w:hAnsi="Angsana New"/>
          <w:sz w:val="26"/>
          <w:szCs w:val="26"/>
        </w:rPr>
        <w:t xml:space="preserve">61.3 </w:t>
      </w:r>
      <w:r w:rsidRPr="00682823">
        <w:rPr>
          <w:rFonts w:ascii="Angsana New" w:hAnsi="Angsana New"/>
          <w:sz w:val="26"/>
          <w:szCs w:val="26"/>
          <w:cs/>
        </w:rPr>
        <w:t xml:space="preserve">ล้านบาท  เนื่องจากบริษัทไม่ได้เข้าร่วมการเสนอราคาในวันที่ </w:t>
      </w:r>
      <w:r w:rsidRPr="00682823">
        <w:rPr>
          <w:rFonts w:ascii="Angsana New" w:hAnsi="Angsana New"/>
          <w:sz w:val="26"/>
          <w:szCs w:val="26"/>
        </w:rPr>
        <w:t>26</w:t>
      </w:r>
      <w:r w:rsidRPr="00682823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682823">
        <w:rPr>
          <w:rFonts w:ascii="Angsana New" w:hAnsi="Angsana New"/>
          <w:sz w:val="26"/>
          <w:szCs w:val="26"/>
        </w:rPr>
        <w:t xml:space="preserve">2551 </w:t>
      </w:r>
      <w:r w:rsidRPr="00682823">
        <w:rPr>
          <w:rFonts w:ascii="Angsana New" w:hAnsi="Angsana New"/>
          <w:sz w:val="26"/>
          <w:szCs w:val="26"/>
          <w:cs/>
        </w:rPr>
        <w:t>ตามระเบียบในการประมูลด้วยระบบอิเล็กทรอนิกส์  เพราะผู้แทนบริษัทที่ได้รับมอบหมายให้เข้าร่วมเสนอราคาประสบอุบัติเหตุทางรถยนต์  ซึ่งเหตุการณ์ดังกล่าวเป็นเหตุการณ์สุดวิสัยของบริษัท ศาลปกครองกลางพิพากษาให้บริษัทชำระเงินจำนวน</w:t>
      </w:r>
      <w:r w:rsidR="006370DB" w:rsidRPr="00682823">
        <w:rPr>
          <w:rFonts w:ascii="Angsana New" w:hAnsi="Angsana New"/>
          <w:sz w:val="26"/>
          <w:szCs w:val="26"/>
          <w:cs/>
        </w:rPr>
        <w:t xml:space="preserve"> </w:t>
      </w:r>
      <w:r w:rsidR="006370DB" w:rsidRPr="00682823">
        <w:rPr>
          <w:rFonts w:ascii="Angsana New" w:hAnsi="Angsana New"/>
          <w:sz w:val="26"/>
          <w:szCs w:val="26"/>
        </w:rPr>
        <w:t>2</w:t>
      </w:r>
      <w:r w:rsidRPr="00682823">
        <w:rPr>
          <w:rFonts w:ascii="Angsana New" w:hAnsi="Angsana New"/>
          <w:sz w:val="26"/>
          <w:szCs w:val="26"/>
          <w:cs/>
        </w:rPr>
        <w:t xml:space="preserve"> ล้านบาท ให้แก่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สำนักการโยธา กรุงเทพมหานคร ต่อมา เมื่อวันที่ </w:t>
      </w:r>
      <w:r w:rsidRPr="00682823">
        <w:rPr>
          <w:rFonts w:ascii="Angsana New" w:hAnsi="Angsana New"/>
          <w:sz w:val="26"/>
          <w:szCs w:val="26"/>
        </w:rPr>
        <w:t>25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682823">
        <w:rPr>
          <w:rFonts w:ascii="Angsana New" w:hAnsi="Angsana New"/>
          <w:sz w:val="26"/>
          <w:szCs w:val="26"/>
        </w:rPr>
        <w:t>2560</w:t>
      </w:r>
      <w:r w:rsidRPr="00682823">
        <w:rPr>
          <w:rFonts w:ascii="Angsana New" w:hAnsi="Angsana New"/>
          <w:sz w:val="26"/>
          <w:szCs w:val="26"/>
          <w:cs/>
        </w:rPr>
        <w:t xml:space="preserve"> บริษัทได้นำเงินจำนวน </w:t>
      </w:r>
      <w:r w:rsidRPr="00682823">
        <w:rPr>
          <w:rFonts w:ascii="Angsana New" w:hAnsi="Angsana New"/>
          <w:sz w:val="26"/>
          <w:szCs w:val="26"/>
        </w:rPr>
        <w:t>2</w:t>
      </w:r>
      <w:r w:rsidRPr="00682823">
        <w:rPr>
          <w:rFonts w:ascii="Angsana New" w:hAnsi="Angsana New"/>
          <w:sz w:val="26"/>
          <w:szCs w:val="26"/>
          <w:cs/>
        </w:rPr>
        <w:t xml:space="preserve"> ล้านบาท ไปวางทรัพย์ที่ศาลปกครองกลางแล้ว และยื่นอุทธรณ์ต่อศาลปกครองสูงสุด ขณะนี้คดีอยู่ในระหว่างการพิจารณาของศาลปกครองสูงสุด ผลที่สุดของคดีดังกล่าวยังไม่สามารถทราบได้ในขณะนี้</w:t>
      </w:r>
    </w:p>
    <w:p w14:paraId="1592A8F3" w14:textId="77777777" w:rsidR="00375385" w:rsidRPr="00682823" w:rsidRDefault="00375385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794F39FE" w14:textId="3474052B" w:rsidR="001A590E" w:rsidRPr="00682823" w:rsidRDefault="002F20A2" w:rsidP="00682823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13" w:name="_Hlk191630161"/>
      <w:r w:rsidRPr="0068282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682823">
        <w:rPr>
          <w:rFonts w:ascii="Angsana New" w:hAnsi="Angsana New"/>
          <w:sz w:val="26"/>
          <w:szCs w:val="26"/>
        </w:rPr>
        <w:t>21</w:t>
      </w:r>
      <w:r w:rsidRPr="00682823">
        <w:rPr>
          <w:rFonts w:ascii="Angsana New" w:hAnsi="Angsana New"/>
          <w:sz w:val="26"/>
          <w:szCs w:val="26"/>
          <w:cs/>
        </w:rPr>
        <w:t xml:space="preserve"> พฤศจิกายน </w:t>
      </w:r>
      <w:r w:rsidRPr="00682823">
        <w:rPr>
          <w:rFonts w:ascii="Angsana New" w:hAnsi="Angsana New"/>
          <w:sz w:val="26"/>
          <w:szCs w:val="26"/>
        </w:rPr>
        <w:t>2565</w:t>
      </w:r>
      <w:r w:rsidRPr="00682823">
        <w:rPr>
          <w:rFonts w:ascii="Angsana New" w:hAnsi="Angsana New"/>
          <w:sz w:val="26"/>
          <w:szCs w:val="26"/>
          <w:cs/>
        </w:rPr>
        <w:t xml:space="preserve"> คณะอนุญาโตตุลาการได้มีคำชี้ขาดให้บริษัทชนะคดีข้อพิพาทระหว่างกิจการร่วมค้าเอส ยู และ</w:t>
      </w:r>
      <w:r w:rsidRPr="00682823">
        <w:rPr>
          <w:rFonts w:ascii="Angsana New" w:hAnsi="Angsana New"/>
          <w:sz w:val="26"/>
          <w:szCs w:val="26"/>
        </w:rPr>
        <w:t xml:space="preserve">         </w:t>
      </w:r>
      <w:r w:rsidRPr="00682823">
        <w:rPr>
          <w:rFonts w:ascii="Angsana New" w:hAnsi="Angsana New"/>
          <w:sz w:val="26"/>
          <w:szCs w:val="26"/>
          <w:cs/>
        </w:rPr>
        <w:t xml:space="preserve">การรถไฟแห่งประเทศไทย เกี่ยวกับการจ่ายชำระเงินค่าจ้างตามสัญญาและตามคำสั่งเปลี่ยนแปลงงาน 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เงินชดเชยเนื่องจากการขยายกำหนดเวลาแล้วเสร็จเพราะเหตุที่การรถไฟแห่งประเทศไทยไม่สามารถส่งมอบการครอบครองพื้นที่ก่อสร้าง และเงินที่ต้องจ่ายเนื่องจากเป็นสัญญาจ้างก่อสร้างแบบปรับราคา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(ค่า </w:t>
      </w:r>
      <w:r w:rsidRPr="00682823">
        <w:rPr>
          <w:rFonts w:ascii="Angsana New" w:hAnsi="Angsana New"/>
          <w:sz w:val="26"/>
          <w:szCs w:val="26"/>
        </w:rPr>
        <w:t xml:space="preserve">K) </w:t>
      </w:r>
      <w:r w:rsidRPr="00682823">
        <w:rPr>
          <w:rFonts w:ascii="Angsana New" w:hAnsi="Angsana New"/>
          <w:sz w:val="26"/>
          <w:szCs w:val="26"/>
          <w:cs/>
        </w:rPr>
        <w:t xml:space="preserve">พร้อมดอกเบี้ยผิดนัด 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ต่อมาการรถไฟแห่งประเทศไทยได้ยื่นคำร้องขอเพิกถอนคำชี้ขาดของคณะอนุญาโตตุลาการต่อศาลปกครองกลาง 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="00477F3B" w:rsidRPr="00682823">
        <w:rPr>
          <w:rFonts w:ascii="Angsana New" w:hAnsi="Angsana New" w:hint="cs"/>
          <w:sz w:val="26"/>
          <w:szCs w:val="26"/>
          <w:cs/>
        </w:rPr>
        <w:t xml:space="preserve">ซึ่งเมื่อวันที่ </w:t>
      </w:r>
      <w:r w:rsidR="00477F3B" w:rsidRPr="00682823">
        <w:rPr>
          <w:rFonts w:ascii="Angsana New" w:hAnsi="Angsana New"/>
          <w:sz w:val="26"/>
          <w:szCs w:val="26"/>
        </w:rPr>
        <w:t>2</w:t>
      </w:r>
      <w:r w:rsidR="00477F3B" w:rsidRPr="00682823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="00477F3B" w:rsidRPr="00682823">
        <w:rPr>
          <w:rFonts w:ascii="Angsana New" w:hAnsi="Angsana New"/>
          <w:sz w:val="26"/>
          <w:szCs w:val="26"/>
        </w:rPr>
        <w:t xml:space="preserve">2567 </w:t>
      </w:r>
      <w:r w:rsidR="00477F3B" w:rsidRPr="00682823">
        <w:rPr>
          <w:rFonts w:ascii="Angsana New" w:hAnsi="Angsana New" w:hint="cs"/>
          <w:sz w:val="26"/>
          <w:szCs w:val="26"/>
          <w:cs/>
        </w:rPr>
        <w:t>ศาลปกครองกลางมีคำสั่งไม่รับอุทธรณ์ของการรถไฟแห่งประเทศไทย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</w:rPr>
        <w:t xml:space="preserve"> </w:t>
      </w:r>
      <w:bookmarkStart w:id="14" w:name="_Hlk191630599"/>
      <w:r w:rsidRPr="00682823">
        <w:rPr>
          <w:rFonts w:ascii="Angsana New" w:hAnsi="Angsana New"/>
          <w:sz w:val="26"/>
          <w:szCs w:val="26"/>
          <w:cs/>
        </w:rPr>
        <w:t xml:space="preserve">การรถไฟแห่งประเทศไทยจึงยื่นอุทธรณ์คำสั่งที่ไม่รับอุทธรณ์ต่อศาลปกครองสูงสุด 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Pr="00682823">
        <w:rPr>
          <w:rFonts w:ascii="Angsana New" w:hAnsi="Angsana New"/>
          <w:sz w:val="26"/>
          <w:szCs w:val="26"/>
        </w:rPr>
        <w:t>18</w:t>
      </w:r>
      <w:r w:rsidRPr="00682823">
        <w:rPr>
          <w:rFonts w:ascii="Angsana New" w:hAnsi="Angsana New"/>
          <w:sz w:val="26"/>
          <w:szCs w:val="26"/>
          <w:cs/>
        </w:rPr>
        <w:t xml:space="preserve"> ตุลาคม </w:t>
      </w:r>
      <w:r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ศาลปกครองสูงสุดมีคำสั่งยืนตามคำสั่งศาลปกครองกลางจึงทำให้คดีนี้ถึงที่สุด 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การรถไฟแห่งประเทศไทย</w:t>
      </w:r>
      <w:r w:rsidRPr="00682823">
        <w:rPr>
          <w:rFonts w:ascii="Angsana New" w:hAnsi="Angsana New" w:hint="cs"/>
          <w:sz w:val="26"/>
          <w:szCs w:val="26"/>
          <w:cs/>
        </w:rPr>
        <w:t>มี</w:t>
      </w:r>
      <w:r w:rsidRPr="00682823">
        <w:rPr>
          <w:rFonts w:ascii="Angsana New" w:hAnsi="Angsana New"/>
          <w:sz w:val="26"/>
          <w:szCs w:val="26"/>
          <w:cs/>
        </w:rPr>
        <w:t>หน้าที่ต้องชำระเงินตามคำชี้ขาดของคณะอนุญาโตตุลาการ</w:t>
      </w:r>
      <w:r w:rsidRPr="00682823">
        <w:rPr>
          <w:rFonts w:ascii="Angsana New" w:hAnsi="Angsana New" w:hint="cs"/>
          <w:sz w:val="26"/>
          <w:szCs w:val="26"/>
          <w:cs/>
        </w:rPr>
        <w:t xml:space="preserve">  ปัจจุบัน</w:t>
      </w:r>
      <w:r w:rsidRPr="00682823">
        <w:rPr>
          <w:rFonts w:ascii="Angsana New" w:hAnsi="Angsana New"/>
          <w:sz w:val="26"/>
          <w:szCs w:val="26"/>
          <w:cs/>
        </w:rPr>
        <w:t>กิจการร่วมค้า เอส ยู ได้ยื่นคำร้องต่อศาลปกครองกลาง</w:t>
      </w:r>
      <w:r w:rsidR="00BB56D3" w:rsidRPr="00682823">
        <w:rPr>
          <w:rFonts w:ascii="Angsana New" w:hAnsi="Angsana New" w:hint="cs"/>
          <w:sz w:val="26"/>
          <w:szCs w:val="26"/>
          <w:cs/>
        </w:rPr>
        <w:t>เพื่อขอ</w:t>
      </w:r>
      <w:r w:rsidRPr="00682823">
        <w:rPr>
          <w:rFonts w:ascii="Angsana New" w:hAnsi="Angsana New"/>
          <w:sz w:val="26"/>
          <w:szCs w:val="26"/>
          <w:cs/>
        </w:rPr>
        <w:t>ให้การรถไฟแห่งประเทศไทยปฏิบัติตามคำชี้ขาดของ</w:t>
      </w:r>
      <w:r w:rsidRPr="00682823">
        <w:rPr>
          <w:rFonts w:ascii="Angsana New" w:hAnsi="Angsana New" w:hint="cs"/>
          <w:sz w:val="26"/>
          <w:szCs w:val="26"/>
          <w:cs/>
        </w:rPr>
        <w:t>ศาล</w:t>
      </w:r>
      <w:r w:rsidRPr="00682823">
        <w:rPr>
          <w:rFonts w:ascii="Angsana New" w:hAnsi="Angsana New"/>
          <w:sz w:val="26"/>
          <w:szCs w:val="26"/>
          <w:cs/>
        </w:rPr>
        <w:t>อนุญาโตตุลาการ</w:t>
      </w:r>
      <w:bookmarkEnd w:id="14"/>
    </w:p>
    <w:bookmarkEnd w:id="13"/>
    <w:p w14:paraId="5C5DB13E" w14:textId="77777777" w:rsidR="002F20A2" w:rsidRPr="00682823" w:rsidRDefault="002F20A2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633BC862" w14:textId="53E4252B" w:rsidR="001A590E" w:rsidRPr="00682823" w:rsidRDefault="001A590E" w:rsidP="00682823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682823">
        <w:rPr>
          <w:rFonts w:ascii="Angsana New" w:hAnsi="Angsana New"/>
          <w:sz w:val="26"/>
          <w:szCs w:val="26"/>
        </w:rPr>
        <w:t xml:space="preserve">31 </w:t>
      </w:r>
      <w:r w:rsidRPr="00682823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และ </w:t>
      </w:r>
      <w:r w:rsidRPr="00682823">
        <w:rPr>
          <w:rFonts w:ascii="Angsana New" w:hAnsi="Angsana New"/>
          <w:sz w:val="26"/>
          <w:szCs w:val="26"/>
        </w:rPr>
        <w:t xml:space="preserve">2566 </w:t>
      </w:r>
      <w:r w:rsidRPr="00682823">
        <w:rPr>
          <w:rFonts w:ascii="Angsana New" w:hAnsi="Angsana New"/>
          <w:sz w:val="26"/>
          <w:szCs w:val="26"/>
          <w:cs/>
        </w:rPr>
        <w:t xml:space="preserve">กลุ่มบริษัทยูนิคมีคดีความอื่น ๆ หลายคดี ซึ่งมีมูลฟ้องจำนวนเงินรวม </w:t>
      </w:r>
      <w:r w:rsidR="00544E24" w:rsidRPr="00682823">
        <w:rPr>
          <w:rFonts w:ascii="Angsana New" w:hAnsi="Angsana New"/>
          <w:sz w:val="26"/>
          <w:szCs w:val="26"/>
        </w:rPr>
        <w:t>542.3</w:t>
      </w:r>
      <w:r w:rsidRPr="00682823">
        <w:rPr>
          <w:rFonts w:ascii="Angsana New" w:hAnsi="Angsana New"/>
          <w:sz w:val="26"/>
          <w:szCs w:val="26"/>
        </w:rPr>
        <w:t> </w:t>
      </w:r>
      <w:r w:rsidRPr="00682823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Pr="00682823">
        <w:rPr>
          <w:rFonts w:ascii="Angsana New" w:hAnsi="Angsana New"/>
          <w:sz w:val="26"/>
          <w:szCs w:val="26"/>
        </w:rPr>
        <w:t xml:space="preserve">663.9 </w:t>
      </w:r>
      <w:r w:rsidRPr="00682823">
        <w:rPr>
          <w:rFonts w:ascii="Angsana New" w:hAnsi="Angsana New"/>
          <w:sz w:val="26"/>
          <w:szCs w:val="26"/>
          <w:cs/>
        </w:rPr>
        <w:t xml:space="preserve">ล้านบาท ตามลำดับ คดีดังกล่าวอยู่ระหว่างการพิจารณาของศาลซึ่งผลที่สุดของคดีดังกล่าวไม่สามารถทราบได้ในปัจจุบัน </w:t>
      </w:r>
      <w:r w:rsidR="00972570" w:rsidRPr="00682823">
        <w:rPr>
          <w:rFonts w:ascii="Angsana New" w:hAnsi="Angsana New" w:hint="cs"/>
          <w:sz w:val="26"/>
          <w:szCs w:val="26"/>
          <w:cs/>
        </w:rPr>
        <w:t xml:space="preserve">         </w:t>
      </w:r>
      <w:r w:rsidRPr="00682823">
        <w:rPr>
          <w:rFonts w:ascii="Angsana New" w:hAnsi="Angsana New"/>
          <w:sz w:val="26"/>
          <w:szCs w:val="26"/>
          <w:cs/>
        </w:rPr>
        <w:t xml:space="preserve">อย่างไรก็ตาม กลุ่มบริษัทยูนิคได้บันทึกประมาณการหนี้สินสำหรับผลเสียหายไว้ในบัญชีเป็นจำนวนเงินรวม </w:t>
      </w:r>
      <w:r w:rsidR="0079339F" w:rsidRPr="00682823">
        <w:rPr>
          <w:rFonts w:ascii="Angsana New" w:hAnsi="Angsana New"/>
          <w:sz w:val="26"/>
          <w:szCs w:val="26"/>
        </w:rPr>
        <w:t>326.6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Pr="00682823">
        <w:rPr>
          <w:rFonts w:ascii="Angsana New" w:hAnsi="Angsana New"/>
          <w:sz w:val="26"/>
          <w:szCs w:val="26"/>
        </w:rPr>
        <w:t xml:space="preserve">391.5 </w:t>
      </w:r>
      <w:r w:rsidRPr="00682823">
        <w:rPr>
          <w:rFonts w:ascii="Angsana New" w:hAnsi="Angsana New"/>
          <w:sz w:val="26"/>
          <w:szCs w:val="26"/>
          <w:cs/>
        </w:rPr>
        <w:t>ล้านบาท ตามลำดับ ซึ่งผู้บริหารพิจารณาว่าเพียงพอสำหรับความเสียหายที่อาจจะเกิดขึ้น</w:t>
      </w:r>
    </w:p>
    <w:p w14:paraId="0EBB7041" w14:textId="77777777" w:rsidR="00864003" w:rsidRPr="00682823" w:rsidRDefault="00864003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  <w:bookmarkStart w:id="15" w:name="_Hlk126226759"/>
    </w:p>
    <w:p w14:paraId="63E6BD32" w14:textId="02CEFE66" w:rsidR="001F275B" w:rsidRPr="00682823" w:rsidRDefault="003E18B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3</w:t>
      </w:r>
      <w:r w:rsidR="00D44525" w:rsidRPr="00682823">
        <w:rPr>
          <w:rFonts w:ascii="Angsana New" w:hAnsi="Angsana New"/>
          <w:b/>
          <w:bCs/>
          <w:sz w:val="26"/>
          <w:szCs w:val="26"/>
        </w:rPr>
        <w:t>2</w:t>
      </w:r>
      <w:r w:rsidR="001F275B" w:rsidRPr="00682823">
        <w:rPr>
          <w:rFonts w:ascii="Angsana New" w:hAnsi="Angsana New"/>
          <w:b/>
          <w:bCs/>
          <w:sz w:val="26"/>
          <w:szCs w:val="26"/>
        </w:rPr>
        <w:t>.</w:t>
      </w:r>
      <w:r w:rsidR="001F275B" w:rsidRPr="00682823">
        <w:rPr>
          <w:rFonts w:ascii="Angsana New" w:hAnsi="Angsana New"/>
          <w:b/>
          <w:bCs/>
          <w:sz w:val="26"/>
          <w:szCs w:val="26"/>
        </w:rPr>
        <w:tab/>
      </w:r>
      <w:r w:rsidR="001F275B" w:rsidRPr="00682823">
        <w:rPr>
          <w:rFonts w:ascii="Angsana New" w:hAnsi="Angsana New"/>
          <w:b/>
          <w:bCs/>
          <w:sz w:val="26"/>
          <w:szCs w:val="26"/>
          <w:cs/>
        </w:rPr>
        <w:t>การบริหารจัดการส่วนทุน</w:t>
      </w:r>
    </w:p>
    <w:p w14:paraId="25F51948" w14:textId="77777777" w:rsidR="001F275B" w:rsidRPr="00682823" w:rsidRDefault="001F275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46D7AB22" w14:textId="45692CD6" w:rsidR="001F275B" w:rsidRPr="00682823" w:rsidRDefault="001F275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ผู้บริหารของ</w:t>
      </w:r>
      <w:r w:rsidR="009C6F90" w:rsidRPr="00682823">
        <w:rPr>
          <w:rFonts w:ascii="Angsana New" w:hAnsi="Angsana New"/>
          <w:sz w:val="26"/>
          <w:szCs w:val="26"/>
          <w:cs/>
        </w:rPr>
        <w:t>กลุ่ม</w:t>
      </w:r>
      <w:r w:rsidRPr="00682823">
        <w:rPr>
          <w:rFonts w:ascii="Angsana New" w:hAnsi="Angsana New"/>
          <w:sz w:val="26"/>
          <w:szCs w:val="26"/>
          <w:cs/>
        </w:rPr>
        <w:t>บริษัท</w:t>
      </w:r>
      <w:r w:rsidR="00375D26" w:rsidRPr="00682823">
        <w:rPr>
          <w:rFonts w:ascii="Angsana New" w:hAnsi="Angsana New"/>
          <w:sz w:val="26"/>
          <w:szCs w:val="26"/>
          <w:cs/>
        </w:rPr>
        <w:t>ยูนิค</w:t>
      </w:r>
      <w:r w:rsidRPr="00682823">
        <w:rPr>
          <w:rFonts w:ascii="Angsana New" w:hAnsi="Angsana New"/>
          <w:sz w:val="26"/>
          <w:szCs w:val="26"/>
          <w:cs/>
        </w:rPr>
        <w:t xml:space="preserve">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ในการดำเนินธุรกิจอย่างต่อเนื่อง </w:t>
      </w:r>
    </w:p>
    <w:p w14:paraId="6EE9EE19" w14:textId="77777777" w:rsidR="00864003" w:rsidRPr="00682823" w:rsidRDefault="00864003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09278A52" w14:textId="157DF44C" w:rsidR="005509FF" w:rsidRPr="00682823" w:rsidRDefault="00375D2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682823">
        <w:rPr>
          <w:rFonts w:ascii="Angsana New" w:hAnsi="Angsana New"/>
          <w:sz w:val="26"/>
          <w:szCs w:val="26"/>
        </w:rPr>
        <w:t>31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  <w:r w:rsidR="005509FF" w:rsidRPr="00682823">
        <w:rPr>
          <w:rFonts w:ascii="Angsana New" w:hAnsi="Angsana New"/>
          <w:sz w:val="26"/>
          <w:szCs w:val="26"/>
          <w:cs/>
        </w:rPr>
        <w:t xml:space="preserve">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  <w:r w:rsidR="005509FF"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อัตราส่วนหนี้สินต่อทุน</w:t>
      </w:r>
      <w:r w:rsidR="005509FF" w:rsidRPr="00682823">
        <w:rPr>
          <w:rFonts w:ascii="Angsana New" w:hAnsi="Angsana New"/>
          <w:sz w:val="26"/>
          <w:szCs w:val="26"/>
          <w:cs/>
        </w:rPr>
        <w:t>มีดังนี้</w:t>
      </w:r>
    </w:p>
    <w:p w14:paraId="4CF21B11" w14:textId="77777777" w:rsidR="005509FF" w:rsidRPr="00682823" w:rsidRDefault="005509FF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3888"/>
        <w:gridCol w:w="236"/>
        <w:gridCol w:w="1204"/>
        <w:gridCol w:w="238"/>
        <w:gridCol w:w="1202"/>
        <w:gridCol w:w="238"/>
        <w:gridCol w:w="1202"/>
        <w:gridCol w:w="236"/>
        <w:gridCol w:w="1204"/>
      </w:tblGrid>
      <w:tr w:rsidR="005509FF" w:rsidRPr="00682823" w14:paraId="6DF59D70" w14:textId="77777777" w:rsidTr="00477F3B">
        <w:tc>
          <w:tcPr>
            <w:tcW w:w="3888" w:type="dxa"/>
          </w:tcPr>
          <w:p w14:paraId="7F054C9D" w14:textId="77777777" w:rsidR="005509FF" w:rsidRPr="00682823" w:rsidRDefault="005509FF" w:rsidP="00682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592364" w14:textId="77777777" w:rsidR="005509FF" w:rsidRPr="00682823" w:rsidRDefault="005509FF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3BAF6CA6" w14:textId="77777777" w:rsidR="005509FF" w:rsidRPr="00682823" w:rsidRDefault="005509FF" w:rsidP="006828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8" w:type="dxa"/>
          </w:tcPr>
          <w:p w14:paraId="53E7F46B" w14:textId="77777777" w:rsidR="005509FF" w:rsidRPr="00682823" w:rsidRDefault="005509FF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2" w:type="dxa"/>
            <w:gridSpan w:val="3"/>
            <w:tcBorders>
              <w:bottom w:val="single" w:sz="4" w:space="0" w:color="auto"/>
            </w:tcBorders>
          </w:tcPr>
          <w:p w14:paraId="04989E17" w14:textId="77777777" w:rsidR="005509FF" w:rsidRPr="00682823" w:rsidRDefault="005509FF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09FF" w:rsidRPr="00682823" w14:paraId="01EEDDF0" w14:textId="77777777" w:rsidTr="00477F3B">
        <w:tc>
          <w:tcPr>
            <w:tcW w:w="3888" w:type="dxa"/>
          </w:tcPr>
          <w:p w14:paraId="02A5BDAA" w14:textId="77777777" w:rsidR="005509FF" w:rsidRPr="00682823" w:rsidRDefault="005509FF" w:rsidP="00682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B69CC7F" w14:textId="77777777" w:rsidR="005509FF" w:rsidRPr="00682823" w:rsidRDefault="005509FF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4D6DE49" w14:textId="1948B268" w:rsidR="005509FF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8" w:type="dxa"/>
          </w:tcPr>
          <w:p w14:paraId="121A5F34" w14:textId="77777777" w:rsidR="005509FF" w:rsidRPr="00682823" w:rsidRDefault="005509FF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8C308B6" w14:textId="718A9268" w:rsidR="005509FF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8" w:type="dxa"/>
          </w:tcPr>
          <w:p w14:paraId="0D31F826" w14:textId="77777777" w:rsidR="005509FF" w:rsidRPr="00682823" w:rsidRDefault="005509FF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1098EF6" w14:textId="7B1E37BB" w:rsidR="005509FF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76BE664E" w14:textId="77777777" w:rsidR="005509FF" w:rsidRPr="00682823" w:rsidRDefault="005509FF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167B09B" w14:textId="1554AC32" w:rsidR="002F11DE" w:rsidRPr="00682823" w:rsidRDefault="0010196A" w:rsidP="006828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77F3B" w:rsidRPr="00682823" w14:paraId="7C76DA8D" w14:textId="77777777" w:rsidTr="00477F3B">
        <w:tc>
          <w:tcPr>
            <w:tcW w:w="3888" w:type="dxa"/>
          </w:tcPr>
          <w:p w14:paraId="1147775A" w14:textId="77777777" w:rsidR="00477F3B" w:rsidRPr="00682823" w:rsidRDefault="00477F3B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14"/>
                <w:szCs w:val="14"/>
                <w:cs/>
                <w:lang w:val="th-TH" w:eastAsia="en-US"/>
              </w:rPr>
            </w:pPr>
          </w:p>
        </w:tc>
        <w:tc>
          <w:tcPr>
            <w:tcW w:w="236" w:type="dxa"/>
          </w:tcPr>
          <w:p w14:paraId="7DBA7E59" w14:textId="77777777" w:rsidR="00477F3B" w:rsidRPr="00682823" w:rsidRDefault="00477F3B" w:rsidP="00682823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68E278C" w14:textId="77777777" w:rsidR="00477F3B" w:rsidRPr="00682823" w:rsidRDefault="00477F3B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shd w:val="clear" w:color="auto" w:fill="auto"/>
          </w:tcPr>
          <w:p w14:paraId="46901295" w14:textId="77777777" w:rsidR="00477F3B" w:rsidRPr="00682823" w:rsidRDefault="00477F3B" w:rsidP="00682823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2025A730" w14:textId="77777777" w:rsidR="00477F3B" w:rsidRPr="00682823" w:rsidRDefault="00477F3B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8" w:type="dxa"/>
            <w:shd w:val="clear" w:color="auto" w:fill="auto"/>
          </w:tcPr>
          <w:p w14:paraId="5F8B93BC" w14:textId="77777777" w:rsidR="00477F3B" w:rsidRPr="00682823" w:rsidRDefault="00477F3B" w:rsidP="00682823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08AF6F16" w14:textId="77777777" w:rsidR="00477F3B" w:rsidRPr="00682823" w:rsidRDefault="00477F3B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D456606" w14:textId="77777777" w:rsidR="00477F3B" w:rsidRPr="00682823" w:rsidRDefault="00477F3B" w:rsidP="00682823">
            <w:pPr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A67D582" w14:textId="77777777" w:rsidR="00477F3B" w:rsidRPr="00682823" w:rsidRDefault="00477F3B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4252C" w:rsidRPr="00682823" w14:paraId="552D054F" w14:textId="77777777" w:rsidTr="00477F3B">
        <w:tc>
          <w:tcPr>
            <w:tcW w:w="3888" w:type="dxa"/>
          </w:tcPr>
          <w:p w14:paraId="721AD4FB" w14:textId="77777777" w:rsidR="0024252C" w:rsidRPr="00682823" w:rsidRDefault="0024252C" w:rsidP="00682823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th-TH" w:eastAsia="en-US"/>
              </w:rPr>
            </w:pPr>
            <w:r w:rsidRPr="00682823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th-TH" w:eastAsia="en-US"/>
              </w:rPr>
              <w:t>อัตราส่วนหนี้สินต่อทุน</w:t>
            </w:r>
          </w:p>
        </w:tc>
        <w:tc>
          <w:tcPr>
            <w:tcW w:w="236" w:type="dxa"/>
          </w:tcPr>
          <w:p w14:paraId="0A69A237" w14:textId="77777777" w:rsidR="0024252C" w:rsidRPr="00682823" w:rsidRDefault="0024252C" w:rsidP="006828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1180C35E" w14:textId="12A0EE70" w:rsidR="0024252C" w:rsidRPr="00682823" w:rsidRDefault="0024252C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4.6 : 1</w:t>
            </w:r>
          </w:p>
        </w:tc>
        <w:tc>
          <w:tcPr>
            <w:tcW w:w="238" w:type="dxa"/>
            <w:shd w:val="clear" w:color="auto" w:fill="auto"/>
          </w:tcPr>
          <w:p w14:paraId="13D3A725" w14:textId="77777777" w:rsidR="0024252C" w:rsidRPr="00682823" w:rsidRDefault="0024252C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</w:tcPr>
          <w:p w14:paraId="39C0008C" w14:textId="58085E01" w:rsidR="0024252C" w:rsidRPr="00682823" w:rsidRDefault="0024252C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4.5 : 1</w:t>
            </w:r>
          </w:p>
        </w:tc>
        <w:tc>
          <w:tcPr>
            <w:tcW w:w="238" w:type="dxa"/>
            <w:shd w:val="clear" w:color="auto" w:fill="auto"/>
          </w:tcPr>
          <w:p w14:paraId="15E1C6FD" w14:textId="77777777" w:rsidR="0024252C" w:rsidRPr="00682823" w:rsidRDefault="0024252C" w:rsidP="006828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</w:tcPr>
          <w:p w14:paraId="119BA05E" w14:textId="540B3C4E" w:rsidR="0024252C" w:rsidRPr="00682823" w:rsidRDefault="0024252C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5.6 : 1</w:t>
            </w:r>
          </w:p>
        </w:tc>
        <w:tc>
          <w:tcPr>
            <w:tcW w:w="236" w:type="dxa"/>
          </w:tcPr>
          <w:p w14:paraId="1A64026E" w14:textId="77777777" w:rsidR="0024252C" w:rsidRPr="00682823" w:rsidRDefault="0024252C" w:rsidP="0068282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9BDE5FE" w14:textId="17A445A6" w:rsidR="0024252C" w:rsidRPr="00682823" w:rsidRDefault="0024252C" w:rsidP="00682823">
            <w:pPr>
              <w:tabs>
                <w:tab w:val="clear" w:pos="907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2823">
              <w:rPr>
                <w:rFonts w:ascii="Angsana New" w:hAnsi="Angsana New"/>
                <w:sz w:val="26"/>
                <w:szCs w:val="26"/>
              </w:rPr>
              <w:t>5.4 : 1</w:t>
            </w:r>
          </w:p>
        </w:tc>
      </w:tr>
    </w:tbl>
    <w:p w14:paraId="3B317ED7" w14:textId="77777777" w:rsidR="000171C0" w:rsidRPr="00682823" w:rsidRDefault="000171C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74DBE175" w14:textId="14AC9172" w:rsidR="001E65B6" w:rsidRPr="00682823" w:rsidRDefault="001E65B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หนี้สินหมายถึงหนี้สินรวม</w:t>
      </w:r>
      <w:r w:rsidR="00C1080A"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และทุนหมายถึงส่วนของผู้ถือหุ้นรวม</w:t>
      </w:r>
    </w:p>
    <w:p w14:paraId="47EEB1A9" w14:textId="77777777" w:rsidR="00477F3B" w:rsidRPr="00682823" w:rsidRDefault="00477F3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br w:type="page"/>
      </w:r>
    </w:p>
    <w:p w14:paraId="715B4C11" w14:textId="36B7E591" w:rsidR="001F275B" w:rsidRPr="00682823" w:rsidRDefault="00375D26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lastRenderedPageBreak/>
        <w:t>กลุ่มบริษัทยูนิค</w:t>
      </w:r>
      <w:r w:rsidR="001F275B" w:rsidRPr="00682823">
        <w:rPr>
          <w:rFonts w:ascii="Angsana New" w:hAnsi="Angsana New"/>
          <w:sz w:val="26"/>
          <w:szCs w:val="26"/>
          <w:cs/>
        </w:rPr>
        <w:t>ไม่มีการเปลี่ยนแปลงในวัตถุประสงค์ นโยบายและกระบวนการจัดการส่วนทุนของ</w:t>
      </w:r>
      <w:r w:rsidRPr="00682823">
        <w:rPr>
          <w:rFonts w:ascii="Angsana New" w:hAnsi="Angsana New"/>
          <w:sz w:val="26"/>
          <w:szCs w:val="26"/>
          <w:cs/>
        </w:rPr>
        <w:t>กลุ่มบริษัทยูนิค</w:t>
      </w:r>
      <w:r w:rsidR="001F275B" w:rsidRPr="00682823">
        <w:rPr>
          <w:rFonts w:ascii="Angsana New" w:hAnsi="Angsana New"/>
          <w:sz w:val="26"/>
          <w:szCs w:val="26"/>
          <w:cs/>
        </w:rPr>
        <w:t xml:space="preserve">ในระหว่างปีสิ้นสุดวันที่ </w:t>
      </w:r>
      <w:r w:rsidR="001F275B" w:rsidRPr="00682823">
        <w:rPr>
          <w:rFonts w:ascii="Angsana New" w:hAnsi="Angsana New"/>
          <w:sz w:val="26"/>
          <w:szCs w:val="26"/>
        </w:rPr>
        <w:t>31</w:t>
      </w:r>
      <w:r w:rsidR="001F275B"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10196A" w:rsidRPr="00682823">
        <w:rPr>
          <w:rFonts w:ascii="Angsana New" w:hAnsi="Angsana New"/>
          <w:sz w:val="26"/>
          <w:szCs w:val="26"/>
        </w:rPr>
        <w:t>2567</w:t>
      </w:r>
      <w:r w:rsidR="001F275B" w:rsidRPr="00682823">
        <w:rPr>
          <w:rFonts w:ascii="Angsana New" w:hAnsi="Angsana New"/>
          <w:sz w:val="26"/>
          <w:szCs w:val="26"/>
        </w:rPr>
        <w:t xml:space="preserve"> </w:t>
      </w:r>
      <w:r w:rsidR="001F275B" w:rsidRPr="00682823">
        <w:rPr>
          <w:rFonts w:ascii="Angsana New" w:hAnsi="Angsana New"/>
          <w:sz w:val="26"/>
          <w:szCs w:val="26"/>
          <w:cs/>
        </w:rPr>
        <w:t xml:space="preserve">และ </w:t>
      </w:r>
      <w:r w:rsidR="0010196A" w:rsidRPr="00682823">
        <w:rPr>
          <w:rFonts w:ascii="Angsana New" w:hAnsi="Angsana New"/>
          <w:sz w:val="26"/>
          <w:szCs w:val="26"/>
        </w:rPr>
        <w:t>2566</w:t>
      </w:r>
    </w:p>
    <w:bookmarkEnd w:id="15"/>
    <w:p w14:paraId="48D26C43" w14:textId="77777777" w:rsidR="00A93A07" w:rsidRPr="00682823" w:rsidRDefault="00A93A0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75385D6" w14:textId="47F438E1" w:rsidR="00B400A7" w:rsidRPr="00682823" w:rsidRDefault="00B400A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82823">
        <w:rPr>
          <w:rFonts w:ascii="Angsana New" w:hAnsi="Angsana New"/>
          <w:b/>
          <w:bCs/>
          <w:sz w:val="26"/>
          <w:szCs w:val="26"/>
        </w:rPr>
        <w:t>3</w:t>
      </w:r>
      <w:r w:rsidR="00D44525" w:rsidRPr="00682823">
        <w:rPr>
          <w:rFonts w:ascii="Angsana New" w:hAnsi="Angsana New"/>
          <w:b/>
          <w:bCs/>
          <w:sz w:val="26"/>
          <w:szCs w:val="26"/>
        </w:rPr>
        <w:t>3</w:t>
      </w:r>
      <w:r w:rsidRPr="00682823">
        <w:rPr>
          <w:rFonts w:ascii="Angsana New" w:hAnsi="Angsana New"/>
          <w:b/>
          <w:bCs/>
          <w:sz w:val="26"/>
          <w:szCs w:val="26"/>
        </w:rPr>
        <w:t xml:space="preserve">. </w:t>
      </w:r>
      <w:r w:rsidRPr="00682823">
        <w:rPr>
          <w:rFonts w:ascii="Angsana New" w:hAnsi="Angsana New"/>
          <w:b/>
          <w:bCs/>
          <w:sz w:val="26"/>
          <w:szCs w:val="26"/>
        </w:rPr>
        <w:tab/>
      </w:r>
      <w:r w:rsidRPr="00682823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1A422BCD" w14:textId="77777777" w:rsidR="00B400A7" w:rsidRPr="00682823" w:rsidRDefault="00B400A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7970EC4" w14:textId="3A1B08C0" w:rsidR="00B400A7" w:rsidRPr="00682823" w:rsidRDefault="00B400A7" w:rsidP="006828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682823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="006D2D08" w:rsidRPr="00682823">
        <w:rPr>
          <w:rFonts w:ascii="Angsana New" w:hAnsi="Angsana New"/>
          <w:sz w:val="26"/>
          <w:szCs w:val="26"/>
        </w:rPr>
        <w:t>2</w:t>
      </w:r>
      <w:r w:rsidR="001D2417" w:rsidRPr="00682823">
        <w:rPr>
          <w:rFonts w:ascii="Angsana New" w:hAnsi="Angsana New"/>
          <w:sz w:val="26"/>
          <w:szCs w:val="26"/>
        </w:rPr>
        <w:t>/2568</w:t>
      </w:r>
      <w:r w:rsidR="00397F3A"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430C5A" w:rsidRPr="00682823">
        <w:rPr>
          <w:rFonts w:ascii="Angsana New" w:hAnsi="Angsana New"/>
          <w:sz w:val="26"/>
          <w:szCs w:val="26"/>
        </w:rPr>
        <w:t>28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682823">
        <w:rPr>
          <w:rFonts w:ascii="Angsana New" w:hAnsi="Angsana New"/>
          <w:sz w:val="26"/>
          <w:szCs w:val="26"/>
        </w:rPr>
        <w:t>256</w:t>
      </w:r>
      <w:r w:rsidR="00397F3A" w:rsidRPr="00682823">
        <w:rPr>
          <w:rFonts w:ascii="Angsana New" w:hAnsi="Angsana New"/>
          <w:sz w:val="26"/>
          <w:szCs w:val="26"/>
        </w:rPr>
        <w:t>8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คณะกรรมการได้มีมติเป็นเอกฉันท์อนุมัติ</w:t>
      </w:r>
      <w:r w:rsidR="0052625F" w:rsidRPr="00682823">
        <w:rPr>
          <w:rFonts w:ascii="Angsana New" w:hAnsi="Angsana New"/>
          <w:sz w:val="26"/>
          <w:szCs w:val="26"/>
          <w:cs/>
        </w:rPr>
        <w:t>ให้เสนอ</w:t>
      </w:r>
      <w:r w:rsidRPr="00682823">
        <w:rPr>
          <w:rFonts w:ascii="Angsana New" w:hAnsi="Angsana New"/>
          <w:sz w:val="26"/>
          <w:szCs w:val="26"/>
          <w:cs/>
        </w:rPr>
        <w:t>จ่ายเงินปันผลจากกำไรสุทธิของบริษัทสำหรับปีสิ้นสุดวันที่</w:t>
      </w:r>
      <w:r w:rsidRPr="00682823">
        <w:rPr>
          <w:rFonts w:ascii="Angsana New" w:hAnsi="Angsana New"/>
          <w:sz w:val="26"/>
          <w:szCs w:val="26"/>
        </w:rPr>
        <w:t xml:space="preserve"> 31</w:t>
      </w:r>
      <w:r w:rsidRPr="00682823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682823">
        <w:rPr>
          <w:rFonts w:ascii="Angsana New" w:hAnsi="Angsana New"/>
          <w:sz w:val="26"/>
          <w:szCs w:val="26"/>
        </w:rPr>
        <w:t>256</w:t>
      </w:r>
      <w:r w:rsidR="00397F3A" w:rsidRPr="00682823">
        <w:rPr>
          <w:rFonts w:ascii="Angsana New" w:hAnsi="Angsana New"/>
          <w:sz w:val="26"/>
          <w:szCs w:val="26"/>
        </w:rPr>
        <w:t>7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  <w:r w:rsidR="00A67D32">
        <w:rPr>
          <w:rFonts w:ascii="Angsana New" w:hAnsi="Angsana New" w:hint="cs"/>
          <w:sz w:val="26"/>
          <w:szCs w:val="26"/>
          <w:cs/>
        </w:rPr>
        <w:t>ใน</w:t>
      </w:r>
      <w:r w:rsidRPr="00682823">
        <w:rPr>
          <w:rFonts w:ascii="Angsana New" w:hAnsi="Angsana New"/>
          <w:sz w:val="26"/>
          <w:szCs w:val="26"/>
          <w:cs/>
        </w:rPr>
        <w:t xml:space="preserve">อัตรา </w:t>
      </w:r>
      <w:r w:rsidR="001D2417" w:rsidRPr="00682823">
        <w:rPr>
          <w:rFonts w:ascii="Angsana New" w:hAnsi="Angsana New"/>
          <w:sz w:val="26"/>
          <w:szCs w:val="26"/>
        </w:rPr>
        <w:t>0.07</w:t>
      </w:r>
      <w:r w:rsidRPr="00682823">
        <w:rPr>
          <w:rFonts w:ascii="Angsana New" w:hAnsi="Angsana New"/>
          <w:sz w:val="26"/>
          <w:szCs w:val="26"/>
          <w:cs/>
        </w:rPr>
        <w:t xml:space="preserve"> บาท</w:t>
      </w:r>
      <w:r w:rsidR="007A5A6A"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ต่อหุ้น</w:t>
      </w:r>
      <w:r w:rsidR="007A5A6A"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ของจำนวนหุ้น</w:t>
      </w:r>
      <w:r w:rsidR="009476E4" w:rsidRPr="00682823">
        <w:rPr>
          <w:rFonts w:ascii="Angsana New" w:hAnsi="Angsana New"/>
          <w:sz w:val="26"/>
          <w:szCs w:val="26"/>
          <w:cs/>
        </w:rPr>
        <w:t>สามัญ</w:t>
      </w:r>
      <w:r w:rsidRPr="00682823">
        <w:rPr>
          <w:rFonts w:ascii="Angsana New" w:hAnsi="Angsana New"/>
          <w:sz w:val="26"/>
          <w:szCs w:val="26"/>
          <w:cs/>
        </w:rPr>
        <w:t xml:space="preserve"> </w:t>
      </w:r>
      <w:r w:rsidRPr="00682823">
        <w:rPr>
          <w:rFonts w:ascii="Angsana New" w:hAnsi="Angsana New"/>
          <w:sz w:val="26"/>
          <w:szCs w:val="26"/>
        </w:rPr>
        <w:t xml:space="preserve">1,081,016,253 </w:t>
      </w:r>
      <w:r w:rsidRPr="00682823">
        <w:rPr>
          <w:rFonts w:ascii="Angsana New" w:hAnsi="Angsana New"/>
          <w:sz w:val="26"/>
          <w:szCs w:val="26"/>
          <w:cs/>
        </w:rPr>
        <w:t>หุ้น</w:t>
      </w:r>
    </w:p>
    <w:p w14:paraId="791E775A" w14:textId="77777777" w:rsidR="00B400A7" w:rsidRPr="00682823" w:rsidRDefault="00B400A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B451D50" w14:textId="7891C599" w:rsidR="00B268D0" w:rsidRPr="00682823" w:rsidRDefault="00780CA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3</w:t>
      </w:r>
      <w:r w:rsidR="00D44525" w:rsidRPr="00682823">
        <w:rPr>
          <w:rFonts w:ascii="Angsana New" w:hAnsi="Angsana New"/>
          <w:b/>
          <w:bCs/>
          <w:sz w:val="26"/>
          <w:szCs w:val="26"/>
        </w:rPr>
        <w:t>4</w:t>
      </w:r>
      <w:r w:rsidR="00B268D0" w:rsidRPr="00682823">
        <w:rPr>
          <w:rFonts w:ascii="Angsana New" w:hAnsi="Angsana New"/>
          <w:b/>
          <w:bCs/>
          <w:sz w:val="26"/>
          <w:szCs w:val="26"/>
        </w:rPr>
        <w:t>.</w:t>
      </w:r>
      <w:r w:rsidR="00B268D0" w:rsidRPr="00682823">
        <w:rPr>
          <w:rFonts w:ascii="Angsana New" w:hAnsi="Angsana New"/>
          <w:b/>
          <w:bCs/>
          <w:sz w:val="26"/>
          <w:szCs w:val="26"/>
        </w:rPr>
        <w:tab/>
      </w:r>
      <w:r w:rsidR="00B268D0" w:rsidRPr="00682823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5825BA2" w14:textId="77777777" w:rsidR="00B268D0" w:rsidRPr="00682823" w:rsidRDefault="00B268D0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034A998" w14:textId="6709F10E" w:rsidR="00B268D0" w:rsidRPr="00682823" w:rsidRDefault="00CB5811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82823">
        <w:rPr>
          <w:rFonts w:ascii="Angsana New" w:hAnsi="Angsana New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 w:rsidRPr="00682823">
        <w:rPr>
          <w:rFonts w:ascii="Angsana New" w:hAnsi="Angsana New"/>
          <w:sz w:val="26"/>
          <w:szCs w:val="26"/>
        </w:rPr>
        <w:t xml:space="preserve">  1 </w:t>
      </w:r>
      <w:r w:rsidRPr="00682823">
        <w:rPr>
          <w:rFonts w:ascii="Angsana New" w:hAnsi="Angsana New"/>
          <w:sz w:val="26"/>
          <w:szCs w:val="26"/>
          <w:cs/>
        </w:rPr>
        <w:t xml:space="preserve">มกราคม </w:t>
      </w:r>
      <w:r w:rsidRPr="00682823">
        <w:rPr>
          <w:rFonts w:ascii="Angsana New" w:hAnsi="Angsana New"/>
          <w:sz w:val="26"/>
          <w:szCs w:val="26"/>
        </w:rPr>
        <w:t>256</w:t>
      </w:r>
      <w:r w:rsidR="00397F3A" w:rsidRPr="00682823">
        <w:rPr>
          <w:rFonts w:ascii="Angsana New" w:hAnsi="Angsana New"/>
          <w:sz w:val="26"/>
          <w:szCs w:val="26"/>
        </w:rPr>
        <w:t>8</w:t>
      </w:r>
      <w:r w:rsidRPr="00682823">
        <w:rPr>
          <w:rFonts w:ascii="Angsana New" w:hAnsi="Angsana New"/>
          <w:sz w:val="26"/>
          <w:szCs w:val="26"/>
        </w:rPr>
        <w:t xml:space="preserve"> </w:t>
      </w:r>
      <w:r w:rsidRPr="00682823">
        <w:rPr>
          <w:rFonts w:ascii="Angsana New" w:hAnsi="Angsana New"/>
          <w:sz w:val="26"/>
          <w:szCs w:val="26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กลุ่มบริษั</w:t>
      </w:r>
      <w:r w:rsidR="00FB0441" w:rsidRPr="00682823">
        <w:rPr>
          <w:rFonts w:ascii="Angsana New" w:hAnsi="Angsana New"/>
          <w:sz w:val="26"/>
          <w:szCs w:val="26"/>
          <w:cs/>
        </w:rPr>
        <w:t>ท</w:t>
      </w:r>
      <w:r w:rsidRPr="00682823">
        <w:rPr>
          <w:rFonts w:ascii="Angsana New" w:hAnsi="Angsana New"/>
          <w:sz w:val="26"/>
          <w:szCs w:val="26"/>
          <w:cs/>
        </w:rPr>
        <w:t>ยูนิค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324A6D5" w14:textId="77777777" w:rsidR="00B400A7" w:rsidRPr="00682823" w:rsidRDefault="00B400A7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26E9571" w14:textId="100B799D" w:rsidR="00727BCB" w:rsidRPr="00682823" w:rsidRDefault="00EC013A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682823">
        <w:rPr>
          <w:rFonts w:ascii="Angsana New" w:hAnsi="Angsana New"/>
          <w:b/>
          <w:bCs/>
          <w:sz w:val="26"/>
          <w:szCs w:val="26"/>
        </w:rPr>
        <w:t>3</w:t>
      </w:r>
      <w:r w:rsidR="00D44525" w:rsidRPr="00682823">
        <w:rPr>
          <w:rFonts w:ascii="Angsana New" w:hAnsi="Angsana New"/>
          <w:b/>
          <w:bCs/>
          <w:sz w:val="26"/>
          <w:szCs w:val="26"/>
        </w:rPr>
        <w:t>5</w:t>
      </w:r>
      <w:r w:rsidR="006F2E8F" w:rsidRPr="00682823">
        <w:rPr>
          <w:rFonts w:ascii="Angsana New" w:hAnsi="Angsana New"/>
          <w:b/>
          <w:bCs/>
          <w:sz w:val="26"/>
          <w:szCs w:val="26"/>
          <w:cs/>
        </w:rPr>
        <w:t>.</w:t>
      </w:r>
      <w:r w:rsidR="00727BCB" w:rsidRPr="00682823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</w:p>
    <w:p w14:paraId="6767C7F2" w14:textId="77777777" w:rsidR="00727BCB" w:rsidRPr="00682823" w:rsidRDefault="00727BCB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36E7C17" w14:textId="64990629" w:rsidR="00727BCB" w:rsidRPr="003971B2" w:rsidRDefault="0095341D" w:rsidP="00682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26"/>
          <w:szCs w:val="26"/>
          <w:cs/>
        </w:rPr>
      </w:pPr>
      <w:r w:rsidRPr="00682823">
        <w:rPr>
          <w:rFonts w:ascii="Angsana New" w:hAnsi="Angsana New"/>
          <w:spacing w:val="-6"/>
          <w:sz w:val="26"/>
          <w:szCs w:val="26"/>
          <w:cs/>
        </w:rPr>
        <w:t>คณะ</w:t>
      </w:r>
      <w:r w:rsidR="00AC098D" w:rsidRPr="00682823">
        <w:rPr>
          <w:rFonts w:ascii="Angsana New" w:hAnsi="Angsana New"/>
          <w:spacing w:val="-6"/>
          <w:sz w:val="26"/>
          <w:szCs w:val="26"/>
          <w:cs/>
        </w:rPr>
        <w:t>กรรมการของบริษัท</w:t>
      </w:r>
      <w:r w:rsidR="00727BCB" w:rsidRPr="00682823">
        <w:rPr>
          <w:rFonts w:ascii="Angsana New" w:hAnsi="Angsana New"/>
          <w:spacing w:val="-6"/>
          <w:sz w:val="26"/>
          <w:szCs w:val="26"/>
          <w:cs/>
        </w:rPr>
        <w:t>ได้อนุมัติ</w:t>
      </w:r>
      <w:r w:rsidR="008E4DFB" w:rsidRPr="00682823">
        <w:rPr>
          <w:rFonts w:ascii="Angsana New" w:hAnsi="Angsana New"/>
          <w:spacing w:val="-6"/>
          <w:sz w:val="26"/>
          <w:szCs w:val="26"/>
          <w:cs/>
        </w:rPr>
        <w:t>ให้ออกงบการเงิน</w:t>
      </w:r>
      <w:r w:rsidR="00AC098D" w:rsidRPr="00682823">
        <w:rPr>
          <w:rFonts w:ascii="Angsana New" w:hAnsi="Angsana New"/>
          <w:spacing w:val="-6"/>
          <w:sz w:val="26"/>
          <w:szCs w:val="26"/>
          <w:cs/>
        </w:rPr>
        <w:t>นี้</w:t>
      </w:r>
      <w:r w:rsidR="009E35CE" w:rsidRPr="00682823">
        <w:rPr>
          <w:rFonts w:ascii="Angsana New" w:hAnsi="Angsana New"/>
          <w:spacing w:val="-6"/>
          <w:sz w:val="26"/>
          <w:szCs w:val="26"/>
          <w:cs/>
        </w:rPr>
        <w:t xml:space="preserve">เมื่อวันที่ </w:t>
      </w:r>
      <w:r w:rsidR="002856E4" w:rsidRPr="00682823">
        <w:rPr>
          <w:rFonts w:ascii="Angsana New" w:hAnsi="Angsana New"/>
          <w:sz w:val="26"/>
          <w:szCs w:val="26"/>
        </w:rPr>
        <w:t>2</w:t>
      </w:r>
      <w:r w:rsidR="00397F3A" w:rsidRPr="00682823">
        <w:rPr>
          <w:rFonts w:ascii="Angsana New" w:hAnsi="Angsana New"/>
          <w:sz w:val="26"/>
          <w:szCs w:val="26"/>
        </w:rPr>
        <w:t>8</w:t>
      </w:r>
      <w:r w:rsidR="00FC2E02" w:rsidRPr="00682823">
        <w:rPr>
          <w:rFonts w:ascii="Angsana New" w:hAnsi="Angsana New"/>
          <w:sz w:val="26"/>
          <w:szCs w:val="26"/>
        </w:rPr>
        <w:t xml:space="preserve"> </w:t>
      </w:r>
      <w:r w:rsidR="00FC2E02" w:rsidRPr="00682823">
        <w:rPr>
          <w:rFonts w:ascii="Angsana New" w:hAnsi="Angsana New"/>
          <w:sz w:val="26"/>
          <w:szCs w:val="26"/>
          <w:cs/>
        </w:rPr>
        <w:t>กุมภาพันธ์</w:t>
      </w:r>
      <w:r w:rsidR="002C60B5" w:rsidRPr="00682823">
        <w:rPr>
          <w:rFonts w:ascii="Angsana New" w:hAnsi="Angsana New"/>
          <w:sz w:val="26"/>
          <w:szCs w:val="26"/>
          <w:cs/>
        </w:rPr>
        <w:t xml:space="preserve"> </w:t>
      </w:r>
      <w:r w:rsidR="00856B0F" w:rsidRPr="00682823">
        <w:rPr>
          <w:rFonts w:ascii="Angsana New" w:hAnsi="Angsana New"/>
          <w:sz w:val="26"/>
          <w:szCs w:val="26"/>
        </w:rPr>
        <w:t>256</w:t>
      </w:r>
      <w:r w:rsidR="00397F3A" w:rsidRPr="00682823">
        <w:rPr>
          <w:rFonts w:ascii="Angsana New" w:hAnsi="Angsana New"/>
          <w:sz w:val="26"/>
          <w:szCs w:val="26"/>
        </w:rPr>
        <w:t>8</w:t>
      </w:r>
    </w:p>
    <w:sectPr w:rsidR="00727BCB" w:rsidRPr="003971B2" w:rsidSect="00B737D5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70" w:right="1009" w:bottom="431" w:left="1298" w:header="397" w:footer="34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D85B7" w14:textId="77777777" w:rsidR="009E40B2" w:rsidRDefault="009E40B2" w:rsidP="003F7774">
      <w:r>
        <w:separator/>
      </w:r>
    </w:p>
  </w:endnote>
  <w:endnote w:type="continuationSeparator" w:id="0">
    <w:p w14:paraId="58F1F35B" w14:textId="77777777" w:rsidR="009E40B2" w:rsidRDefault="009E40B2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2DCB6" w14:textId="77777777" w:rsidR="002D7B68" w:rsidRPr="005D0A22" w:rsidRDefault="002D7B68" w:rsidP="00972FD9">
    <w:pPr>
      <w:pStyle w:val="Footer"/>
      <w:jc w:val="right"/>
      <w:rPr>
        <w:rFonts w:ascii="Angsana New" w:hAnsi="Angsana New"/>
        <w:sz w:val="26"/>
        <w:szCs w:val="26"/>
      </w:rPr>
    </w:pPr>
    <w:r w:rsidRPr="005D0A22">
      <w:rPr>
        <w:rStyle w:val="PageNumber"/>
        <w:rFonts w:ascii="Angsana New" w:hAnsi="Angsana New"/>
        <w:sz w:val="26"/>
        <w:szCs w:val="26"/>
      </w:rPr>
      <w:fldChar w:fldCharType="begin"/>
    </w:r>
    <w:r w:rsidRPr="005D0A22">
      <w:rPr>
        <w:rStyle w:val="PageNumber"/>
        <w:rFonts w:ascii="Angsana New" w:hAnsi="Angsana New"/>
        <w:sz w:val="26"/>
        <w:szCs w:val="26"/>
      </w:rPr>
      <w:instrText xml:space="preserve"> PAGE </w:instrText>
    </w:r>
    <w:r w:rsidRPr="005D0A22">
      <w:rPr>
        <w:rStyle w:val="PageNumber"/>
        <w:rFonts w:ascii="Angsana New" w:hAnsi="Angsana New"/>
        <w:sz w:val="26"/>
        <w:szCs w:val="26"/>
      </w:rPr>
      <w:fldChar w:fldCharType="separate"/>
    </w:r>
    <w:r>
      <w:rPr>
        <w:rStyle w:val="PageNumber"/>
        <w:rFonts w:ascii="Angsana New" w:hAnsi="Angsana New"/>
        <w:noProof/>
        <w:sz w:val="26"/>
        <w:szCs w:val="26"/>
      </w:rPr>
      <w:t>71</w:t>
    </w:r>
    <w:r w:rsidRPr="005D0A22"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8EE61" w14:textId="77777777" w:rsidR="002D7B68" w:rsidRPr="005F52A7" w:rsidRDefault="002D7B68" w:rsidP="005F52A7">
    <w:pPr>
      <w:pStyle w:val="Footer"/>
      <w:jc w:val="right"/>
      <w:rPr>
        <w:rFonts w:ascii="Angsana New" w:hAnsi="Angsana New"/>
        <w:sz w:val="26"/>
        <w:szCs w:val="26"/>
      </w:rPr>
    </w:pPr>
    <w:r w:rsidRPr="005F52A7">
      <w:rPr>
        <w:rFonts w:ascii="Angsana New" w:hAnsi="Angsana New"/>
        <w:sz w:val="26"/>
        <w:szCs w:val="26"/>
      </w:rPr>
      <w:fldChar w:fldCharType="begin"/>
    </w:r>
    <w:r w:rsidRPr="005F52A7">
      <w:rPr>
        <w:rFonts w:ascii="Angsana New" w:hAnsi="Angsana New"/>
        <w:sz w:val="26"/>
        <w:szCs w:val="26"/>
      </w:rPr>
      <w:instrText xml:space="preserve"> PAGE   \* MERGEFORMAT </w:instrText>
    </w:r>
    <w:r w:rsidRPr="005F52A7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13</w:t>
    </w:r>
    <w:r w:rsidRPr="005F52A7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124C0" w14:textId="77777777" w:rsidR="009E40B2" w:rsidRDefault="009E40B2" w:rsidP="003F7774">
      <w:r>
        <w:separator/>
      </w:r>
    </w:p>
  </w:footnote>
  <w:footnote w:type="continuationSeparator" w:id="0">
    <w:p w14:paraId="1F222DD5" w14:textId="77777777" w:rsidR="009E40B2" w:rsidRDefault="009E40B2" w:rsidP="003F7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C6AFC" w14:textId="77777777" w:rsidR="002D7B68" w:rsidRDefault="002D7B68">
    <w:pPr>
      <w:pStyle w:val="Header"/>
    </w:pPr>
  </w:p>
  <w:p w14:paraId="2A612EBF" w14:textId="77777777" w:rsidR="002D7B68" w:rsidRDefault="002D7B68">
    <w:pPr>
      <w:pStyle w:val="Header"/>
    </w:pPr>
  </w:p>
  <w:p w14:paraId="6D4B301F" w14:textId="77777777" w:rsidR="002D7B68" w:rsidRDefault="002D7B68">
    <w:pPr>
      <w:pStyle w:val="Header"/>
    </w:pPr>
  </w:p>
  <w:p w14:paraId="78821430" w14:textId="77777777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>บริษัท ยูนิค เอ็นจิเนียริ่ง แอนด์ คอนสตรัคชั่น จำกัด (มหาชน) และ</w:t>
    </w:r>
    <w:r>
      <w:rPr>
        <w:rFonts w:ascii="Angsana New" w:hAnsi="Angsana New"/>
        <w:b/>
        <w:bCs/>
        <w:sz w:val="26"/>
        <w:szCs w:val="26"/>
        <w:cs/>
      </w:rPr>
      <w:t>บริษัทย่อย</w:t>
    </w:r>
  </w:p>
  <w:p w14:paraId="314D6A40" w14:textId="77777777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 w:rsidRPr="00201025">
      <w:rPr>
        <w:rFonts w:ascii="Angsana New" w:hAnsi="Angsana New"/>
        <w:b/>
        <w:bCs/>
        <w:sz w:val="26"/>
        <w:szCs w:val="26"/>
      </w:rPr>
      <w:t xml:space="preserve"> </w:t>
    </w:r>
    <w:r w:rsidRPr="00201025">
      <w:rPr>
        <w:rFonts w:ascii="Angsana New" w:hAnsi="Angsana New"/>
        <w:b/>
        <w:bCs/>
        <w:sz w:val="26"/>
        <w:szCs w:val="26"/>
        <w:cs/>
      </w:rPr>
      <w:t>(ต่อ)</w:t>
    </w:r>
  </w:p>
  <w:p w14:paraId="01F1F9FD" w14:textId="7961F970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01025">
      <w:rPr>
        <w:rFonts w:ascii="Angsana New" w:hAnsi="Angsana New"/>
        <w:b/>
        <w:bCs/>
        <w:sz w:val="26"/>
        <w:szCs w:val="26"/>
      </w:rPr>
      <w:t xml:space="preserve">31 </w:t>
    </w:r>
    <w:r w:rsidRPr="00201025">
      <w:rPr>
        <w:rFonts w:ascii="Angsana New" w:hAnsi="Angsana New"/>
        <w:b/>
        <w:bCs/>
        <w:sz w:val="26"/>
        <w:szCs w:val="26"/>
        <w:cs/>
      </w:rPr>
      <w:t xml:space="preserve">ธันวาคม </w:t>
    </w:r>
    <w:r w:rsidR="0010196A">
      <w:rPr>
        <w:rFonts w:ascii="Angsana New" w:hAnsi="Angsana New"/>
        <w:b/>
        <w:bCs/>
        <w:sz w:val="26"/>
        <w:szCs w:val="26"/>
      </w:rPr>
      <w:t>2567</w:t>
    </w:r>
  </w:p>
  <w:p w14:paraId="3B0FFF21" w14:textId="77777777" w:rsidR="002D7B68" w:rsidRPr="005F52A7" w:rsidRDefault="002D7B68">
    <w:pPr>
      <w:pStyle w:val="Header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4CCFF" w14:textId="77777777" w:rsidR="002D7B68" w:rsidRDefault="002D7B68" w:rsidP="005F52A7">
    <w:pPr>
      <w:pStyle w:val="Header"/>
    </w:pPr>
  </w:p>
  <w:p w14:paraId="2F291BD8" w14:textId="77777777" w:rsidR="002D7B68" w:rsidRDefault="002D7B68" w:rsidP="005F52A7">
    <w:pPr>
      <w:pStyle w:val="Header"/>
    </w:pPr>
  </w:p>
  <w:p w14:paraId="571DF2B4" w14:textId="77777777" w:rsidR="002D7B68" w:rsidRDefault="002D7B68" w:rsidP="005F52A7">
    <w:pPr>
      <w:pStyle w:val="Header"/>
    </w:pPr>
  </w:p>
  <w:p w14:paraId="32F4B6F0" w14:textId="77777777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>บริษัท ยูนิค เอ็นจิเนียริ่ง แอนด์ คอนสตรัคชั่น จำกัด (มหาชน) และบริษัทย่อย</w:t>
    </w:r>
  </w:p>
  <w:p w14:paraId="711ADCF7" w14:textId="77777777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</w:p>
  <w:p w14:paraId="2E9BF062" w14:textId="4ABA0244" w:rsidR="002D7B68" w:rsidRPr="00201025" w:rsidRDefault="002D7B68" w:rsidP="005F52A7">
    <w:pPr>
      <w:rPr>
        <w:rFonts w:ascii="Angsana New" w:hAnsi="Angsana New"/>
        <w:b/>
        <w:bCs/>
        <w:sz w:val="26"/>
        <w:szCs w:val="26"/>
        <w:cs/>
      </w:rPr>
    </w:pPr>
    <w:r w:rsidRPr="00201025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01025">
      <w:rPr>
        <w:rFonts w:ascii="Angsana New" w:hAnsi="Angsana New"/>
        <w:b/>
        <w:bCs/>
        <w:sz w:val="26"/>
        <w:szCs w:val="26"/>
      </w:rPr>
      <w:t xml:space="preserve">31 </w:t>
    </w:r>
    <w:r w:rsidRPr="00201025">
      <w:rPr>
        <w:rFonts w:ascii="Angsana New" w:hAnsi="Angsana New"/>
        <w:b/>
        <w:bCs/>
        <w:sz w:val="26"/>
        <w:szCs w:val="26"/>
        <w:cs/>
      </w:rPr>
      <w:t xml:space="preserve">ธันวาคม </w:t>
    </w:r>
    <w:r w:rsidR="0010196A">
      <w:rPr>
        <w:rFonts w:ascii="Angsana New" w:hAnsi="Angsana New"/>
        <w:b/>
        <w:bCs/>
        <w:sz w:val="26"/>
        <w:szCs w:val="26"/>
      </w:rPr>
      <w:t>2567</w:t>
    </w:r>
  </w:p>
  <w:p w14:paraId="2F61B4CC" w14:textId="77777777" w:rsidR="002D7B68" w:rsidRPr="005F52A7" w:rsidRDefault="002D7B68" w:rsidP="005F52A7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017A39"/>
    <w:multiLevelType w:val="multilevel"/>
    <w:tmpl w:val="5498B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0AAE681F"/>
    <w:multiLevelType w:val="hybridMultilevel"/>
    <w:tmpl w:val="6D76BA70"/>
    <w:lvl w:ilvl="0" w:tplc="84902C9A">
      <w:start w:val="4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7B0D"/>
    <w:multiLevelType w:val="hybridMultilevel"/>
    <w:tmpl w:val="8C24C16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0A5030B"/>
    <w:multiLevelType w:val="hybridMultilevel"/>
    <w:tmpl w:val="F7CAC402"/>
    <w:lvl w:ilvl="0" w:tplc="9B8CE706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12075CD"/>
    <w:multiLevelType w:val="hybridMultilevel"/>
    <w:tmpl w:val="F8D800B0"/>
    <w:lvl w:ilvl="0" w:tplc="134A4A5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CB1C00"/>
    <w:multiLevelType w:val="hybridMultilevel"/>
    <w:tmpl w:val="2FF66094"/>
    <w:lvl w:ilvl="0" w:tplc="1550FC78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546B5D"/>
    <w:multiLevelType w:val="hybridMultilevel"/>
    <w:tmpl w:val="39EC9E8E"/>
    <w:lvl w:ilvl="0" w:tplc="E0B082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D139EA"/>
    <w:multiLevelType w:val="hybridMultilevel"/>
    <w:tmpl w:val="28B04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09F5481"/>
    <w:multiLevelType w:val="hybridMultilevel"/>
    <w:tmpl w:val="564AA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1C1018"/>
    <w:multiLevelType w:val="hybridMultilevel"/>
    <w:tmpl w:val="689A6350"/>
    <w:lvl w:ilvl="0" w:tplc="ACD601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036E0"/>
    <w:multiLevelType w:val="hybridMultilevel"/>
    <w:tmpl w:val="C86425A0"/>
    <w:lvl w:ilvl="0" w:tplc="6A084AE6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3F27BC"/>
    <w:multiLevelType w:val="hybridMultilevel"/>
    <w:tmpl w:val="74FA2E1A"/>
    <w:lvl w:ilvl="0" w:tplc="4440BC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5F146020"/>
    <w:multiLevelType w:val="hybridMultilevel"/>
    <w:tmpl w:val="E2F8D93C"/>
    <w:lvl w:ilvl="0" w:tplc="5E2AE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85E35CB"/>
    <w:multiLevelType w:val="hybridMultilevel"/>
    <w:tmpl w:val="C1288D0A"/>
    <w:lvl w:ilvl="0" w:tplc="C62E4F6A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1A17E4"/>
    <w:multiLevelType w:val="hybridMultilevel"/>
    <w:tmpl w:val="26562F60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4207C0"/>
    <w:multiLevelType w:val="hybridMultilevel"/>
    <w:tmpl w:val="1BDADE0E"/>
    <w:lvl w:ilvl="0" w:tplc="4440BC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85747B"/>
    <w:multiLevelType w:val="hybridMultilevel"/>
    <w:tmpl w:val="AB72A9F2"/>
    <w:lvl w:ilvl="0" w:tplc="C62E4F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E16E93"/>
    <w:multiLevelType w:val="hybridMultilevel"/>
    <w:tmpl w:val="2CE4A9EC"/>
    <w:lvl w:ilvl="0" w:tplc="DFA8BD0C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 w16cid:durableId="436564403">
    <w:abstractNumId w:val="6"/>
  </w:num>
  <w:num w:numId="2" w16cid:durableId="1013650243">
    <w:abstractNumId w:val="5"/>
  </w:num>
  <w:num w:numId="3" w16cid:durableId="303049146">
    <w:abstractNumId w:val="9"/>
  </w:num>
  <w:num w:numId="4" w16cid:durableId="449402938">
    <w:abstractNumId w:val="7"/>
  </w:num>
  <w:num w:numId="5" w16cid:durableId="1967931368">
    <w:abstractNumId w:val="8"/>
  </w:num>
  <w:num w:numId="6" w16cid:durableId="231626983">
    <w:abstractNumId w:val="3"/>
  </w:num>
  <w:num w:numId="7" w16cid:durableId="722602619">
    <w:abstractNumId w:val="2"/>
  </w:num>
  <w:num w:numId="8" w16cid:durableId="1034699527">
    <w:abstractNumId w:val="0"/>
  </w:num>
  <w:num w:numId="9" w16cid:durableId="1725062194">
    <w:abstractNumId w:val="1"/>
  </w:num>
  <w:num w:numId="10" w16cid:durableId="1211040028">
    <w:abstractNumId w:val="4"/>
  </w:num>
  <w:num w:numId="11" w16cid:durableId="1753427261">
    <w:abstractNumId w:val="23"/>
  </w:num>
  <w:num w:numId="12" w16cid:durableId="1278102553">
    <w:abstractNumId w:val="19"/>
  </w:num>
  <w:num w:numId="13" w16cid:durableId="490679745">
    <w:abstractNumId w:val="34"/>
  </w:num>
  <w:num w:numId="14" w16cid:durableId="1167091473">
    <w:abstractNumId w:val="22"/>
  </w:num>
  <w:num w:numId="15" w16cid:durableId="1949240947">
    <w:abstractNumId w:val="24"/>
  </w:num>
  <w:num w:numId="16" w16cid:durableId="52697677">
    <w:abstractNumId w:val="28"/>
  </w:num>
  <w:num w:numId="17" w16cid:durableId="214901718">
    <w:abstractNumId w:val="30"/>
  </w:num>
  <w:num w:numId="18" w16cid:durableId="801927769">
    <w:abstractNumId w:val="17"/>
  </w:num>
  <w:num w:numId="19" w16cid:durableId="2023243967">
    <w:abstractNumId w:val="12"/>
  </w:num>
  <w:num w:numId="20" w16cid:durableId="134686380">
    <w:abstractNumId w:val="40"/>
  </w:num>
  <w:num w:numId="21" w16cid:durableId="1182403079">
    <w:abstractNumId w:val="31"/>
  </w:num>
  <w:num w:numId="22" w16cid:durableId="756828261">
    <w:abstractNumId w:val="36"/>
  </w:num>
  <w:num w:numId="23" w16cid:durableId="724260163">
    <w:abstractNumId w:val="18"/>
  </w:num>
  <w:num w:numId="24" w16cid:durableId="515969004">
    <w:abstractNumId w:val="37"/>
  </w:num>
  <w:num w:numId="25" w16cid:durableId="1299451588">
    <w:abstractNumId w:val="26"/>
  </w:num>
  <w:num w:numId="26" w16cid:durableId="936711655">
    <w:abstractNumId w:val="16"/>
  </w:num>
  <w:num w:numId="27" w16cid:durableId="286203390">
    <w:abstractNumId w:val="17"/>
  </w:num>
  <w:num w:numId="28" w16cid:durableId="2043237971">
    <w:abstractNumId w:val="13"/>
  </w:num>
  <w:num w:numId="29" w16cid:durableId="2091924884">
    <w:abstractNumId w:val="27"/>
  </w:num>
  <w:num w:numId="30" w16cid:durableId="122576072">
    <w:abstractNumId w:val="14"/>
  </w:num>
  <w:num w:numId="31" w16cid:durableId="1553812705">
    <w:abstractNumId w:val="10"/>
  </w:num>
  <w:num w:numId="32" w16cid:durableId="1575581447">
    <w:abstractNumId w:val="35"/>
  </w:num>
  <w:num w:numId="33" w16cid:durableId="531847640">
    <w:abstractNumId w:val="20"/>
  </w:num>
  <w:num w:numId="34" w16cid:durableId="147371640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18648693">
    <w:abstractNumId w:val="38"/>
  </w:num>
  <w:num w:numId="36" w16cid:durableId="1284119224">
    <w:abstractNumId w:val="15"/>
  </w:num>
  <w:num w:numId="37" w16cid:durableId="1464153446">
    <w:abstractNumId w:val="11"/>
  </w:num>
  <w:num w:numId="38" w16cid:durableId="793671090">
    <w:abstractNumId w:val="29"/>
  </w:num>
  <w:num w:numId="39" w16cid:durableId="716125479">
    <w:abstractNumId w:val="33"/>
  </w:num>
  <w:num w:numId="40" w16cid:durableId="1944410868">
    <w:abstractNumId w:val="39"/>
  </w:num>
  <w:num w:numId="41" w16cid:durableId="244657724">
    <w:abstractNumId w:val="21"/>
  </w:num>
  <w:num w:numId="42" w16cid:durableId="653678308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BC8"/>
    <w:rsid w:val="00000571"/>
    <w:rsid w:val="000011FD"/>
    <w:rsid w:val="00001AB0"/>
    <w:rsid w:val="00001C7A"/>
    <w:rsid w:val="00001D88"/>
    <w:rsid w:val="0000243F"/>
    <w:rsid w:val="000027DB"/>
    <w:rsid w:val="0000285F"/>
    <w:rsid w:val="00002985"/>
    <w:rsid w:val="00002BE4"/>
    <w:rsid w:val="00003471"/>
    <w:rsid w:val="00003A06"/>
    <w:rsid w:val="00003C97"/>
    <w:rsid w:val="00003CE2"/>
    <w:rsid w:val="00003DC4"/>
    <w:rsid w:val="00003E1F"/>
    <w:rsid w:val="0000465D"/>
    <w:rsid w:val="0000486D"/>
    <w:rsid w:val="00004A87"/>
    <w:rsid w:val="00004C9C"/>
    <w:rsid w:val="00004DB5"/>
    <w:rsid w:val="00004F79"/>
    <w:rsid w:val="00005138"/>
    <w:rsid w:val="000052BA"/>
    <w:rsid w:val="00005A60"/>
    <w:rsid w:val="00005DE1"/>
    <w:rsid w:val="00005E85"/>
    <w:rsid w:val="00005ED9"/>
    <w:rsid w:val="00005F1E"/>
    <w:rsid w:val="00006CBF"/>
    <w:rsid w:val="00006EC6"/>
    <w:rsid w:val="0000766D"/>
    <w:rsid w:val="00007B11"/>
    <w:rsid w:val="00007E31"/>
    <w:rsid w:val="0001040D"/>
    <w:rsid w:val="000108AA"/>
    <w:rsid w:val="0001095E"/>
    <w:rsid w:val="00010FE5"/>
    <w:rsid w:val="000113EC"/>
    <w:rsid w:val="00011481"/>
    <w:rsid w:val="00011F07"/>
    <w:rsid w:val="000122FB"/>
    <w:rsid w:val="00012350"/>
    <w:rsid w:val="00012495"/>
    <w:rsid w:val="000124B3"/>
    <w:rsid w:val="00012637"/>
    <w:rsid w:val="00013047"/>
    <w:rsid w:val="000138A5"/>
    <w:rsid w:val="00014180"/>
    <w:rsid w:val="00014859"/>
    <w:rsid w:val="00014A4B"/>
    <w:rsid w:val="00014CA4"/>
    <w:rsid w:val="00014CEB"/>
    <w:rsid w:val="00014DBA"/>
    <w:rsid w:val="00014DF8"/>
    <w:rsid w:val="00015144"/>
    <w:rsid w:val="00015589"/>
    <w:rsid w:val="00015733"/>
    <w:rsid w:val="00015B66"/>
    <w:rsid w:val="00015CE8"/>
    <w:rsid w:val="00016059"/>
    <w:rsid w:val="00016071"/>
    <w:rsid w:val="0001641A"/>
    <w:rsid w:val="000167A8"/>
    <w:rsid w:val="000168AA"/>
    <w:rsid w:val="00016BF8"/>
    <w:rsid w:val="00016C03"/>
    <w:rsid w:val="00016F7D"/>
    <w:rsid w:val="000171C0"/>
    <w:rsid w:val="00017229"/>
    <w:rsid w:val="000172AE"/>
    <w:rsid w:val="00017604"/>
    <w:rsid w:val="00017930"/>
    <w:rsid w:val="0001795A"/>
    <w:rsid w:val="00017DAA"/>
    <w:rsid w:val="00017E5C"/>
    <w:rsid w:val="000202A1"/>
    <w:rsid w:val="00020440"/>
    <w:rsid w:val="0002068F"/>
    <w:rsid w:val="0002111E"/>
    <w:rsid w:val="000218FB"/>
    <w:rsid w:val="00021E33"/>
    <w:rsid w:val="0002267D"/>
    <w:rsid w:val="00022CED"/>
    <w:rsid w:val="00022EAC"/>
    <w:rsid w:val="00023246"/>
    <w:rsid w:val="00023F57"/>
    <w:rsid w:val="00024239"/>
    <w:rsid w:val="000244CF"/>
    <w:rsid w:val="00024664"/>
    <w:rsid w:val="0002479F"/>
    <w:rsid w:val="00024BCA"/>
    <w:rsid w:val="00024E74"/>
    <w:rsid w:val="00025209"/>
    <w:rsid w:val="00025347"/>
    <w:rsid w:val="000258B6"/>
    <w:rsid w:val="000260A5"/>
    <w:rsid w:val="00026262"/>
    <w:rsid w:val="000262E2"/>
    <w:rsid w:val="00026482"/>
    <w:rsid w:val="000267EE"/>
    <w:rsid w:val="00026847"/>
    <w:rsid w:val="00026B50"/>
    <w:rsid w:val="0002756E"/>
    <w:rsid w:val="00027C8F"/>
    <w:rsid w:val="00030107"/>
    <w:rsid w:val="0003011D"/>
    <w:rsid w:val="00030260"/>
    <w:rsid w:val="000309D5"/>
    <w:rsid w:val="00031779"/>
    <w:rsid w:val="00031E84"/>
    <w:rsid w:val="00031F42"/>
    <w:rsid w:val="00032D2D"/>
    <w:rsid w:val="00032E25"/>
    <w:rsid w:val="00032F97"/>
    <w:rsid w:val="00033562"/>
    <w:rsid w:val="000335DA"/>
    <w:rsid w:val="00033708"/>
    <w:rsid w:val="00034006"/>
    <w:rsid w:val="00034A29"/>
    <w:rsid w:val="00034B4E"/>
    <w:rsid w:val="00035409"/>
    <w:rsid w:val="000354AD"/>
    <w:rsid w:val="000359EF"/>
    <w:rsid w:val="00035E66"/>
    <w:rsid w:val="00036AD7"/>
    <w:rsid w:val="00036D35"/>
    <w:rsid w:val="00036FF3"/>
    <w:rsid w:val="000373F6"/>
    <w:rsid w:val="00037A12"/>
    <w:rsid w:val="00037F59"/>
    <w:rsid w:val="00040618"/>
    <w:rsid w:val="00040EB0"/>
    <w:rsid w:val="00040F92"/>
    <w:rsid w:val="000416DB"/>
    <w:rsid w:val="0004178C"/>
    <w:rsid w:val="00041B09"/>
    <w:rsid w:val="0004272C"/>
    <w:rsid w:val="00042933"/>
    <w:rsid w:val="00042C21"/>
    <w:rsid w:val="000436B0"/>
    <w:rsid w:val="00043C03"/>
    <w:rsid w:val="00044366"/>
    <w:rsid w:val="00044368"/>
    <w:rsid w:val="000444AA"/>
    <w:rsid w:val="00044B7F"/>
    <w:rsid w:val="00044B88"/>
    <w:rsid w:val="00044B9E"/>
    <w:rsid w:val="00044BCD"/>
    <w:rsid w:val="00044E3C"/>
    <w:rsid w:val="00044FFA"/>
    <w:rsid w:val="000450FB"/>
    <w:rsid w:val="0004605B"/>
    <w:rsid w:val="00046560"/>
    <w:rsid w:val="00046683"/>
    <w:rsid w:val="00046782"/>
    <w:rsid w:val="00046863"/>
    <w:rsid w:val="000471A4"/>
    <w:rsid w:val="00047400"/>
    <w:rsid w:val="00047985"/>
    <w:rsid w:val="00047E09"/>
    <w:rsid w:val="00050069"/>
    <w:rsid w:val="00050659"/>
    <w:rsid w:val="00050DA0"/>
    <w:rsid w:val="00051217"/>
    <w:rsid w:val="00051735"/>
    <w:rsid w:val="00051987"/>
    <w:rsid w:val="00051A84"/>
    <w:rsid w:val="0005206A"/>
    <w:rsid w:val="000523AD"/>
    <w:rsid w:val="000525B8"/>
    <w:rsid w:val="000527AE"/>
    <w:rsid w:val="00052985"/>
    <w:rsid w:val="00052BF0"/>
    <w:rsid w:val="00052E9B"/>
    <w:rsid w:val="0005325F"/>
    <w:rsid w:val="00053450"/>
    <w:rsid w:val="00053487"/>
    <w:rsid w:val="000535B4"/>
    <w:rsid w:val="0005369F"/>
    <w:rsid w:val="00053B38"/>
    <w:rsid w:val="0005439D"/>
    <w:rsid w:val="000546C5"/>
    <w:rsid w:val="00054852"/>
    <w:rsid w:val="00054B2B"/>
    <w:rsid w:val="0005507A"/>
    <w:rsid w:val="0005507C"/>
    <w:rsid w:val="00055B04"/>
    <w:rsid w:val="00055B16"/>
    <w:rsid w:val="00055EBB"/>
    <w:rsid w:val="00055EF2"/>
    <w:rsid w:val="0005683A"/>
    <w:rsid w:val="00056847"/>
    <w:rsid w:val="00056AEA"/>
    <w:rsid w:val="00057783"/>
    <w:rsid w:val="000579F4"/>
    <w:rsid w:val="00057A41"/>
    <w:rsid w:val="0006003B"/>
    <w:rsid w:val="000603A6"/>
    <w:rsid w:val="00060F9D"/>
    <w:rsid w:val="00061284"/>
    <w:rsid w:val="0006136D"/>
    <w:rsid w:val="00061A77"/>
    <w:rsid w:val="000621B1"/>
    <w:rsid w:val="000621EC"/>
    <w:rsid w:val="0006270D"/>
    <w:rsid w:val="0006273B"/>
    <w:rsid w:val="00062CEF"/>
    <w:rsid w:val="00063601"/>
    <w:rsid w:val="0006369F"/>
    <w:rsid w:val="000637F3"/>
    <w:rsid w:val="00063B26"/>
    <w:rsid w:val="00064965"/>
    <w:rsid w:val="00065211"/>
    <w:rsid w:val="000653BB"/>
    <w:rsid w:val="000656B6"/>
    <w:rsid w:val="00065BD6"/>
    <w:rsid w:val="000664DB"/>
    <w:rsid w:val="00066527"/>
    <w:rsid w:val="00066794"/>
    <w:rsid w:val="000668F1"/>
    <w:rsid w:val="00066B4E"/>
    <w:rsid w:val="0006779F"/>
    <w:rsid w:val="00067E70"/>
    <w:rsid w:val="0007021C"/>
    <w:rsid w:val="00070AF8"/>
    <w:rsid w:val="00070B3F"/>
    <w:rsid w:val="00071E75"/>
    <w:rsid w:val="00071E80"/>
    <w:rsid w:val="00071ECF"/>
    <w:rsid w:val="000720A5"/>
    <w:rsid w:val="00072C39"/>
    <w:rsid w:val="000731F3"/>
    <w:rsid w:val="000732AB"/>
    <w:rsid w:val="0007347B"/>
    <w:rsid w:val="000735AB"/>
    <w:rsid w:val="00073682"/>
    <w:rsid w:val="000737CF"/>
    <w:rsid w:val="00073BF1"/>
    <w:rsid w:val="00073C07"/>
    <w:rsid w:val="00074219"/>
    <w:rsid w:val="000743F3"/>
    <w:rsid w:val="00074495"/>
    <w:rsid w:val="000750D5"/>
    <w:rsid w:val="0007511B"/>
    <w:rsid w:val="00075A1C"/>
    <w:rsid w:val="00075F99"/>
    <w:rsid w:val="00076306"/>
    <w:rsid w:val="000764AD"/>
    <w:rsid w:val="000765E9"/>
    <w:rsid w:val="000770CC"/>
    <w:rsid w:val="000770D3"/>
    <w:rsid w:val="00077438"/>
    <w:rsid w:val="000775A8"/>
    <w:rsid w:val="00077D8D"/>
    <w:rsid w:val="0008044A"/>
    <w:rsid w:val="00081394"/>
    <w:rsid w:val="000813AB"/>
    <w:rsid w:val="000819B4"/>
    <w:rsid w:val="00081C8F"/>
    <w:rsid w:val="00081C9F"/>
    <w:rsid w:val="00081FCD"/>
    <w:rsid w:val="000820B3"/>
    <w:rsid w:val="00082153"/>
    <w:rsid w:val="000822C9"/>
    <w:rsid w:val="00082E04"/>
    <w:rsid w:val="000832FD"/>
    <w:rsid w:val="00083446"/>
    <w:rsid w:val="000834EF"/>
    <w:rsid w:val="000835F0"/>
    <w:rsid w:val="0008388A"/>
    <w:rsid w:val="00083AA4"/>
    <w:rsid w:val="00083D9F"/>
    <w:rsid w:val="00084849"/>
    <w:rsid w:val="000849B4"/>
    <w:rsid w:val="00084A92"/>
    <w:rsid w:val="00085286"/>
    <w:rsid w:val="000854A8"/>
    <w:rsid w:val="00085674"/>
    <w:rsid w:val="00086728"/>
    <w:rsid w:val="00087834"/>
    <w:rsid w:val="00087ADF"/>
    <w:rsid w:val="00087B4D"/>
    <w:rsid w:val="00087DA5"/>
    <w:rsid w:val="00090995"/>
    <w:rsid w:val="00090A7A"/>
    <w:rsid w:val="00091973"/>
    <w:rsid w:val="00091AF6"/>
    <w:rsid w:val="000920C8"/>
    <w:rsid w:val="0009227A"/>
    <w:rsid w:val="00092A79"/>
    <w:rsid w:val="00092BC3"/>
    <w:rsid w:val="00092D87"/>
    <w:rsid w:val="00093330"/>
    <w:rsid w:val="000933BE"/>
    <w:rsid w:val="00093591"/>
    <w:rsid w:val="000935DE"/>
    <w:rsid w:val="00093AB9"/>
    <w:rsid w:val="00093AC3"/>
    <w:rsid w:val="00093B44"/>
    <w:rsid w:val="00093D68"/>
    <w:rsid w:val="00093DAE"/>
    <w:rsid w:val="00094EB5"/>
    <w:rsid w:val="00094FFF"/>
    <w:rsid w:val="0009506C"/>
    <w:rsid w:val="000956E6"/>
    <w:rsid w:val="00095CEA"/>
    <w:rsid w:val="00096152"/>
    <w:rsid w:val="000965FD"/>
    <w:rsid w:val="0009681E"/>
    <w:rsid w:val="00096D1F"/>
    <w:rsid w:val="00096E55"/>
    <w:rsid w:val="00096EE9"/>
    <w:rsid w:val="00097715"/>
    <w:rsid w:val="00097A12"/>
    <w:rsid w:val="00097C44"/>
    <w:rsid w:val="00097E1B"/>
    <w:rsid w:val="000A0E61"/>
    <w:rsid w:val="000A0FDD"/>
    <w:rsid w:val="000A1011"/>
    <w:rsid w:val="000A10D1"/>
    <w:rsid w:val="000A10D2"/>
    <w:rsid w:val="000A19F8"/>
    <w:rsid w:val="000A1D63"/>
    <w:rsid w:val="000A1EBA"/>
    <w:rsid w:val="000A22B5"/>
    <w:rsid w:val="000A25EC"/>
    <w:rsid w:val="000A3399"/>
    <w:rsid w:val="000A3422"/>
    <w:rsid w:val="000A384B"/>
    <w:rsid w:val="000A419E"/>
    <w:rsid w:val="000A49E9"/>
    <w:rsid w:val="000A4CF9"/>
    <w:rsid w:val="000A4E09"/>
    <w:rsid w:val="000A50A7"/>
    <w:rsid w:val="000A5432"/>
    <w:rsid w:val="000A54BC"/>
    <w:rsid w:val="000A5576"/>
    <w:rsid w:val="000A5984"/>
    <w:rsid w:val="000A6590"/>
    <w:rsid w:val="000A6CC2"/>
    <w:rsid w:val="000A7ACD"/>
    <w:rsid w:val="000B08D1"/>
    <w:rsid w:val="000B1329"/>
    <w:rsid w:val="000B1CA3"/>
    <w:rsid w:val="000B1DE6"/>
    <w:rsid w:val="000B1EFA"/>
    <w:rsid w:val="000B2069"/>
    <w:rsid w:val="000B2AED"/>
    <w:rsid w:val="000B2CC3"/>
    <w:rsid w:val="000B2E7C"/>
    <w:rsid w:val="000B36B5"/>
    <w:rsid w:val="000B3DC5"/>
    <w:rsid w:val="000B3FA9"/>
    <w:rsid w:val="000B4A89"/>
    <w:rsid w:val="000B555E"/>
    <w:rsid w:val="000B56F6"/>
    <w:rsid w:val="000B595E"/>
    <w:rsid w:val="000B5A58"/>
    <w:rsid w:val="000B5B95"/>
    <w:rsid w:val="000B5B97"/>
    <w:rsid w:val="000B5C6C"/>
    <w:rsid w:val="000B5CE6"/>
    <w:rsid w:val="000B5E1E"/>
    <w:rsid w:val="000B5E54"/>
    <w:rsid w:val="000B70F8"/>
    <w:rsid w:val="000B721E"/>
    <w:rsid w:val="000B7370"/>
    <w:rsid w:val="000B7BC8"/>
    <w:rsid w:val="000C0E80"/>
    <w:rsid w:val="000C0EC1"/>
    <w:rsid w:val="000C114D"/>
    <w:rsid w:val="000C17E0"/>
    <w:rsid w:val="000C194E"/>
    <w:rsid w:val="000C1CBF"/>
    <w:rsid w:val="000C1D38"/>
    <w:rsid w:val="000C20E2"/>
    <w:rsid w:val="000C26B4"/>
    <w:rsid w:val="000C2774"/>
    <w:rsid w:val="000C28C2"/>
    <w:rsid w:val="000C2DAD"/>
    <w:rsid w:val="000C2FBF"/>
    <w:rsid w:val="000C339A"/>
    <w:rsid w:val="000C34B9"/>
    <w:rsid w:val="000C35DE"/>
    <w:rsid w:val="000C3955"/>
    <w:rsid w:val="000C3BC9"/>
    <w:rsid w:val="000C3C2E"/>
    <w:rsid w:val="000C3F80"/>
    <w:rsid w:val="000C4124"/>
    <w:rsid w:val="000C430C"/>
    <w:rsid w:val="000C45EF"/>
    <w:rsid w:val="000C49B8"/>
    <w:rsid w:val="000C4B24"/>
    <w:rsid w:val="000C50C8"/>
    <w:rsid w:val="000C53BE"/>
    <w:rsid w:val="000C53F3"/>
    <w:rsid w:val="000C55E9"/>
    <w:rsid w:val="000C5792"/>
    <w:rsid w:val="000C5FFA"/>
    <w:rsid w:val="000C68FA"/>
    <w:rsid w:val="000C6BC7"/>
    <w:rsid w:val="000C738E"/>
    <w:rsid w:val="000C7695"/>
    <w:rsid w:val="000C7992"/>
    <w:rsid w:val="000C7DAB"/>
    <w:rsid w:val="000D05A6"/>
    <w:rsid w:val="000D0B2B"/>
    <w:rsid w:val="000D0C14"/>
    <w:rsid w:val="000D0CA7"/>
    <w:rsid w:val="000D1148"/>
    <w:rsid w:val="000D1607"/>
    <w:rsid w:val="000D20E6"/>
    <w:rsid w:val="000D220D"/>
    <w:rsid w:val="000D2B8B"/>
    <w:rsid w:val="000D2E8A"/>
    <w:rsid w:val="000D31DB"/>
    <w:rsid w:val="000D33EC"/>
    <w:rsid w:val="000D3438"/>
    <w:rsid w:val="000D38AD"/>
    <w:rsid w:val="000D38E5"/>
    <w:rsid w:val="000D3C55"/>
    <w:rsid w:val="000D3DAB"/>
    <w:rsid w:val="000D40A8"/>
    <w:rsid w:val="000D487C"/>
    <w:rsid w:val="000D48B6"/>
    <w:rsid w:val="000D4DB8"/>
    <w:rsid w:val="000D51FA"/>
    <w:rsid w:val="000D533E"/>
    <w:rsid w:val="000D5666"/>
    <w:rsid w:val="000D58A3"/>
    <w:rsid w:val="000D5EB0"/>
    <w:rsid w:val="000D5FA9"/>
    <w:rsid w:val="000D67D9"/>
    <w:rsid w:val="000D6ACC"/>
    <w:rsid w:val="000D6B80"/>
    <w:rsid w:val="000D6F46"/>
    <w:rsid w:val="000D704B"/>
    <w:rsid w:val="000D7514"/>
    <w:rsid w:val="000D7ECC"/>
    <w:rsid w:val="000E0342"/>
    <w:rsid w:val="000E04D8"/>
    <w:rsid w:val="000E0AE0"/>
    <w:rsid w:val="000E16C0"/>
    <w:rsid w:val="000E1777"/>
    <w:rsid w:val="000E1DAC"/>
    <w:rsid w:val="000E26F8"/>
    <w:rsid w:val="000E2B93"/>
    <w:rsid w:val="000E2BE7"/>
    <w:rsid w:val="000E2E91"/>
    <w:rsid w:val="000E3202"/>
    <w:rsid w:val="000E3357"/>
    <w:rsid w:val="000E371E"/>
    <w:rsid w:val="000E3C38"/>
    <w:rsid w:val="000E3E7C"/>
    <w:rsid w:val="000E4316"/>
    <w:rsid w:val="000E4796"/>
    <w:rsid w:val="000E4CD4"/>
    <w:rsid w:val="000E4F57"/>
    <w:rsid w:val="000E5274"/>
    <w:rsid w:val="000E527D"/>
    <w:rsid w:val="000E5836"/>
    <w:rsid w:val="000E5D58"/>
    <w:rsid w:val="000E5DBC"/>
    <w:rsid w:val="000E65E2"/>
    <w:rsid w:val="000E6B59"/>
    <w:rsid w:val="000E7105"/>
    <w:rsid w:val="000E710B"/>
    <w:rsid w:val="000E77FB"/>
    <w:rsid w:val="000E7A6D"/>
    <w:rsid w:val="000E7BAB"/>
    <w:rsid w:val="000F03DA"/>
    <w:rsid w:val="000F0667"/>
    <w:rsid w:val="000F0D76"/>
    <w:rsid w:val="000F110E"/>
    <w:rsid w:val="000F1380"/>
    <w:rsid w:val="000F1452"/>
    <w:rsid w:val="000F1F1F"/>
    <w:rsid w:val="000F273F"/>
    <w:rsid w:val="000F295D"/>
    <w:rsid w:val="000F304A"/>
    <w:rsid w:val="000F3B50"/>
    <w:rsid w:val="000F3B59"/>
    <w:rsid w:val="000F3D24"/>
    <w:rsid w:val="000F3DF1"/>
    <w:rsid w:val="000F4117"/>
    <w:rsid w:val="000F4279"/>
    <w:rsid w:val="000F4BC9"/>
    <w:rsid w:val="000F4D2A"/>
    <w:rsid w:val="000F4EC8"/>
    <w:rsid w:val="000F4FCD"/>
    <w:rsid w:val="000F51FF"/>
    <w:rsid w:val="000F5240"/>
    <w:rsid w:val="000F528A"/>
    <w:rsid w:val="000F56E8"/>
    <w:rsid w:val="000F5EB0"/>
    <w:rsid w:val="000F60C1"/>
    <w:rsid w:val="000F6567"/>
    <w:rsid w:val="000F6647"/>
    <w:rsid w:val="000F6A2B"/>
    <w:rsid w:val="000F6B7A"/>
    <w:rsid w:val="000F6C81"/>
    <w:rsid w:val="000F7441"/>
    <w:rsid w:val="000F7F50"/>
    <w:rsid w:val="000F7F86"/>
    <w:rsid w:val="001002AD"/>
    <w:rsid w:val="0010048D"/>
    <w:rsid w:val="001004F9"/>
    <w:rsid w:val="001014AE"/>
    <w:rsid w:val="0010196A"/>
    <w:rsid w:val="00101BFE"/>
    <w:rsid w:val="00102524"/>
    <w:rsid w:val="00102614"/>
    <w:rsid w:val="001029A8"/>
    <w:rsid w:val="00102B0E"/>
    <w:rsid w:val="00102B24"/>
    <w:rsid w:val="00102B90"/>
    <w:rsid w:val="00102EF0"/>
    <w:rsid w:val="001032E8"/>
    <w:rsid w:val="0010347E"/>
    <w:rsid w:val="00103950"/>
    <w:rsid w:val="00104383"/>
    <w:rsid w:val="0010464E"/>
    <w:rsid w:val="00104ED2"/>
    <w:rsid w:val="00104EE5"/>
    <w:rsid w:val="0010587E"/>
    <w:rsid w:val="00105C7B"/>
    <w:rsid w:val="00106017"/>
    <w:rsid w:val="001061B8"/>
    <w:rsid w:val="00106392"/>
    <w:rsid w:val="001066B3"/>
    <w:rsid w:val="00106809"/>
    <w:rsid w:val="001069FE"/>
    <w:rsid w:val="00106B2B"/>
    <w:rsid w:val="00106E55"/>
    <w:rsid w:val="00106F0C"/>
    <w:rsid w:val="001076CC"/>
    <w:rsid w:val="001077AA"/>
    <w:rsid w:val="0010788D"/>
    <w:rsid w:val="00107E82"/>
    <w:rsid w:val="001103D4"/>
    <w:rsid w:val="00110412"/>
    <w:rsid w:val="001106A8"/>
    <w:rsid w:val="001106D6"/>
    <w:rsid w:val="001108A4"/>
    <w:rsid w:val="001109F4"/>
    <w:rsid w:val="00110B54"/>
    <w:rsid w:val="00110CDA"/>
    <w:rsid w:val="00110D8B"/>
    <w:rsid w:val="0011120A"/>
    <w:rsid w:val="0011126F"/>
    <w:rsid w:val="00111CE1"/>
    <w:rsid w:val="00111F24"/>
    <w:rsid w:val="0011201A"/>
    <w:rsid w:val="00112076"/>
    <w:rsid w:val="0011219D"/>
    <w:rsid w:val="001121E4"/>
    <w:rsid w:val="0011301D"/>
    <w:rsid w:val="001135FE"/>
    <w:rsid w:val="001137E3"/>
    <w:rsid w:val="00113D6F"/>
    <w:rsid w:val="00113E64"/>
    <w:rsid w:val="00113FE1"/>
    <w:rsid w:val="001141D2"/>
    <w:rsid w:val="001145E6"/>
    <w:rsid w:val="00114709"/>
    <w:rsid w:val="00114961"/>
    <w:rsid w:val="001149DB"/>
    <w:rsid w:val="00114AF5"/>
    <w:rsid w:val="00114C6A"/>
    <w:rsid w:val="001152E9"/>
    <w:rsid w:val="0011556F"/>
    <w:rsid w:val="00115999"/>
    <w:rsid w:val="001159D2"/>
    <w:rsid w:val="00115AA6"/>
    <w:rsid w:val="00115AC5"/>
    <w:rsid w:val="00115B6E"/>
    <w:rsid w:val="00116032"/>
    <w:rsid w:val="00116660"/>
    <w:rsid w:val="00116A86"/>
    <w:rsid w:val="00117518"/>
    <w:rsid w:val="0012017E"/>
    <w:rsid w:val="0012038E"/>
    <w:rsid w:val="001206B8"/>
    <w:rsid w:val="00120A33"/>
    <w:rsid w:val="00120A5C"/>
    <w:rsid w:val="0012127B"/>
    <w:rsid w:val="00121916"/>
    <w:rsid w:val="00121B7F"/>
    <w:rsid w:val="00123160"/>
    <w:rsid w:val="001232E2"/>
    <w:rsid w:val="00123C33"/>
    <w:rsid w:val="001241F4"/>
    <w:rsid w:val="001247AC"/>
    <w:rsid w:val="00124948"/>
    <w:rsid w:val="00124A5B"/>
    <w:rsid w:val="00124C11"/>
    <w:rsid w:val="00124C27"/>
    <w:rsid w:val="00124F85"/>
    <w:rsid w:val="00125430"/>
    <w:rsid w:val="00125748"/>
    <w:rsid w:val="00125AE4"/>
    <w:rsid w:val="00125C1E"/>
    <w:rsid w:val="00125D9F"/>
    <w:rsid w:val="001261F8"/>
    <w:rsid w:val="0012661E"/>
    <w:rsid w:val="0012688A"/>
    <w:rsid w:val="00126C03"/>
    <w:rsid w:val="00126C5E"/>
    <w:rsid w:val="00126D7F"/>
    <w:rsid w:val="00127097"/>
    <w:rsid w:val="0012716D"/>
    <w:rsid w:val="00127541"/>
    <w:rsid w:val="0012765F"/>
    <w:rsid w:val="001277EA"/>
    <w:rsid w:val="00127A66"/>
    <w:rsid w:val="00127B6A"/>
    <w:rsid w:val="00127EEB"/>
    <w:rsid w:val="0013002E"/>
    <w:rsid w:val="00130072"/>
    <w:rsid w:val="001305E8"/>
    <w:rsid w:val="001305ED"/>
    <w:rsid w:val="00130C5F"/>
    <w:rsid w:val="00131356"/>
    <w:rsid w:val="00131A27"/>
    <w:rsid w:val="00131EC8"/>
    <w:rsid w:val="0013231A"/>
    <w:rsid w:val="0013239A"/>
    <w:rsid w:val="0013291A"/>
    <w:rsid w:val="00133B03"/>
    <w:rsid w:val="001342E3"/>
    <w:rsid w:val="0013481A"/>
    <w:rsid w:val="0013493E"/>
    <w:rsid w:val="00134AE9"/>
    <w:rsid w:val="00135089"/>
    <w:rsid w:val="001351E8"/>
    <w:rsid w:val="001353F0"/>
    <w:rsid w:val="00135515"/>
    <w:rsid w:val="00135714"/>
    <w:rsid w:val="00135BCF"/>
    <w:rsid w:val="00135C7C"/>
    <w:rsid w:val="00135F8F"/>
    <w:rsid w:val="0013616F"/>
    <w:rsid w:val="001362ED"/>
    <w:rsid w:val="00136E62"/>
    <w:rsid w:val="00137166"/>
    <w:rsid w:val="00137278"/>
    <w:rsid w:val="001373BE"/>
    <w:rsid w:val="001374EC"/>
    <w:rsid w:val="00137763"/>
    <w:rsid w:val="00137D1C"/>
    <w:rsid w:val="0014020F"/>
    <w:rsid w:val="00140741"/>
    <w:rsid w:val="00140A15"/>
    <w:rsid w:val="00140C9C"/>
    <w:rsid w:val="001412ED"/>
    <w:rsid w:val="00141842"/>
    <w:rsid w:val="0014211E"/>
    <w:rsid w:val="001426F1"/>
    <w:rsid w:val="0014291A"/>
    <w:rsid w:val="00142C77"/>
    <w:rsid w:val="0014301D"/>
    <w:rsid w:val="001434B8"/>
    <w:rsid w:val="0014359B"/>
    <w:rsid w:val="00143E15"/>
    <w:rsid w:val="001441F3"/>
    <w:rsid w:val="001442A3"/>
    <w:rsid w:val="001443B9"/>
    <w:rsid w:val="00144927"/>
    <w:rsid w:val="00144B60"/>
    <w:rsid w:val="0014522C"/>
    <w:rsid w:val="001454C1"/>
    <w:rsid w:val="00145CB4"/>
    <w:rsid w:val="00146122"/>
    <w:rsid w:val="0014661E"/>
    <w:rsid w:val="00146B8D"/>
    <w:rsid w:val="00146BF5"/>
    <w:rsid w:val="00146C13"/>
    <w:rsid w:val="00146EF6"/>
    <w:rsid w:val="0014730E"/>
    <w:rsid w:val="00147931"/>
    <w:rsid w:val="00147C3A"/>
    <w:rsid w:val="00147CF9"/>
    <w:rsid w:val="00147DDC"/>
    <w:rsid w:val="0015062B"/>
    <w:rsid w:val="00150833"/>
    <w:rsid w:val="00150F14"/>
    <w:rsid w:val="0015139F"/>
    <w:rsid w:val="00151504"/>
    <w:rsid w:val="00151526"/>
    <w:rsid w:val="00151553"/>
    <w:rsid w:val="0015165D"/>
    <w:rsid w:val="00151A89"/>
    <w:rsid w:val="00151ACE"/>
    <w:rsid w:val="00151F94"/>
    <w:rsid w:val="0015206E"/>
    <w:rsid w:val="00152A6F"/>
    <w:rsid w:val="00152BD2"/>
    <w:rsid w:val="00152EB8"/>
    <w:rsid w:val="001532BF"/>
    <w:rsid w:val="0015335E"/>
    <w:rsid w:val="00153415"/>
    <w:rsid w:val="0015369C"/>
    <w:rsid w:val="00153A8C"/>
    <w:rsid w:val="00153F68"/>
    <w:rsid w:val="00153FDA"/>
    <w:rsid w:val="0015443B"/>
    <w:rsid w:val="00154524"/>
    <w:rsid w:val="001546A2"/>
    <w:rsid w:val="00154C2C"/>
    <w:rsid w:val="00155553"/>
    <w:rsid w:val="00155911"/>
    <w:rsid w:val="001559E4"/>
    <w:rsid w:val="00155B73"/>
    <w:rsid w:val="00155E07"/>
    <w:rsid w:val="001561F6"/>
    <w:rsid w:val="00156604"/>
    <w:rsid w:val="001574CE"/>
    <w:rsid w:val="00157695"/>
    <w:rsid w:val="00157AC3"/>
    <w:rsid w:val="00157AEF"/>
    <w:rsid w:val="00157D63"/>
    <w:rsid w:val="00157E2E"/>
    <w:rsid w:val="00160413"/>
    <w:rsid w:val="001604E4"/>
    <w:rsid w:val="00161A9C"/>
    <w:rsid w:val="00161BB8"/>
    <w:rsid w:val="00161C30"/>
    <w:rsid w:val="00161C64"/>
    <w:rsid w:val="0016214C"/>
    <w:rsid w:val="001622B2"/>
    <w:rsid w:val="0016232F"/>
    <w:rsid w:val="001626A9"/>
    <w:rsid w:val="001630F2"/>
    <w:rsid w:val="001630FC"/>
    <w:rsid w:val="001638C8"/>
    <w:rsid w:val="00163937"/>
    <w:rsid w:val="00163B79"/>
    <w:rsid w:val="00163E8A"/>
    <w:rsid w:val="00163EC3"/>
    <w:rsid w:val="00164057"/>
    <w:rsid w:val="00164098"/>
    <w:rsid w:val="001641A8"/>
    <w:rsid w:val="0016432F"/>
    <w:rsid w:val="001645F3"/>
    <w:rsid w:val="001649EC"/>
    <w:rsid w:val="00164A08"/>
    <w:rsid w:val="00164A15"/>
    <w:rsid w:val="00164E2F"/>
    <w:rsid w:val="00165A66"/>
    <w:rsid w:val="00165E35"/>
    <w:rsid w:val="00166471"/>
    <w:rsid w:val="00166907"/>
    <w:rsid w:val="00166A21"/>
    <w:rsid w:val="00166D6F"/>
    <w:rsid w:val="00166F5D"/>
    <w:rsid w:val="0016774B"/>
    <w:rsid w:val="001678A6"/>
    <w:rsid w:val="00167FC4"/>
    <w:rsid w:val="00170169"/>
    <w:rsid w:val="001702C2"/>
    <w:rsid w:val="0017130F"/>
    <w:rsid w:val="0017147E"/>
    <w:rsid w:val="00171758"/>
    <w:rsid w:val="00171A02"/>
    <w:rsid w:val="00171A16"/>
    <w:rsid w:val="00171ADB"/>
    <w:rsid w:val="00171B05"/>
    <w:rsid w:val="00171F8F"/>
    <w:rsid w:val="00171FBC"/>
    <w:rsid w:val="00171FE6"/>
    <w:rsid w:val="00172181"/>
    <w:rsid w:val="0017260D"/>
    <w:rsid w:val="0017280D"/>
    <w:rsid w:val="00172F44"/>
    <w:rsid w:val="00172F8C"/>
    <w:rsid w:val="00173087"/>
    <w:rsid w:val="0017310A"/>
    <w:rsid w:val="0017344E"/>
    <w:rsid w:val="001735D8"/>
    <w:rsid w:val="00173957"/>
    <w:rsid w:val="00173C55"/>
    <w:rsid w:val="001741ED"/>
    <w:rsid w:val="00174579"/>
    <w:rsid w:val="001747D1"/>
    <w:rsid w:val="00174A0B"/>
    <w:rsid w:val="001751B3"/>
    <w:rsid w:val="00175343"/>
    <w:rsid w:val="0017582D"/>
    <w:rsid w:val="0017595E"/>
    <w:rsid w:val="0017600E"/>
    <w:rsid w:val="00176576"/>
    <w:rsid w:val="001766F0"/>
    <w:rsid w:val="00176B82"/>
    <w:rsid w:val="00176CA0"/>
    <w:rsid w:val="0017706D"/>
    <w:rsid w:val="001770B0"/>
    <w:rsid w:val="001771A3"/>
    <w:rsid w:val="0017747E"/>
    <w:rsid w:val="001777AF"/>
    <w:rsid w:val="001778C2"/>
    <w:rsid w:val="00177C4F"/>
    <w:rsid w:val="00177DA3"/>
    <w:rsid w:val="00177F91"/>
    <w:rsid w:val="00180806"/>
    <w:rsid w:val="00180AAF"/>
    <w:rsid w:val="00180BFF"/>
    <w:rsid w:val="00180E8A"/>
    <w:rsid w:val="0018102A"/>
    <w:rsid w:val="00181600"/>
    <w:rsid w:val="001816D7"/>
    <w:rsid w:val="00181A11"/>
    <w:rsid w:val="00182656"/>
    <w:rsid w:val="00182813"/>
    <w:rsid w:val="0018288C"/>
    <w:rsid w:val="00182EB8"/>
    <w:rsid w:val="00182F62"/>
    <w:rsid w:val="001834FC"/>
    <w:rsid w:val="00183856"/>
    <w:rsid w:val="00183FDF"/>
    <w:rsid w:val="00184F1D"/>
    <w:rsid w:val="00184F30"/>
    <w:rsid w:val="001850CA"/>
    <w:rsid w:val="001851BC"/>
    <w:rsid w:val="001851C3"/>
    <w:rsid w:val="001859B6"/>
    <w:rsid w:val="00185E10"/>
    <w:rsid w:val="00185EEF"/>
    <w:rsid w:val="00185FE0"/>
    <w:rsid w:val="00186360"/>
    <w:rsid w:val="001866F3"/>
    <w:rsid w:val="001867D7"/>
    <w:rsid w:val="00186881"/>
    <w:rsid w:val="00186A8F"/>
    <w:rsid w:val="00186BE1"/>
    <w:rsid w:val="00186C11"/>
    <w:rsid w:val="00186F41"/>
    <w:rsid w:val="00187BDB"/>
    <w:rsid w:val="00187EDB"/>
    <w:rsid w:val="001900A8"/>
    <w:rsid w:val="0019067A"/>
    <w:rsid w:val="0019080E"/>
    <w:rsid w:val="00190810"/>
    <w:rsid w:val="0019095F"/>
    <w:rsid w:val="00190BF2"/>
    <w:rsid w:val="00190E8F"/>
    <w:rsid w:val="00190F4D"/>
    <w:rsid w:val="00191400"/>
    <w:rsid w:val="00191654"/>
    <w:rsid w:val="00191D22"/>
    <w:rsid w:val="00191DA5"/>
    <w:rsid w:val="00191EC0"/>
    <w:rsid w:val="00191F30"/>
    <w:rsid w:val="0019204D"/>
    <w:rsid w:val="001929FF"/>
    <w:rsid w:val="00192ADA"/>
    <w:rsid w:val="00193298"/>
    <w:rsid w:val="001932AD"/>
    <w:rsid w:val="0019369F"/>
    <w:rsid w:val="001937CF"/>
    <w:rsid w:val="00193F28"/>
    <w:rsid w:val="001946E5"/>
    <w:rsid w:val="00194818"/>
    <w:rsid w:val="00194D41"/>
    <w:rsid w:val="00194EB4"/>
    <w:rsid w:val="00194F1B"/>
    <w:rsid w:val="00195061"/>
    <w:rsid w:val="0019521E"/>
    <w:rsid w:val="0019539D"/>
    <w:rsid w:val="001954DB"/>
    <w:rsid w:val="001957E1"/>
    <w:rsid w:val="00195944"/>
    <w:rsid w:val="00195993"/>
    <w:rsid w:val="00195D73"/>
    <w:rsid w:val="00195EF0"/>
    <w:rsid w:val="00195F4A"/>
    <w:rsid w:val="00196BB0"/>
    <w:rsid w:val="001972B8"/>
    <w:rsid w:val="00197399"/>
    <w:rsid w:val="001978F6"/>
    <w:rsid w:val="0019798A"/>
    <w:rsid w:val="00197A21"/>
    <w:rsid w:val="001A002B"/>
    <w:rsid w:val="001A00C8"/>
    <w:rsid w:val="001A034E"/>
    <w:rsid w:val="001A0739"/>
    <w:rsid w:val="001A07D6"/>
    <w:rsid w:val="001A16EF"/>
    <w:rsid w:val="001A19D2"/>
    <w:rsid w:val="001A1C81"/>
    <w:rsid w:val="001A2D5F"/>
    <w:rsid w:val="001A3409"/>
    <w:rsid w:val="001A3B16"/>
    <w:rsid w:val="001A44EB"/>
    <w:rsid w:val="001A450F"/>
    <w:rsid w:val="001A4B91"/>
    <w:rsid w:val="001A5299"/>
    <w:rsid w:val="001A590E"/>
    <w:rsid w:val="001A6032"/>
    <w:rsid w:val="001A607D"/>
    <w:rsid w:val="001A60D8"/>
    <w:rsid w:val="001A6BE4"/>
    <w:rsid w:val="001A6E32"/>
    <w:rsid w:val="001A6F4A"/>
    <w:rsid w:val="001A7117"/>
    <w:rsid w:val="001A7138"/>
    <w:rsid w:val="001A788D"/>
    <w:rsid w:val="001A7C58"/>
    <w:rsid w:val="001A7DF2"/>
    <w:rsid w:val="001B02F8"/>
    <w:rsid w:val="001B061E"/>
    <w:rsid w:val="001B1086"/>
    <w:rsid w:val="001B12F4"/>
    <w:rsid w:val="001B14C3"/>
    <w:rsid w:val="001B1762"/>
    <w:rsid w:val="001B19E5"/>
    <w:rsid w:val="001B1A69"/>
    <w:rsid w:val="001B20AB"/>
    <w:rsid w:val="001B22C3"/>
    <w:rsid w:val="001B22CB"/>
    <w:rsid w:val="001B2602"/>
    <w:rsid w:val="001B299C"/>
    <w:rsid w:val="001B326F"/>
    <w:rsid w:val="001B3A13"/>
    <w:rsid w:val="001B3A9C"/>
    <w:rsid w:val="001B3B05"/>
    <w:rsid w:val="001B3C84"/>
    <w:rsid w:val="001B3FDA"/>
    <w:rsid w:val="001B45AE"/>
    <w:rsid w:val="001B490D"/>
    <w:rsid w:val="001B4CBF"/>
    <w:rsid w:val="001B4CD8"/>
    <w:rsid w:val="001B5A58"/>
    <w:rsid w:val="001B63E3"/>
    <w:rsid w:val="001B697A"/>
    <w:rsid w:val="001B6A8A"/>
    <w:rsid w:val="001B79BA"/>
    <w:rsid w:val="001B7DE1"/>
    <w:rsid w:val="001C01B2"/>
    <w:rsid w:val="001C04CF"/>
    <w:rsid w:val="001C0616"/>
    <w:rsid w:val="001C0672"/>
    <w:rsid w:val="001C0D8F"/>
    <w:rsid w:val="001C11AA"/>
    <w:rsid w:val="001C1734"/>
    <w:rsid w:val="001C18A8"/>
    <w:rsid w:val="001C1DF0"/>
    <w:rsid w:val="001C2560"/>
    <w:rsid w:val="001C2AB0"/>
    <w:rsid w:val="001C2BF3"/>
    <w:rsid w:val="001C2ECF"/>
    <w:rsid w:val="001C31FE"/>
    <w:rsid w:val="001C33E6"/>
    <w:rsid w:val="001C37CB"/>
    <w:rsid w:val="001C3F1C"/>
    <w:rsid w:val="001C4054"/>
    <w:rsid w:val="001C43FF"/>
    <w:rsid w:val="001C44C7"/>
    <w:rsid w:val="001C4B28"/>
    <w:rsid w:val="001C55EE"/>
    <w:rsid w:val="001C6236"/>
    <w:rsid w:val="001C63F8"/>
    <w:rsid w:val="001C6890"/>
    <w:rsid w:val="001C69FB"/>
    <w:rsid w:val="001C72A6"/>
    <w:rsid w:val="001C74D7"/>
    <w:rsid w:val="001C780F"/>
    <w:rsid w:val="001C785C"/>
    <w:rsid w:val="001D0471"/>
    <w:rsid w:val="001D0E63"/>
    <w:rsid w:val="001D12BC"/>
    <w:rsid w:val="001D1357"/>
    <w:rsid w:val="001D149A"/>
    <w:rsid w:val="001D1920"/>
    <w:rsid w:val="001D1FAD"/>
    <w:rsid w:val="001D20AE"/>
    <w:rsid w:val="001D20CE"/>
    <w:rsid w:val="001D2380"/>
    <w:rsid w:val="001D2417"/>
    <w:rsid w:val="001D3532"/>
    <w:rsid w:val="001D3CFE"/>
    <w:rsid w:val="001D3D10"/>
    <w:rsid w:val="001D3F9A"/>
    <w:rsid w:val="001D4330"/>
    <w:rsid w:val="001D4DC6"/>
    <w:rsid w:val="001D4E8D"/>
    <w:rsid w:val="001D4F05"/>
    <w:rsid w:val="001D60E6"/>
    <w:rsid w:val="001D69CE"/>
    <w:rsid w:val="001D6A2D"/>
    <w:rsid w:val="001D7502"/>
    <w:rsid w:val="001D750A"/>
    <w:rsid w:val="001D7A6E"/>
    <w:rsid w:val="001D7B5C"/>
    <w:rsid w:val="001D7E9B"/>
    <w:rsid w:val="001E01BF"/>
    <w:rsid w:val="001E0571"/>
    <w:rsid w:val="001E0BA4"/>
    <w:rsid w:val="001E0BC2"/>
    <w:rsid w:val="001E12DD"/>
    <w:rsid w:val="001E1735"/>
    <w:rsid w:val="001E1DE7"/>
    <w:rsid w:val="001E2031"/>
    <w:rsid w:val="001E2519"/>
    <w:rsid w:val="001E25AC"/>
    <w:rsid w:val="001E2A3F"/>
    <w:rsid w:val="001E3460"/>
    <w:rsid w:val="001E36DC"/>
    <w:rsid w:val="001E372B"/>
    <w:rsid w:val="001E373C"/>
    <w:rsid w:val="001E3C72"/>
    <w:rsid w:val="001E3D17"/>
    <w:rsid w:val="001E3D98"/>
    <w:rsid w:val="001E4087"/>
    <w:rsid w:val="001E4648"/>
    <w:rsid w:val="001E4E80"/>
    <w:rsid w:val="001E5051"/>
    <w:rsid w:val="001E524B"/>
    <w:rsid w:val="001E52C9"/>
    <w:rsid w:val="001E549A"/>
    <w:rsid w:val="001E5644"/>
    <w:rsid w:val="001E5836"/>
    <w:rsid w:val="001E5CDA"/>
    <w:rsid w:val="001E6148"/>
    <w:rsid w:val="001E628D"/>
    <w:rsid w:val="001E65B6"/>
    <w:rsid w:val="001E6927"/>
    <w:rsid w:val="001E698A"/>
    <w:rsid w:val="001E7BAF"/>
    <w:rsid w:val="001E7C9B"/>
    <w:rsid w:val="001E7EB8"/>
    <w:rsid w:val="001E7F1B"/>
    <w:rsid w:val="001F04A8"/>
    <w:rsid w:val="001F07AC"/>
    <w:rsid w:val="001F0F20"/>
    <w:rsid w:val="001F1519"/>
    <w:rsid w:val="001F183B"/>
    <w:rsid w:val="001F1E05"/>
    <w:rsid w:val="001F212F"/>
    <w:rsid w:val="001F275B"/>
    <w:rsid w:val="001F2838"/>
    <w:rsid w:val="001F2EEE"/>
    <w:rsid w:val="001F2EF3"/>
    <w:rsid w:val="001F3086"/>
    <w:rsid w:val="001F3AB6"/>
    <w:rsid w:val="001F3AEC"/>
    <w:rsid w:val="001F3F23"/>
    <w:rsid w:val="001F3F3A"/>
    <w:rsid w:val="001F408F"/>
    <w:rsid w:val="001F4A46"/>
    <w:rsid w:val="001F4F1F"/>
    <w:rsid w:val="001F5708"/>
    <w:rsid w:val="001F5ED5"/>
    <w:rsid w:val="001F601F"/>
    <w:rsid w:val="001F622C"/>
    <w:rsid w:val="001F6381"/>
    <w:rsid w:val="001F6428"/>
    <w:rsid w:val="001F64A2"/>
    <w:rsid w:val="001F678F"/>
    <w:rsid w:val="001F67EF"/>
    <w:rsid w:val="001F6D17"/>
    <w:rsid w:val="001F6DA8"/>
    <w:rsid w:val="001F720B"/>
    <w:rsid w:val="001F72A2"/>
    <w:rsid w:val="001F7EF2"/>
    <w:rsid w:val="00200608"/>
    <w:rsid w:val="00200C46"/>
    <w:rsid w:val="00201025"/>
    <w:rsid w:val="002011B0"/>
    <w:rsid w:val="0020128D"/>
    <w:rsid w:val="0020135D"/>
    <w:rsid w:val="00201518"/>
    <w:rsid w:val="00201775"/>
    <w:rsid w:val="00201CE5"/>
    <w:rsid w:val="00201F14"/>
    <w:rsid w:val="0020214D"/>
    <w:rsid w:val="002024E8"/>
    <w:rsid w:val="00202589"/>
    <w:rsid w:val="00202A4F"/>
    <w:rsid w:val="0020315D"/>
    <w:rsid w:val="0020317F"/>
    <w:rsid w:val="002034B1"/>
    <w:rsid w:val="00203577"/>
    <w:rsid w:val="002038EE"/>
    <w:rsid w:val="00203C93"/>
    <w:rsid w:val="00203EE8"/>
    <w:rsid w:val="0020409D"/>
    <w:rsid w:val="00204111"/>
    <w:rsid w:val="00204373"/>
    <w:rsid w:val="002047AD"/>
    <w:rsid w:val="00204AA3"/>
    <w:rsid w:val="00205056"/>
    <w:rsid w:val="002054CD"/>
    <w:rsid w:val="00205B6C"/>
    <w:rsid w:val="002060EB"/>
    <w:rsid w:val="002061AA"/>
    <w:rsid w:val="002061DE"/>
    <w:rsid w:val="00206236"/>
    <w:rsid w:val="002063EB"/>
    <w:rsid w:val="002063FB"/>
    <w:rsid w:val="00206BFF"/>
    <w:rsid w:val="00207050"/>
    <w:rsid w:val="00207660"/>
    <w:rsid w:val="002079BA"/>
    <w:rsid w:val="00207A82"/>
    <w:rsid w:val="00210097"/>
    <w:rsid w:val="0021026C"/>
    <w:rsid w:val="00210AD0"/>
    <w:rsid w:val="002111B0"/>
    <w:rsid w:val="002111D2"/>
    <w:rsid w:val="002119AD"/>
    <w:rsid w:val="00211EB9"/>
    <w:rsid w:val="00212555"/>
    <w:rsid w:val="00212590"/>
    <w:rsid w:val="00212691"/>
    <w:rsid w:val="00212A5D"/>
    <w:rsid w:val="00213165"/>
    <w:rsid w:val="00213B34"/>
    <w:rsid w:val="00213E09"/>
    <w:rsid w:val="00213F1E"/>
    <w:rsid w:val="002152B5"/>
    <w:rsid w:val="002152B9"/>
    <w:rsid w:val="00215486"/>
    <w:rsid w:val="002154E4"/>
    <w:rsid w:val="00215873"/>
    <w:rsid w:val="00215C19"/>
    <w:rsid w:val="00216CE0"/>
    <w:rsid w:val="00217AC4"/>
    <w:rsid w:val="002200E8"/>
    <w:rsid w:val="00220754"/>
    <w:rsid w:val="00220902"/>
    <w:rsid w:val="002209B7"/>
    <w:rsid w:val="00220F34"/>
    <w:rsid w:val="002213FD"/>
    <w:rsid w:val="0022155C"/>
    <w:rsid w:val="00221AB0"/>
    <w:rsid w:val="00221AE0"/>
    <w:rsid w:val="00221D54"/>
    <w:rsid w:val="00221F45"/>
    <w:rsid w:val="0022240C"/>
    <w:rsid w:val="002225A1"/>
    <w:rsid w:val="00222AC6"/>
    <w:rsid w:val="00222DA3"/>
    <w:rsid w:val="0022301A"/>
    <w:rsid w:val="00223AD4"/>
    <w:rsid w:val="0022428B"/>
    <w:rsid w:val="002249F1"/>
    <w:rsid w:val="00224E66"/>
    <w:rsid w:val="002251BE"/>
    <w:rsid w:val="002252B0"/>
    <w:rsid w:val="002259F4"/>
    <w:rsid w:val="00226124"/>
    <w:rsid w:val="00226233"/>
    <w:rsid w:val="0022673C"/>
    <w:rsid w:val="0022675A"/>
    <w:rsid w:val="00227335"/>
    <w:rsid w:val="002278D4"/>
    <w:rsid w:val="00227AE0"/>
    <w:rsid w:val="00227B7F"/>
    <w:rsid w:val="002305DA"/>
    <w:rsid w:val="00230B59"/>
    <w:rsid w:val="00231421"/>
    <w:rsid w:val="00231C08"/>
    <w:rsid w:val="00231C97"/>
    <w:rsid w:val="00231CDF"/>
    <w:rsid w:val="00231DE7"/>
    <w:rsid w:val="0023201C"/>
    <w:rsid w:val="00232117"/>
    <w:rsid w:val="00232412"/>
    <w:rsid w:val="00232444"/>
    <w:rsid w:val="00232844"/>
    <w:rsid w:val="00232A41"/>
    <w:rsid w:val="00232EF9"/>
    <w:rsid w:val="002331B9"/>
    <w:rsid w:val="00233B3B"/>
    <w:rsid w:val="00233D8F"/>
    <w:rsid w:val="0023435B"/>
    <w:rsid w:val="0023466C"/>
    <w:rsid w:val="002348DE"/>
    <w:rsid w:val="00234987"/>
    <w:rsid w:val="00234A5C"/>
    <w:rsid w:val="00234B07"/>
    <w:rsid w:val="00234B55"/>
    <w:rsid w:val="00234BA7"/>
    <w:rsid w:val="0023517A"/>
    <w:rsid w:val="002353B0"/>
    <w:rsid w:val="002355A8"/>
    <w:rsid w:val="002362D9"/>
    <w:rsid w:val="002365A4"/>
    <w:rsid w:val="00236FAE"/>
    <w:rsid w:val="00237303"/>
    <w:rsid w:val="002374CE"/>
    <w:rsid w:val="0023754D"/>
    <w:rsid w:val="002376D6"/>
    <w:rsid w:val="00240044"/>
    <w:rsid w:val="0024055D"/>
    <w:rsid w:val="00240957"/>
    <w:rsid w:val="00240B1E"/>
    <w:rsid w:val="00240C2B"/>
    <w:rsid w:val="00241C32"/>
    <w:rsid w:val="00241F86"/>
    <w:rsid w:val="002424B7"/>
    <w:rsid w:val="0024252C"/>
    <w:rsid w:val="002426D3"/>
    <w:rsid w:val="00242819"/>
    <w:rsid w:val="002428F7"/>
    <w:rsid w:val="00243317"/>
    <w:rsid w:val="00243774"/>
    <w:rsid w:val="00243B5D"/>
    <w:rsid w:val="00244BDB"/>
    <w:rsid w:val="00244CDE"/>
    <w:rsid w:val="00245345"/>
    <w:rsid w:val="0024553E"/>
    <w:rsid w:val="00246168"/>
    <w:rsid w:val="002467C4"/>
    <w:rsid w:val="002469B2"/>
    <w:rsid w:val="00246B70"/>
    <w:rsid w:val="00247448"/>
    <w:rsid w:val="0024761C"/>
    <w:rsid w:val="00247635"/>
    <w:rsid w:val="00247809"/>
    <w:rsid w:val="002505FC"/>
    <w:rsid w:val="00250B9A"/>
    <w:rsid w:val="00250EA4"/>
    <w:rsid w:val="00250EFE"/>
    <w:rsid w:val="002510C8"/>
    <w:rsid w:val="00251360"/>
    <w:rsid w:val="00251590"/>
    <w:rsid w:val="00251B98"/>
    <w:rsid w:val="00251BF8"/>
    <w:rsid w:val="00251CCC"/>
    <w:rsid w:val="00252009"/>
    <w:rsid w:val="00252809"/>
    <w:rsid w:val="0025280A"/>
    <w:rsid w:val="002530DB"/>
    <w:rsid w:val="00253113"/>
    <w:rsid w:val="002531EE"/>
    <w:rsid w:val="00253437"/>
    <w:rsid w:val="002538AF"/>
    <w:rsid w:val="00253EAD"/>
    <w:rsid w:val="00253F0A"/>
    <w:rsid w:val="00254A91"/>
    <w:rsid w:val="00254AF5"/>
    <w:rsid w:val="00254F36"/>
    <w:rsid w:val="0025505F"/>
    <w:rsid w:val="00255140"/>
    <w:rsid w:val="002551E0"/>
    <w:rsid w:val="00255585"/>
    <w:rsid w:val="00255AD8"/>
    <w:rsid w:val="00255B52"/>
    <w:rsid w:val="00255FF2"/>
    <w:rsid w:val="00256221"/>
    <w:rsid w:val="00256392"/>
    <w:rsid w:val="002567EF"/>
    <w:rsid w:val="0025680F"/>
    <w:rsid w:val="00256C6D"/>
    <w:rsid w:val="00256CB7"/>
    <w:rsid w:val="00256EA0"/>
    <w:rsid w:val="00256EE1"/>
    <w:rsid w:val="00257075"/>
    <w:rsid w:val="0025730B"/>
    <w:rsid w:val="002573A0"/>
    <w:rsid w:val="00257AEF"/>
    <w:rsid w:val="00261099"/>
    <w:rsid w:val="002612A4"/>
    <w:rsid w:val="0026143A"/>
    <w:rsid w:val="002618C1"/>
    <w:rsid w:val="00261BA0"/>
    <w:rsid w:val="00261D84"/>
    <w:rsid w:val="00261E1C"/>
    <w:rsid w:val="00261ECD"/>
    <w:rsid w:val="002624D0"/>
    <w:rsid w:val="002624F1"/>
    <w:rsid w:val="00262920"/>
    <w:rsid w:val="00262992"/>
    <w:rsid w:val="00262AFE"/>
    <w:rsid w:val="00262B11"/>
    <w:rsid w:val="00262B5C"/>
    <w:rsid w:val="00262BD8"/>
    <w:rsid w:val="00262CBD"/>
    <w:rsid w:val="00262D4F"/>
    <w:rsid w:val="00262D90"/>
    <w:rsid w:val="00263288"/>
    <w:rsid w:val="002646DA"/>
    <w:rsid w:val="00264B5B"/>
    <w:rsid w:val="00264DB4"/>
    <w:rsid w:val="0026538C"/>
    <w:rsid w:val="00265994"/>
    <w:rsid w:val="0026653A"/>
    <w:rsid w:val="00266AE6"/>
    <w:rsid w:val="00266D99"/>
    <w:rsid w:val="0026787F"/>
    <w:rsid w:val="00267CC2"/>
    <w:rsid w:val="00267F2B"/>
    <w:rsid w:val="00270477"/>
    <w:rsid w:val="00270EA4"/>
    <w:rsid w:val="00270F5B"/>
    <w:rsid w:val="002711D3"/>
    <w:rsid w:val="00271400"/>
    <w:rsid w:val="0027171A"/>
    <w:rsid w:val="00271EFC"/>
    <w:rsid w:val="002724E9"/>
    <w:rsid w:val="00272724"/>
    <w:rsid w:val="00272C83"/>
    <w:rsid w:val="0027326D"/>
    <w:rsid w:val="00273302"/>
    <w:rsid w:val="0027354F"/>
    <w:rsid w:val="00273655"/>
    <w:rsid w:val="0027377E"/>
    <w:rsid w:val="00273D54"/>
    <w:rsid w:val="00273FC7"/>
    <w:rsid w:val="0027401E"/>
    <w:rsid w:val="0027410F"/>
    <w:rsid w:val="00274FA0"/>
    <w:rsid w:val="0027516E"/>
    <w:rsid w:val="00275263"/>
    <w:rsid w:val="002757AE"/>
    <w:rsid w:val="00275850"/>
    <w:rsid w:val="00276D21"/>
    <w:rsid w:val="002774A5"/>
    <w:rsid w:val="00277CA4"/>
    <w:rsid w:val="00277EA3"/>
    <w:rsid w:val="00280080"/>
    <w:rsid w:val="002800E2"/>
    <w:rsid w:val="002800EA"/>
    <w:rsid w:val="002801C2"/>
    <w:rsid w:val="002802A0"/>
    <w:rsid w:val="00280468"/>
    <w:rsid w:val="00280484"/>
    <w:rsid w:val="00280B79"/>
    <w:rsid w:val="00280E82"/>
    <w:rsid w:val="00280FC4"/>
    <w:rsid w:val="0028137E"/>
    <w:rsid w:val="00281A1B"/>
    <w:rsid w:val="00281D96"/>
    <w:rsid w:val="00281E72"/>
    <w:rsid w:val="00281F00"/>
    <w:rsid w:val="002820CE"/>
    <w:rsid w:val="00282631"/>
    <w:rsid w:val="00282736"/>
    <w:rsid w:val="002828EB"/>
    <w:rsid w:val="00282A2D"/>
    <w:rsid w:val="00282A71"/>
    <w:rsid w:val="00282DE6"/>
    <w:rsid w:val="0028300C"/>
    <w:rsid w:val="002837C6"/>
    <w:rsid w:val="00283AD0"/>
    <w:rsid w:val="00283E75"/>
    <w:rsid w:val="00283F6D"/>
    <w:rsid w:val="00284EB9"/>
    <w:rsid w:val="002853FF"/>
    <w:rsid w:val="002856E4"/>
    <w:rsid w:val="00285D46"/>
    <w:rsid w:val="0028608B"/>
    <w:rsid w:val="002866FB"/>
    <w:rsid w:val="002868EE"/>
    <w:rsid w:val="00287BFE"/>
    <w:rsid w:val="00287D69"/>
    <w:rsid w:val="0029008D"/>
    <w:rsid w:val="0029022D"/>
    <w:rsid w:val="00290CE2"/>
    <w:rsid w:val="00290D44"/>
    <w:rsid w:val="00290EF8"/>
    <w:rsid w:val="00291493"/>
    <w:rsid w:val="00291A30"/>
    <w:rsid w:val="00291ED7"/>
    <w:rsid w:val="00291F8C"/>
    <w:rsid w:val="00292951"/>
    <w:rsid w:val="00292C93"/>
    <w:rsid w:val="00292D9E"/>
    <w:rsid w:val="00292E22"/>
    <w:rsid w:val="00292FE5"/>
    <w:rsid w:val="002930A4"/>
    <w:rsid w:val="00293124"/>
    <w:rsid w:val="00293350"/>
    <w:rsid w:val="0029342F"/>
    <w:rsid w:val="00293495"/>
    <w:rsid w:val="0029356F"/>
    <w:rsid w:val="00293690"/>
    <w:rsid w:val="00293EB7"/>
    <w:rsid w:val="00294184"/>
    <w:rsid w:val="002945EE"/>
    <w:rsid w:val="002946EC"/>
    <w:rsid w:val="00294778"/>
    <w:rsid w:val="0029495E"/>
    <w:rsid w:val="00294E01"/>
    <w:rsid w:val="00294FC2"/>
    <w:rsid w:val="00295CCE"/>
    <w:rsid w:val="00296331"/>
    <w:rsid w:val="002967E9"/>
    <w:rsid w:val="002974A8"/>
    <w:rsid w:val="00297E0D"/>
    <w:rsid w:val="002A03FF"/>
    <w:rsid w:val="002A063F"/>
    <w:rsid w:val="002A0E5D"/>
    <w:rsid w:val="002A0E9F"/>
    <w:rsid w:val="002A0F3F"/>
    <w:rsid w:val="002A115A"/>
    <w:rsid w:val="002A2C74"/>
    <w:rsid w:val="002A2D99"/>
    <w:rsid w:val="002A3105"/>
    <w:rsid w:val="002A31C1"/>
    <w:rsid w:val="002A3B32"/>
    <w:rsid w:val="002A3C53"/>
    <w:rsid w:val="002A3FC2"/>
    <w:rsid w:val="002A449B"/>
    <w:rsid w:val="002A4716"/>
    <w:rsid w:val="002A4860"/>
    <w:rsid w:val="002A49D6"/>
    <w:rsid w:val="002A5018"/>
    <w:rsid w:val="002A5031"/>
    <w:rsid w:val="002A53D1"/>
    <w:rsid w:val="002A5785"/>
    <w:rsid w:val="002A5953"/>
    <w:rsid w:val="002A5980"/>
    <w:rsid w:val="002A598E"/>
    <w:rsid w:val="002A5C73"/>
    <w:rsid w:val="002A5EFE"/>
    <w:rsid w:val="002A5F9F"/>
    <w:rsid w:val="002A68E8"/>
    <w:rsid w:val="002A6C05"/>
    <w:rsid w:val="002A6CDB"/>
    <w:rsid w:val="002A6E79"/>
    <w:rsid w:val="002A74FF"/>
    <w:rsid w:val="002A762C"/>
    <w:rsid w:val="002A7B3D"/>
    <w:rsid w:val="002A7B48"/>
    <w:rsid w:val="002B01DE"/>
    <w:rsid w:val="002B021B"/>
    <w:rsid w:val="002B021F"/>
    <w:rsid w:val="002B0422"/>
    <w:rsid w:val="002B06E9"/>
    <w:rsid w:val="002B09CB"/>
    <w:rsid w:val="002B0BBE"/>
    <w:rsid w:val="002B0E04"/>
    <w:rsid w:val="002B1122"/>
    <w:rsid w:val="002B1366"/>
    <w:rsid w:val="002B17B0"/>
    <w:rsid w:val="002B1FEF"/>
    <w:rsid w:val="002B2067"/>
    <w:rsid w:val="002B2A36"/>
    <w:rsid w:val="002B2EF4"/>
    <w:rsid w:val="002B3674"/>
    <w:rsid w:val="002B3822"/>
    <w:rsid w:val="002B383D"/>
    <w:rsid w:val="002B396F"/>
    <w:rsid w:val="002B3A6E"/>
    <w:rsid w:val="002B3B9B"/>
    <w:rsid w:val="002B3CA1"/>
    <w:rsid w:val="002B3D29"/>
    <w:rsid w:val="002B3F37"/>
    <w:rsid w:val="002B4965"/>
    <w:rsid w:val="002B49EB"/>
    <w:rsid w:val="002B4B2C"/>
    <w:rsid w:val="002B4BE5"/>
    <w:rsid w:val="002B5086"/>
    <w:rsid w:val="002B591B"/>
    <w:rsid w:val="002B60FA"/>
    <w:rsid w:val="002B6168"/>
    <w:rsid w:val="002B6C5C"/>
    <w:rsid w:val="002B6CAF"/>
    <w:rsid w:val="002B6CBA"/>
    <w:rsid w:val="002B7857"/>
    <w:rsid w:val="002B7E09"/>
    <w:rsid w:val="002B7FB1"/>
    <w:rsid w:val="002C011A"/>
    <w:rsid w:val="002C018D"/>
    <w:rsid w:val="002C0414"/>
    <w:rsid w:val="002C0941"/>
    <w:rsid w:val="002C0B66"/>
    <w:rsid w:val="002C0E8E"/>
    <w:rsid w:val="002C0EB7"/>
    <w:rsid w:val="002C1165"/>
    <w:rsid w:val="002C13F8"/>
    <w:rsid w:val="002C15B9"/>
    <w:rsid w:val="002C1A89"/>
    <w:rsid w:val="002C1CF0"/>
    <w:rsid w:val="002C1FDF"/>
    <w:rsid w:val="002C2493"/>
    <w:rsid w:val="002C2FFC"/>
    <w:rsid w:val="002C3708"/>
    <w:rsid w:val="002C3B27"/>
    <w:rsid w:val="002C3C7C"/>
    <w:rsid w:val="002C3CEF"/>
    <w:rsid w:val="002C3EDE"/>
    <w:rsid w:val="002C5596"/>
    <w:rsid w:val="002C5750"/>
    <w:rsid w:val="002C57BC"/>
    <w:rsid w:val="002C609E"/>
    <w:rsid w:val="002C60B5"/>
    <w:rsid w:val="002C63AC"/>
    <w:rsid w:val="002C6485"/>
    <w:rsid w:val="002C6A64"/>
    <w:rsid w:val="002C6EB1"/>
    <w:rsid w:val="002C6F90"/>
    <w:rsid w:val="002C726D"/>
    <w:rsid w:val="002C77BE"/>
    <w:rsid w:val="002D131A"/>
    <w:rsid w:val="002D164D"/>
    <w:rsid w:val="002D1D6D"/>
    <w:rsid w:val="002D1E62"/>
    <w:rsid w:val="002D2273"/>
    <w:rsid w:val="002D23D5"/>
    <w:rsid w:val="002D25EC"/>
    <w:rsid w:val="002D2A56"/>
    <w:rsid w:val="002D2D4F"/>
    <w:rsid w:val="002D3034"/>
    <w:rsid w:val="002D3135"/>
    <w:rsid w:val="002D3830"/>
    <w:rsid w:val="002D3F48"/>
    <w:rsid w:val="002D4028"/>
    <w:rsid w:val="002D4488"/>
    <w:rsid w:val="002D4728"/>
    <w:rsid w:val="002D4DAC"/>
    <w:rsid w:val="002D4F94"/>
    <w:rsid w:val="002D5407"/>
    <w:rsid w:val="002D5433"/>
    <w:rsid w:val="002D5BC1"/>
    <w:rsid w:val="002D5D21"/>
    <w:rsid w:val="002D5E0D"/>
    <w:rsid w:val="002D5FEE"/>
    <w:rsid w:val="002D6043"/>
    <w:rsid w:val="002D67FD"/>
    <w:rsid w:val="002D6955"/>
    <w:rsid w:val="002D6BD8"/>
    <w:rsid w:val="002D6EB4"/>
    <w:rsid w:val="002D6EE4"/>
    <w:rsid w:val="002D6EEC"/>
    <w:rsid w:val="002D735C"/>
    <w:rsid w:val="002D73C2"/>
    <w:rsid w:val="002D75C2"/>
    <w:rsid w:val="002D76C6"/>
    <w:rsid w:val="002D792A"/>
    <w:rsid w:val="002D7B68"/>
    <w:rsid w:val="002D7E38"/>
    <w:rsid w:val="002E0366"/>
    <w:rsid w:val="002E092B"/>
    <w:rsid w:val="002E0D63"/>
    <w:rsid w:val="002E1050"/>
    <w:rsid w:val="002E142C"/>
    <w:rsid w:val="002E17A4"/>
    <w:rsid w:val="002E1E75"/>
    <w:rsid w:val="002E212D"/>
    <w:rsid w:val="002E291C"/>
    <w:rsid w:val="002E36F5"/>
    <w:rsid w:val="002E37C2"/>
    <w:rsid w:val="002E40AC"/>
    <w:rsid w:val="002E463A"/>
    <w:rsid w:val="002E4B3D"/>
    <w:rsid w:val="002E4C1A"/>
    <w:rsid w:val="002E4DF0"/>
    <w:rsid w:val="002E4F84"/>
    <w:rsid w:val="002E5A15"/>
    <w:rsid w:val="002E5B04"/>
    <w:rsid w:val="002E607D"/>
    <w:rsid w:val="002E614A"/>
    <w:rsid w:val="002E6DCB"/>
    <w:rsid w:val="002E70B3"/>
    <w:rsid w:val="002E7568"/>
    <w:rsid w:val="002E7BE5"/>
    <w:rsid w:val="002F0599"/>
    <w:rsid w:val="002F10BF"/>
    <w:rsid w:val="002F11DE"/>
    <w:rsid w:val="002F1332"/>
    <w:rsid w:val="002F139F"/>
    <w:rsid w:val="002F1585"/>
    <w:rsid w:val="002F16F6"/>
    <w:rsid w:val="002F1BE7"/>
    <w:rsid w:val="002F20A2"/>
    <w:rsid w:val="002F24C7"/>
    <w:rsid w:val="002F2C43"/>
    <w:rsid w:val="002F2D2C"/>
    <w:rsid w:val="002F2D9D"/>
    <w:rsid w:val="002F32BC"/>
    <w:rsid w:val="002F3C0D"/>
    <w:rsid w:val="002F4257"/>
    <w:rsid w:val="002F4638"/>
    <w:rsid w:val="002F5190"/>
    <w:rsid w:val="002F578C"/>
    <w:rsid w:val="002F5899"/>
    <w:rsid w:val="002F61FD"/>
    <w:rsid w:val="002F6585"/>
    <w:rsid w:val="002F6F44"/>
    <w:rsid w:val="002F7148"/>
    <w:rsid w:val="002F744C"/>
    <w:rsid w:val="002F78D0"/>
    <w:rsid w:val="002F7A41"/>
    <w:rsid w:val="002F7C09"/>
    <w:rsid w:val="0030015C"/>
    <w:rsid w:val="00300700"/>
    <w:rsid w:val="00300767"/>
    <w:rsid w:val="00300B99"/>
    <w:rsid w:val="00300BDF"/>
    <w:rsid w:val="00300FE9"/>
    <w:rsid w:val="00301095"/>
    <w:rsid w:val="00301A2F"/>
    <w:rsid w:val="00301BE9"/>
    <w:rsid w:val="003021B6"/>
    <w:rsid w:val="00302365"/>
    <w:rsid w:val="00302AA1"/>
    <w:rsid w:val="00302AA7"/>
    <w:rsid w:val="00302BCD"/>
    <w:rsid w:val="003030F6"/>
    <w:rsid w:val="0030330E"/>
    <w:rsid w:val="003035A9"/>
    <w:rsid w:val="003036EF"/>
    <w:rsid w:val="0030375A"/>
    <w:rsid w:val="00303D2C"/>
    <w:rsid w:val="0030445C"/>
    <w:rsid w:val="0030473B"/>
    <w:rsid w:val="00304779"/>
    <w:rsid w:val="003054EF"/>
    <w:rsid w:val="00305552"/>
    <w:rsid w:val="00305C87"/>
    <w:rsid w:val="00305D45"/>
    <w:rsid w:val="00305F7C"/>
    <w:rsid w:val="00306B8D"/>
    <w:rsid w:val="00306D88"/>
    <w:rsid w:val="00306F04"/>
    <w:rsid w:val="0030700E"/>
    <w:rsid w:val="00307485"/>
    <w:rsid w:val="00307884"/>
    <w:rsid w:val="00307C54"/>
    <w:rsid w:val="00307E64"/>
    <w:rsid w:val="0031030D"/>
    <w:rsid w:val="003106A6"/>
    <w:rsid w:val="00310D7E"/>
    <w:rsid w:val="00311958"/>
    <w:rsid w:val="00311D49"/>
    <w:rsid w:val="00311D87"/>
    <w:rsid w:val="0031202F"/>
    <w:rsid w:val="00312534"/>
    <w:rsid w:val="003129CC"/>
    <w:rsid w:val="00312D5B"/>
    <w:rsid w:val="00313034"/>
    <w:rsid w:val="0031319F"/>
    <w:rsid w:val="003133E0"/>
    <w:rsid w:val="003135FE"/>
    <w:rsid w:val="0031394F"/>
    <w:rsid w:val="00313C5E"/>
    <w:rsid w:val="00313C6C"/>
    <w:rsid w:val="003145C8"/>
    <w:rsid w:val="0031487C"/>
    <w:rsid w:val="0031499A"/>
    <w:rsid w:val="00314F06"/>
    <w:rsid w:val="0031531E"/>
    <w:rsid w:val="00315C57"/>
    <w:rsid w:val="00315E55"/>
    <w:rsid w:val="0031652F"/>
    <w:rsid w:val="003165E3"/>
    <w:rsid w:val="00316E32"/>
    <w:rsid w:val="00316FC9"/>
    <w:rsid w:val="0031755D"/>
    <w:rsid w:val="00317CAF"/>
    <w:rsid w:val="00317FA9"/>
    <w:rsid w:val="003201B9"/>
    <w:rsid w:val="003203B1"/>
    <w:rsid w:val="00320B57"/>
    <w:rsid w:val="00320E3A"/>
    <w:rsid w:val="00321065"/>
    <w:rsid w:val="003210DB"/>
    <w:rsid w:val="00321BFB"/>
    <w:rsid w:val="00322165"/>
    <w:rsid w:val="003221C9"/>
    <w:rsid w:val="0032232C"/>
    <w:rsid w:val="003224AF"/>
    <w:rsid w:val="003226E2"/>
    <w:rsid w:val="003233B5"/>
    <w:rsid w:val="0032384B"/>
    <w:rsid w:val="00323E63"/>
    <w:rsid w:val="00323EE2"/>
    <w:rsid w:val="0032488C"/>
    <w:rsid w:val="00324B68"/>
    <w:rsid w:val="00324FB6"/>
    <w:rsid w:val="003251B3"/>
    <w:rsid w:val="0032526D"/>
    <w:rsid w:val="003252BA"/>
    <w:rsid w:val="003252BC"/>
    <w:rsid w:val="003253CA"/>
    <w:rsid w:val="00325AE3"/>
    <w:rsid w:val="00325C1B"/>
    <w:rsid w:val="00325DED"/>
    <w:rsid w:val="00325F75"/>
    <w:rsid w:val="00325FE3"/>
    <w:rsid w:val="0032612C"/>
    <w:rsid w:val="00326418"/>
    <w:rsid w:val="003266EC"/>
    <w:rsid w:val="003269C9"/>
    <w:rsid w:val="00326B77"/>
    <w:rsid w:val="00327160"/>
    <w:rsid w:val="003274B8"/>
    <w:rsid w:val="00327665"/>
    <w:rsid w:val="0032774F"/>
    <w:rsid w:val="0032783D"/>
    <w:rsid w:val="003279BE"/>
    <w:rsid w:val="00327CB6"/>
    <w:rsid w:val="003300E1"/>
    <w:rsid w:val="003302C2"/>
    <w:rsid w:val="00330A8C"/>
    <w:rsid w:val="00330C86"/>
    <w:rsid w:val="00331508"/>
    <w:rsid w:val="00331539"/>
    <w:rsid w:val="00331879"/>
    <w:rsid w:val="003318C6"/>
    <w:rsid w:val="00331A8D"/>
    <w:rsid w:val="003323AA"/>
    <w:rsid w:val="00332793"/>
    <w:rsid w:val="00332943"/>
    <w:rsid w:val="00332D39"/>
    <w:rsid w:val="00333085"/>
    <w:rsid w:val="00333476"/>
    <w:rsid w:val="003335AE"/>
    <w:rsid w:val="0033361A"/>
    <w:rsid w:val="00333BC0"/>
    <w:rsid w:val="00333CA8"/>
    <w:rsid w:val="00333E27"/>
    <w:rsid w:val="00333E45"/>
    <w:rsid w:val="00333EBD"/>
    <w:rsid w:val="003340A6"/>
    <w:rsid w:val="00334330"/>
    <w:rsid w:val="00334DB5"/>
    <w:rsid w:val="00334EF9"/>
    <w:rsid w:val="003354D8"/>
    <w:rsid w:val="003357DA"/>
    <w:rsid w:val="00335BF5"/>
    <w:rsid w:val="00335CB1"/>
    <w:rsid w:val="0033636B"/>
    <w:rsid w:val="0033646C"/>
    <w:rsid w:val="00336650"/>
    <w:rsid w:val="00336922"/>
    <w:rsid w:val="00336A78"/>
    <w:rsid w:val="00336D6E"/>
    <w:rsid w:val="00337109"/>
    <w:rsid w:val="003371C4"/>
    <w:rsid w:val="00337566"/>
    <w:rsid w:val="00337972"/>
    <w:rsid w:val="00337B93"/>
    <w:rsid w:val="00337CA6"/>
    <w:rsid w:val="00340481"/>
    <w:rsid w:val="00340909"/>
    <w:rsid w:val="00340F0F"/>
    <w:rsid w:val="0034128B"/>
    <w:rsid w:val="003415C9"/>
    <w:rsid w:val="003416E5"/>
    <w:rsid w:val="00341931"/>
    <w:rsid w:val="003420FD"/>
    <w:rsid w:val="00342B99"/>
    <w:rsid w:val="00342ED8"/>
    <w:rsid w:val="003432B5"/>
    <w:rsid w:val="00343FC8"/>
    <w:rsid w:val="003440D5"/>
    <w:rsid w:val="00344350"/>
    <w:rsid w:val="00344468"/>
    <w:rsid w:val="00344572"/>
    <w:rsid w:val="00344EB8"/>
    <w:rsid w:val="00345268"/>
    <w:rsid w:val="00345946"/>
    <w:rsid w:val="00345C71"/>
    <w:rsid w:val="00345E75"/>
    <w:rsid w:val="00346323"/>
    <w:rsid w:val="0034633E"/>
    <w:rsid w:val="00346392"/>
    <w:rsid w:val="00346A86"/>
    <w:rsid w:val="00346B74"/>
    <w:rsid w:val="00346D08"/>
    <w:rsid w:val="00347679"/>
    <w:rsid w:val="003477FD"/>
    <w:rsid w:val="00347CEF"/>
    <w:rsid w:val="00347D0E"/>
    <w:rsid w:val="00347DA2"/>
    <w:rsid w:val="0035074D"/>
    <w:rsid w:val="00350904"/>
    <w:rsid w:val="003509B0"/>
    <w:rsid w:val="00350A91"/>
    <w:rsid w:val="00350D04"/>
    <w:rsid w:val="00351E5A"/>
    <w:rsid w:val="00351FEF"/>
    <w:rsid w:val="00352DE2"/>
    <w:rsid w:val="0035300D"/>
    <w:rsid w:val="003530AE"/>
    <w:rsid w:val="003531BF"/>
    <w:rsid w:val="00353550"/>
    <w:rsid w:val="00353552"/>
    <w:rsid w:val="003535B1"/>
    <w:rsid w:val="00353848"/>
    <w:rsid w:val="00353C9E"/>
    <w:rsid w:val="00353EAB"/>
    <w:rsid w:val="0035408C"/>
    <w:rsid w:val="0035423F"/>
    <w:rsid w:val="0035452B"/>
    <w:rsid w:val="003548B9"/>
    <w:rsid w:val="00354ADF"/>
    <w:rsid w:val="003553FD"/>
    <w:rsid w:val="00355602"/>
    <w:rsid w:val="00355752"/>
    <w:rsid w:val="003559FD"/>
    <w:rsid w:val="00355CF8"/>
    <w:rsid w:val="00355D3F"/>
    <w:rsid w:val="00356419"/>
    <w:rsid w:val="0035681B"/>
    <w:rsid w:val="00356C39"/>
    <w:rsid w:val="00356E7D"/>
    <w:rsid w:val="0035703D"/>
    <w:rsid w:val="0035721E"/>
    <w:rsid w:val="00357839"/>
    <w:rsid w:val="00357C27"/>
    <w:rsid w:val="00357D71"/>
    <w:rsid w:val="00360406"/>
    <w:rsid w:val="00360508"/>
    <w:rsid w:val="0036077D"/>
    <w:rsid w:val="003607CB"/>
    <w:rsid w:val="00360BC4"/>
    <w:rsid w:val="00360DCF"/>
    <w:rsid w:val="00360EC3"/>
    <w:rsid w:val="0036141F"/>
    <w:rsid w:val="003617DA"/>
    <w:rsid w:val="003620AE"/>
    <w:rsid w:val="003622F7"/>
    <w:rsid w:val="00363191"/>
    <w:rsid w:val="003632C8"/>
    <w:rsid w:val="003634A3"/>
    <w:rsid w:val="003644EE"/>
    <w:rsid w:val="00364AEA"/>
    <w:rsid w:val="00365030"/>
    <w:rsid w:val="00365117"/>
    <w:rsid w:val="00365154"/>
    <w:rsid w:val="003655FC"/>
    <w:rsid w:val="00365857"/>
    <w:rsid w:val="003665DA"/>
    <w:rsid w:val="003667D8"/>
    <w:rsid w:val="00366A91"/>
    <w:rsid w:val="00366D60"/>
    <w:rsid w:val="00366E97"/>
    <w:rsid w:val="00367068"/>
    <w:rsid w:val="00367205"/>
    <w:rsid w:val="0036776C"/>
    <w:rsid w:val="00367A2B"/>
    <w:rsid w:val="00370581"/>
    <w:rsid w:val="00370793"/>
    <w:rsid w:val="003707EE"/>
    <w:rsid w:val="00370CC8"/>
    <w:rsid w:val="00370D22"/>
    <w:rsid w:val="00370E90"/>
    <w:rsid w:val="00370F2C"/>
    <w:rsid w:val="0037101E"/>
    <w:rsid w:val="00371065"/>
    <w:rsid w:val="003713A8"/>
    <w:rsid w:val="00371DEB"/>
    <w:rsid w:val="003720C3"/>
    <w:rsid w:val="003723AE"/>
    <w:rsid w:val="003729A5"/>
    <w:rsid w:val="00373477"/>
    <w:rsid w:val="00373C88"/>
    <w:rsid w:val="00373DA0"/>
    <w:rsid w:val="00373E56"/>
    <w:rsid w:val="00374245"/>
    <w:rsid w:val="00374774"/>
    <w:rsid w:val="00374AFA"/>
    <w:rsid w:val="00374EC7"/>
    <w:rsid w:val="00374F04"/>
    <w:rsid w:val="00375385"/>
    <w:rsid w:val="00375C0D"/>
    <w:rsid w:val="00375D26"/>
    <w:rsid w:val="00375DCD"/>
    <w:rsid w:val="00375E83"/>
    <w:rsid w:val="00376907"/>
    <w:rsid w:val="00376A79"/>
    <w:rsid w:val="00376C16"/>
    <w:rsid w:val="00376D73"/>
    <w:rsid w:val="00377010"/>
    <w:rsid w:val="00377175"/>
    <w:rsid w:val="00377420"/>
    <w:rsid w:val="00377774"/>
    <w:rsid w:val="00377D38"/>
    <w:rsid w:val="00377DBE"/>
    <w:rsid w:val="00377FDB"/>
    <w:rsid w:val="00380034"/>
    <w:rsid w:val="00380D81"/>
    <w:rsid w:val="0038108A"/>
    <w:rsid w:val="0038167F"/>
    <w:rsid w:val="0038179E"/>
    <w:rsid w:val="00381C0C"/>
    <w:rsid w:val="00381C47"/>
    <w:rsid w:val="003823C9"/>
    <w:rsid w:val="003824C0"/>
    <w:rsid w:val="0038254D"/>
    <w:rsid w:val="0038264E"/>
    <w:rsid w:val="00382740"/>
    <w:rsid w:val="00382C43"/>
    <w:rsid w:val="00382FB5"/>
    <w:rsid w:val="0038326C"/>
    <w:rsid w:val="00383981"/>
    <w:rsid w:val="0038428B"/>
    <w:rsid w:val="00384476"/>
    <w:rsid w:val="003844A8"/>
    <w:rsid w:val="003847E6"/>
    <w:rsid w:val="00385410"/>
    <w:rsid w:val="003854E1"/>
    <w:rsid w:val="00385DBA"/>
    <w:rsid w:val="003862F4"/>
    <w:rsid w:val="0038663E"/>
    <w:rsid w:val="00386836"/>
    <w:rsid w:val="00386AC2"/>
    <w:rsid w:val="003871A9"/>
    <w:rsid w:val="00387AE5"/>
    <w:rsid w:val="00387B1D"/>
    <w:rsid w:val="00387FA0"/>
    <w:rsid w:val="003903EF"/>
    <w:rsid w:val="00390A13"/>
    <w:rsid w:val="00390E56"/>
    <w:rsid w:val="003914B4"/>
    <w:rsid w:val="003914F8"/>
    <w:rsid w:val="003916BC"/>
    <w:rsid w:val="003922DE"/>
    <w:rsid w:val="00392358"/>
    <w:rsid w:val="00392784"/>
    <w:rsid w:val="003927DF"/>
    <w:rsid w:val="00392C55"/>
    <w:rsid w:val="00392CF0"/>
    <w:rsid w:val="00392D70"/>
    <w:rsid w:val="0039375F"/>
    <w:rsid w:val="00393B08"/>
    <w:rsid w:val="00393FE8"/>
    <w:rsid w:val="00394D30"/>
    <w:rsid w:val="00394DAF"/>
    <w:rsid w:val="00394E4B"/>
    <w:rsid w:val="0039517D"/>
    <w:rsid w:val="00395622"/>
    <w:rsid w:val="00395717"/>
    <w:rsid w:val="003958B0"/>
    <w:rsid w:val="00395C25"/>
    <w:rsid w:val="00396736"/>
    <w:rsid w:val="0039680E"/>
    <w:rsid w:val="00397191"/>
    <w:rsid w:val="003971B2"/>
    <w:rsid w:val="00397525"/>
    <w:rsid w:val="00397934"/>
    <w:rsid w:val="00397D4B"/>
    <w:rsid w:val="00397F3A"/>
    <w:rsid w:val="003A00AE"/>
    <w:rsid w:val="003A04BB"/>
    <w:rsid w:val="003A09D2"/>
    <w:rsid w:val="003A0CF9"/>
    <w:rsid w:val="003A1276"/>
    <w:rsid w:val="003A167D"/>
    <w:rsid w:val="003A1909"/>
    <w:rsid w:val="003A1AAD"/>
    <w:rsid w:val="003A2141"/>
    <w:rsid w:val="003A24C2"/>
    <w:rsid w:val="003A2992"/>
    <w:rsid w:val="003A2A47"/>
    <w:rsid w:val="003A2E87"/>
    <w:rsid w:val="003A2FEF"/>
    <w:rsid w:val="003A3228"/>
    <w:rsid w:val="003A3863"/>
    <w:rsid w:val="003A3975"/>
    <w:rsid w:val="003A438A"/>
    <w:rsid w:val="003A44AC"/>
    <w:rsid w:val="003A451B"/>
    <w:rsid w:val="003A45E6"/>
    <w:rsid w:val="003A5141"/>
    <w:rsid w:val="003A57B7"/>
    <w:rsid w:val="003A5CA3"/>
    <w:rsid w:val="003A60DF"/>
    <w:rsid w:val="003A626F"/>
    <w:rsid w:val="003A6C9D"/>
    <w:rsid w:val="003A772B"/>
    <w:rsid w:val="003A7AAF"/>
    <w:rsid w:val="003A7F99"/>
    <w:rsid w:val="003B0695"/>
    <w:rsid w:val="003B08D9"/>
    <w:rsid w:val="003B090C"/>
    <w:rsid w:val="003B0C9A"/>
    <w:rsid w:val="003B186E"/>
    <w:rsid w:val="003B1A2B"/>
    <w:rsid w:val="003B206E"/>
    <w:rsid w:val="003B268C"/>
    <w:rsid w:val="003B2774"/>
    <w:rsid w:val="003B2813"/>
    <w:rsid w:val="003B28FA"/>
    <w:rsid w:val="003B3148"/>
    <w:rsid w:val="003B320F"/>
    <w:rsid w:val="003B3444"/>
    <w:rsid w:val="003B35D9"/>
    <w:rsid w:val="003B3E9F"/>
    <w:rsid w:val="003B42EA"/>
    <w:rsid w:val="003B483C"/>
    <w:rsid w:val="003B48F5"/>
    <w:rsid w:val="003B4A2C"/>
    <w:rsid w:val="003B4CEA"/>
    <w:rsid w:val="003B4F1E"/>
    <w:rsid w:val="003B56FA"/>
    <w:rsid w:val="003B5819"/>
    <w:rsid w:val="003B5CAF"/>
    <w:rsid w:val="003B64D9"/>
    <w:rsid w:val="003B6A3D"/>
    <w:rsid w:val="003B6E60"/>
    <w:rsid w:val="003B6EAB"/>
    <w:rsid w:val="003B7265"/>
    <w:rsid w:val="003B751F"/>
    <w:rsid w:val="003B7560"/>
    <w:rsid w:val="003B7C6C"/>
    <w:rsid w:val="003B7EF0"/>
    <w:rsid w:val="003B7F4C"/>
    <w:rsid w:val="003B7F65"/>
    <w:rsid w:val="003C00C3"/>
    <w:rsid w:val="003C08AA"/>
    <w:rsid w:val="003C0BF9"/>
    <w:rsid w:val="003C0CD5"/>
    <w:rsid w:val="003C0E79"/>
    <w:rsid w:val="003C1528"/>
    <w:rsid w:val="003C19D4"/>
    <w:rsid w:val="003C234F"/>
    <w:rsid w:val="003C26FA"/>
    <w:rsid w:val="003C2B73"/>
    <w:rsid w:val="003C2F90"/>
    <w:rsid w:val="003C3098"/>
    <w:rsid w:val="003C3666"/>
    <w:rsid w:val="003C39F5"/>
    <w:rsid w:val="003C39FD"/>
    <w:rsid w:val="003C3BEA"/>
    <w:rsid w:val="003C414C"/>
    <w:rsid w:val="003C42AD"/>
    <w:rsid w:val="003C4655"/>
    <w:rsid w:val="003C490D"/>
    <w:rsid w:val="003C581D"/>
    <w:rsid w:val="003C65BF"/>
    <w:rsid w:val="003C6CD2"/>
    <w:rsid w:val="003C6E0F"/>
    <w:rsid w:val="003C6EB3"/>
    <w:rsid w:val="003C70D5"/>
    <w:rsid w:val="003C783B"/>
    <w:rsid w:val="003C79AD"/>
    <w:rsid w:val="003C7F74"/>
    <w:rsid w:val="003D03FF"/>
    <w:rsid w:val="003D0A0C"/>
    <w:rsid w:val="003D0CF1"/>
    <w:rsid w:val="003D0D0C"/>
    <w:rsid w:val="003D0D7A"/>
    <w:rsid w:val="003D0E15"/>
    <w:rsid w:val="003D1038"/>
    <w:rsid w:val="003D11A7"/>
    <w:rsid w:val="003D23C3"/>
    <w:rsid w:val="003D2632"/>
    <w:rsid w:val="003D2EFE"/>
    <w:rsid w:val="003D308E"/>
    <w:rsid w:val="003D35FE"/>
    <w:rsid w:val="003D3621"/>
    <w:rsid w:val="003D4450"/>
    <w:rsid w:val="003D4606"/>
    <w:rsid w:val="003D47FD"/>
    <w:rsid w:val="003D48DF"/>
    <w:rsid w:val="003D5046"/>
    <w:rsid w:val="003D515E"/>
    <w:rsid w:val="003D51F4"/>
    <w:rsid w:val="003D55E0"/>
    <w:rsid w:val="003D59D4"/>
    <w:rsid w:val="003D5AE5"/>
    <w:rsid w:val="003D5BC6"/>
    <w:rsid w:val="003D6053"/>
    <w:rsid w:val="003D64A8"/>
    <w:rsid w:val="003D66FD"/>
    <w:rsid w:val="003D682A"/>
    <w:rsid w:val="003D6B42"/>
    <w:rsid w:val="003D6D0E"/>
    <w:rsid w:val="003D7023"/>
    <w:rsid w:val="003D7CA7"/>
    <w:rsid w:val="003D7D21"/>
    <w:rsid w:val="003D7D57"/>
    <w:rsid w:val="003D7F2B"/>
    <w:rsid w:val="003D7FB5"/>
    <w:rsid w:val="003E0392"/>
    <w:rsid w:val="003E083C"/>
    <w:rsid w:val="003E09C6"/>
    <w:rsid w:val="003E168F"/>
    <w:rsid w:val="003E1727"/>
    <w:rsid w:val="003E18BA"/>
    <w:rsid w:val="003E1F48"/>
    <w:rsid w:val="003E2140"/>
    <w:rsid w:val="003E243C"/>
    <w:rsid w:val="003E2605"/>
    <w:rsid w:val="003E2EE7"/>
    <w:rsid w:val="003E30C6"/>
    <w:rsid w:val="003E3565"/>
    <w:rsid w:val="003E3A66"/>
    <w:rsid w:val="003E3E52"/>
    <w:rsid w:val="003E40CC"/>
    <w:rsid w:val="003E45DD"/>
    <w:rsid w:val="003E4799"/>
    <w:rsid w:val="003E4DDA"/>
    <w:rsid w:val="003E54CA"/>
    <w:rsid w:val="003E5637"/>
    <w:rsid w:val="003E5A05"/>
    <w:rsid w:val="003E5D82"/>
    <w:rsid w:val="003E612E"/>
    <w:rsid w:val="003E6AD0"/>
    <w:rsid w:val="003E6D8A"/>
    <w:rsid w:val="003E6DD0"/>
    <w:rsid w:val="003E6E42"/>
    <w:rsid w:val="003E71B3"/>
    <w:rsid w:val="003E7514"/>
    <w:rsid w:val="003E7541"/>
    <w:rsid w:val="003E7575"/>
    <w:rsid w:val="003E7878"/>
    <w:rsid w:val="003E78A5"/>
    <w:rsid w:val="003F0A79"/>
    <w:rsid w:val="003F0A87"/>
    <w:rsid w:val="003F10BB"/>
    <w:rsid w:val="003F1597"/>
    <w:rsid w:val="003F1F7B"/>
    <w:rsid w:val="003F232B"/>
    <w:rsid w:val="003F2C86"/>
    <w:rsid w:val="003F3641"/>
    <w:rsid w:val="003F3A26"/>
    <w:rsid w:val="003F4B19"/>
    <w:rsid w:val="003F527B"/>
    <w:rsid w:val="003F53EE"/>
    <w:rsid w:val="003F5540"/>
    <w:rsid w:val="003F55D3"/>
    <w:rsid w:val="003F5734"/>
    <w:rsid w:val="003F58EB"/>
    <w:rsid w:val="003F5934"/>
    <w:rsid w:val="003F636A"/>
    <w:rsid w:val="003F7302"/>
    <w:rsid w:val="003F76A8"/>
    <w:rsid w:val="003F7774"/>
    <w:rsid w:val="003F7C54"/>
    <w:rsid w:val="0040105C"/>
    <w:rsid w:val="00401987"/>
    <w:rsid w:val="00401DDF"/>
    <w:rsid w:val="00402357"/>
    <w:rsid w:val="00402413"/>
    <w:rsid w:val="004024C4"/>
    <w:rsid w:val="004026D9"/>
    <w:rsid w:val="00402D07"/>
    <w:rsid w:val="00402ED0"/>
    <w:rsid w:val="00402F66"/>
    <w:rsid w:val="00402FC5"/>
    <w:rsid w:val="00403518"/>
    <w:rsid w:val="0040364C"/>
    <w:rsid w:val="00403707"/>
    <w:rsid w:val="00403AB6"/>
    <w:rsid w:val="0040413A"/>
    <w:rsid w:val="004043A3"/>
    <w:rsid w:val="004043A4"/>
    <w:rsid w:val="00404F49"/>
    <w:rsid w:val="004050C9"/>
    <w:rsid w:val="0040534C"/>
    <w:rsid w:val="004053CF"/>
    <w:rsid w:val="00405743"/>
    <w:rsid w:val="00405818"/>
    <w:rsid w:val="004059D3"/>
    <w:rsid w:val="00405FDF"/>
    <w:rsid w:val="00406096"/>
    <w:rsid w:val="00406140"/>
    <w:rsid w:val="004061F3"/>
    <w:rsid w:val="004067B3"/>
    <w:rsid w:val="004071F1"/>
    <w:rsid w:val="00407481"/>
    <w:rsid w:val="00407593"/>
    <w:rsid w:val="0040765A"/>
    <w:rsid w:val="00407C3D"/>
    <w:rsid w:val="00407FDA"/>
    <w:rsid w:val="004101F2"/>
    <w:rsid w:val="004109EE"/>
    <w:rsid w:val="00410BF1"/>
    <w:rsid w:val="00410DEE"/>
    <w:rsid w:val="00411094"/>
    <w:rsid w:val="00411195"/>
    <w:rsid w:val="00411275"/>
    <w:rsid w:val="00411491"/>
    <w:rsid w:val="00411559"/>
    <w:rsid w:val="00411B3D"/>
    <w:rsid w:val="00412011"/>
    <w:rsid w:val="004122D3"/>
    <w:rsid w:val="00412A37"/>
    <w:rsid w:val="00412A82"/>
    <w:rsid w:val="00412B4A"/>
    <w:rsid w:val="00412E58"/>
    <w:rsid w:val="004134ED"/>
    <w:rsid w:val="00413726"/>
    <w:rsid w:val="00413744"/>
    <w:rsid w:val="00413A25"/>
    <w:rsid w:val="00413CAC"/>
    <w:rsid w:val="00413D1E"/>
    <w:rsid w:val="00413D1F"/>
    <w:rsid w:val="00414184"/>
    <w:rsid w:val="004142FD"/>
    <w:rsid w:val="0041452C"/>
    <w:rsid w:val="00414564"/>
    <w:rsid w:val="0041458F"/>
    <w:rsid w:val="00415129"/>
    <w:rsid w:val="00415519"/>
    <w:rsid w:val="00415520"/>
    <w:rsid w:val="004155CF"/>
    <w:rsid w:val="004157B3"/>
    <w:rsid w:val="00416598"/>
    <w:rsid w:val="004168A1"/>
    <w:rsid w:val="00416CA3"/>
    <w:rsid w:val="00416D11"/>
    <w:rsid w:val="00416F8D"/>
    <w:rsid w:val="004170D4"/>
    <w:rsid w:val="0041796A"/>
    <w:rsid w:val="00417AD7"/>
    <w:rsid w:val="00417F06"/>
    <w:rsid w:val="0042055B"/>
    <w:rsid w:val="00420741"/>
    <w:rsid w:val="00420C0B"/>
    <w:rsid w:val="00420CB3"/>
    <w:rsid w:val="00420DC0"/>
    <w:rsid w:val="00421150"/>
    <w:rsid w:val="004214F4"/>
    <w:rsid w:val="00421D2F"/>
    <w:rsid w:val="00421FAA"/>
    <w:rsid w:val="00422174"/>
    <w:rsid w:val="00422976"/>
    <w:rsid w:val="00423247"/>
    <w:rsid w:val="0042329A"/>
    <w:rsid w:val="0042332E"/>
    <w:rsid w:val="00423571"/>
    <w:rsid w:val="00423651"/>
    <w:rsid w:val="00423CD2"/>
    <w:rsid w:val="0042433F"/>
    <w:rsid w:val="004243E7"/>
    <w:rsid w:val="004244B9"/>
    <w:rsid w:val="00424628"/>
    <w:rsid w:val="00424C6B"/>
    <w:rsid w:val="0042552F"/>
    <w:rsid w:val="00425558"/>
    <w:rsid w:val="004258BC"/>
    <w:rsid w:val="00425C74"/>
    <w:rsid w:val="00425F41"/>
    <w:rsid w:val="004260C7"/>
    <w:rsid w:val="00426142"/>
    <w:rsid w:val="004269DB"/>
    <w:rsid w:val="00426A26"/>
    <w:rsid w:val="00426C0A"/>
    <w:rsid w:val="00427925"/>
    <w:rsid w:val="00427F30"/>
    <w:rsid w:val="00430373"/>
    <w:rsid w:val="004303F7"/>
    <w:rsid w:val="004304E1"/>
    <w:rsid w:val="00430678"/>
    <w:rsid w:val="004309EE"/>
    <w:rsid w:val="00430A1D"/>
    <w:rsid w:val="00430C2A"/>
    <w:rsid w:val="00430C5A"/>
    <w:rsid w:val="004315FF"/>
    <w:rsid w:val="00431616"/>
    <w:rsid w:val="00431660"/>
    <w:rsid w:val="00431715"/>
    <w:rsid w:val="0043182B"/>
    <w:rsid w:val="00431BD4"/>
    <w:rsid w:val="00432082"/>
    <w:rsid w:val="004320F2"/>
    <w:rsid w:val="0043218A"/>
    <w:rsid w:val="00432545"/>
    <w:rsid w:val="00432E4C"/>
    <w:rsid w:val="00432FAD"/>
    <w:rsid w:val="00433486"/>
    <w:rsid w:val="00433553"/>
    <w:rsid w:val="00433BB8"/>
    <w:rsid w:val="00433DFF"/>
    <w:rsid w:val="00434290"/>
    <w:rsid w:val="00434C44"/>
    <w:rsid w:val="00434E06"/>
    <w:rsid w:val="00434E3E"/>
    <w:rsid w:val="00435051"/>
    <w:rsid w:val="0043558B"/>
    <w:rsid w:val="0043566F"/>
    <w:rsid w:val="00435D08"/>
    <w:rsid w:val="004363D6"/>
    <w:rsid w:val="004364F8"/>
    <w:rsid w:val="004365A8"/>
    <w:rsid w:val="00436898"/>
    <w:rsid w:val="00437245"/>
    <w:rsid w:val="004375AF"/>
    <w:rsid w:val="004377FE"/>
    <w:rsid w:val="00437BB4"/>
    <w:rsid w:val="00437F60"/>
    <w:rsid w:val="00440011"/>
    <w:rsid w:val="0044024D"/>
    <w:rsid w:val="00440794"/>
    <w:rsid w:val="00440EB1"/>
    <w:rsid w:val="004413EA"/>
    <w:rsid w:val="00442BDC"/>
    <w:rsid w:val="00442F47"/>
    <w:rsid w:val="00443122"/>
    <w:rsid w:val="0044319E"/>
    <w:rsid w:val="004436BD"/>
    <w:rsid w:val="00443914"/>
    <w:rsid w:val="00443A1E"/>
    <w:rsid w:val="004442C0"/>
    <w:rsid w:val="0044449B"/>
    <w:rsid w:val="0044481D"/>
    <w:rsid w:val="00444831"/>
    <w:rsid w:val="00444CBE"/>
    <w:rsid w:val="00444D28"/>
    <w:rsid w:val="004457C5"/>
    <w:rsid w:val="00445869"/>
    <w:rsid w:val="00445CEC"/>
    <w:rsid w:val="004462E5"/>
    <w:rsid w:val="00446860"/>
    <w:rsid w:val="00446940"/>
    <w:rsid w:val="00446CB3"/>
    <w:rsid w:val="00446EC0"/>
    <w:rsid w:val="0044741C"/>
    <w:rsid w:val="004476B8"/>
    <w:rsid w:val="0044777D"/>
    <w:rsid w:val="00447CBC"/>
    <w:rsid w:val="004505CD"/>
    <w:rsid w:val="00450A91"/>
    <w:rsid w:val="00450BCF"/>
    <w:rsid w:val="00450BF6"/>
    <w:rsid w:val="00450DE2"/>
    <w:rsid w:val="00451728"/>
    <w:rsid w:val="00451747"/>
    <w:rsid w:val="004517B5"/>
    <w:rsid w:val="00451ADE"/>
    <w:rsid w:val="0045274D"/>
    <w:rsid w:val="00452EA4"/>
    <w:rsid w:val="00452EEA"/>
    <w:rsid w:val="004531EF"/>
    <w:rsid w:val="0045333E"/>
    <w:rsid w:val="0045352D"/>
    <w:rsid w:val="00453684"/>
    <w:rsid w:val="004536F1"/>
    <w:rsid w:val="00453C11"/>
    <w:rsid w:val="00453C23"/>
    <w:rsid w:val="00453DCA"/>
    <w:rsid w:val="004540E2"/>
    <w:rsid w:val="0045414E"/>
    <w:rsid w:val="00454171"/>
    <w:rsid w:val="00454AA4"/>
    <w:rsid w:val="00454F53"/>
    <w:rsid w:val="0045532F"/>
    <w:rsid w:val="004553EE"/>
    <w:rsid w:val="004558F6"/>
    <w:rsid w:val="00455BED"/>
    <w:rsid w:val="00456134"/>
    <w:rsid w:val="00456220"/>
    <w:rsid w:val="0045636C"/>
    <w:rsid w:val="00456562"/>
    <w:rsid w:val="00456B01"/>
    <w:rsid w:val="00456F37"/>
    <w:rsid w:val="0045709E"/>
    <w:rsid w:val="00457121"/>
    <w:rsid w:val="0045729F"/>
    <w:rsid w:val="00457589"/>
    <w:rsid w:val="004577B2"/>
    <w:rsid w:val="00457940"/>
    <w:rsid w:val="00457B69"/>
    <w:rsid w:val="00457BFB"/>
    <w:rsid w:val="00460C52"/>
    <w:rsid w:val="00460E81"/>
    <w:rsid w:val="004616F7"/>
    <w:rsid w:val="0046193B"/>
    <w:rsid w:val="00461E60"/>
    <w:rsid w:val="00461EDB"/>
    <w:rsid w:val="004620AF"/>
    <w:rsid w:val="00462164"/>
    <w:rsid w:val="004623D1"/>
    <w:rsid w:val="00462459"/>
    <w:rsid w:val="0046252E"/>
    <w:rsid w:val="00463560"/>
    <w:rsid w:val="00463A7F"/>
    <w:rsid w:val="00463A99"/>
    <w:rsid w:val="00463B6D"/>
    <w:rsid w:val="00463E51"/>
    <w:rsid w:val="0046400F"/>
    <w:rsid w:val="004641C4"/>
    <w:rsid w:val="004650BE"/>
    <w:rsid w:val="00465FA6"/>
    <w:rsid w:val="00466178"/>
    <w:rsid w:val="00466B4A"/>
    <w:rsid w:val="00466CCC"/>
    <w:rsid w:val="004679DE"/>
    <w:rsid w:val="00467B45"/>
    <w:rsid w:val="004704AA"/>
    <w:rsid w:val="00470B02"/>
    <w:rsid w:val="00470D83"/>
    <w:rsid w:val="00470EE1"/>
    <w:rsid w:val="0047146E"/>
    <w:rsid w:val="00471645"/>
    <w:rsid w:val="004717E2"/>
    <w:rsid w:val="004717E7"/>
    <w:rsid w:val="00471982"/>
    <w:rsid w:val="00471C17"/>
    <w:rsid w:val="00471E20"/>
    <w:rsid w:val="00471E58"/>
    <w:rsid w:val="00471FDD"/>
    <w:rsid w:val="00472959"/>
    <w:rsid w:val="00472AE4"/>
    <w:rsid w:val="00472B20"/>
    <w:rsid w:val="00472EDE"/>
    <w:rsid w:val="004733C6"/>
    <w:rsid w:val="00473539"/>
    <w:rsid w:val="0047368D"/>
    <w:rsid w:val="00473DDE"/>
    <w:rsid w:val="00474752"/>
    <w:rsid w:val="00474839"/>
    <w:rsid w:val="00474D5F"/>
    <w:rsid w:val="00474ED9"/>
    <w:rsid w:val="004750D4"/>
    <w:rsid w:val="00475E0B"/>
    <w:rsid w:val="00475E7A"/>
    <w:rsid w:val="0047641B"/>
    <w:rsid w:val="00476871"/>
    <w:rsid w:val="0047699D"/>
    <w:rsid w:val="00476AB2"/>
    <w:rsid w:val="00477329"/>
    <w:rsid w:val="00477572"/>
    <w:rsid w:val="004776D2"/>
    <w:rsid w:val="004778F5"/>
    <w:rsid w:val="00477F3B"/>
    <w:rsid w:val="0048042B"/>
    <w:rsid w:val="004808C2"/>
    <w:rsid w:val="00480B60"/>
    <w:rsid w:val="00480C03"/>
    <w:rsid w:val="00480C74"/>
    <w:rsid w:val="00480DDC"/>
    <w:rsid w:val="0048114F"/>
    <w:rsid w:val="00481233"/>
    <w:rsid w:val="0048158A"/>
    <w:rsid w:val="004815AB"/>
    <w:rsid w:val="00481BBE"/>
    <w:rsid w:val="004820C8"/>
    <w:rsid w:val="004821A6"/>
    <w:rsid w:val="00482300"/>
    <w:rsid w:val="004826AF"/>
    <w:rsid w:val="004827A6"/>
    <w:rsid w:val="00482A5E"/>
    <w:rsid w:val="00482C43"/>
    <w:rsid w:val="004830F3"/>
    <w:rsid w:val="00483A4D"/>
    <w:rsid w:val="00483FEB"/>
    <w:rsid w:val="004844E5"/>
    <w:rsid w:val="00484770"/>
    <w:rsid w:val="00484812"/>
    <w:rsid w:val="004849F4"/>
    <w:rsid w:val="0048508E"/>
    <w:rsid w:val="004851E9"/>
    <w:rsid w:val="0048550C"/>
    <w:rsid w:val="00485538"/>
    <w:rsid w:val="00485E2B"/>
    <w:rsid w:val="004860FA"/>
    <w:rsid w:val="004865D1"/>
    <w:rsid w:val="00486969"/>
    <w:rsid w:val="0048699E"/>
    <w:rsid w:val="004869C7"/>
    <w:rsid w:val="00486B41"/>
    <w:rsid w:val="00487462"/>
    <w:rsid w:val="00487904"/>
    <w:rsid w:val="00487A23"/>
    <w:rsid w:val="00487C9A"/>
    <w:rsid w:val="004900AF"/>
    <w:rsid w:val="004900D9"/>
    <w:rsid w:val="004900F3"/>
    <w:rsid w:val="00490199"/>
    <w:rsid w:val="0049021D"/>
    <w:rsid w:val="004904DE"/>
    <w:rsid w:val="0049086A"/>
    <w:rsid w:val="00490FE9"/>
    <w:rsid w:val="004913BE"/>
    <w:rsid w:val="004915D8"/>
    <w:rsid w:val="004915E5"/>
    <w:rsid w:val="00491D69"/>
    <w:rsid w:val="00491EA3"/>
    <w:rsid w:val="004921AC"/>
    <w:rsid w:val="0049262E"/>
    <w:rsid w:val="00492859"/>
    <w:rsid w:val="00492894"/>
    <w:rsid w:val="004929A9"/>
    <w:rsid w:val="00492C8A"/>
    <w:rsid w:val="00492CA1"/>
    <w:rsid w:val="0049336D"/>
    <w:rsid w:val="004935E0"/>
    <w:rsid w:val="00493AD8"/>
    <w:rsid w:val="00493F43"/>
    <w:rsid w:val="004941A9"/>
    <w:rsid w:val="004946D5"/>
    <w:rsid w:val="00494856"/>
    <w:rsid w:val="00494947"/>
    <w:rsid w:val="00494A3A"/>
    <w:rsid w:val="00494E47"/>
    <w:rsid w:val="0049520A"/>
    <w:rsid w:val="0049532E"/>
    <w:rsid w:val="004954AE"/>
    <w:rsid w:val="004959A1"/>
    <w:rsid w:val="00495ED3"/>
    <w:rsid w:val="00496C50"/>
    <w:rsid w:val="00496CEA"/>
    <w:rsid w:val="00496D75"/>
    <w:rsid w:val="00496D99"/>
    <w:rsid w:val="00496DC4"/>
    <w:rsid w:val="00496F9C"/>
    <w:rsid w:val="004972B1"/>
    <w:rsid w:val="00497349"/>
    <w:rsid w:val="004977A4"/>
    <w:rsid w:val="00497B1F"/>
    <w:rsid w:val="00497BDA"/>
    <w:rsid w:val="00497D9A"/>
    <w:rsid w:val="00497E0F"/>
    <w:rsid w:val="004A0A2C"/>
    <w:rsid w:val="004A1233"/>
    <w:rsid w:val="004A1A57"/>
    <w:rsid w:val="004A227B"/>
    <w:rsid w:val="004A26E0"/>
    <w:rsid w:val="004A282D"/>
    <w:rsid w:val="004A41ED"/>
    <w:rsid w:val="004A5078"/>
    <w:rsid w:val="004A56AB"/>
    <w:rsid w:val="004A5945"/>
    <w:rsid w:val="004A5EEF"/>
    <w:rsid w:val="004A61CB"/>
    <w:rsid w:val="004A6B9C"/>
    <w:rsid w:val="004A6BF0"/>
    <w:rsid w:val="004A6DC9"/>
    <w:rsid w:val="004A7291"/>
    <w:rsid w:val="004A73B3"/>
    <w:rsid w:val="004A7670"/>
    <w:rsid w:val="004A78DD"/>
    <w:rsid w:val="004A7B77"/>
    <w:rsid w:val="004A7E4D"/>
    <w:rsid w:val="004A7F3E"/>
    <w:rsid w:val="004B0BA7"/>
    <w:rsid w:val="004B1197"/>
    <w:rsid w:val="004B16FB"/>
    <w:rsid w:val="004B180C"/>
    <w:rsid w:val="004B1C97"/>
    <w:rsid w:val="004B1ECE"/>
    <w:rsid w:val="004B2192"/>
    <w:rsid w:val="004B21BB"/>
    <w:rsid w:val="004B2496"/>
    <w:rsid w:val="004B2BCB"/>
    <w:rsid w:val="004B30BC"/>
    <w:rsid w:val="004B30CB"/>
    <w:rsid w:val="004B30D9"/>
    <w:rsid w:val="004B3171"/>
    <w:rsid w:val="004B31AA"/>
    <w:rsid w:val="004B31CD"/>
    <w:rsid w:val="004B34C1"/>
    <w:rsid w:val="004B3CCD"/>
    <w:rsid w:val="004B3FF2"/>
    <w:rsid w:val="004B4150"/>
    <w:rsid w:val="004B42DF"/>
    <w:rsid w:val="004B4CB1"/>
    <w:rsid w:val="004B5097"/>
    <w:rsid w:val="004B5AF0"/>
    <w:rsid w:val="004B5FC6"/>
    <w:rsid w:val="004B6CFC"/>
    <w:rsid w:val="004B7135"/>
    <w:rsid w:val="004B7742"/>
    <w:rsid w:val="004B78EA"/>
    <w:rsid w:val="004B7D16"/>
    <w:rsid w:val="004C0456"/>
    <w:rsid w:val="004C06C2"/>
    <w:rsid w:val="004C081A"/>
    <w:rsid w:val="004C09BB"/>
    <w:rsid w:val="004C0CC3"/>
    <w:rsid w:val="004C0E6C"/>
    <w:rsid w:val="004C11D3"/>
    <w:rsid w:val="004C16F1"/>
    <w:rsid w:val="004C1759"/>
    <w:rsid w:val="004C186B"/>
    <w:rsid w:val="004C2083"/>
    <w:rsid w:val="004C2395"/>
    <w:rsid w:val="004C23EC"/>
    <w:rsid w:val="004C2470"/>
    <w:rsid w:val="004C2876"/>
    <w:rsid w:val="004C2BC6"/>
    <w:rsid w:val="004C2BF2"/>
    <w:rsid w:val="004C2F8D"/>
    <w:rsid w:val="004C33EF"/>
    <w:rsid w:val="004C3D81"/>
    <w:rsid w:val="004C3DB0"/>
    <w:rsid w:val="004C41C5"/>
    <w:rsid w:val="004C43E1"/>
    <w:rsid w:val="004C5173"/>
    <w:rsid w:val="004C5D96"/>
    <w:rsid w:val="004C637D"/>
    <w:rsid w:val="004C661F"/>
    <w:rsid w:val="004C662F"/>
    <w:rsid w:val="004C66F0"/>
    <w:rsid w:val="004C6772"/>
    <w:rsid w:val="004C7623"/>
    <w:rsid w:val="004C7A84"/>
    <w:rsid w:val="004D011B"/>
    <w:rsid w:val="004D1250"/>
    <w:rsid w:val="004D129B"/>
    <w:rsid w:val="004D1372"/>
    <w:rsid w:val="004D16A9"/>
    <w:rsid w:val="004D2317"/>
    <w:rsid w:val="004D2CE2"/>
    <w:rsid w:val="004D3C03"/>
    <w:rsid w:val="004D42A4"/>
    <w:rsid w:val="004D481F"/>
    <w:rsid w:val="004D486B"/>
    <w:rsid w:val="004D5064"/>
    <w:rsid w:val="004D50FE"/>
    <w:rsid w:val="004D5591"/>
    <w:rsid w:val="004D5871"/>
    <w:rsid w:val="004D5CC1"/>
    <w:rsid w:val="004D6131"/>
    <w:rsid w:val="004D6162"/>
    <w:rsid w:val="004D6438"/>
    <w:rsid w:val="004D65D0"/>
    <w:rsid w:val="004D7126"/>
    <w:rsid w:val="004D7AAC"/>
    <w:rsid w:val="004D7D40"/>
    <w:rsid w:val="004D7F31"/>
    <w:rsid w:val="004E0C01"/>
    <w:rsid w:val="004E0ED4"/>
    <w:rsid w:val="004E204A"/>
    <w:rsid w:val="004E2403"/>
    <w:rsid w:val="004E2B3E"/>
    <w:rsid w:val="004E2D37"/>
    <w:rsid w:val="004E2ED7"/>
    <w:rsid w:val="004E2F26"/>
    <w:rsid w:val="004E353B"/>
    <w:rsid w:val="004E35AC"/>
    <w:rsid w:val="004E3CE9"/>
    <w:rsid w:val="004E3DEE"/>
    <w:rsid w:val="004E4336"/>
    <w:rsid w:val="004E47FF"/>
    <w:rsid w:val="004E48C9"/>
    <w:rsid w:val="004E5133"/>
    <w:rsid w:val="004E53D5"/>
    <w:rsid w:val="004E5F8E"/>
    <w:rsid w:val="004E60CF"/>
    <w:rsid w:val="004E6884"/>
    <w:rsid w:val="004E6BF8"/>
    <w:rsid w:val="004E728A"/>
    <w:rsid w:val="004E757D"/>
    <w:rsid w:val="004E77D6"/>
    <w:rsid w:val="004E786D"/>
    <w:rsid w:val="004E7E0D"/>
    <w:rsid w:val="004E7F7B"/>
    <w:rsid w:val="004F0187"/>
    <w:rsid w:val="004F0C76"/>
    <w:rsid w:val="004F0F57"/>
    <w:rsid w:val="004F11BA"/>
    <w:rsid w:val="004F11C7"/>
    <w:rsid w:val="004F140B"/>
    <w:rsid w:val="004F167F"/>
    <w:rsid w:val="004F1D67"/>
    <w:rsid w:val="004F21D7"/>
    <w:rsid w:val="004F2A55"/>
    <w:rsid w:val="004F2B8B"/>
    <w:rsid w:val="004F2FDB"/>
    <w:rsid w:val="004F2FEA"/>
    <w:rsid w:val="004F3BB5"/>
    <w:rsid w:val="004F411E"/>
    <w:rsid w:val="004F532C"/>
    <w:rsid w:val="004F5623"/>
    <w:rsid w:val="004F57D9"/>
    <w:rsid w:val="004F586B"/>
    <w:rsid w:val="004F5A9D"/>
    <w:rsid w:val="004F5F9B"/>
    <w:rsid w:val="004F65E5"/>
    <w:rsid w:val="004F670C"/>
    <w:rsid w:val="004F6878"/>
    <w:rsid w:val="004F68CD"/>
    <w:rsid w:val="004F6B7E"/>
    <w:rsid w:val="004F6C4D"/>
    <w:rsid w:val="004F6CC3"/>
    <w:rsid w:val="004F7275"/>
    <w:rsid w:val="004F77A8"/>
    <w:rsid w:val="004F789D"/>
    <w:rsid w:val="004F7CAB"/>
    <w:rsid w:val="0050018C"/>
    <w:rsid w:val="00500537"/>
    <w:rsid w:val="00500803"/>
    <w:rsid w:val="00500D2B"/>
    <w:rsid w:val="00501224"/>
    <w:rsid w:val="00501C8A"/>
    <w:rsid w:val="00502462"/>
    <w:rsid w:val="0050283F"/>
    <w:rsid w:val="00502890"/>
    <w:rsid w:val="00502C47"/>
    <w:rsid w:val="00502C63"/>
    <w:rsid w:val="0050304F"/>
    <w:rsid w:val="005030C1"/>
    <w:rsid w:val="0050334D"/>
    <w:rsid w:val="00503854"/>
    <w:rsid w:val="0050391C"/>
    <w:rsid w:val="00503C17"/>
    <w:rsid w:val="00503E4B"/>
    <w:rsid w:val="005042FB"/>
    <w:rsid w:val="0050436B"/>
    <w:rsid w:val="00504770"/>
    <w:rsid w:val="00504C7B"/>
    <w:rsid w:val="00504C7E"/>
    <w:rsid w:val="00505052"/>
    <w:rsid w:val="00505255"/>
    <w:rsid w:val="005052FE"/>
    <w:rsid w:val="0050593B"/>
    <w:rsid w:val="005059FC"/>
    <w:rsid w:val="00505ECA"/>
    <w:rsid w:val="0050639C"/>
    <w:rsid w:val="0050673C"/>
    <w:rsid w:val="00506796"/>
    <w:rsid w:val="00506798"/>
    <w:rsid w:val="0050685A"/>
    <w:rsid w:val="00506928"/>
    <w:rsid w:val="00506C67"/>
    <w:rsid w:val="00506C7C"/>
    <w:rsid w:val="005071F0"/>
    <w:rsid w:val="005073FB"/>
    <w:rsid w:val="0050770D"/>
    <w:rsid w:val="00507F45"/>
    <w:rsid w:val="00510304"/>
    <w:rsid w:val="0051054A"/>
    <w:rsid w:val="005108EE"/>
    <w:rsid w:val="00510993"/>
    <w:rsid w:val="00510F74"/>
    <w:rsid w:val="005112BB"/>
    <w:rsid w:val="005115C0"/>
    <w:rsid w:val="00512A9A"/>
    <w:rsid w:val="005136C2"/>
    <w:rsid w:val="005137CA"/>
    <w:rsid w:val="005143B5"/>
    <w:rsid w:val="005145FB"/>
    <w:rsid w:val="005146CE"/>
    <w:rsid w:val="005148DA"/>
    <w:rsid w:val="005149D1"/>
    <w:rsid w:val="0051528B"/>
    <w:rsid w:val="005155FB"/>
    <w:rsid w:val="00515C0A"/>
    <w:rsid w:val="00515DC6"/>
    <w:rsid w:val="005168ED"/>
    <w:rsid w:val="00516AFD"/>
    <w:rsid w:val="00516E8F"/>
    <w:rsid w:val="005170AC"/>
    <w:rsid w:val="00517246"/>
    <w:rsid w:val="005176EB"/>
    <w:rsid w:val="00517914"/>
    <w:rsid w:val="005202B5"/>
    <w:rsid w:val="00520AB5"/>
    <w:rsid w:val="00521525"/>
    <w:rsid w:val="0052165C"/>
    <w:rsid w:val="00521774"/>
    <w:rsid w:val="005217B7"/>
    <w:rsid w:val="00521887"/>
    <w:rsid w:val="00521B40"/>
    <w:rsid w:val="00521B87"/>
    <w:rsid w:val="00521D9C"/>
    <w:rsid w:val="00521DBF"/>
    <w:rsid w:val="00521E9E"/>
    <w:rsid w:val="00521ED3"/>
    <w:rsid w:val="0052210B"/>
    <w:rsid w:val="005229B0"/>
    <w:rsid w:val="005231A4"/>
    <w:rsid w:val="005232BD"/>
    <w:rsid w:val="00523539"/>
    <w:rsid w:val="00523734"/>
    <w:rsid w:val="005242BF"/>
    <w:rsid w:val="005244C7"/>
    <w:rsid w:val="00524E90"/>
    <w:rsid w:val="00524F57"/>
    <w:rsid w:val="005253D3"/>
    <w:rsid w:val="005256CF"/>
    <w:rsid w:val="0052586F"/>
    <w:rsid w:val="00525B0D"/>
    <w:rsid w:val="00525C88"/>
    <w:rsid w:val="0052606F"/>
    <w:rsid w:val="005260CC"/>
    <w:rsid w:val="0052625F"/>
    <w:rsid w:val="0052638A"/>
    <w:rsid w:val="00526592"/>
    <w:rsid w:val="00526641"/>
    <w:rsid w:val="00526765"/>
    <w:rsid w:val="005267D9"/>
    <w:rsid w:val="005268B9"/>
    <w:rsid w:val="00526C35"/>
    <w:rsid w:val="005279D8"/>
    <w:rsid w:val="00527CF4"/>
    <w:rsid w:val="005300EE"/>
    <w:rsid w:val="00530225"/>
    <w:rsid w:val="00530565"/>
    <w:rsid w:val="0053098D"/>
    <w:rsid w:val="00530B35"/>
    <w:rsid w:val="0053139A"/>
    <w:rsid w:val="00531CD1"/>
    <w:rsid w:val="0053231A"/>
    <w:rsid w:val="00532628"/>
    <w:rsid w:val="005329DC"/>
    <w:rsid w:val="00532AF2"/>
    <w:rsid w:val="00532C88"/>
    <w:rsid w:val="00532D3D"/>
    <w:rsid w:val="00533113"/>
    <w:rsid w:val="005337E5"/>
    <w:rsid w:val="00533ED3"/>
    <w:rsid w:val="005342A0"/>
    <w:rsid w:val="0053484A"/>
    <w:rsid w:val="00534895"/>
    <w:rsid w:val="00534AB7"/>
    <w:rsid w:val="00534E06"/>
    <w:rsid w:val="00534E2C"/>
    <w:rsid w:val="00534F2B"/>
    <w:rsid w:val="0053511E"/>
    <w:rsid w:val="005351DB"/>
    <w:rsid w:val="0053553B"/>
    <w:rsid w:val="0053558D"/>
    <w:rsid w:val="005356E7"/>
    <w:rsid w:val="0053585A"/>
    <w:rsid w:val="00535931"/>
    <w:rsid w:val="00535AF0"/>
    <w:rsid w:val="005361D0"/>
    <w:rsid w:val="00536B7C"/>
    <w:rsid w:val="00536FF9"/>
    <w:rsid w:val="005370EB"/>
    <w:rsid w:val="00537742"/>
    <w:rsid w:val="00537F93"/>
    <w:rsid w:val="005403CE"/>
    <w:rsid w:val="00540B6A"/>
    <w:rsid w:val="0054145D"/>
    <w:rsid w:val="0054186F"/>
    <w:rsid w:val="00541ED2"/>
    <w:rsid w:val="005420C0"/>
    <w:rsid w:val="005421EE"/>
    <w:rsid w:val="00542428"/>
    <w:rsid w:val="005425F9"/>
    <w:rsid w:val="005426D5"/>
    <w:rsid w:val="00542904"/>
    <w:rsid w:val="00543022"/>
    <w:rsid w:val="005431A3"/>
    <w:rsid w:val="00543485"/>
    <w:rsid w:val="0054393C"/>
    <w:rsid w:val="0054399D"/>
    <w:rsid w:val="00544237"/>
    <w:rsid w:val="005449E4"/>
    <w:rsid w:val="00544E24"/>
    <w:rsid w:val="005450B6"/>
    <w:rsid w:val="00545202"/>
    <w:rsid w:val="00545704"/>
    <w:rsid w:val="005457F8"/>
    <w:rsid w:val="00545A33"/>
    <w:rsid w:val="00545C66"/>
    <w:rsid w:val="00545D16"/>
    <w:rsid w:val="005461A0"/>
    <w:rsid w:val="005461AF"/>
    <w:rsid w:val="00546210"/>
    <w:rsid w:val="0054683A"/>
    <w:rsid w:val="00546857"/>
    <w:rsid w:val="00546984"/>
    <w:rsid w:val="00546BFB"/>
    <w:rsid w:val="00546C52"/>
    <w:rsid w:val="00546E39"/>
    <w:rsid w:val="00546FEF"/>
    <w:rsid w:val="005471EF"/>
    <w:rsid w:val="0054749F"/>
    <w:rsid w:val="0054767B"/>
    <w:rsid w:val="005477DD"/>
    <w:rsid w:val="00547A85"/>
    <w:rsid w:val="00547CFB"/>
    <w:rsid w:val="0055015B"/>
    <w:rsid w:val="0055029B"/>
    <w:rsid w:val="0055064D"/>
    <w:rsid w:val="0055088D"/>
    <w:rsid w:val="005509A9"/>
    <w:rsid w:val="005509E0"/>
    <w:rsid w:val="005509FF"/>
    <w:rsid w:val="00550B16"/>
    <w:rsid w:val="00550C59"/>
    <w:rsid w:val="00550DE0"/>
    <w:rsid w:val="00551099"/>
    <w:rsid w:val="005510D1"/>
    <w:rsid w:val="0055116A"/>
    <w:rsid w:val="00551430"/>
    <w:rsid w:val="005517E1"/>
    <w:rsid w:val="005519BE"/>
    <w:rsid w:val="00551D0D"/>
    <w:rsid w:val="00552389"/>
    <w:rsid w:val="005530BB"/>
    <w:rsid w:val="005531DE"/>
    <w:rsid w:val="00553862"/>
    <w:rsid w:val="005538DE"/>
    <w:rsid w:val="00553DDE"/>
    <w:rsid w:val="005549D9"/>
    <w:rsid w:val="00554CFB"/>
    <w:rsid w:val="005551BD"/>
    <w:rsid w:val="00555881"/>
    <w:rsid w:val="00555A08"/>
    <w:rsid w:val="00555C5C"/>
    <w:rsid w:val="005564B5"/>
    <w:rsid w:val="00556CDF"/>
    <w:rsid w:val="00556DD7"/>
    <w:rsid w:val="00557011"/>
    <w:rsid w:val="005573E6"/>
    <w:rsid w:val="005577AB"/>
    <w:rsid w:val="00557836"/>
    <w:rsid w:val="0055790D"/>
    <w:rsid w:val="005579FB"/>
    <w:rsid w:val="00557ABE"/>
    <w:rsid w:val="00557DD8"/>
    <w:rsid w:val="00557F00"/>
    <w:rsid w:val="00560000"/>
    <w:rsid w:val="0056003E"/>
    <w:rsid w:val="005603D1"/>
    <w:rsid w:val="00560628"/>
    <w:rsid w:val="00560E4E"/>
    <w:rsid w:val="00560FC2"/>
    <w:rsid w:val="0056134F"/>
    <w:rsid w:val="0056182B"/>
    <w:rsid w:val="005622D0"/>
    <w:rsid w:val="00562300"/>
    <w:rsid w:val="0056246B"/>
    <w:rsid w:val="005625D4"/>
    <w:rsid w:val="00562936"/>
    <w:rsid w:val="00562B49"/>
    <w:rsid w:val="00562D01"/>
    <w:rsid w:val="005637A4"/>
    <w:rsid w:val="00563E6E"/>
    <w:rsid w:val="00564594"/>
    <w:rsid w:val="005645D9"/>
    <w:rsid w:val="005649C0"/>
    <w:rsid w:val="00565070"/>
    <w:rsid w:val="00565141"/>
    <w:rsid w:val="0056517D"/>
    <w:rsid w:val="0056546C"/>
    <w:rsid w:val="00565CE9"/>
    <w:rsid w:val="005661DC"/>
    <w:rsid w:val="00566E84"/>
    <w:rsid w:val="00567358"/>
    <w:rsid w:val="0056735B"/>
    <w:rsid w:val="00567688"/>
    <w:rsid w:val="00567853"/>
    <w:rsid w:val="00567ABE"/>
    <w:rsid w:val="00567CD8"/>
    <w:rsid w:val="00567D3D"/>
    <w:rsid w:val="005700BF"/>
    <w:rsid w:val="00570692"/>
    <w:rsid w:val="0057095E"/>
    <w:rsid w:val="00571243"/>
    <w:rsid w:val="005712C7"/>
    <w:rsid w:val="00571521"/>
    <w:rsid w:val="00571AD9"/>
    <w:rsid w:val="00571B47"/>
    <w:rsid w:val="00571E66"/>
    <w:rsid w:val="00571F95"/>
    <w:rsid w:val="005720FA"/>
    <w:rsid w:val="00572632"/>
    <w:rsid w:val="00572BE5"/>
    <w:rsid w:val="00572EFD"/>
    <w:rsid w:val="00573194"/>
    <w:rsid w:val="005735F6"/>
    <w:rsid w:val="00573853"/>
    <w:rsid w:val="00573DD1"/>
    <w:rsid w:val="00574653"/>
    <w:rsid w:val="005746CA"/>
    <w:rsid w:val="0057487C"/>
    <w:rsid w:val="00574978"/>
    <w:rsid w:val="00574BFB"/>
    <w:rsid w:val="00574E0C"/>
    <w:rsid w:val="005750E5"/>
    <w:rsid w:val="00575A74"/>
    <w:rsid w:val="00575FD4"/>
    <w:rsid w:val="005761BE"/>
    <w:rsid w:val="00576745"/>
    <w:rsid w:val="00576AA9"/>
    <w:rsid w:val="00577199"/>
    <w:rsid w:val="00577306"/>
    <w:rsid w:val="00577924"/>
    <w:rsid w:val="00577B0C"/>
    <w:rsid w:val="00577DCB"/>
    <w:rsid w:val="00577E37"/>
    <w:rsid w:val="00577E92"/>
    <w:rsid w:val="00577F9A"/>
    <w:rsid w:val="0058052F"/>
    <w:rsid w:val="005805B0"/>
    <w:rsid w:val="00580626"/>
    <w:rsid w:val="005808C3"/>
    <w:rsid w:val="00580E4F"/>
    <w:rsid w:val="00580ECD"/>
    <w:rsid w:val="005810F7"/>
    <w:rsid w:val="00581173"/>
    <w:rsid w:val="00581184"/>
    <w:rsid w:val="005812C1"/>
    <w:rsid w:val="00581B93"/>
    <w:rsid w:val="00581ED0"/>
    <w:rsid w:val="005820B3"/>
    <w:rsid w:val="00583333"/>
    <w:rsid w:val="005839BC"/>
    <w:rsid w:val="00583C2A"/>
    <w:rsid w:val="00583FA0"/>
    <w:rsid w:val="005842A9"/>
    <w:rsid w:val="00584578"/>
    <w:rsid w:val="00584586"/>
    <w:rsid w:val="00584657"/>
    <w:rsid w:val="00584ACC"/>
    <w:rsid w:val="00584E3A"/>
    <w:rsid w:val="005852CF"/>
    <w:rsid w:val="00585475"/>
    <w:rsid w:val="00585683"/>
    <w:rsid w:val="00585B63"/>
    <w:rsid w:val="00585DA9"/>
    <w:rsid w:val="00586385"/>
    <w:rsid w:val="00586EC4"/>
    <w:rsid w:val="00587699"/>
    <w:rsid w:val="00587824"/>
    <w:rsid w:val="005879F9"/>
    <w:rsid w:val="00587E98"/>
    <w:rsid w:val="005903DF"/>
    <w:rsid w:val="005903EE"/>
    <w:rsid w:val="005907F2"/>
    <w:rsid w:val="00590EC5"/>
    <w:rsid w:val="0059132C"/>
    <w:rsid w:val="005918EE"/>
    <w:rsid w:val="00591DC6"/>
    <w:rsid w:val="005920B9"/>
    <w:rsid w:val="00592C7B"/>
    <w:rsid w:val="00592E4A"/>
    <w:rsid w:val="00592F66"/>
    <w:rsid w:val="00593386"/>
    <w:rsid w:val="005937CC"/>
    <w:rsid w:val="005937D5"/>
    <w:rsid w:val="00593D85"/>
    <w:rsid w:val="00593EAD"/>
    <w:rsid w:val="00594481"/>
    <w:rsid w:val="0059472A"/>
    <w:rsid w:val="005947F8"/>
    <w:rsid w:val="00594D44"/>
    <w:rsid w:val="005960C8"/>
    <w:rsid w:val="00596290"/>
    <w:rsid w:val="00596EAF"/>
    <w:rsid w:val="00597002"/>
    <w:rsid w:val="005971BA"/>
    <w:rsid w:val="00597559"/>
    <w:rsid w:val="005977E3"/>
    <w:rsid w:val="00597EBB"/>
    <w:rsid w:val="005A044D"/>
    <w:rsid w:val="005A076D"/>
    <w:rsid w:val="005A1392"/>
    <w:rsid w:val="005A149A"/>
    <w:rsid w:val="005A1AF4"/>
    <w:rsid w:val="005A1E4D"/>
    <w:rsid w:val="005A21FA"/>
    <w:rsid w:val="005A2959"/>
    <w:rsid w:val="005A2CEA"/>
    <w:rsid w:val="005A2D36"/>
    <w:rsid w:val="005A3A06"/>
    <w:rsid w:val="005A4CB2"/>
    <w:rsid w:val="005A4CB6"/>
    <w:rsid w:val="005A4F20"/>
    <w:rsid w:val="005A500D"/>
    <w:rsid w:val="005A52F1"/>
    <w:rsid w:val="005A547E"/>
    <w:rsid w:val="005A5A21"/>
    <w:rsid w:val="005A5AAE"/>
    <w:rsid w:val="005A5EF7"/>
    <w:rsid w:val="005A6494"/>
    <w:rsid w:val="005A6847"/>
    <w:rsid w:val="005A79AF"/>
    <w:rsid w:val="005A7A0E"/>
    <w:rsid w:val="005B052A"/>
    <w:rsid w:val="005B062E"/>
    <w:rsid w:val="005B0861"/>
    <w:rsid w:val="005B09A3"/>
    <w:rsid w:val="005B0F36"/>
    <w:rsid w:val="005B11E0"/>
    <w:rsid w:val="005B1600"/>
    <w:rsid w:val="005B180E"/>
    <w:rsid w:val="005B1C7C"/>
    <w:rsid w:val="005B1E54"/>
    <w:rsid w:val="005B1E73"/>
    <w:rsid w:val="005B1F39"/>
    <w:rsid w:val="005B1FE6"/>
    <w:rsid w:val="005B2051"/>
    <w:rsid w:val="005B21DD"/>
    <w:rsid w:val="005B226D"/>
    <w:rsid w:val="005B2C5C"/>
    <w:rsid w:val="005B2CFE"/>
    <w:rsid w:val="005B386F"/>
    <w:rsid w:val="005B3EAD"/>
    <w:rsid w:val="005B4390"/>
    <w:rsid w:val="005B4BD8"/>
    <w:rsid w:val="005B536B"/>
    <w:rsid w:val="005B5557"/>
    <w:rsid w:val="005B5A88"/>
    <w:rsid w:val="005B5B71"/>
    <w:rsid w:val="005B5E2F"/>
    <w:rsid w:val="005B637D"/>
    <w:rsid w:val="005B640E"/>
    <w:rsid w:val="005B6429"/>
    <w:rsid w:val="005B66F8"/>
    <w:rsid w:val="005B7165"/>
    <w:rsid w:val="005B7610"/>
    <w:rsid w:val="005C008C"/>
    <w:rsid w:val="005C0551"/>
    <w:rsid w:val="005C0982"/>
    <w:rsid w:val="005C09F3"/>
    <w:rsid w:val="005C0AFB"/>
    <w:rsid w:val="005C0CB8"/>
    <w:rsid w:val="005C0F7C"/>
    <w:rsid w:val="005C11DB"/>
    <w:rsid w:val="005C14E2"/>
    <w:rsid w:val="005C17CD"/>
    <w:rsid w:val="005C1969"/>
    <w:rsid w:val="005C1BD0"/>
    <w:rsid w:val="005C1D12"/>
    <w:rsid w:val="005C1D1A"/>
    <w:rsid w:val="005C1E8F"/>
    <w:rsid w:val="005C1EAC"/>
    <w:rsid w:val="005C265D"/>
    <w:rsid w:val="005C2B7A"/>
    <w:rsid w:val="005C3D3D"/>
    <w:rsid w:val="005C3DD6"/>
    <w:rsid w:val="005C40A9"/>
    <w:rsid w:val="005C4D71"/>
    <w:rsid w:val="005C5184"/>
    <w:rsid w:val="005C51EE"/>
    <w:rsid w:val="005C5233"/>
    <w:rsid w:val="005C56CC"/>
    <w:rsid w:val="005C5951"/>
    <w:rsid w:val="005C5BFF"/>
    <w:rsid w:val="005C5D28"/>
    <w:rsid w:val="005C5DC3"/>
    <w:rsid w:val="005C5FC4"/>
    <w:rsid w:val="005C6CAE"/>
    <w:rsid w:val="005C6CE0"/>
    <w:rsid w:val="005C6F20"/>
    <w:rsid w:val="005C7034"/>
    <w:rsid w:val="005C711F"/>
    <w:rsid w:val="005C71A1"/>
    <w:rsid w:val="005C776A"/>
    <w:rsid w:val="005C784D"/>
    <w:rsid w:val="005C78F5"/>
    <w:rsid w:val="005C7BBB"/>
    <w:rsid w:val="005C7C8C"/>
    <w:rsid w:val="005C7D09"/>
    <w:rsid w:val="005D0919"/>
    <w:rsid w:val="005D0A22"/>
    <w:rsid w:val="005D0E8D"/>
    <w:rsid w:val="005D133B"/>
    <w:rsid w:val="005D16B3"/>
    <w:rsid w:val="005D183F"/>
    <w:rsid w:val="005D1B15"/>
    <w:rsid w:val="005D1CD3"/>
    <w:rsid w:val="005D1E68"/>
    <w:rsid w:val="005D2135"/>
    <w:rsid w:val="005D2634"/>
    <w:rsid w:val="005D2CE2"/>
    <w:rsid w:val="005D2EF3"/>
    <w:rsid w:val="005D314E"/>
    <w:rsid w:val="005D3281"/>
    <w:rsid w:val="005D3965"/>
    <w:rsid w:val="005D3E6B"/>
    <w:rsid w:val="005D3E6C"/>
    <w:rsid w:val="005D3F77"/>
    <w:rsid w:val="005D4358"/>
    <w:rsid w:val="005D4A53"/>
    <w:rsid w:val="005D4A7A"/>
    <w:rsid w:val="005D4AA1"/>
    <w:rsid w:val="005D525F"/>
    <w:rsid w:val="005D528F"/>
    <w:rsid w:val="005D533C"/>
    <w:rsid w:val="005D5A92"/>
    <w:rsid w:val="005D5B30"/>
    <w:rsid w:val="005D5C57"/>
    <w:rsid w:val="005D6776"/>
    <w:rsid w:val="005D68C9"/>
    <w:rsid w:val="005D6B02"/>
    <w:rsid w:val="005D6ED6"/>
    <w:rsid w:val="005D6FB8"/>
    <w:rsid w:val="005D77AE"/>
    <w:rsid w:val="005D78DA"/>
    <w:rsid w:val="005E0BE8"/>
    <w:rsid w:val="005E0D51"/>
    <w:rsid w:val="005E102D"/>
    <w:rsid w:val="005E12BF"/>
    <w:rsid w:val="005E165F"/>
    <w:rsid w:val="005E1A5E"/>
    <w:rsid w:val="005E205B"/>
    <w:rsid w:val="005E21E3"/>
    <w:rsid w:val="005E2380"/>
    <w:rsid w:val="005E25E0"/>
    <w:rsid w:val="005E26C7"/>
    <w:rsid w:val="005E277A"/>
    <w:rsid w:val="005E2F8E"/>
    <w:rsid w:val="005E3527"/>
    <w:rsid w:val="005E3569"/>
    <w:rsid w:val="005E36C4"/>
    <w:rsid w:val="005E3945"/>
    <w:rsid w:val="005E48B7"/>
    <w:rsid w:val="005E4ABD"/>
    <w:rsid w:val="005E4B7A"/>
    <w:rsid w:val="005E4EA7"/>
    <w:rsid w:val="005E4F29"/>
    <w:rsid w:val="005E4F95"/>
    <w:rsid w:val="005E4FBA"/>
    <w:rsid w:val="005E5168"/>
    <w:rsid w:val="005E5200"/>
    <w:rsid w:val="005E5F53"/>
    <w:rsid w:val="005E6085"/>
    <w:rsid w:val="005E66DE"/>
    <w:rsid w:val="005E712C"/>
    <w:rsid w:val="005E747B"/>
    <w:rsid w:val="005E79B7"/>
    <w:rsid w:val="005E79CF"/>
    <w:rsid w:val="005E7A12"/>
    <w:rsid w:val="005E7A80"/>
    <w:rsid w:val="005E7CBF"/>
    <w:rsid w:val="005F02A8"/>
    <w:rsid w:val="005F049A"/>
    <w:rsid w:val="005F052A"/>
    <w:rsid w:val="005F0649"/>
    <w:rsid w:val="005F0AA5"/>
    <w:rsid w:val="005F1248"/>
    <w:rsid w:val="005F1803"/>
    <w:rsid w:val="005F1E57"/>
    <w:rsid w:val="005F217C"/>
    <w:rsid w:val="005F2296"/>
    <w:rsid w:val="005F22D4"/>
    <w:rsid w:val="005F2807"/>
    <w:rsid w:val="005F28EA"/>
    <w:rsid w:val="005F2C99"/>
    <w:rsid w:val="005F3102"/>
    <w:rsid w:val="005F314C"/>
    <w:rsid w:val="005F34A9"/>
    <w:rsid w:val="005F377A"/>
    <w:rsid w:val="005F399E"/>
    <w:rsid w:val="005F4103"/>
    <w:rsid w:val="005F45DC"/>
    <w:rsid w:val="005F47CB"/>
    <w:rsid w:val="005F489A"/>
    <w:rsid w:val="005F4BC6"/>
    <w:rsid w:val="005F4FEB"/>
    <w:rsid w:val="005F5041"/>
    <w:rsid w:val="005F505F"/>
    <w:rsid w:val="005F51D5"/>
    <w:rsid w:val="005F52A7"/>
    <w:rsid w:val="005F55E6"/>
    <w:rsid w:val="005F6148"/>
    <w:rsid w:val="005F65ED"/>
    <w:rsid w:val="005F6B95"/>
    <w:rsid w:val="005F6BEA"/>
    <w:rsid w:val="005F7595"/>
    <w:rsid w:val="005F7B23"/>
    <w:rsid w:val="0060026D"/>
    <w:rsid w:val="00600724"/>
    <w:rsid w:val="00600B3D"/>
    <w:rsid w:val="00600C0A"/>
    <w:rsid w:val="00600E86"/>
    <w:rsid w:val="00600FE2"/>
    <w:rsid w:val="00600FF7"/>
    <w:rsid w:val="0060186F"/>
    <w:rsid w:val="00601B2B"/>
    <w:rsid w:val="00601FB3"/>
    <w:rsid w:val="00602242"/>
    <w:rsid w:val="006022E9"/>
    <w:rsid w:val="0060275B"/>
    <w:rsid w:val="00602840"/>
    <w:rsid w:val="0060293F"/>
    <w:rsid w:val="006029ED"/>
    <w:rsid w:val="00602CB7"/>
    <w:rsid w:val="00603790"/>
    <w:rsid w:val="00603FF1"/>
    <w:rsid w:val="006044FA"/>
    <w:rsid w:val="00604DC0"/>
    <w:rsid w:val="00604ED5"/>
    <w:rsid w:val="00604FD5"/>
    <w:rsid w:val="006052BB"/>
    <w:rsid w:val="006053D6"/>
    <w:rsid w:val="006054B0"/>
    <w:rsid w:val="006062F5"/>
    <w:rsid w:val="00606625"/>
    <w:rsid w:val="00606825"/>
    <w:rsid w:val="00606B9C"/>
    <w:rsid w:val="00606DE4"/>
    <w:rsid w:val="00606EBF"/>
    <w:rsid w:val="00606FD9"/>
    <w:rsid w:val="006072F0"/>
    <w:rsid w:val="006073A9"/>
    <w:rsid w:val="00607620"/>
    <w:rsid w:val="00607991"/>
    <w:rsid w:val="006108B0"/>
    <w:rsid w:val="00610CB4"/>
    <w:rsid w:val="00611176"/>
    <w:rsid w:val="00611296"/>
    <w:rsid w:val="006113CE"/>
    <w:rsid w:val="0061142F"/>
    <w:rsid w:val="006116B7"/>
    <w:rsid w:val="00611DD5"/>
    <w:rsid w:val="00611EDD"/>
    <w:rsid w:val="00611F49"/>
    <w:rsid w:val="00612194"/>
    <w:rsid w:val="00612402"/>
    <w:rsid w:val="0061279A"/>
    <w:rsid w:val="00612983"/>
    <w:rsid w:val="00612987"/>
    <w:rsid w:val="006129F1"/>
    <w:rsid w:val="00612AA9"/>
    <w:rsid w:val="00612D2A"/>
    <w:rsid w:val="00612E64"/>
    <w:rsid w:val="00612EEB"/>
    <w:rsid w:val="00612F8C"/>
    <w:rsid w:val="006130B7"/>
    <w:rsid w:val="0061323B"/>
    <w:rsid w:val="00613D97"/>
    <w:rsid w:val="006147D3"/>
    <w:rsid w:val="00614860"/>
    <w:rsid w:val="00614CE6"/>
    <w:rsid w:val="00614D7A"/>
    <w:rsid w:val="006154CB"/>
    <w:rsid w:val="00615CFE"/>
    <w:rsid w:val="0061607E"/>
    <w:rsid w:val="00616BA6"/>
    <w:rsid w:val="00616C61"/>
    <w:rsid w:val="00616D71"/>
    <w:rsid w:val="00616E89"/>
    <w:rsid w:val="006178EF"/>
    <w:rsid w:val="00617A09"/>
    <w:rsid w:val="00617CD6"/>
    <w:rsid w:val="00620569"/>
    <w:rsid w:val="00620793"/>
    <w:rsid w:val="00620F67"/>
    <w:rsid w:val="00621105"/>
    <w:rsid w:val="00621266"/>
    <w:rsid w:val="006213B3"/>
    <w:rsid w:val="006213FB"/>
    <w:rsid w:val="00621A4B"/>
    <w:rsid w:val="00621B9E"/>
    <w:rsid w:val="006224D0"/>
    <w:rsid w:val="00622684"/>
    <w:rsid w:val="006227EB"/>
    <w:rsid w:val="0062296E"/>
    <w:rsid w:val="00622FB4"/>
    <w:rsid w:val="006230D5"/>
    <w:rsid w:val="006232CD"/>
    <w:rsid w:val="006233DF"/>
    <w:rsid w:val="006235B5"/>
    <w:rsid w:val="0062374B"/>
    <w:rsid w:val="0062396B"/>
    <w:rsid w:val="00624033"/>
    <w:rsid w:val="00624A26"/>
    <w:rsid w:val="00624C0B"/>
    <w:rsid w:val="00624F6A"/>
    <w:rsid w:val="0062567A"/>
    <w:rsid w:val="00625BB0"/>
    <w:rsid w:val="006260EC"/>
    <w:rsid w:val="0062626A"/>
    <w:rsid w:val="00626556"/>
    <w:rsid w:val="00626D94"/>
    <w:rsid w:val="00626FC6"/>
    <w:rsid w:val="00627287"/>
    <w:rsid w:val="00627CA2"/>
    <w:rsid w:val="00627DA5"/>
    <w:rsid w:val="00627E4E"/>
    <w:rsid w:val="00630096"/>
    <w:rsid w:val="006301A8"/>
    <w:rsid w:val="006302CB"/>
    <w:rsid w:val="00630619"/>
    <w:rsid w:val="00630853"/>
    <w:rsid w:val="006308CF"/>
    <w:rsid w:val="006308E8"/>
    <w:rsid w:val="00630C6E"/>
    <w:rsid w:val="0063101A"/>
    <w:rsid w:val="00631457"/>
    <w:rsid w:val="00631636"/>
    <w:rsid w:val="00631D2B"/>
    <w:rsid w:val="00631DEA"/>
    <w:rsid w:val="006324DB"/>
    <w:rsid w:val="00632D3C"/>
    <w:rsid w:val="00633064"/>
    <w:rsid w:val="006330E0"/>
    <w:rsid w:val="006334C1"/>
    <w:rsid w:val="00633F8D"/>
    <w:rsid w:val="00634264"/>
    <w:rsid w:val="0063473A"/>
    <w:rsid w:val="00634A48"/>
    <w:rsid w:val="00634AEA"/>
    <w:rsid w:val="00634E98"/>
    <w:rsid w:val="00635055"/>
    <w:rsid w:val="00635246"/>
    <w:rsid w:val="00635A1D"/>
    <w:rsid w:val="00635E0B"/>
    <w:rsid w:val="00635E65"/>
    <w:rsid w:val="00636051"/>
    <w:rsid w:val="00636456"/>
    <w:rsid w:val="006367FD"/>
    <w:rsid w:val="00636A7B"/>
    <w:rsid w:val="00636CCD"/>
    <w:rsid w:val="00636CD8"/>
    <w:rsid w:val="00636D90"/>
    <w:rsid w:val="006370DB"/>
    <w:rsid w:val="006371BD"/>
    <w:rsid w:val="006373AC"/>
    <w:rsid w:val="00637464"/>
    <w:rsid w:val="0063763D"/>
    <w:rsid w:val="00637738"/>
    <w:rsid w:val="00637FB0"/>
    <w:rsid w:val="00640585"/>
    <w:rsid w:val="00640E2A"/>
    <w:rsid w:val="0064113B"/>
    <w:rsid w:val="006414BF"/>
    <w:rsid w:val="0064186D"/>
    <w:rsid w:val="00641C6F"/>
    <w:rsid w:val="00641D58"/>
    <w:rsid w:val="00641D82"/>
    <w:rsid w:val="0064216F"/>
    <w:rsid w:val="00642F73"/>
    <w:rsid w:val="00642FA4"/>
    <w:rsid w:val="006436D3"/>
    <w:rsid w:val="00643944"/>
    <w:rsid w:val="00643B68"/>
    <w:rsid w:val="00643BA4"/>
    <w:rsid w:val="00643C29"/>
    <w:rsid w:val="00643DCF"/>
    <w:rsid w:val="00643F64"/>
    <w:rsid w:val="006441C7"/>
    <w:rsid w:val="006443BE"/>
    <w:rsid w:val="0064442C"/>
    <w:rsid w:val="0064481B"/>
    <w:rsid w:val="00644AFD"/>
    <w:rsid w:val="00644DEE"/>
    <w:rsid w:val="00645A32"/>
    <w:rsid w:val="00645A7D"/>
    <w:rsid w:val="00645E89"/>
    <w:rsid w:val="006465BE"/>
    <w:rsid w:val="00646760"/>
    <w:rsid w:val="00646A26"/>
    <w:rsid w:val="00646E1B"/>
    <w:rsid w:val="00646FCD"/>
    <w:rsid w:val="006471E4"/>
    <w:rsid w:val="006474E6"/>
    <w:rsid w:val="0064769E"/>
    <w:rsid w:val="006505FE"/>
    <w:rsid w:val="006506EE"/>
    <w:rsid w:val="0065074D"/>
    <w:rsid w:val="006509BA"/>
    <w:rsid w:val="006511B9"/>
    <w:rsid w:val="00651640"/>
    <w:rsid w:val="00651E35"/>
    <w:rsid w:val="0065293B"/>
    <w:rsid w:val="006529BF"/>
    <w:rsid w:val="00652F15"/>
    <w:rsid w:val="00653258"/>
    <w:rsid w:val="00653312"/>
    <w:rsid w:val="0065334C"/>
    <w:rsid w:val="0065393A"/>
    <w:rsid w:val="00653A88"/>
    <w:rsid w:val="00653CFD"/>
    <w:rsid w:val="00653EC2"/>
    <w:rsid w:val="00653F32"/>
    <w:rsid w:val="006547C5"/>
    <w:rsid w:val="00654E87"/>
    <w:rsid w:val="00654FD7"/>
    <w:rsid w:val="00655479"/>
    <w:rsid w:val="00655597"/>
    <w:rsid w:val="00655EAC"/>
    <w:rsid w:val="00656284"/>
    <w:rsid w:val="006565C0"/>
    <w:rsid w:val="00656A15"/>
    <w:rsid w:val="00656BA4"/>
    <w:rsid w:val="00656F48"/>
    <w:rsid w:val="00656FF5"/>
    <w:rsid w:val="006573B2"/>
    <w:rsid w:val="00657B09"/>
    <w:rsid w:val="00657FAB"/>
    <w:rsid w:val="006601B9"/>
    <w:rsid w:val="006609AD"/>
    <w:rsid w:val="00660E61"/>
    <w:rsid w:val="006619BB"/>
    <w:rsid w:val="00662702"/>
    <w:rsid w:val="0066296D"/>
    <w:rsid w:val="00662B92"/>
    <w:rsid w:val="00662C88"/>
    <w:rsid w:val="00662CCB"/>
    <w:rsid w:val="00662EF0"/>
    <w:rsid w:val="00663263"/>
    <w:rsid w:val="00663817"/>
    <w:rsid w:val="00663C47"/>
    <w:rsid w:val="00663DCD"/>
    <w:rsid w:val="0066416B"/>
    <w:rsid w:val="006648AE"/>
    <w:rsid w:val="006649BD"/>
    <w:rsid w:val="00664AE4"/>
    <w:rsid w:val="00664EFF"/>
    <w:rsid w:val="006652EC"/>
    <w:rsid w:val="0066578D"/>
    <w:rsid w:val="0066591E"/>
    <w:rsid w:val="006659C7"/>
    <w:rsid w:val="00665DF1"/>
    <w:rsid w:val="00665F2F"/>
    <w:rsid w:val="0066620D"/>
    <w:rsid w:val="006663AD"/>
    <w:rsid w:val="00666863"/>
    <w:rsid w:val="00666D64"/>
    <w:rsid w:val="00666EBB"/>
    <w:rsid w:val="00666EC6"/>
    <w:rsid w:val="006670B6"/>
    <w:rsid w:val="00667573"/>
    <w:rsid w:val="006702CD"/>
    <w:rsid w:val="00670A40"/>
    <w:rsid w:val="006711C9"/>
    <w:rsid w:val="00671A40"/>
    <w:rsid w:val="00671D07"/>
    <w:rsid w:val="00671F99"/>
    <w:rsid w:val="00672010"/>
    <w:rsid w:val="006720E4"/>
    <w:rsid w:val="00672734"/>
    <w:rsid w:val="00672B91"/>
    <w:rsid w:val="00672CF1"/>
    <w:rsid w:val="00673126"/>
    <w:rsid w:val="00673141"/>
    <w:rsid w:val="006731BB"/>
    <w:rsid w:val="006734EA"/>
    <w:rsid w:val="00673594"/>
    <w:rsid w:val="00673A4C"/>
    <w:rsid w:val="00673D68"/>
    <w:rsid w:val="0067420B"/>
    <w:rsid w:val="00674323"/>
    <w:rsid w:val="00674907"/>
    <w:rsid w:val="00674D47"/>
    <w:rsid w:val="00674DE7"/>
    <w:rsid w:val="0067537C"/>
    <w:rsid w:val="006764FE"/>
    <w:rsid w:val="0067662C"/>
    <w:rsid w:val="00676989"/>
    <w:rsid w:val="00676B9B"/>
    <w:rsid w:val="00676D31"/>
    <w:rsid w:val="006773A4"/>
    <w:rsid w:val="00677563"/>
    <w:rsid w:val="006776C1"/>
    <w:rsid w:val="00677945"/>
    <w:rsid w:val="00677B1B"/>
    <w:rsid w:val="006802E6"/>
    <w:rsid w:val="00681714"/>
    <w:rsid w:val="0068171F"/>
    <w:rsid w:val="00681C2B"/>
    <w:rsid w:val="00681EB2"/>
    <w:rsid w:val="0068257D"/>
    <w:rsid w:val="00682792"/>
    <w:rsid w:val="00682823"/>
    <w:rsid w:val="0068298F"/>
    <w:rsid w:val="00682B7B"/>
    <w:rsid w:val="00682F07"/>
    <w:rsid w:val="00683086"/>
    <w:rsid w:val="006831F8"/>
    <w:rsid w:val="00683386"/>
    <w:rsid w:val="006833A2"/>
    <w:rsid w:val="00683480"/>
    <w:rsid w:val="00683593"/>
    <w:rsid w:val="006835E2"/>
    <w:rsid w:val="00684226"/>
    <w:rsid w:val="0068424E"/>
    <w:rsid w:val="00684CB3"/>
    <w:rsid w:val="00684E80"/>
    <w:rsid w:val="00684FFA"/>
    <w:rsid w:val="00685838"/>
    <w:rsid w:val="00685AE8"/>
    <w:rsid w:val="00685CD1"/>
    <w:rsid w:val="0068634A"/>
    <w:rsid w:val="00686708"/>
    <w:rsid w:val="006867C8"/>
    <w:rsid w:val="00686859"/>
    <w:rsid w:val="00686B8E"/>
    <w:rsid w:val="00686F95"/>
    <w:rsid w:val="006875D2"/>
    <w:rsid w:val="00687DB9"/>
    <w:rsid w:val="006908FF"/>
    <w:rsid w:val="00690A2E"/>
    <w:rsid w:val="00690BBC"/>
    <w:rsid w:val="00690CCC"/>
    <w:rsid w:val="00690D3A"/>
    <w:rsid w:val="00690F68"/>
    <w:rsid w:val="006913D9"/>
    <w:rsid w:val="00692291"/>
    <w:rsid w:val="006928A8"/>
    <w:rsid w:val="00692AC6"/>
    <w:rsid w:val="00692AF3"/>
    <w:rsid w:val="00692DE0"/>
    <w:rsid w:val="00692E8C"/>
    <w:rsid w:val="006933E3"/>
    <w:rsid w:val="00693EA7"/>
    <w:rsid w:val="00694056"/>
    <w:rsid w:val="0069419C"/>
    <w:rsid w:val="006944FD"/>
    <w:rsid w:val="0069454C"/>
    <w:rsid w:val="006945E3"/>
    <w:rsid w:val="00694A82"/>
    <w:rsid w:val="00694B7F"/>
    <w:rsid w:val="00694C14"/>
    <w:rsid w:val="0069504A"/>
    <w:rsid w:val="006951A9"/>
    <w:rsid w:val="006951D7"/>
    <w:rsid w:val="00695402"/>
    <w:rsid w:val="00695D69"/>
    <w:rsid w:val="00695DAE"/>
    <w:rsid w:val="00695FB6"/>
    <w:rsid w:val="0069652F"/>
    <w:rsid w:val="00696683"/>
    <w:rsid w:val="00696E67"/>
    <w:rsid w:val="006973E2"/>
    <w:rsid w:val="00697524"/>
    <w:rsid w:val="006976CA"/>
    <w:rsid w:val="006976E4"/>
    <w:rsid w:val="00697CF0"/>
    <w:rsid w:val="006A015C"/>
    <w:rsid w:val="006A0184"/>
    <w:rsid w:val="006A037E"/>
    <w:rsid w:val="006A038A"/>
    <w:rsid w:val="006A0F2F"/>
    <w:rsid w:val="006A10A5"/>
    <w:rsid w:val="006A12FA"/>
    <w:rsid w:val="006A13AE"/>
    <w:rsid w:val="006A1A47"/>
    <w:rsid w:val="006A2034"/>
    <w:rsid w:val="006A2B38"/>
    <w:rsid w:val="006A2BB8"/>
    <w:rsid w:val="006A2D68"/>
    <w:rsid w:val="006A358F"/>
    <w:rsid w:val="006A3599"/>
    <w:rsid w:val="006A3800"/>
    <w:rsid w:val="006A3AC0"/>
    <w:rsid w:val="006A3C6C"/>
    <w:rsid w:val="006A400E"/>
    <w:rsid w:val="006A43DC"/>
    <w:rsid w:val="006A4587"/>
    <w:rsid w:val="006A49BF"/>
    <w:rsid w:val="006A4EB4"/>
    <w:rsid w:val="006A4F2C"/>
    <w:rsid w:val="006A5227"/>
    <w:rsid w:val="006A54EB"/>
    <w:rsid w:val="006A55FB"/>
    <w:rsid w:val="006A624B"/>
    <w:rsid w:val="006A6596"/>
    <w:rsid w:val="006A68B8"/>
    <w:rsid w:val="006A6E88"/>
    <w:rsid w:val="006A72A2"/>
    <w:rsid w:val="006A7B1F"/>
    <w:rsid w:val="006A7DD0"/>
    <w:rsid w:val="006A7E30"/>
    <w:rsid w:val="006A7F33"/>
    <w:rsid w:val="006A7F7B"/>
    <w:rsid w:val="006B0209"/>
    <w:rsid w:val="006B0884"/>
    <w:rsid w:val="006B0B87"/>
    <w:rsid w:val="006B0C93"/>
    <w:rsid w:val="006B0F01"/>
    <w:rsid w:val="006B1862"/>
    <w:rsid w:val="006B18B3"/>
    <w:rsid w:val="006B1F76"/>
    <w:rsid w:val="006B2152"/>
    <w:rsid w:val="006B22B0"/>
    <w:rsid w:val="006B254D"/>
    <w:rsid w:val="006B256B"/>
    <w:rsid w:val="006B2B15"/>
    <w:rsid w:val="006B2B67"/>
    <w:rsid w:val="006B2D32"/>
    <w:rsid w:val="006B3088"/>
    <w:rsid w:val="006B3B17"/>
    <w:rsid w:val="006B3FD7"/>
    <w:rsid w:val="006B43F4"/>
    <w:rsid w:val="006B481A"/>
    <w:rsid w:val="006B497D"/>
    <w:rsid w:val="006B4FEA"/>
    <w:rsid w:val="006B5CCD"/>
    <w:rsid w:val="006B6205"/>
    <w:rsid w:val="006B630A"/>
    <w:rsid w:val="006B63A3"/>
    <w:rsid w:val="006B6CDD"/>
    <w:rsid w:val="006B70B6"/>
    <w:rsid w:val="006B7293"/>
    <w:rsid w:val="006B7C78"/>
    <w:rsid w:val="006B7E50"/>
    <w:rsid w:val="006C0669"/>
    <w:rsid w:val="006C084B"/>
    <w:rsid w:val="006C08C6"/>
    <w:rsid w:val="006C0930"/>
    <w:rsid w:val="006C1512"/>
    <w:rsid w:val="006C16A3"/>
    <w:rsid w:val="006C16DE"/>
    <w:rsid w:val="006C1E75"/>
    <w:rsid w:val="006C1FD3"/>
    <w:rsid w:val="006C24E7"/>
    <w:rsid w:val="006C2561"/>
    <w:rsid w:val="006C25E2"/>
    <w:rsid w:val="006C29E0"/>
    <w:rsid w:val="006C2ABE"/>
    <w:rsid w:val="006C2D26"/>
    <w:rsid w:val="006C3521"/>
    <w:rsid w:val="006C3C4C"/>
    <w:rsid w:val="006C3FA2"/>
    <w:rsid w:val="006C4325"/>
    <w:rsid w:val="006C493B"/>
    <w:rsid w:val="006C4993"/>
    <w:rsid w:val="006C4E43"/>
    <w:rsid w:val="006C4F0B"/>
    <w:rsid w:val="006C5355"/>
    <w:rsid w:val="006C618F"/>
    <w:rsid w:val="006C6210"/>
    <w:rsid w:val="006C694B"/>
    <w:rsid w:val="006C6988"/>
    <w:rsid w:val="006C6C2E"/>
    <w:rsid w:val="006C6CE3"/>
    <w:rsid w:val="006C7DAB"/>
    <w:rsid w:val="006D0383"/>
    <w:rsid w:val="006D03AA"/>
    <w:rsid w:val="006D0434"/>
    <w:rsid w:val="006D051C"/>
    <w:rsid w:val="006D09E3"/>
    <w:rsid w:val="006D0A5E"/>
    <w:rsid w:val="006D10FE"/>
    <w:rsid w:val="006D1236"/>
    <w:rsid w:val="006D125A"/>
    <w:rsid w:val="006D147F"/>
    <w:rsid w:val="006D1A55"/>
    <w:rsid w:val="006D1AB6"/>
    <w:rsid w:val="006D1F42"/>
    <w:rsid w:val="006D2235"/>
    <w:rsid w:val="006D2573"/>
    <w:rsid w:val="006D2BBB"/>
    <w:rsid w:val="006D2C31"/>
    <w:rsid w:val="006D2D08"/>
    <w:rsid w:val="006D3111"/>
    <w:rsid w:val="006D34C7"/>
    <w:rsid w:val="006D38A1"/>
    <w:rsid w:val="006D3A68"/>
    <w:rsid w:val="006D3E11"/>
    <w:rsid w:val="006D3E77"/>
    <w:rsid w:val="006D4875"/>
    <w:rsid w:val="006D4D27"/>
    <w:rsid w:val="006D503C"/>
    <w:rsid w:val="006D5042"/>
    <w:rsid w:val="006D55D8"/>
    <w:rsid w:val="006D56AA"/>
    <w:rsid w:val="006D56C5"/>
    <w:rsid w:val="006D5A88"/>
    <w:rsid w:val="006D5F68"/>
    <w:rsid w:val="006D600C"/>
    <w:rsid w:val="006D676B"/>
    <w:rsid w:val="006D688C"/>
    <w:rsid w:val="006D6BDF"/>
    <w:rsid w:val="006D6D8C"/>
    <w:rsid w:val="006D6E64"/>
    <w:rsid w:val="006D726B"/>
    <w:rsid w:val="006D7834"/>
    <w:rsid w:val="006D795B"/>
    <w:rsid w:val="006D7DFD"/>
    <w:rsid w:val="006D7E04"/>
    <w:rsid w:val="006D7E9F"/>
    <w:rsid w:val="006D7F53"/>
    <w:rsid w:val="006E0010"/>
    <w:rsid w:val="006E02D5"/>
    <w:rsid w:val="006E0518"/>
    <w:rsid w:val="006E062D"/>
    <w:rsid w:val="006E1150"/>
    <w:rsid w:val="006E11CC"/>
    <w:rsid w:val="006E14C4"/>
    <w:rsid w:val="006E2481"/>
    <w:rsid w:val="006E24E5"/>
    <w:rsid w:val="006E2691"/>
    <w:rsid w:val="006E282D"/>
    <w:rsid w:val="006E2959"/>
    <w:rsid w:val="006E2B6F"/>
    <w:rsid w:val="006E2DF3"/>
    <w:rsid w:val="006E2F2D"/>
    <w:rsid w:val="006E36C5"/>
    <w:rsid w:val="006E380C"/>
    <w:rsid w:val="006E38AD"/>
    <w:rsid w:val="006E3A76"/>
    <w:rsid w:val="006E3E79"/>
    <w:rsid w:val="006E415A"/>
    <w:rsid w:val="006E41D1"/>
    <w:rsid w:val="006E4368"/>
    <w:rsid w:val="006E436D"/>
    <w:rsid w:val="006E4A6D"/>
    <w:rsid w:val="006E4CA2"/>
    <w:rsid w:val="006E4D63"/>
    <w:rsid w:val="006E4E3E"/>
    <w:rsid w:val="006E512C"/>
    <w:rsid w:val="006E529D"/>
    <w:rsid w:val="006E532E"/>
    <w:rsid w:val="006E535F"/>
    <w:rsid w:val="006E53DB"/>
    <w:rsid w:val="006E56F3"/>
    <w:rsid w:val="006E5858"/>
    <w:rsid w:val="006E5B31"/>
    <w:rsid w:val="006E5BAE"/>
    <w:rsid w:val="006E5CD3"/>
    <w:rsid w:val="006E5E5F"/>
    <w:rsid w:val="006E617D"/>
    <w:rsid w:val="006E61C1"/>
    <w:rsid w:val="006E62B9"/>
    <w:rsid w:val="006E64EA"/>
    <w:rsid w:val="006E6763"/>
    <w:rsid w:val="006E6B9B"/>
    <w:rsid w:val="006E6F78"/>
    <w:rsid w:val="006E7531"/>
    <w:rsid w:val="006E7CB4"/>
    <w:rsid w:val="006E7D04"/>
    <w:rsid w:val="006F04AF"/>
    <w:rsid w:val="006F09FB"/>
    <w:rsid w:val="006F0A74"/>
    <w:rsid w:val="006F10C7"/>
    <w:rsid w:val="006F17D3"/>
    <w:rsid w:val="006F1B6D"/>
    <w:rsid w:val="006F1F3A"/>
    <w:rsid w:val="006F1FC8"/>
    <w:rsid w:val="006F21E0"/>
    <w:rsid w:val="006F2531"/>
    <w:rsid w:val="006F2AC6"/>
    <w:rsid w:val="006F2D83"/>
    <w:rsid w:val="006F2E8F"/>
    <w:rsid w:val="006F2F71"/>
    <w:rsid w:val="006F343D"/>
    <w:rsid w:val="006F355E"/>
    <w:rsid w:val="006F37B1"/>
    <w:rsid w:val="006F3BCD"/>
    <w:rsid w:val="006F3CCA"/>
    <w:rsid w:val="006F40B4"/>
    <w:rsid w:val="006F420F"/>
    <w:rsid w:val="006F4405"/>
    <w:rsid w:val="006F4EA6"/>
    <w:rsid w:val="006F5045"/>
    <w:rsid w:val="006F5436"/>
    <w:rsid w:val="006F55FE"/>
    <w:rsid w:val="006F5ABA"/>
    <w:rsid w:val="006F5ABE"/>
    <w:rsid w:val="006F5B91"/>
    <w:rsid w:val="006F5DD5"/>
    <w:rsid w:val="006F5F63"/>
    <w:rsid w:val="006F653E"/>
    <w:rsid w:val="006F658B"/>
    <w:rsid w:val="006F6732"/>
    <w:rsid w:val="006F6DEE"/>
    <w:rsid w:val="006F7059"/>
    <w:rsid w:val="006F75C1"/>
    <w:rsid w:val="006F7B90"/>
    <w:rsid w:val="006F7C22"/>
    <w:rsid w:val="006F7CEE"/>
    <w:rsid w:val="0070046E"/>
    <w:rsid w:val="00700683"/>
    <w:rsid w:val="0070107E"/>
    <w:rsid w:val="0070142D"/>
    <w:rsid w:val="00701510"/>
    <w:rsid w:val="0070158A"/>
    <w:rsid w:val="007017EC"/>
    <w:rsid w:val="00701AE9"/>
    <w:rsid w:val="00701BE1"/>
    <w:rsid w:val="00701E90"/>
    <w:rsid w:val="00701F0C"/>
    <w:rsid w:val="00702190"/>
    <w:rsid w:val="00702714"/>
    <w:rsid w:val="00702D92"/>
    <w:rsid w:val="00702DE6"/>
    <w:rsid w:val="007037B4"/>
    <w:rsid w:val="00703840"/>
    <w:rsid w:val="00703BE2"/>
    <w:rsid w:val="00703F84"/>
    <w:rsid w:val="007041F6"/>
    <w:rsid w:val="00704451"/>
    <w:rsid w:val="00704516"/>
    <w:rsid w:val="00704C98"/>
    <w:rsid w:val="007050A8"/>
    <w:rsid w:val="007057A2"/>
    <w:rsid w:val="007059CD"/>
    <w:rsid w:val="00705C72"/>
    <w:rsid w:val="00705C8F"/>
    <w:rsid w:val="00705E00"/>
    <w:rsid w:val="00705E4F"/>
    <w:rsid w:val="00705FE2"/>
    <w:rsid w:val="0070618C"/>
    <w:rsid w:val="00706810"/>
    <w:rsid w:val="00706AF9"/>
    <w:rsid w:val="00706C45"/>
    <w:rsid w:val="00706F6A"/>
    <w:rsid w:val="00706F9B"/>
    <w:rsid w:val="0070703A"/>
    <w:rsid w:val="007072D9"/>
    <w:rsid w:val="00707C3E"/>
    <w:rsid w:val="007103EE"/>
    <w:rsid w:val="00710CF1"/>
    <w:rsid w:val="00710E39"/>
    <w:rsid w:val="00710E7C"/>
    <w:rsid w:val="00711975"/>
    <w:rsid w:val="007123CA"/>
    <w:rsid w:val="0071241E"/>
    <w:rsid w:val="00712714"/>
    <w:rsid w:val="007127BA"/>
    <w:rsid w:val="0071287B"/>
    <w:rsid w:val="00712956"/>
    <w:rsid w:val="00713058"/>
    <w:rsid w:val="00713195"/>
    <w:rsid w:val="00713559"/>
    <w:rsid w:val="00713946"/>
    <w:rsid w:val="00713963"/>
    <w:rsid w:val="00713C4B"/>
    <w:rsid w:val="00713E89"/>
    <w:rsid w:val="00713F40"/>
    <w:rsid w:val="00713F7D"/>
    <w:rsid w:val="007145CA"/>
    <w:rsid w:val="0071466A"/>
    <w:rsid w:val="00714C06"/>
    <w:rsid w:val="007159C1"/>
    <w:rsid w:val="00715D5B"/>
    <w:rsid w:val="0071697E"/>
    <w:rsid w:val="00716E14"/>
    <w:rsid w:val="007174FC"/>
    <w:rsid w:val="007179D2"/>
    <w:rsid w:val="00717AC5"/>
    <w:rsid w:val="00720FA7"/>
    <w:rsid w:val="0072159C"/>
    <w:rsid w:val="00721629"/>
    <w:rsid w:val="007216ED"/>
    <w:rsid w:val="0072196A"/>
    <w:rsid w:val="007219F1"/>
    <w:rsid w:val="00721C1A"/>
    <w:rsid w:val="00721E7C"/>
    <w:rsid w:val="007224CC"/>
    <w:rsid w:val="00722843"/>
    <w:rsid w:val="00722A22"/>
    <w:rsid w:val="00723016"/>
    <w:rsid w:val="00723960"/>
    <w:rsid w:val="00723A74"/>
    <w:rsid w:val="00723CE3"/>
    <w:rsid w:val="00723D08"/>
    <w:rsid w:val="00723F4E"/>
    <w:rsid w:val="007243BE"/>
    <w:rsid w:val="007245B6"/>
    <w:rsid w:val="0072462A"/>
    <w:rsid w:val="00724C48"/>
    <w:rsid w:val="00724D73"/>
    <w:rsid w:val="00724F4F"/>
    <w:rsid w:val="00725015"/>
    <w:rsid w:val="007251CB"/>
    <w:rsid w:val="007254A7"/>
    <w:rsid w:val="007254D1"/>
    <w:rsid w:val="007255E7"/>
    <w:rsid w:val="00725A03"/>
    <w:rsid w:val="00725C98"/>
    <w:rsid w:val="00725DCF"/>
    <w:rsid w:val="007260CA"/>
    <w:rsid w:val="007263CD"/>
    <w:rsid w:val="00726E1B"/>
    <w:rsid w:val="00726F10"/>
    <w:rsid w:val="007271C4"/>
    <w:rsid w:val="00727B73"/>
    <w:rsid w:val="00727BCB"/>
    <w:rsid w:val="00727D3E"/>
    <w:rsid w:val="00727DC8"/>
    <w:rsid w:val="007301ED"/>
    <w:rsid w:val="007303FF"/>
    <w:rsid w:val="00730516"/>
    <w:rsid w:val="007307F5"/>
    <w:rsid w:val="007308A7"/>
    <w:rsid w:val="007308AA"/>
    <w:rsid w:val="00730A38"/>
    <w:rsid w:val="00730AF2"/>
    <w:rsid w:val="00730BBE"/>
    <w:rsid w:val="00730C14"/>
    <w:rsid w:val="007311C0"/>
    <w:rsid w:val="0073122F"/>
    <w:rsid w:val="0073139F"/>
    <w:rsid w:val="00731F21"/>
    <w:rsid w:val="0073213E"/>
    <w:rsid w:val="00732536"/>
    <w:rsid w:val="0073284F"/>
    <w:rsid w:val="007332E4"/>
    <w:rsid w:val="00733775"/>
    <w:rsid w:val="007339DD"/>
    <w:rsid w:val="00733C4C"/>
    <w:rsid w:val="0073407A"/>
    <w:rsid w:val="0073488A"/>
    <w:rsid w:val="00734E9C"/>
    <w:rsid w:val="00735289"/>
    <w:rsid w:val="00735624"/>
    <w:rsid w:val="00735A45"/>
    <w:rsid w:val="00735A70"/>
    <w:rsid w:val="00735D1D"/>
    <w:rsid w:val="00735D43"/>
    <w:rsid w:val="00735E37"/>
    <w:rsid w:val="007360CA"/>
    <w:rsid w:val="0073617B"/>
    <w:rsid w:val="007364B8"/>
    <w:rsid w:val="007367E2"/>
    <w:rsid w:val="0073700E"/>
    <w:rsid w:val="0073706A"/>
    <w:rsid w:val="00737104"/>
    <w:rsid w:val="007372EA"/>
    <w:rsid w:val="007374B2"/>
    <w:rsid w:val="007377FA"/>
    <w:rsid w:val="00737808"/>
    <w:rsid w:val="0073792C"/>
    <w:rsid w:val="007379DC"/>
    <w:rsid w:val="007400A9"/>
    <w:rsid w:val="0074020B"/>
    <w:rsid w:val="007404BD"/>
    <w:rsid w:val="00740822"/>
    <w:rsid w:val="00740B14"/>
    <w:rsid w:val="00740D44"/>
    <w:rsid w:val="00740E1D"/>
    <w:rsid w:val="007410D9"/>
    <w:rsid w:val="0074112C"/>
    <w:rsid w:val="007413F1"/>
    <w:rsid w:val="007414E8"/>
    <w:rsid w:val="007419DE"/>
    <w:rsid w:val="00741C73"/>
    <w:rsid w:val="007426DE"/>
    <w:rsid w:val="00742757"/>
    <w:rsid w:val="007432F2"/>
    <w:rsid w:val="0074344B"/>
    <w:rsid w:val="007439BB"/>
    <w:rsid w:val="00743C70"/>
    <w:rsid w:val="00743CF2"/>
    <w:rsid w:val="0074407B"/>
    <w:rsid w:val="00744E5B"/>
    <w:rsid w:val="00745086"/>
    <w:rsid w:val="00745DE5"/>
    <w:rsid w:val="00745F36"/>
    <w:rsid w:val="00745FE5"/>
    <w:rsid w:val="007461E9"/>
    <w:rsid w:val="007462BF"/>
    <w:rsid w:val="007462C5"/>
    <w:rsid w:val="007465F2"/>
    <w:rsid w:val="00746631"/>
    <w:rsid w:val="00746721"/>
    <w:rsid w:val="00746725"/>
    <w:rsid w:val="00746AA9"/>
    <w:rsid w:val="00746AED"/>
    <w:rsid w:val="00747376"/>
    <w:rsid w:val="007476A8"/>
    <w:rsid w:val="00747BF4"/>
    <w:rsid w:val="00747C30"/>
    <w:rsid w:val="0075018A"/>
    <w:rsid w:val="00750415"/>
    <w:rsid w:val="00750758"/>
    <w:rsid w:val="007508A7"/>
    <w:rsid w:val="007508E4"/>
    <w:rsid w:val="00750C8C"/>
    <w:rsid w:val="0075119E"/>
    <w:rsid w:val="00751453"/>
    <w:rsid w:val="00751701"/>
    <w:rsid w:val="00751C2F"/>
    <w:rsid w:val="00751D7C"/>
    <w:rsid w:val="00752281"/>
    <w:rsid w:val="0075241F"/>
    <w:rsid w:val="00752703"/>
    <w:rsid w:val="007528FA"/>
    <w:rsid w:val="00752E77"/>
    <w:rsid w:val="0075375D"/>
    <w:rsid w:val="00753C3B"/>
    <w:rsid w:val="00754009"/>
    <w:rsid w:val="007540A4"/>
    <w:rsid w:val="007544B0"/>
    <w:rsid w:val="0075473B"/>
    <w:rsid w:val="00754895"/>
    <w:rsid w:val="00754941"/>
    <w:rsid w:val="00754A8D"/>
    <w:rsid w:val="00754E4A"/>
    <w:rsid w:val="00754EA0"/>
    <w:rsid w:val="007551A0"/>
    <w:rsid w:val="00755A06"/>
    <w:rsid w:val="00755E32"/>
    <w:rsid w:val="00755EAB"/>
    <w:rsid w:val="007573AB"/>
    <w:rsid w:val="0075765B"/>
    <w:rsid w:val="00760101"/>
    <w:rsid w:val="00760628"/>
    <w:rsid w:val="00760912"/>
    <w:rsid w:val="00760E82"/>
    <w:rsid w:val="0076128E"/>
    <w:rsid w:val="0076150A"/>
    <w:rsid w:val="00761603"/>
    <w:rsid w:val="007618A3"/>
    <w:rsid w:val="007619CC"/>
    <w:rsid w:val="00761A11"/>
    <w:rsid w:val="00761C12"/>
    <w:rsid w:val="00761F89"/>
    <w:rsid w:val="00762043"/>
    <w:rsid w:val="007623AC"/>
    <w:rsid w:val="00762AE0"/>
    <w:rsid w:val="00762D17"/>
    <w:rsid w:val="00762E97"/>
    <w:rsid w:val="00763032"/>
    <w:rsid w:val="007631B8"/>
    <w:rsid w:val="00763DDC"/>
    <w:rsid w:val="007646F3"/>
    <w:rsid w:val="0076475A"/>
    <w:rsid w:val="00764D2E"/>
    <w:rsid w:val="00764E6A"/>
    <w:rsid w:val="007651DC"/>
    <w:rsid w:val="00765452"/>
    <w:rsid w:val="00765459"/>
    <w:rsid w:val="007656EA"/>
    <w:rsid w:val="00765757"/>
    <w:rsid w:val="00765B0D"/>
    <w:rsid w:val="00765C3C"/>
    <w:rsid w:val="0076632E"/>
    <w:rsid w:val="00766444"/>
    <w:rsid w:val="0076661C"/>
    <w:rsid w:val="007666EE"/>
    <w:rsid w:val="007667D6"/>
    <w:rsid w:val="00766863"/>
    <w:rsid w:val="00766F88"/>
    <w:rsid w:val="0076738C"/>
    <w:rsid w:val="00767608"/>
    <w:rsid w:val="00767B36"/>
    <w:rsid w:val="00767BF0"/>
    <w:rsid w:val="00767CDD"/>
    <w:rsid w:val="00767EDA"/>
    <w:rsid w:val="00770473"/>
    <w:rsid w:val="00770487"/>
    <w:rsid w:val="007704AD"/>
    <w:rsid w:val="0077076E"/>
    <w:rsid w:val="00770BC4"/>
    <w:rsid w:val="007712A2"/>
    <w:rsid w:val="0077190F"/>
    <w:rsid w:val="00771A34"/>
    <w:rsid w:val="00771ABA"/>
    <w:rsid w:val="00771FB9"/>
    <w:rsid w:val="00772F3B"/>
    <w:rsid w:val="0077320D"/>
    <w:rsid w:val="0077340A"/>
    <w:rsid w:val="007734B2"/>
    <w:rsid w:val="00773CA2"/>
    <w:rsid w:val="00774249"/>
    <w:rsid w:val="00774350"/>
    <w:rsid w:val="00774907"/>
    <w:rsid w:val="00774A2E"/>
    <w:rsid w:val="007753FF"/>
    <w:rsid w:val="00775640"/>
    <w:rsid w:val="007757A8"/>
    <w:rsid w:val="00775B22"/>
    <w:rsid w:val="00776190"/>
    <w:rsid w:val="0077674B"/>
    <w:rsid w:val="007767D8"/>
    <w:rsid w:val="0077685F"/>
    <w:rsid w:val="007769B4"/>
    <w:rsid w:val="00776A5B"/>
    <w:rsid w:val="00776AC2"/>
    <w:rsid w:val="0077748F"/>
    <w:rsid w:val="007774B4"/>
    <w:rsid w:val="007775EA"/>
    <w:rsid w:val="0077760F"/>
    <w:rsid w:val="007779C1"/>
    <w:rsid w:val="007779E4"/>
    <w:rsid w:val="00777C10"/>
    <w:rsid w:val="00777ECB"/>
    <w:rsid w:val="00780824"/>
    <w:rsid w:val="00780CA0"/>
    <w:rsid w:val="0078112C"/>
    <w:rsid w:val="0078116A"/>
    <w:rsid w:val="007812F7"/>
    <w:rsid w:val="007818CC"/>
    <w:rsid w:val="0078198F"/>
    <w:rsid w:val="00781BC7"/>
    <w:rsid w:val="00781D2E"/>
    <w:rsid w:val="00782557"/>
    <w:rsid w:val="00783F96"/>
    <w:rsid w:val="00784060"/>
    <w:rsid w:val="0078434C"/>
    <w:rsid w:val="0078461E"/>
    <w:rsid w:val="007849E4"/>
    <w:rsid w:val="00784A55"/>
    <w:rsid w:val="00784BE0"/>
    <w:rsid w:val="00784BE1"/>
    <w:rsid w:val="00784C69"/>
    <w:rsid w:val="00784CB3"/>
    <w:rsid w:val="00784CB5"/>
    <w:rsid w:val="00784F5C"/>
    <w:rsid w:val="00784FE6"/>
    <w:rsid w:val="00785226"/>
    <w:rsid w:val="0078560A"/>
    <w:rsid w:val="00785B64"/>
    <w:rsid w:val="00785C8C"/>
    <w:rsid w:val="0078614C"/>
    <w:rsid w:val="00786585"/>
    <w:rsid w:val="00786B6C"/>
    <w:rsid w:val="00787030"/>
    <w:rsid w:val="007872CE"/>
    <w:rsid w:val="0078775E"/>
    <w:rsid w:val="007878B5"/>
    <w:rsid w:val="00787CFE"/>
    <w:rsid w:val="00787F44"/>
    <w:rsid w:val="00787F6B"/>
    <w:rsid w:val="00787FE0"/>
    <w:rsid w:val="007906F8"/>
    <w:rsid w:val="00790821"/>
    <w:rsid w:val="007908DE"/>
    <w:rsid w:val="00790D7B"/>
    <w:rsid w:val="00790D7D"/>
    <w:rsid w:val="0079133B"/>
    <w:rsid w:val="00791B88"/>
    <w:rsid w:val="007921DA"/>
    <w:rsid w:val="00792292"/>
    <w:rsid w:val="0079231E"/>
    <w:rsid w:val="007923D9"/>
    <w:rsid w:val="00792461"/>
    <w:rsid w:val="00792A13"/>
    <w:rsid w:val="00792F8F"/>
    <w:rsid w:val="00793152"/>
    <w:rsid w:val="0079329A"/>
    <w:rsid w:val="0079339F"/>
    <w:rsid w:val="007937AC"/>
    <w:rsid w:val="00793E5C"/>
    <w:rsid w:val="00793F2C"/>
    <w:rsid w:val="00794489"/>
    <w:rsid w:val="00794C3B"/>
    <w:rsid w:val="00794EDA"/>
    <w:rsid w:val="0079518A"/>
    <w:rsid w:val="007951FE"/>
    <w:rsid w:val="007953D7"/>
    <w:rsid w:val="0079579F"/>
    <w:rsid w:val="00795E34"/>
    <w:rsid w:val="007961F4"/>
    <w:rsid w:val="007966B3"/>
    <w:rsid w:val="0079685E"/>
    <w:rsid w:val="0079687A"/>
    <w:rsid w:val="007969C1"/>
    <w:rsid w:val="00797039"/>
    <w:rsid w:val="00797C17"/>
    <w:rsid w:val="00797EE7"/>
    <w:rsid w:val="00797F91"/>
    <w:rsid w:val="007A0A43"/>
    <w:rsid w:val="007A0BC7"/>
    <w:rsid w:val="007A14A8"/>
    <w:rsid w:val="007A1571"/>
    <w:rsid w:val="007A18CB"/>
    <w:rsid w:val="007A1B41"/>
    <w:rsid w:val="007A1E86"/>
    <w:rsid w:val="007A20FF"/>
    <w:rsid w:val="007A2157"/>
    <w:rsid w:val="007A217D"/>
    <w:rsid w:val="007A2590"/>
    <w:rsid w:val="007A2C47"/>
    <w:rsid w:val="007A3018"/>
    <w:rsid w:val="007A3C2E"/>
    <w:rsid w:val="007A41F4"/>
    <w:rsid w:val="007A4314"/>
    <w:rsid w:val="007A456A"/>
    <w:rsid w:val="007A479E"/>
    <w:rsid w:val="007A489A"/>
    <w:rsid w:val="007A5148"/>
    <w:rsid w:val="007A51C9"/>
    <w:rsid w:val="007A5978"/>
    <w:rsid w:val="007A5A6A"/>
    <w:rsid w:val="007A5C47"/>
    <w:rsid w:val="007A5ECE"/>
    <w:rsid w:val="007A5EF3"/>
    <w:rsid w:val="007A62C1"/>
    <w:rsid w:val="007A67A3"/>
    <w:rsid w:val="007A69D0"/>
    <w:rsid w:val="007A6AF1"/>
    <w:rsid w:val="007A6BBE"/>
    <w:rsid w:val="007A7262"/>
    <w:rsid w:val="007A7382"/>
    <w:rsid w:val="007A74CF"/>
    <w:rsid w:val="007A7568"/>
    <w:rsid w:val="007A75DA"/>
    <w:rsid w:val="007A78C7"/>
    <w:rsid w:val="007A7FB9"/>
    <w:rsid w:val="007B008D"/>
    <w:rsid w:val="007B092A"/>
    <w:rsid w:val="007B0953"/>
    <w:rsid w:val="007B167A"/>
    <w:rsid w:val="007B2963"/>
    <w:rsid w:val="007B2BDF"/>
    <w:rsid w:val="007B2CBE"/>
    <w:rsid w:val="007B3087"/>
    <w:rsid w:val="007B37AC"/>
    <w:rsid w:val="007B38BD"/>
    <w:rsid w:val="007B3E37"/>
    <w:rsid w:val="007B4674"/>
    <w:rsid w:val="007B4DCE"/>
    <w:rsid w:val="007B5570"/>
    <w:rsid w:val="007B5D1E"/>
    <w:rsid w:val="007B65B6"/>
    <w:rsid w:val="007B6A66"/>
    <w:rsid w:val="007B6F8E"/>
    <w:rsid w:val="007B7776"/>
    <w:rsid w:val="007B7CDB"/>
    <w:rsid w:val="007C0321"/>
    <w:rsid w:val="007C04C1"/>
    <w:rsid w:val="007C083D"/>
    <w:rsid w:val="007C0BAB"/>
    <w:rsid w:val="007C0BC7"/>
    <w:rsid w:val="007C0DC8"/>
    <w:rsid w:val="007C13AD"/>
    <w:rsid w:val="007C1C1C"/>
    <w:rsid w:val="007C1CD1"/>
    <w:rsid w:val="007C1FBA"/>
    <w:rsid w:val="007C221C"/>
    <w:rsid w:val="007C259F"/>
    <w:rsid w:val="007C267D"/>
    <w:rsid w:val="007C2E04"/>
    <w:rsid w:val="007C3B89"/>
    <w:rsid w:val="007C4284"/>
    <w:rsid w:val="007C43C0"/>
    <w:rsid w:val="007C49BA"/>
    <w:rsid w:val="007C4C86"/>
    <w:rsid w:val="007C4F09"/>
    <w:rsid w:val="007C5170"/>
    <w:rsid w:val="007C54A0"/>
    <w:rsid w:val="007C5532"/>
    <w:rsid w:val="007C55DF"/>
    <w:rsid w:val="007C60E2"/>
    <w:rsid w:val="007C683A"/>
    <w:rsid w:val="007C6CF7"/>
    <w:rsid w:val="007C6D8B"/>
    <w:rsid w:val="007C6EA0"/>
    <w:rsid w:val="007C6F59"/>
    <w:rsid w:val="007C7228"/>
    <w:rsid w:val="007C798C"/>
    <w:rsid w:val="007C79A3"/>
    <w:rsid w:val="007C79C7"/>
    <w:rsid w:val="007D0195"/>
    <w:rsid w:val="007D091B"/>
    <w:rsid w:val="007D0A25"/>
    <w:rsid w:val="007D1235"/>
    <w:rsid w:val="007D12EA"/>
    <w:rsid w:val="007D1731"/>
    <w:rsid w:val="007D1EA0"/>
    <w:rsid w:val="007D20D9"/>
    <w:rsid w:val="007D2A61"/>
    <w:rsid w:val="007D304A"/>
    <w:rsid w:val="007D30E6"/>
    <w:rsid w:val="007D3122"/>
    <w:rsid w:val="007D3288"/>
    <w:rsid w:val="007D37B3"/>
    <w:rsid w:val="007D4182"/>
    <w:rsid w:val="007D44FB"/>
    <w:rsid w:val="007D49F6"/>
    <w:rsid w:val="007D4BB1"/>
    <w:rsid w:val="007D4CF3"/>
    <w:rsid w:val="007D54BD"/>
    <w:rsid w:val="007D6148"/>
    <w:rsid w:val="007D658D"/>
    <w:rsid w:val="007D66B6"/>
    <w:rsid w:val="007D6749"/>
    <w:rsid w:val="007D6789"/>
    <w:rsid w:val="007D6AEE"/>
    <w:rsid w:val="007D6C52"/>
    <w:rsid w:val="007D6FC9"/>
    <w:rsid w:val="007D7336"/>
    <w:rsid w:val="007D799E"/>
    <w:rsid w:val="007D7CE3"/>
    <w:rsid w:val="007D7D48"/>
    <w:rsid w:val="007E0045"/>
    <w:rsid w:val="007E0078"/>
    <w:rsid w:val="007E0B70"/>
    <w:rsid w:val="007E108D"/>
    <w:rsid w:val="007E1379"/>
    <w:rsid w:val="007E142B"/>
    <w:rsid w:val="007E1896"/>
    <w:rsid w:val="007E1C0A"/>
    <w:rsid w:val="007E2B96"/>
    <w:rsid w:val="007E2DEC"/>
    <w:rsid w:val="007E329D"/>
    <w:rsid w:val="007E3AD4"/>
    <w:rsid w:val="007E3BE9"/>
    <w:rsid w:val="007E3EB9"/>
    <w:rsid w:val="007E3F3B"/>
    <w:rsid w:val="007E4229"/>
    <w:rsid w:val="007E42A3"/>
    <w:rsid w:val="007E442C"/>
    <w:rsid w:val="007E4A58"/>
    <w:rsid w:val="007E4AFE"/>
    <w:rsid w:val="007E5384"/>
    <w:rsid w:val="007E5590"/>
    <w:rsid w:val="007E55E4"/>
    <w:rsid w:val="007E58A5"/>
    <w:rsid w:val="007E5D93"/>
    <w:rsid w:val="007E60E0"/>
    <w:rsid w:val="007E6C41"/>
    <w:rsid w:val="007E7854"/>
    <w:rsid w:val="007F0251"/>
    <w:rsid w:val="007F0255"/>
    <w:rsid w:val="007F04EA"/>
    <w:rsid w:val="007F0802"/>
    <w:rsid w:val="007F13E2"/>
    <w:rsid w:val="007F1620"/>
    <w:rsid w:val="007F17FA"/>
    <w:rsid w:val="007F19D2"/>
    <w:rsid w:val="007F1A2B"/>
    <w:rsid w:val="007F1A6C"/>
    <w:rsid w:val="007F1CEC"/>
    <w:rsid w:val="007F1D07"/>
    <w:rsid w:val="007F1DFD"/>
    <w:rsid w:val="007F2586"/>
    <w:rsid w:val="007F2A4E"/>
    <w:rsid w:val="007F2A80"/>
    <w:rsid w:val="007F30AF"/>
    <w:rsid w:val="007F34CB"/>
    <w:rsid w:val="007F352B"/>
    <w:rsid w:val="007F3603"/>
    <w:rsid w:val="007F39AF"/>
    <w:rsid w:val="007F4778"/>
    <w:rsid w:val="007F4B9E"/>
    <w:rsid w:val="007F5372"/>
    <w:rsid w:val="007F54FC"/>
    <w:rsid w:val="007F5FCB"/>
    <w:rsid w:val="007F66ED"/>
    <w:rsid w:val="007F7C60"/>
    <w:rsid w:val="007F7DE2"/>
    <w:rsid w:val="007F7EA5"/>
    <w:rsid w:val="0080036A"/>
    <w:rsid w:val="00800404"/>
    <w:rsid w:val="008008B2"/>
    <w:rsid w:val="0080090A"/>
    <w:rsid w:val="00800CCB"/>
    <w:rsid w:val="00801A9C"/>
    <w:rsid w:val="00801D12"/>
    <w:rsid w:val="008021D2"/>
    <w:rsid w:val="00802274"/>
    <w:rsid w:val="008022CB"/>
    <w:rsid w:val="008023EB"/>
    <w:rsid w:val="00802E47"/>
    <w:rsid w:val="00802FB3"/>
    <w:rsid w:val="00803166"/>
    <w:rsid w:val="00803359"/>
    <w:rsid w:val="008034CA"/>
    <w:rsid w:val="008039A6"/>
    <w:rsid w:val="00803AFB"/>
    <w:rsid w:val="00803F8C"/>
    <w:rsid w:val="008040E4"/>
    <w:rsid w:val="008041E1"/>
    <w:rsid w:val="00804325"/>
    <w:rsid w:val="0080441B"/>
    <w:rsid w:val="008046E0"/>
    <w:rsid w:val="00804DD6"/>
    <w:rsid w:val="00805A7F"/>
    <w:rsid w:val="00805ACE"/>
    <w:rsid w:val="00805C93"/>
    <w:rsid w:val="0080604D"/>
    <w:rsid w:val="00806A3A"/>
    <w:rsid w:val="00806F72"/>
    <w:rsid w:val="00807153"/>
    <w:rsid w:val="008073C7"/>
    <w:rsid w:val="00807435"/>
    <w:rsid w:val="00807BEA"/>
    <w:rsid w:val="00807DF1"/>
    <w:rsid w:val="00807E87"/>
    <w:rsid w:val="008100B8"/>
    <w:rsid w:val="00811651"/>
    <w:rsid w:val="00811759"/>
    <w:rsid w:val="0081212F"/>
    <w:rsid w:val="00812456"/>
    <w:rsid w:val="00812D90"/>
    <w:rsid w:val="0081337D"/>
    <w:rsid w:val="0081352E"/>
    <w:rsid w:val="00813F81"/>
    <w:rsid w:val="00814428"/>
    <w:rsid w:val="00814BDE"/>
    <w:rsid w:val="00814BF1"/>
    <w:rsid w:val="00814D1A"/>
    <w:rsid w:val="0081505C"/>
    <w:rsid w:val="008152C7"/>
    <w:rsid w:val="0081532C"/>
    <w:rsid w:val="00815408"/>
    <w:rsid w:val="00815484"/>
    <w:rsid w:val="0081553B"/>
    <w:rsid w:val="008156E4"/>
    <w:rsid w:val="00815BC7"/>
    <w:rsid w:val="00815FBD"/>
    <w:rsid w:val="008160F8"/>
    <w:rsid w:val="00816BA9"/>
    <w:rsid w:val="00816C26"/>
    <w:rsid w:val="008170FF"/>
    <w:rsid w:val="00817135"/>
    <w:rsid w:val="0081721B"/>
    <w:rsid w:val="008175AF"/>
    <w:rsid w:val="008175E4"/>
    <w:rsid w:val="008176E6"/>
    <w:rsid w:val="00817C9B"/>
    <w:rsid w:val="00820266"/>
    <w:rsid w:val="008205AA"/>
    <w:rsid w:val="0082084F"/>
    <w:rsid w:val="00820CBA"/>
    <w:rsid w:val="0082105C"/>
    <w:rsid w:val="00821326"/>
    <w:rsid w:val="0082149B"/>
    <w:rsid w:val="008217F7"/>
    <w:rsid w:val="008223E1"/>
    <w:rsid w:val="008224BE"/>
    <w:rsid w:val="008227B5"/>
    <w:rsid w:val="00822A4D"/>
    <w:rsid w:val="0082319A"/>
    <w:rsid w:val="008231A0"/>
    <w:rsid w:val="00823524"/>
    <w:rsid w:val="008236F2"/>
    <w:rsid w:val="008237A6"/>
    <w:rsid w:val="00823B4A"/>
    <w:rsid w:val="00824D75"/>
    <w:rsid w:val="00825E51"/>
    <w:rsid w:val="008260B2"/>
    <w:rsid w:val="008266D1"/>
    <w:rsid w:val="008266E7"/>
    <w:rsid w:val="008267F2"/>
    <w:rsid w:val="008268CA"/>
    <w:rsid w:val="00826CD0"/>
    <w:rsid w:val="00826F8B"/>
    <w:rsid w:val="008271AB"/>
    <w:rsid w:val="0082740A"/>
    <w:rsid w:val="00827656"/>
    <w:rsid w:val="00830435"/>
    <w:rsid w:val="0083063A"/>
    <w:rsid w:val="00830A03"/>
    <w:rsid w:val="00830E54"/>
    <w:rsid w:val="00831913"/>
    <w:rsid w:val="008320A6"/>
    <w:rsid w:val="008323E6"/>
    <w:rsid w:val="00832965"/>
    <w:rsid w:val="00832ACC"/>
    <w:rsid w:val="00832C05"/>
    <w:rsid w:val="00832FAB"/>
    <w:rsid w:val="00833138"/>
    <w:rsid w:val="00833B74"/>
    <w:rsid w:val="00833F4D"/>
    <w:rsid w:val="00834F57"/>
    <w:rsid w:val="008355D8"/>
    <w:rsid w:val="00835A89"/>
    <w:rsid w:val="00835AD3"/>
    <w:rsid w:val="008368B8"/>
    <w:rsid w:val="00836B39"/>
    <w:rsid w:val="00836F9F"/>
    <w:rsid w:val="0083775F"/>
    <w:rsid w:val="008405DB"/>
    <w:rsid w:val="00840BFB"/>
    <w:rsid w:val="00840EB8"/>
    <w:rsid w:val="008412F8"/>
    <w:rsid w:val="008414C0"/>
    <w:rsid w:val="008416BF"/>
    <w:rsid w:val="00841F7E"/>
    <w:rsid w:val="00842023"/>
    <w:rsid w:val="00842117"/>
    <w:rsid w:val="008428C6"/>
    <w:rsid w:val="008432CB"/>
    <w:rsid w:val="008442E2"/>
    <w:rsid w:val="00844339"/>
    <w:rsid w:val="00844590"/>
    <w:rsid w:val="0084459C"/>
    <w:rsid w:val="00844A85"/>
    <w:rsid w:val="00844CFA"/>
    <w:rsid w:val="00845440"/>
    <w:rsid w:val="00845B49"/>
    <w:rsid w:val="0084613E"/>
    <w:rsid w:val="00846761"/>
    <w:rsid w:val="00846C93"/>
    <w:rsid w:val="00846E9C"/>
    <w:rsid w:val="00847064"/>
    <w:rsid w:val="00847708"/>
    <w:rsid w:val="00847725"/>
    <w:rsid w:val="0084796F"/>
    <w:rsid w:val="00847F27"/>
    <w:rsid w:val="008503BE"/>
    <w:rsid w:val="00850B85"/>
    <w:rsid w:val="00850C06"/>
    <w:rsid w:val="00850E9E"/>
    <w:rsid w:val="008518F1"/>
    <w:rsid w:val="00851BB1"/>
    <w:rsid w:val="00851DFD"/>
    <w:rsid w:val="00851E7B"/>
    <w:rsid w:val="00851F6B"/>
    <w:rsid w:val="008525E4"/>
    <w:rsid w:val="008533C2"/>
    <w:rsid w:val="008533C8"/>
    <w:rsid w:val="008535FD"/>
    <w:rsid w:val="00853967"/>
    <w:rsid w:val="00853C1E"/>
    <w:rsid w:val="00853E3D"/>
    <w:rsid w:val="00853F46"/>
    <w:rsid w:val="008545A4"/>
    <w:rsid w:val="008546E8"/>
    <w:rsid w:val="00854FC3"/>
    <w:rsid w:val="00855865"/>
    <w:rsid w:val="00855895"/>
    <w:rsid w:val="00855DF5"/>
    <w:rsid w:val="00855FB2"/>
    <w:rsid w:val="00856421"/>
    <w:rsid w:val="00856A10"/>
    <w:rsid w:val="00856B0F"/>
    <w:rsid w:val="0085740A"/>
    <w:rsid w:val="00857AE4"/>
    <w:rsid w:val="00857B3A"/>
    <w:rsid w:val="00857B45"/>
    <w:rsid w:val="00857B52"/>
    <w:rsid w:val="00857DD3"/>
    <w:rsid w:val="00860840"/>
    <w:rsid w:val="00860944"/>
    <w:rsid w:val="00860E45"/>
    <w:rsid w:val="00860F28"/>
    <w:rsid w:val="00861286"/>
    <w:rsid w:val="008613DB"/>
    <w:rsid w:val="0086149E"/>
    <w:rsid w:val="00861BC1"/>
    <w:rsid w:val="008620A8"/>
    <w:rsid w:val="00862F4C"/>
    <w:rsid w:val="00862F7A"/>
    <w:rsid w:val="008637BE"/>
    <w:rsid w:val="00864003"/>
    <w:rsid w:val="00864716"/>
    <w:rsid w:val="00864FA3"/>
    <w:rsid w:val="00865041"/>
    <w:rsid w:val="0086530A"/>
    <w:rsid w:val="00865AB7"/>
    <w:rsid w:val="008664EE"/>
    <w:rsid w:val="00866527"/>
    <w:rsid w:val="0086697C"/>
    <w:rsid w:val="00866F4F"/>
    <w:rsid w:val="00867123"/>
    <w:rsid w:val="00867373"/>
    <w:rsid w:val="0086750C"/>
    <w:rsid w:val="00867759"/>
    <w:rsid w:val="00867B73"/>
    <w:rsid w:val="00867DCE"/>
    <w:rsid w:val="0087073E"/>
    <w:rsid w:val="00870755"/>
    <w:rsid w:val="0087088D"/>
    <w:rsid w:val="00870896"/>
    <w:rsid w:val="008708F3"/>
    <w:rsid w:val="0087092D"/>
    <w:rsid w:val="00870A36"/>
    <w:rsid w:val="00870AB3"/>
    <w:rsid w:val="00870B61"/>
    <w:rsid w:val="00870FC3"/>
    <w:rsid w:val="0087120E"/>
    <w:rsid w:val="00871372"/>
    <w:rsid w:val="008714EB"/>
    <w:rsid w:val="00871DE2"/>
    <w:rsid w:val="00871E54"/>
    <w:rsid w:val="00871FF4"/>
    <w:rsid w:val="00872515"/>
    <w:rsid w:val="0087257F"/>
    <w:rsid w:val="0087289E"/>
    <w:rsid w:val="008728ED"/>
    <w:rsid w:val="00872939"/>
    <w:rsid w:val="008730A4"/>
    <w:rsid w:val="008730FF"/>
    <w:rsid w:val="0087332A"/>
    <w:rsid w:val="00873502"/>
    <w:rsid w:val="0087352F"/>
    <w:rsid w:val="0087381E"/>
    <w:rsid w:val="0087385A"/>
    <w:rsid w:val="00873877"/>
    <w:rsid w:val="00873BC3"/>
    <w:rsid w:val="0087495B"/>
    <w:rsid w:val="0087497E"/>
    <w:rsid w:val="00874B75"/>
    <w:rsid w:val="00874CF4"/>
    <w:rsid w:val="00874D92"/>
    <w:rsid w:val="00874E16"/>
    <w:rsid w:val="00875218"/>
    <w:rsid w:val="008753E9"/>
    <w:rsid w:val="00875744"/>
    <w:rsid w:val="00875803"/>
    <w:rsid w:val="00875944"/>
    <w:rsid w:val="00875E64"/>
    <w:rsid w:val="00876213"/>
    <w:rsid w:val="008767BC"/>
    <w:rsid w:val="008767ED"/>
    <w:rsid w:val="00876850"/>
    <w:rsid w:val="00876AD3"/>
    <w:rsid w:val="00877766"/>
    <w:rsid w:val="008778B2"/>
    <w:rsid w:val="00880162"/>
    <w:rsid w:val="008801A3"/>
    <w:rsid w:val="0088063B"/>
    <w:rsid w:val="00880C1D"/>
    <w:rsid w:val="0088144E"/>
    <w:rsid w:val="008819E0"/>
    <w:rsid w:val="00881CDF"/>
    <w:rsid w:val="008822BC"/>
    <w:rsid w:val="00882599"/>
    <w:rsid w:val="00883675"/>
    <w:rsid w:val="00883807"/>
    <w:rsid w:val="00883E3B"/>
    <w:rsid w:val="0088443A"/>
    <w:rsid w:val="00884506"/>
    <w:rsid w:val="0088478E"/>
    <w:rsid w:val="0088520E"/>
    <w:rsid w:val="00885600"/>
    <w:rsid w:val="008857AD"/>
    <w:rsid w:val="008858E7"/>
    <w:rsid w:val="00885A38"/>
    <w:rsid w:val="00885BD7"/>
    <w:rsid w:val="00885F13"/>
    <w:rsid w:val="008860D9"/>
    <w:rsid w:val="0088612C"/>
    <w:rsid w:val="00886305"/>
    <w:rsid w:val="00886347"/>
    <w:rsid w:val="008864B5"/>
    <w:rsid w:val="00886862"/>
    <w:rsid w:val="0088698D"/>
    <w:rsid w:val="00886CB0"/>
    <w:rsid w:val="00886DCB"/>
    <w:rsid w:val="00886F86"/>
    <w:rsid w:val="0088769A"/>
    <w:rsid w:val="00887901"/>
    <w:rsid w:val="008900CB"/>
    <w:rsid w:val="0089015E"/>
    <w:rsid w:val="00890580"/>
    <w:rsid w:val="00890C46"/>
    <w:rsid w:val="00890E27"/>
    <w:rsid w:val="00890FE9"/>
    <w:rsid w:val="00891219"/>
    <w:rsid w:val="00891B77"/>
    <w:rsid w:val="00892240"/>
    <w:rsid w:val="00892259"/>
    <w:rsid w:val="00892435"/>
    <w:rsid w:val="00892C07"/>
    <w:rsid w:val="00892C5F"/>
    <w:rsid w:val="00892CBD"/>
    <w:rsid w:val="0089321F"/>
    <w:rsid w:val="008935EC"/>
    <w:rsid w:val="0089399A"/>
    <w:rsid w:val="008939A8"/>
    <w:rsid w:val="00893A23"/>
    <w:rsid w:val="008940F2"/>
    <w:rsid w:val="0089422F"/>
    <w:rsid w:val="0089466E"/>
    <w:rsid w:val="00894BE3"/>
    <w:rsid w:val="00894D44"/>
    <w:rsid w:val="008952A3"/>
    <w:rsid w:val="00895AE6"/>
    <w:rsid w:val="008965B0"/>
    <w:rsid w:val="00896600"/>
    <w:rsid w:val="00896C26"/>
    <w:rsid w:val="00897586"/>
    <w:rsid w:val="008A02EE"/>
    <w:rsid w:val="008A04E8"/>
    <w:rsid w:val="008A0D0D"/>
    <w:rsid w:val="008A1212"/>
    <w:rsid w:val="008A1350"/>
    <w:rsid w:val="008A159C"/>
    <w:rsid w:val="008A1A16"/>
    <w:rsid w:val="008A1A26"/>
    <w:rsid w:val="008A2481"/>
    <w:rsid w:val="008A25B8"/>
    <w:rsid w:val="008A2663"/>
    <w:rsid w:val="008A31A9"/>
    <w:rsid w:val="008A3538"/>
    <w:rsid w:val="008A37D1"/>
    <w:rsid w:val="008A3AF5"/>
    <w:rsid w:val="008A44F2"/>
    <w:rsid w:val="008A47DC"/>
    <w:rsid w:val="008A4CA8"/>
    <w:rsid w:val="008A4D48"/>
    <w:rsid w:val="008A4EAB"/>
    <w:rsid w:val="008A4FD9"/>
    <w:rsid w:val="008A553A"/>
    <w:rsid w:val="008A55F6"/>
    <w:rsid w:val="008A5A1E"/>
    <w:rsid w:val="008A5D89"/>
    <w:rsid w:val="008A62F7"/>
    <w:rsid w:val="008A652A"/>
    <w:rsid w:val="008A6784"/>
    <w:rsid w:val="008A6912"/>
    <w:rsid w:val="008A75C7"/>
    <w:rsid w:val="008A77F2"/>
    <w:rsid w:val="008A7D16"/>
    <w:rsid w:val="008B02EE"/>
    <w:rsid w:val="008B044C"/>
    <w:rsid w:val="008B05C1"/>
    <w:rsid w:val="008B099A"/>
    <w:rsid w:val="008B0A44"/>
    <w:rsid w:val="008B0AF3"/>
    <w:rsid w:val="008B12A4"/>
    <w:rsid w:val="008B158D"/>
    <w:rsid w:val="008B176A"/>
    <w:rsid w:val="008B1826"/>
    <w:rsid w:val="008B1CB8"/>
    <w:rsid w:val="008B206B"/>
    <w:rsid w:val="008B25EB"/>
    <w:rsid w:val="008B29F1"/>
    <w:rsid w:val="008B2E42"/>
    <w:rsid w:val="008B3523"/>
    <w:rsid w:val="008B3529"/>
    <w:rsid w:val="008B37F9"/>
    <w:rsid w:val="008B4209"/>
    <w:rsid w:val="008B42BC"/>
    <w:rsid w:val="008B481B"/>
    <w:rsid w:val="008B4979"/>
    <w:rsid w:val="008B4A7B"/>
    <w:rsid w:val="008B5545"/>
    <w:rsid w:val="008B56AD"/>
    <w:rsid w:val="008B5BE4"/>
    <w:rsid w:val="008B5C51"/>
    <w:rsid w:val="008B5D63"/>
    <w:rsid w:val="008B6078"/>
    <w:rsid w:val="008B65BD"/>
    <w:rsid w:val="008B674C"/>
    <w:rsid w:val="008B6F7F"/>
    <w:rsid w:val="008B7017"/>
    <w:rsid w:val="008B716D"/>
    <w:rsid w:val="008B7483"/>
    <w:rsid w:val="008C0059"/>
    <w:rsid w:val="008C050F"/>
    <w:rsid w:val="008C080F"/>
    <w:rsid w:val="008C0886"/>
    <w:rsid w:val="008C0E80"/>
    <w:rsid w:val="008C149A"/>
    <w:rsid w:val="008C1A50"/>
    <w:rsid w:val="008C1B5E"/>
    <w:rsid w:val="008C1C31"/>
    <w:rsid w:val="008C1ECE"/>
    <w:rsid w:val="008C1F6C"/>
    <w:rsid w:val="008C1FDF"/>
    <w:rsid w:val="008C210F"/>
    <w:rsid w:val="008C2F9B"/>
    <w:rsid w:val="008C307D"/>
    <w:rsid w:val="008C33BA"/>
    <w:rsid w:val="008C3416"/>
    <w:rsid w:val="008C370B"/>
    <w:rsid w:val="008C3843"/>
    <w:rsid w:val="008C3F4D"/>
    <w:rsid w:val="008C42BA"/>
    <w:rsid w:val="008C4678"/>
    <w:rsid w:val="008C48E5"/>
    <w:rsid w:val="008C4AB0"/>
    <w:rsid w:val="008C4C96"/>
    <w:rsid w:val="008C4D6B"/>
    <w:rsid w:val="008C52A4"/>
    <w:rsid w:val="008C54E0"/>
    <w:rsid w:val="008C5E74"/>
    <w:rsid w:val="008C600E"/>
    <w:rsid w:val="008C6BA7"/>
    <w:rsid w:val="008C7E1F"/>
    <w:rsid w:val="008C7E7A"/>
    <w:rsid w:val="008D0483"/>
    <w:rsid w:val="008D0539"/>
    <w:rsid w:val="008D055D"/>
    <w:rsid w:val="008D085C"/>
    <w:rsid w:val="008D162D"/>
    <w:rsid w:val="008D18D3"/>
    <w:rsid w:val="008D1B92"/>
    <w:rsid w:val="008D1E88"/>
    <w:rsid w:val="008D21B2"/>
    <w:rsid w:val="008D237F"/>
    <w:rsid w:val="008D275C"/>
    <w:rsid w:val="008D2AAC"/>
    <w:rsid w:val="008D2F79"/>
    <w:rsid w:val="008D324C"/>
    <w:rsid w:val="008D3708"/>
    <w:rsid w:val="008D3940"/>
    <w:rsid w:val="008D3C05"/>
    <w:rsid w:val="008D3C22"/>
    <w:rsid w:val="008D3F5E"/>
    <w:rsid w:val="008D4077"/>
    <w:rsid w:val="008D4661"/>
    <w:rsid w:val="008D4736"/>
    <w:rsid w:val="008D4E11"/>
    <w:rsid w:val="008D53F8"/>
    <w:rsid w:val="008D5A0E"/>
    <w:rsid w:val="008D6098"/>
    <w:rsid w:val="008D617E"/>
    <w:rsid w:val="008D6293"/>
    <w:rsid w:val="008D64BC"/>
    <w:rsid w:val="008D64C3"/>
    <w:rsid w:val="008D6942"/>
    <w:rsid w:val="008D6B27"/>
    <w:rsid w:val="008D6E60"/>
    <w:rsid w:val="008D7111"/>
    <w:rsid w:val="008D7B28"/>
    <w:rsid w:val="008D7EB3"/>
    <w:rsid w:val="008D7F14"/>
    <w:rsid w:val="008D7F62"/>
    <w:rsid w:val="008E01E2"/>
    <w:rsid w:val="008E034F"/>
    <w:rsid w:val="008E083E"/>
    <w:rsid w:val="008E0860"/>
    <w:rsid w:val="008E0A7E"/>
    <w:rsid w:val="008E0AEE"/>
    <w:rsid w:val="008E0E45"/>
    <w:rsid w:val="008E0EFF"/>
    <w:rsid w:val="008E1709"/>
    <w:rsid w:val="008E1C3D"/>
    <w:rsid w:val="008E1CB9"/>
    <w:rsid w:val="008E1CEC"/>
    <w:rsid w:val="008E1E66"/>
    <w:rsid w:val="008E25E1"/>
    <w:rsid w:val="008E2AFD"/>
    <w:rsid w:val="008E2CFF"/>
    <w:rsid w:val="008E3026"/>
    <w:rsid w:val="008E3093"/>
    <w:rsid w:val="008E38BC"/>
    <w:rsid w:val="008E3D44"/>
    <w:rsid w:val="008E3D64"/>
    <w:rsid w:val="008E40BB"/>
    <w:rsid w:val="008E4635"/>
    <w:rsid w:val="008E487F"/>
    <w:rsid w:val="008E4C4F"/>
    <w:rsid w:val="008E4CCB"/>
    <w:rsid w:val="008E4DFB"/>
    <w:rsid w:val="008E4E51"/>
    <w:rsid w:val="008E50F4"/>
    <w:rsid w:val="008E52DF"/>
    <w:rsid w:val="008E53EC"/>
    <w:rsid w:val="008E5533"/>
    <w:rsid w:val="008E5542"/>
    <w:rsid w:val="008E5662"/>
    <w:rsid w:val="008E5666"/>
    <w:rsid w:val="008E5964"/>
    <w:rsid w:val="008E5A18"/>
    <w:rsid w:val="008E5CBF"/>
    <w:rsid w:val="008E5F6A"/>
    <w:rsid w:val="008E5F9D"/>
    <w:rsid w:val="008E61EA"/>
    <w:rsid w:val="008E68C6"/>
    <w:rsid w:val="008E69B8"/>
    <w:rsid w:val="008E6A84"/>
    <w:rsid w:val="008E7098"/>
    <w:rsid w:val="008E7151"/>
    <w:rsid w:val="008E71B1"/>
    <w:rsid w:val="008E7692"/>
    <w:rsid w:val="008E76EE"/>
    <w:rsid w:val="008E78A0"/>
    <w:rsid w:val="008E7B04"/>
    <w:rsid w:val="008E7CDB"/>
    <w:rsid w:val="008E7D89"/>
    <w:rsid w:val="008E7DF7"/>
    <w:rsid w:val="008E7E26"/>
    <w:rsid w:val="008F0550"/>
    <w:rsid w:val="008F058A"/>
    <w:rsid w:val="008F0C97"/>
    <w:rsid w:val="008F1304"/>
    <w:rsid w:val="008F181C"/>
    <w:rsid w:val="008F1F90"/>
    <w:rsid w:val="008F1F9D"/>
    <w:rsid w:val="008F2016"/>
    <w:rsid w:val="008F2053"/>
    <w:rsid w:val="008F23C3"/>
    <w:rsid w:val="008F2574"/>
    <w:rsid w:val="008F2795"/>
    <w:rsid w:val="008F2A2F"/>
    <w:rsid w:val="008F2A79"/>
    <w:rsid w:val="008F2C91"/>
    <w:rsid w:val="008F2D62"/>
    <w:rsid w:val="008F2DD0"/>
    <w:rsid w:val="008F2E12"/>
    <w:rsid w:val="008F3ACC"/>
    <w:rsid w:val="008F41AC"/>
    <w:rsid w:val="008F43AB"/>
    <w:rsid w:val="008F456A"/>
    <w:rsid w:val="008F5165"/>
    <w:rsid w:val="008F546A"/>
    <w:rsid w:val="008F6609"/>
    <w:rsid w:val="008F6DB9"/>
    <w:rsid w:val="008F6EC9"/>
    <w:rsid w:val="008F6F92"/>
    <w:rsid w:val="008F7B8C"/>
    <w:rsid w:val="008F7D29"/>
    <w:rsid w:val="008F7D2A"/>
    <w:rsid w:val="00900468"/>
    <w:rsid w:val="00900B56"/>
    <w:rsid w:val="00900CE4"/>
    <w:rsid w:val="009011CE"/>
    <w:rsid w:val="0090122F"/>
    <w:rsid w:val="00901A83"/>
    <w:rsid w:val="00901B4D"/>
    <w:rsid w:val="00901BFB"/>
    <w:rsid w:val="0090212A"/>
    <w:rsid w:val="009023F9"/>
    <w:rsid w:val="009024A3"/>
    <w:rsid w:val="00902746"/>
    <w:rsid w:val="00902BA2"/>
    <w:rsid w:val="009031FC"/>
    <w:rsid w:val="009039AA"/>
    <w:rsid w:val="00903A4B"/>
    <w:rsid w:val="00903D2B"/>
    <w:rsid w:val="00904841"/>
    <w:rsid w:val="00904DD7"/>
    <w:rsid w:val="009069DF"/>
    <w:rsid w:val="00906AEA"/>
    <w:rsid w:val="00906C5D"/>
    <w:rsid w:val="00906E6B"/>
    <w:rsid w:val="0090707D"/>
    <w:rsid w:val="009071D9"/>
    <w:rsid w:val="0090734C"/>
    <w:rsid w:val="00907AB7"/>
    <w:rsid w:val="00907DF7"/>
    <w:rsid w:val="009101FA"/>
    <w:rsid w:val="009102F2"/>
    <w:rsid w:val="009105C0"/>
    <w:rsid w:val="00910C4E"/>
    <w:rsid w:val="00910CF4"/>
    <w:rsid w:val="00911280"/>
    <w:rsid w:val="00911524"/>
    <w:rsid w:val="00911589"/>
    <w:rsid w:val="00911611"/>
    <w:rsid w:val="009117E7"/>
    <w:rsid w:val="009118BC"/>
    <w:rsid w:val="00911E40"/>
    <w:rsid w:val="00911F5A"/>
    <w:rsid w:val="0091212F"/>
    <w:rsid w:val="00912349"/>
    <w:rsid w:val="00912AA4"/>
    <w:rsid w:val="00912BEA"/>
    <w:rsid w:val="00913250"/>
    <w:rsid w:val="009133DE"/>
    <w:rsid w:val="009136CB"/>
    <w:rsid w:val="00913EA6"/>
    <w:rsid w:val="0091448F"/>
    <w:rsid w:val="0091453B"/>
    <w:rsid w:val="0091512C"/>
    <w:rsid w:val="00915365"/>
    <w:rsid w:val="00915964"/>
    <w:rsid w:val="00915D91"/>
    <w:rsid w:val="00915EC7"/>
    <w:rsid w:val="009164B5"/>
    <w:rsid w:val="00916643"/>
    <w:rsid w:val="00916760"/>
    <w:rsid w:val="009167D5"/>
    <w:rsid w:val="009169C2"/>
    <w:rsid w:val="00916F2E"/>
    <w:rsid w:val="00917032"/>
    <w:rsid w:val="00917309"/>
    <w:rsid w:val="00917A6F"/>
    <w:rsid w:val="00917CC6"/>
    <w:rsid w:val="00920235"/>
    <w:rsid w:val="00920877"/>
    <w:rsid w:val="00920AD0"/>
    <w:rsid w:val="00920D01"/>
    <w:rsid w:val="00920D46"/>
    <w:rsid w:val="00920DFC"/>
    <w:rsid w:val="009210DD"/>
    <w:rsid w:val="009211A7"/>
    <w:rsid w:val="009215EE"/>
    <w:rsid w:val="00921BF5"/>
    <w:rsid w:val="009225F5"/>
    <w:rsid w:val="00922E7F"/>
    <w:rsid w:val="009233F0"/>
    <w:rsid w:val="009234C5"/>
    <w:rsid w:val="00923E16"/>
    <w:rsid w:val="00923EBC"/>
    <w:rsid w:val="00924219"/>
    <w:rsid w:val="00924379"/>
    <w:rsid w:val="00924E15"/>
    <w:rsid w:val="009250D7"/>
    <w:rsid w:val="009250E4"/>
    <w:rsid w:val="009251A2"/>
    <w:rsid w:val="009251B8"/>
    <w:rsid w:val="00925567"/>
    <w:rsid w:val="009255FB"/>
    <w:rsid w:val="00925ADE"/>
    <w:rsid w:val="00925F54"/>
    <w:rsid w:val="00926075"/>
    <w:rsid w:val="0092619C"/>
    <w:rsid w:val="009265D4"/>
    <w:rsid w:val="009265EA"/>
    <w:rsid w:val="00926BEF"/>
    <w:rsid w:val="00926BF3"/>
    <w:rsid w:val="00926C15"/>
    <w:rsid w:val="00926DB6"/>
    <w:rsid w:val="00927AB2"/>
    <w:rsid w:val="00927BF8"/>
    <w:rsid w:val="00927CE1"/>
    <w:rsid w:val="00930A38"/>
    <w:rsid w:val="00930B5D"/>
    <w:rsid w:val="00931064"/>
    <w:rsid w:val="00931066"/>
    <w:rsid w:val="00931833"/>
    <w:rsid w:val="00931877"/>
    <w:rsid w:val="00931D16"/>
    <w:rsid w:val="00932066"/>
    <w:rsid w:val="0093258D"/>
    <w:rsid w:val="009326AD"/>
    <w:rsid w:val="00932A85"/>
    <w:rsid w:val="0093306B"/>
    <w:rsid w:val="009334C2"/>
    <w:rsid w:val="0093380A"/>
    <w:rsid w:val="00934E3F"/>
    <w:rsid w:val="009351A4"/>
    <w:rsid w:val="009354D9"/>
    <w:rsid w:val="009359FF"/>
    <w:rsid w:val="00935B67"/>
    <w:rsid w:val="00936134"/>
    <w:rsid w:val="0093669C"/>
    <w:rsid w:val="009368C3"/>
    <w:rsid w:val="00936ACC"/>
    <w:rsid w:val="00936EA8"/>
    <w:rsid w:val="00937049"/>
    <w:rsid w:val="009371B0"/>
    <w:rsid w:val="009373EE"/>
    <w:rsid w:val="0093754C"/>
    <w:rsid w:val="0093777E"/>
    <w:rsid w:val="00937932"/>
    <w:rsid w:val="00940133"/>
    <w:rsid w:val="00940253"/>
    <w:rsid w:val="00940F91"/>
    <w:rsid w:val="0094117C"/>
    <w:rsid w:val="009412AF"/>
    <w:rsid w:val="009417C6"/>
    <w:rsid w:val="00941EBB"/>
    <w:rsid w:val="009420B7"/>
    <w:rsid w:val="00942379"/>
    <w:rsid w:val="00942457"/>
    <w:rsid w:val="009425D3"/>
    <w:rsid w:val="0094294E"/>
    <w:rsid w:val="0094298D"/>
    <w:rsid w:val="00942CAA"/>
    <w:rsid w:val="00942F27"/>
    <w:rsid w:val="00944369"/>
    <w:rsid w:val="00944CF0"/>
    <w:rsid w:val="00945818"/>
    <w:rsid w:val="00945AAD"/>
    <w:rsid w:val="00946055"/>
    <w:rsid w:val="00946278"/>
    <w:rsid w:val="00946574"/>
    <w:rsid w:val="009468C6"/>
    <w:rsid w:val="00946AE4"/>
    <w:rsid w:val="00946C50"/>
    <w:rsid w:val="00946E3B"/>
    <w:rsid w:val="00946EE1"/>
    <w:rsid w:val="009471EA"/>
    <w:rsid w:val="00947268"/>
    <w:rsid w:val="00947470"/>
    <w:rsid w:val="009474E8"/>
    <w:rsid w:val="009476E4"/>
    <w:rsid w:val="00947827"/>
    <w:rsid w:val="00947EAB"/>
    <w:rsid w:val="009511E9"/>
    <w:rsid w:val="009514FF"/>
    <w:rsid w:val="00951C76"/>
    <w:rsid w:val="00951CD0"/>
    <w:rsid w:val="00951DAA"/>
    <w:rsid w:val="00952329"/>
    <w:rsid w:val="009523AD"/>
    <w:rsid w:val="00952666"/>
    <w:rsid w:val="009526C6"/>
    <w:rsid w:val="00952D89"/>
    <w:rsid w:val="0095306F"/>
    <w:rsid w:val="009531E1"/>
    <w:rsid w:val="0095341D"/>
    <w:rsid w:val="0095391C"/>
    <w:rsid w:val="009539A3"/>
    <w:rsid w:val="0095413F"/>
    <w:rsid w:val="0095443A"/>
    <w:rsid w:val="0095494A"/>
    <w:rsid w:val="00954AEF"/>
    <w:rsid w:val="00955230"/>
    <w:rsid w:val="00955375"/>
    <w:rsid w:val="00955957"/>
    <w:rsid w:val="00956B24"/>
    <w:rsid w:val="00956C7E"/>
    <w:rsid w:val="0095713F"/>
    <w:rsid w:val="0095731B"/>
    <w:rsid w:val="009574F6"/>
    <w:rsid w:val="00957612"/>
    <w:rsid w:val="00957723"/>
    <w:rsid w:val="00957908"/>
    <w:rsid w:val="00957D94"/>
    <w:rsid w:val="0096016D"/>
    <w:rsid w:val="0096035F"/>
    <w:rsid w:val="00960A30"/>
    <w:rsid w:val="00961169"/>
    <w:rsid w:val="00962680"/>
    <w:rsid w:val="009629A9"/>
    <w:rsid w:val="009629D6"/>
    <w:rsid w:val="00962A4D"/>
    <w:rsid w:val="00962A66"/>
    <w:rsid w:val="00962CE6"/>
    <w:rsid w:val="00963265"/>
    <w:rsid w:val="009634E7"/>
    <w:rsid w:val="00963858"/>
    <w:rsid w:val="00963DA2"/>
    <w:rsid w:val="009649A9"/>
    <w:rsid w:val="00964A02"/>
    <w:rsid w:val="00964D15"/>
    <w:rsid w:val="00965188"/>
    <w:rsid w:val="00965515"/>
    <w:rsid w:val="00965668"/>
    <w:rsid w:val="009657D2"/>
    <w:rsid w:val="0096593B"/>
    <w:rsid w:val="00965EC4"/>
    <w:rsid w:val="00966034"/>
    <w:rsid w:val="00966A96"/>
    <w:rsid w:val="009670E4"/>
    <w:rsid w:val="0096733C"/>
    <w:rsid w:val="009675AD"/>
    <w:rsid w:val="00967745"/>
    <w:rsid w:val="00967CEB"/>
    <w:rsid w:val="00970132"/>
    <w:rsid w:val="009702A4"/>
    <w:rsid w:val="0097041F"/>
    <w:rsid w:val="009708D1"/>
    <w:rsid w:val="00970942"/>
    <w:rsid w:val="009712D0"/>
    <w:rsid w:val="00971A58"/>
    <w:rsid w:val="00971B91"/>
    <w:rsid w:val="00972385"/>
    <w:rsid w:val="0097239A"/>
    <w:rsid w:val="00972407"/>
    <w:rsid w:val="00972570"/>
    <w:rsid w:val="009728C2"/>
    <w:rsid w:val="00972DE2"/>
    <w:rsid w:val="00972FD9"/>
    <w:rsid w:val="0097361B"/>
    <w:rsid w:val="00973F59"/>
    <w:rsid w:val="0097402F"/>
    <w:rsid w:val="00974292"/>
    <w:rsid w:val="00974489"/>
    <w:rsid w:val="0097448C"/>
    <w:rsid w:val="0097468E"/>
    <w:rsid w:val="0097495C"/>
    <w:rsid w:val="00974C66"/>
    <w:rsid w:val="00974DA3"/>
    <w:rsid w:val="00974E39"/>
    <w:rsid w:val="00975585"/>
    <w:rsid w:val="00975BFC"/>
    <w:rsid w:val="00975D01"/>
    <w:rsid w:val="00976576"/>
    <w:rsid w:val="0097690A"/>
    <w:rsid w:val="009769C1"/>
    <w:rsid w:val="00976ADC"/>
    <w:rsid w:val="00976AEF"/>
    <w:rsid w:val="00976D40"/>
    <w:rsid w:val="00976DCA"/>
    <w:rsid w:val="00976E42"/>
    <w:rsid w:val="00976E68"/>
    <w:rsid w:val="00977227"/>
    <w:rsid w:val="009776C7"/>
    <w:rsid w:val="00977979"/>
    <w:rsid w:val="009779A4"/>
    <w:rsid w:val="00980333"/>
    <w:rsid w:val="009806C2"/>
    <w:rsid w:val="009809BF"/>
    <w:rsid w:val="00980BA3"/>
    <w:rsid w:val="00980BD8"/>
    <w:rsid w:val="00980D01"/>
    <w:rsid w:val="00981424"/>
    <w:rsid w:val="0098144E"/>
    <w:rsid w:val="0098160E"/>
    <w:rsid w:val="009816D4"/>
    <w:rsid w:val="00981745"/>
    <w:rsid w:val="009819F4"/>
    <w:rsid w:val="00981C59"/>
    <w:rsid w:val="00981EB9"/>
    <w:rsid w:val="00981F97"/>
    <w:rsid w:val="0098203E"/>
    <w:rsid w:val="009823E8"/>
    <w:rsid w:val="00982D4F"/>
    <w:rsid w:val="0098309D"/>
    <w:rsid w:val="00983232"/>
    <w:rsid w:val="00983659"/>
    <w:rsid w:val="009837D2"/>
    <w:rsid w:val="009845A5"/>
    <w:rsid w:val="009846CF"/>
    <w:rsid w:val="00984D09"/>
    <w:rsid w:val="009852B6"/>
    <w:rsid w:val="00985478"/>
    <w:rsid w:val="009857D9"/>
    <w:rsid w:val="009858DE"/>
    <w:rsid w:val="00985C66"/>
    <w:rsid w:val="00985CD0"/>
    <w:rsid w:val="00985D24"/>
    <w:rsid w:val="009860E6"/>
    <w:rsid w:val="0098630D"/>
    <w:rsid w:val="00986654"/>
    <w:rsid w:val="0098685E"/>
    <w:rsid w:val="00986CCC"/>
    <w:rsid w:val="009870C3"/>
    <w:rsid w:val="009870C9"/>
    <w:rsid w:val="009874F8"/>
    <w:rsid w:val="00987677"/>
    <w:rsid w:val="009903B6"/>
    <w:rsid w:val="00990784"/>
    <w:rsid w:val="00990822"/>
    <w:rsid w:val="00990DD8"/>
    <w:rsid w:val="00991313"/>
    <w:rsid w:val="00991588"/>
    <w:rsid w:val="00991A59"/>
    <w:rsid w:val="00991C01"/>
    <w:rsid w:val="00991E47"/>
    <w:rsid w:val="00992076"/>
    <w:rsid w:val="00992537"/>
    <w:rsid w:val="00992642"/>
    <w:rsid w:val="00992CCC"/>
    <w:rsid w:val="00992F7A"/>
    <w:rsid w:val="00993324"/>
    <w:rsid w:val="0099347B"/>
    <w:rsid w:val="00993A20"/>
    <w:rsid w:val="00993A2B"/>
    <w:rsid w:val="00993B28"/>
    <w:rsid w:val="00994004"/>
    <w:rsid w:val="0099438C"/>
    <w:rsid w:val="00994742"/>
    <w:rsid w:val="0099474B"/>
    <w:rsid w:val="009947CB"/>
    <w:rsid w:val="00994AC0"/>
    <w:rsid w:val="00994D61"/>
    <w:rsid w:val="00994F38"/>
    <w:rsid w:val="009952DA"/>
    <w:rsid w:val="009953D3"/>
    <w:rsid w:val="009955FF"/>
    <w:rsid w:val="0099561C"/>
    <w:rsid w:val="009958D5"/>
    <w:rsid w:val="00995A16"/>
    <w:rsid w:val="00995E92"/>
    <w:rsid w:val="0099667F"/>
    <w:rsid w:val="00996921"/>
    <w:rsid w:val="00996946"/>
    <w:rsid w:val="0099721E"/>
    <w:rsid w:val="0099780D"/>
    <w:rsid w:val="009A02A1"/>
    <w:rsid w:val="009A098F"/>
    <w:rsid w:val="009A0DC2"/>
    <w:rsid w:val="009A14AF"/>
    <w:rsid w:val="009A1524"/>
    <w:rsid w:val="009A16C4"/>
    <w:rsid w:val="009A188E"/>
    <w:rsid w:val="009A1DF7"/>
    <w:rsid w:val="009A2154"/>
    <w:rsid w:val="009A316A"/>
    <w:rsid w:val="009A352D"/>
    <w:rsid w:val="009A3C2A"/>
    <w:rsid w:val="009A4061"/>
    <w:rsid w:val="009A4AB5"/>
    <w:rsid w:val="009A535F"/>
    <w:rsid w:val="009A5436"/>
    <w:rsid w:val="009A5781"/>
    <w:rsid w:val="009A5927"/>
    <w:rsid w:val="009A5BD4"/>
    <w:rsid w:val="009A5E0D"/>
    <w:rsid w:val="009A624A"/>
    <w:rsid w:val="009A6846"/>
    <w:rsid w:val="009A69AD"/>
    <w:rsid w:val="009A6A59"/>
    <w:rsid w:val="009A6CD6"/>
    <w:rsid w:val="009A7164"/>
    <w:rsid w:val="009A7254"/>
    <w:rsid w:val="009A7A13"/>
    <w:rsid w:val="009A7B1C"/>
    <w:rsid w:val="009A7EB7"/>
    <w:rsid w:val="009B042D"/>
    <w:rsid w:val="009B04D8"/>
    <w:rsid w:val="009B0525"/>
    <w:rsid w:val="009B0E16"/>
    <w:rsid w:val="009B1214"/>
    <w:rsid w:val="009B12D3"/>
    <w:rsid w:val="009B2171"/>
    <w:rsid w:val="009B28F3"/>
    <w:rsid w:val="009B2A41"/>
    <w:rsid w:val="009B2C3F"/>
    <w:rsid w:val="009B2D0D"/>
    <w:rsid w:val="009B2EAB"/>
    <w:rsid w:val="009B2F43"/>
    <w:rsid w:val="009B361E"/>
    <w:rsid w:val="009B3B9B"/>
    <w:rsid w:val="009B437B"/>
    <w:rsid w:val="009B49FD"/>
    <w:rsid w:val="009B4BD3"/>
    <w:rsid w:val="009B4DC7"/>
    <w:rsid w:val="009B50DC"/>
    <w:rsid w:val="009B54C2"/>
    <w:rsid w:val="009B559A"/>
    <w:rsid w:val="009B5D88"/>
    <w:rsid w:val="009B5DAD"/>
    <w:rsid w:val="009B664E"/>
    <w:rsid w:val="009B694D"/>
    <w:rsid w:val="009B6A06"/>
    <w:rsid w:val="009B6DAB"/>
    <w:rsid w:val="009B777C"/>
    <w:rsid w:val="009B7992"/>
    <w:rsid w:val="009B7A92"/>
    <w:rsid w:val="009B7BDE"/>
    <w:rsid w:val="009B7C44"/>
    <w:rsid w:val="009B7C9C"/>
    <w:rsid w:val="009B7E9B"/>
    <w:rsid w:val="009C08AF"/>
    <w:rsid w:val="009C0AA5"/>
    <w:rsid w:val="009C0C65"/>
    <w:rsid w:val="009C0E58"/>
    <w:rsid w:val="009C1520"/>
    <w:rsid w:val="009C189E"/>
    <w:rsid w:val="009C18E6"/>
    <w:rsid w:val="009C1ADB"/>
    <w:rsid w:val="009C1B5F"/>
    <w:rsid w:val="009C1DF0"/>
    <w:rsid w:val="009C254D"/>
    <w:rsid w:val="009C3282"/>
    <w:rsid w:val="009C3568"/>
    <w:rsid w:val="009C3679"/>
    <w:rsid w:val="009C3E13"/>
    <w:rsid w:val="009C40D8"/>
    <w:rsid w:val="009C46E4"/>
    <w:rsid w:val="009C4B9B"/>
    <w:rsid w:val="009C50F0"/>
    <w:rsid w:val="009C5FE1"/>
    <w:rsid w:val="009C6437"/>
    <w:rsid w:val="009C69E1"/>
    <w:rsid w:val="009C6B16"/>
    <w:rsid w:val="009C6F90"/>
    <w:rsid w:val="009C72FA"/>
    <w:rsid w:val="009C736B"/>
    <w:rsid w:val="009C7426"/>
    <w:rsid w:val="009C79B4"/>
    <w:rsid w:val="009D039D"/>
    <w:rsid w:val="009D0856"/>
    <w:rsid w:val="009D0BFA"/>
    <w:rsid w:val="009D0CA8"/>
    <w:rsid w:val="009D0EDF"/>
    <w:rsid w:val="009D1295"/>
    <w:rsid w:val="009D17FF"/>
    <w:rsid w:val="009D1A6E"/>
    <w:rsid w:val="009D22C7"/>
    <w:rsid w:val="009D2597"/>
    <w:rsid w:val="009D259E"/>
    <w:rsid w:val="009D2B3D"/>
    <w:rsid w:val="009D2DAE"/>
    <w:rsid w:val="009D2E55"/>
    <w:rsid w:val="009D323E"/>
    <w:rsid w:val="009D3B90"/>
    <w:rsid w:val="009D3EEA"/>
    <w:rsid w:val="009D3F6A"/>
    <w:rsid w:val="009D40BD"/>
    <w:rsid w:val="009D4568"/>
    <w:rsid w:val="009D53BE"/>
    <w:rsid w:val="009D5530"/>
    <w:rsid w:val="009D5535"/>
    <w:rsid w:val="009D5B51"/>
    <w:rsid w:val="009D61B4"/>
    <w:rsid w:val="009D7740"/>
    <w:rsid w:val="009D7977"/>
    <w:rsid w:val="009D7A2F"/>
    <w:rsid w:val="009D7AB7"/>
    <w:rsid w:val="009D7D03"/>
    <w:rsid w:val="009D7D24"/>
    <w:rsid w:val="009E05DF"/>
    <w:rsid w:val="009E084B"/>
    <w:rsid w:val="009E0A65"/>
    <w:rsid w:val="009E1160"/>
    <w:rsid w:val="009E1269"/>
    <w:rsid w:val="009E1274"/>
    <w:rsid w:val="009E1E2D"/>
    <w:rsid w:val="009E1EDE"/>
    <w:rsid w:val="009E2297"/>
    <w:rsid w:val="009E26E0"/>
    <w:rsid w:val="009E289A"/>
    <w:rsid w:val="009E28E0"/>
    <w:rsid w:val="009E2C00"/>
    <w:rsid w:val="009E31ED"/>
    <w:rsid w:val="009E3394"/>
    <w:rsid w:val="009E35CE"/>
    <w:rsid w:val="009E362B"/>
    <w:rsid w:val="009E3A83"/>
    <w:rsid w:val="009E40B2"/>
    <w:rsid w:val="009E4338"/>
    <w:rsid w:val="009E48C1"/>
    <w:rsid w:val="009E492C"/>
    <w:rsid w:val="009E4B25"/>
    <w:rsid w:val="009E4C2F"/>
    <w:rsid w:val="009E57DC"/>
    <w:rsid w:val="009E592B"/>
    <w:rsid w:val="009E5BBB"/>
    <w:rsid w:val="009E619D"/>
    <w:rsid w:val="009E6384"/>
    <w:rsid w:val="009E69C0"/>
    <w:rsid w:val="009E6C00"/>
    <w:rsid w:val="009E7AD9"/>
    <w:rsid w:val="009E7B32"/>
    <w:rsid w:val="009F0112"/>
    <w:rsid w:val="009F068B"/>
    <w:rsid w:val="009F0A1B"/>
    <w:rsid w:val="009F0AF3"/>
    <w:rsid w:val="009F0FAF"/>
    <w:rsid w:val="009F1388"/>
    <w:rsid w:val="009F21FA"/>
    <w:rsid w:val="009F26E6"/>
    <w:rsid w:val="009F2BB1"/>
    <w:rsid w:val="009F30FD"/>
    <w:rsid w:val="009F31E9"/>
    <w:rsid w:val="009F3363"/>
    <w:rsid w:val="009F338E"/>
    <w:rsid w:val="009F3A89"/>
    <w:rsid w:val="009F3A93"/>
    <w:rsid w:val="009F3E74"/>
    <w:rsid w:val="009F3F42"/>
    <w:rsid w:val="009F4072"/>
    <w:rsid w:val="009F41C3"/>
    <w:rsid w:val="009F4205"/>
    <w:rsid w:val="009F4231"/>
    <w:rsid w:val="009F4519"/>
    <w:rsid w:val="009F483D"/>
    <w:rsid w:val="009F4A7C"/>
    <w:rsid w:val="009F4AD4"/>
    <w:rsid w:val="009F4C1B"/>
    <w:rsid w:val="009F4CFB"/>
    <w:rsid w:val="009F5C3E"/>
    <w:rsid w:val="009F5FB1"/>
    <w:rsid w:val="009F6D2D"/>
    <w:rsid w:val="009F742F"/>
    <w:rsid w:val="009F772E"/>
    <w:rsid w:val="009F77C0"/>
    <w:rsid w:val="009F7C46"/>
    <w:rsid w:val="009F7D65"/>
    <w:rsid w:val="009F7F3A"/>
    <w:rsid w:val="009F7F7E"/>
    <w:rsid w:val="00A000FD"/>
    <w:rsid w:val="00A004FB"/>
    <w:rsid w:val="00A00EEE"/>
    <w:rsid w:val="00A01069"/>
    <w:rsid w:val="00A013A0"/>
    <w:rsid w:val="00A016C4"/>
    <w:rsid w:val="00A01ECD"/>
    <w:rsid w:val="00A022A7"/>
    <w:rsid w:val="00A0277F"/>
    <w:rsid w:val="00A02B38"/>
    <w:rsid w:val="00A02EFA"/>
    <w:rsid w:val="00A031AD"/>
    <w:rsid w:val="00A0329E"/>
    <w:rsid w:val="00A03674"/>
    <w:rsid w:val="00A03A6B"/>
    <w:rsid w:val="00A03BB9"/>
    <w:rsid w:val="00A03C42"/>
    <w:rsid w:val="00A03CA0"/>
    <w:rsid w:val="00A04443"/>
    <w:rsid w:val="00A04543"/>
    <w:rsid w:val="00A0455F"/>
    <w:rsid w:val="00A045C9"/>
    <w:rsid w:val="00A047BA"/>
    <w:rsid w:val="00A04A2C"/>
    <w:rsid w:val="00A053C1"/>
    <w:rsid w:val="00A058A0"/>
    <w:rsid w:val="00A06099"/>
    <w:rsid w:val="00A069AD"/>
    <w:rsid w:val="00A072A2"/>
    <w:rsid w:val="00A072EA"/>
    <w:rsid w:val="00A10005"/>
    <w:rsid w:val="00A106D5"/>
    <w:rsid w:val="00A10BEF"/>
    <w:rsid w:val="00A10CDE"/>
    <w:rsid w:val="00A10E85"/>
    <w:rsid w:val="00A1106A"/>
    <w:rsid w:val="00A110E7"/>
    <w:rsid w:val="00A11112"/>
    <w:rsid w:val="00A111F9"/>
    <w:rsid w:val="00A112BF"/>
    <w:rsid w:val="00A113D5"/>
    <w:rsid w:val="00A11539"/>
    <w:rsid w:val="00A119B4"/>
    <w:rsid w:val="00A11A0A"/>
    <w:rsid w:val="00A1297C"/>
    <w:rsid w:val="00A12DDC"/>
    <w:rsid w:val="00A12E7F"/>
    <w:rsid w:val="00A130AA"/>
    <w:rsid w:val="00A1323F"/>
    <w:rsid w:val="00A132CA"/>
    <w:rsid w:val="00A13470"/>
    <w:rsid w:val="00A14950"/>
    <w:rsid w:val="00A14E81"/>
    <w:rsid w:val="00A15277"/>
    <w:rsid w:val="00A153D3"/>
    <w:rsid w:val="00A156A7"/>
    <w:rsid w:val="00A1585F"/>
    <w:rsid w:val="00A15B49"/>
    <w:rsid w:val="00A15C41"/>
    <w:rsid w:val="00A15CDC"/>
    <w:rsid w:val="00A15D30"/>
    <w:rsid w:val="00A15DA2"/>
    <w:rsid w:val="00A169C3"/>
    <w:rsid w:val="00A16FE9"/>
    <w:rsid w:val="00A17593"/>
    <w:rsid w:val="00A17C92"/>
    <w:rsid w:val="00A200E9"/>
    <w:rsid w:val="00A2030B"/>
    <w:rsid w:val="00A2045A"/>
    <w:rsid w:val="00A20490"/>
    <w:rsid w:val="00A20F96"/>
    <w:rsid w:val="00A212DD"/>
    <w:rsid w:val="00A214F8"/>
    <w:rsid w:val="00A21692"/>
    <w:rsid w:val="00A21E74"/>
    <w:rsid w:val="00A21FD8"/>
    <w:rsid w:val="00A2235E"/>
    <w:rsid w:val="00A223C5"/>
    <w:rsid w:val="00A22579"/>
    <w:rsid w:val="00A22B23"/>
    <w:rsid w:val="00A22BE1"/>
    <w:rsid w:val="00A230A1"/>
    <w:rsid w:val="00A2323A"/>
    <w:rsid w:val="00A2446A"/>
    <w:rsid w:val="00A245CD"/>
    <w:rsid w:val="00A24875"/>
    <w:rsid w:val="00A2499D"/>
    <w:rsid w:val="00A24CA5"/>
    <w:rsid w:val="00A254F2"/>
    <w:rsid w:val="00A255A2"/>
    <w:rsid w:val="00A25727"/>
    <w:rsid w:val="00A25B18"/>
    <w:rsid w:val="00A25D0D"/>
    <w:rsid w:val="00A25E24"/>
    <w:rsid w:val="00A264D9"/>
    <w:rsid w:val="00A2673F"/>
    <w:rsid w:val="00A26D43"/>
    <w:rsid w:val="00A2730A"/>
    <w:rsid w:val="00A274B5"/>
    <w:rsid w:val="00A300CC"/>
    <w:rsid w:val="00A300E8"/>
    <w:rsid w:val="00A3011C"/>
    <w:rsid w:val="00A309B2"/>
    <w:rsid w:val="00A30FD0"/>
    <w:rsid w:val="00A3171E"/>
    <w:rsid w:val="00A319CD"/>
    <w:rsid w:val="00A31F4E"/>
    <w:rsid w:val="00A32537"/>
    <w:rsid w:val="00A32582"/>
    <w:rsid w:val="00A3294B"/>
    <w:rsid w:val="00A32A3E"/>
    <w:rsid w:val="00A32BF5"/>
    <w:rsid w:val="00A32C71"/>
    <w:rsid w:val="00A33565"/>
    <w:rsid w:val="00A336E0"/>
    <w:rsid w:val="00A3451D"/>
    <w:rsid w:val="00A345DF"/>
    <w:rsid w:val="00A34893"/>
    <w:rsid w:val="00A349E9"/>
    <w:rsid w:val="00A34C01"/>
    <w:rsid w:val="00A35E80"/>
    <w:rsid w:val="00A35F31"/>
    <w:rsid w:val="00A35F53"/>
    <w:rsid w:val="00A36001"/>
    <w:rsid w:val="00A36814"/>
    <w:rsid w:val="00A36C68"/>
    <w:rsid w:val="00A37037"/>
    <w:rsid w:val="00A37445"/>
    <w:rsid w:val="00A378C8"/>
    <w:rsid w:val="00A40009"/>
    <w:rsid w:val="00A40070"/>
    <w:rsid w:val="00A401E2"/>
    <w:rsid w:val="00A4077B"/>
    <w:rsid w:val="00A4093A"/>
    <w:rsid w:val="00A409DA"/>
    <w:rsid w:val="00A415F9"/>
    <w:rsid w:val="00A41CF7"/>
    <w:rsid w:val="00A421B6"/>
    <w:rsid w:val="00A421F9"/>
    <w:rsid w:val="00A42259"/>
    <w:rsid w:val="00A42802"/>
    <w:rsid w:val="00A428E0"/>
    <w:rsid w:val="00A42BAA"/>
    <w:rsid w:val="00A42CD6"/>
    <w:rsid w:val="00A4309C"/>
    <w:rsid w:val="00A4344B"/>
    <w:rsid w:val="00A43828"/>
    <w:rsid w:val="00A441AF"/>
    <w:rsid w:val="00A44899"/>
    <w:rsid w:val="00A4498C"/>
    <w:rsid w:val="00A44B7D"/>
    <w:rsid w:val="00A44DC7"/>
    <w:rsid w:val="00A44E0F"/>
    <w:rsid w:val="00A44FD8"/>
    <w:rsid w:val="00A45289"/>
    <w:rsid w:val="00A45683"/>
    <w:rsid w:val="00A45840"/>
    <w:rsid w:val="00A462BD"/>
    <w:rsid w:val="00A46734"/>
    <w:rsid w:val="00A4687E"/>
    <w:rsid w:val="00A46AF0"/>
    <w:rsid w:val="00A46D76"/>
    <w:rsid w:val="00A46F29"/>
    <w:rsid w:val="00A4704D"/>
    <w:rsid w:val="00A47095"/>
    <w:rsid w:val="00A47313"/>
    <w:rsid w:val="00A4736B"/>
    <w:rsid w:val="00A4752E"/>
    <w:rsid w:val="00A47756"/>
    <w:rsid w:val="00A4784C"/>
    <w:rsid w:val="00A47C92"/>
    <w:rsid w:val="00A47EFC"/>
    <w:rsid w:val="00A50181"/>
    <w:rsid w:val="00A50585"/>
    <w:rsid w:val="00A5065E"/>
    <w:rsid w:val="00A5071E"/>
    <w:rsid w:val="00A508CF"/>
    <w:rsid w:val="00A508EB"/>
    <w:rsid w:val="00A50959"/>
    <w:rsid w:val="00A50A62"/>
    <w:rsid w:val="00A50E1D"/>
    <w:rsid w:val="00A50E84"/>
    <w:rsid w:val="00A51081"/>
    <w:rsid w:val="00A510C7"/>
    <w:rsid w:val="00A51186"/>
    <w:rsid w:val="00A5134E"/>
    <w:rsid w:val="00A5165E"/>
    <w:rsid w:val="00A516BF"/>
    <w:rsid w:val="00A51A31"/>
    <w:rsid w:val="00A51A32"/>
    <w:rsid w:val="00A51DC3"/>
    <w:rsid w:val="00A51DD3"/>
    <w:rsid w:val="00A52055"/>
    <w:rsid w:val="00A52589"/>
    <w:rsid w:val="00A5338C"/>
    <w:rsid w:val="00A53D6A"/>
    <w:rsid w:val="00A53E78"/>
    <w:rsid w:val="00A53FD3"/>
    <w:rsid w:val="00A54150"/>
    <w:rsid w:val="00A54375"/>
    <w:rsid w:val="00A546AF"/>
    <w:rsid w:val="00A54721"/>
    <w:rsid w:val="00A5476A"/>
    <w:rsid w:val="00A54A43"/>
    <w:rsid w:val="00A54C0F"/>
    <w:rsid w:val="00A54DC1"/>
    <w:rsid w:val="00A54EA8"/>
    <w:rsid w:val="00A54F79"/>
    <w:rsid w:val="00A5558D"/>
    <w:rsid w:val="00A55C59"/>
    <w:rsid w:val="00A55D02"/>
    <w:rsid w:val="00A55DF6"/>
    <w:rsid w:val="00A55E66"/>
    <w:rsid w:val="00A55EEA"/>
    <w:rsid w:val="00A560E8"/>
    <w:rsid w:val="00A56222"/>
    <w:rsid w:val="00A5676E"/>
    <w:rsid w:val="00A56AA4"/>
    <w:rsid w:val="00A56DE2"/>
    <w:rsid w:val="00A56EB4"/>
    <w:rsid w:val="00A57B3C"/>
    <w:rsid w:val="00A57C3C"/>
    <w:rsid w:val="00A60292"/>
    <w:rsid w:val="00A60976"/>
    <w:rsid w:val="00A60E43"/>
    <w:rsid w:val="00A61766"/>
    <w:rsid w:val="00A6181D"/>
    <w:rsid w:val="00A6212A"/>
    <w:rsid w:val="00A627D1"/>
    <w:rsid w:val="00A62B56"/>
    <w:rsid w:val="00A63008"/>
    <w:rsid w:val="00A635E5"/>
    <w:rsid w:val="00A63CA2"/>
    <w:rsid w:val="00A63EEE"/>
    <w:rsid w:val="00A64016"/>
    <w:rsid w:val="00A6416F"/>
    <w:rsid w:val="00A64785"/>
    <w:rsid w:val="00A64CA4"/>
    <w:rsid w:val="00A64CF0"/>
    <w:rsid w:val="00A64CF3"/>
    <w:rsid w:val="00A6552D"/>
    <w:rsid w:val="00A65C63"/>
    <w:rsid w:val="00A65FE6"/>
    <w:rsid w:val="00A66399"/>
    <w:rsid w:val="00A6721F"/>
    <w:rsid w:val="00A673F3"/>
    <w:rsid w:val="00A6741B"/>
    <w:rsid w:val="00A676A8"/>
    <w:rsid w:val="00A67981"/>
    <w:rsid w:val="00A67AAC"/>
    <w:rsid w:val="00A67D32"/>
    <w:rsid w:val="00A70123"/>
    <w:rsid w:val="00A70340"/>
    <w:rsid w:val="00A705A3"/>
    <w:rsid w:val="00A705CA"/>
    <w:rsid w:val="00A7078A"/>
    <w:rsid w:val="00A709FF"/>
    <w:rsid w:val="00A70D1A"/>
    <w:rsid w:val="00A71267"/>
    <w:rsid w:val="00A71C20"/>
    <w:rsid w:val="00A721D7"/>
    <w:rsid w:val="00A7258F"/>
    <w:rsid w:val="00A72E13"/>
    <w:rsid w:val="00A72F1C"/>
    <w:rsid w:val="00A73418"/>
    <w:rsid w:val="00A73603"/>
    <w:rsid w:val="00A73B42"/>
    <w:rsid w:val="00A749C6"/>
    <w:rsid w:val="00A7547B"/>
    <w:rsid w:val="00A756C0"/>
    <w:rsid w:val="00A76030"/>
    <w:rsid w:val="00A763E4"/>
    <w:rsid w:val="00A769F6"/>
    <w:rsid w:val="00A76AB9"/>
    <w:rsid w:val="00A76ABB"/>
    <w:rsid w:val="00A76B29"/>
    <w:rsid w:val="00A76DBF"/>
    <w:rsid w:val="00A76FA1"/>
    <w:rsid w:val="00A771EA"/>
    <w:rsid w:val="00A772E5"/>
    <w:rsid w:val="00A774D0"/>
    <w:rsid w:val="00A776A3"/>
    <w:rsid w:val="00A77769"/>
    <w:rsid w:val="00A77D0E"/>
    <w:rsid w:val="00A77D2E"/>
    <w:rsid w:val="00A801D4"/>
    <w:rsid w:val="00A80913"/>
    <w:rsid w:val="00A81BFD"/>
    <w:rsid w:val="00A82663"/>
    <w:rsid w:val="00A82905"/>
    <w:rsid w:val="00A83220"/>
    <w:rsid w:val="00A8324C"/>
    <w:rsid w:val="00A83478"/>
    <w:rsid w:val="00A8402A"/>
    <w:rsid w:val="00A847BC"/>
    <w:rsid w:val="00A848A3"/>
    <w:rsid w:val="00A84A0F"/>
    <w:rsid w:val="00A84C6A"/>
    <w:rsid w:val="00A84CD4"/>
    <w:rsid w:val="00A85397"/>
    <w:rsid w:val="00A854A9"/>
    <w:rsid w:val="00A85804"/>
    <w:rsid w:val="00A85A00"/>
    <w:rsid w:val="00A85B23"/>
    <w:rsid w:val="00A85D2D"/>
    <w:rsid w:val="00A85E01"/>
    <w:rsid w:val="00A86732"/>
    <w:rsid w:val="00A868B3"/>
    <w:rsid w:val="00A86A93"/>
    <w:rsid w:val="00A8725B"/>
    <w:rsid w:val="00A872F5"/>
    <w:rsid w:val="00A8731C"/>
    <w:rsid w:val="00A87854"/>
    <w:rsid w:val="00A87943"/>
    <w:rsid w:val="00A900AB"/>
    <w:rsid w:val="00A90F96"/>
    <w:rsid w:val="00A92781"/>
    <w:rsid w:val="00A928E5"/>
    <w:rsid w:val="00A928E6"/>
    <w:rsid w:val="00A92957"/>
    <w:rsid w:val="00A92BD1"/>
    <w:rsid w:val="00A92D3F"/>
    <w:rsid w:val="00A93046"/>
    <w:rsid w:val="00A93141"/>
    <w:rsid w:val="00A931D7"/>
    <w:rsid w:val="00A9336B"/>
    <w:rsid w:val="00A936D3"/>
    <w:rsid w:val="00A93990"/>
    <w:rsid w:val="00A93A07"/>
    <w:rsid w:val="00A93C8A"/>
    <w:rsid w:val="00A93CF0"/>
    <w:rsid w:val="00A93DA1"/>
    <w:rsid w:val="00A93F7E"/>
    <w:rsid w:val="00A948AB"/>
    <w:rsid w:val="00A94B59"/>
    <w:rsid w:val="00A94D6D"/>
    <w:rsid w:val="00A94D70"/>
    <w:rsid w:val="00A950D7"/>
    <w:rsid w:val="00A95291"/>
    <w:rsid w:val="00A95ABE"/>
    <w:rsid w:val="00A95C0A"/>
    <w:rsid w:val="00A960E3"/>
    <w:rsid w:val="00A962C7"/>
    <w:rsid w:val="00A96450"/>
    <w:rsid w:val="00A9677E"/>
    <w:rsid w:val="00A97297"/>
    <w:rsid w:val="00A979EC"/>
    <w:rsid w:val="00A97B12"/>
    <w:rsid w:val="00A97C7D"/>
    <w:rsid w:val="00AA018B"/>
    <w:rsid w:val="00AA0363"/>
    <w:rsid w:val="00AA04EB"/>
    <w:rsid w:val="00AA11C1"/>
    <w:rsid w:val="00AA154C"/>
    <w:rsid w:val="00AA1713"/>
    <w:rsid w:val="00AA1E98"/>
    <w:rsid w:val="00AA28DB"/>
    <w:rsid w:val="00AA2FB3"/>
    <w:rsid w:val="00AA322C"/>
    <w:rsid w:val="00AA3524"/>
    <w:rsid w:val="00AA3663"/>
    <w:rsid w:val="00AA4150"/>
    <w:rsid w:val="00AA4473"/>
    <w:rsid w:val="00AA4739"/>
    <w:rsid w:val="00AA47CF"/>
    <w:rsid w:val="00AA4A34"/>
    <w:rsid w:val="00AA4B6E"/>
    <w:rsid w:val="00AA4CB8"/>
    <w:rsid w:val="00AA53B1"/>
    <w:rsid w:val="00AA56A3"/>
    <w:rsid w:val="00AA62DF"/>
    <w:rsid w:val="00AA6419"/>
    <w:rsid w:val="00AA6710"/>
    <w:rsid w:val="00AA6ACF"/>
    <w:rsid w:val="00AA6C09"/>
    <w:rsid w:val="00AA7368"/>
    <w:rsid w:val="00AA7541"/>
    <w:rsid w:val="00AA795D"/>
    <w:rsid w:val="00AB0308"/>
    <w:rsid w:val="00AB0935"/>
    <w:rsid w:val="00AB1CCF"/>
    <w:rsid w:val="00AB1ED7"/>
    <w:rsid w:val="00AB201B"/>
    <w:rsid w:val="00AB2623"/>
    <w:rsid w:val="00AB2FB3"/>
    <w:rsid w:val="00AB318B"/>
    <w:rsid w:val="00AB338C"/>
    <w:rsid w:val="00AB3592"/>
    <w:rsid w:val="00AB364B"/>
    <w:rsid w:val="00AB3EB5"/>
    <w:rsid w:val="00AB43AE"/>
    <w:rsid w:val="00AB457D"/>
    <w:rsid w:val="00AB4771"/>
    <w:rsid w:val="00AB4932"/>
    <w:rsid w:val="00AB4FE8"/>
    <w:rsid w:val="00AB5904"/>
    <w:rsid w:val="00AB5E23"/>
    <w:rsid w:val="00AB6020"/>
    <w:rsid w:val="00AB6CC7"/>
    <w:rsid w:val="00AB6F80"/>
    <w:rsid w:val="00AB7668"/>
    <w:rsid w:val="00AB770F"/>
    <w:rsid w:val="00AB7B12"/>
    <w:rsid w:val="00AB7D0E"/>
    <w:rsid w:val="00AB7F8B"/>
    <w:rsid w:val="00AC00CF"/>
    <w:rsid w:val="00AC01B9"/>
    <w:rsid w:val="00AC0226"/>
    <w:rsid w:val="00AC0379"/>
    <w:rsid w:val="00AC03E7"/>
    <w:rsid w:val="00AC07DE"/>
    <w:rsid w:val="00AC087B"/>
    <w:rsid w:val="00AC098D"/>
    <w:rsid w:val="00AC0BDF"/>
    <w:rsid w:val="00AC0E4F"/>
    <w:rsid w:val="00AC0FE1"/>
    <w:rsid w:val="00AC10DF"/>
    <w:rsid w:val="00AC13B8"/>
    <w:rsid w:val="00AC14DB"/>
    <w:rsid w:val="00AC1B53"/>
    <w:rsid w:val="00AC1D53"/>
    <w:rsid w:val="00AC2615"/>
    <w:rsid w:val="00AC2D23"/>
    <w:rsid w:val="00AC2F43"/>
    <w:rsid w:val="00AC3883"/>
    <w:rsid w:val="00AC38F8"/>
    <w:rsid w:val="00AC39A8"/>
    <w:rsid w:val="00AC4168"/>
    <w:rsid w:val="00AC41EB"/>
    <w:rsid w:val="00AC4525"/>
    <w:rsid w:val="00AC4891"/>
    <w:rsid w:val="00AC4DF6"/>
    <w:rsid w:val="00AC4F8D"/>
    <w:rsid w:val="00AC5016"/>
    <w:rsid w:val="00AC5406"/>
    <w:rsid w:val="00AC5800"/>
    <w:rsid w:val="00AC5BE2"/>
    <w:rsid w:val="00AC63B5"/>
    <w:rsid w:val="00AC6934"/>
    <w:rsid w:val="00AC6D39"/>
    <w:rsid w:val="00AC6D58"/>
    <w:rsid w:val="00AC7361"/>
    <w:rsid w:val="00AC7514"/>
    <w:rsid w:val="00AC7BA9"/>
    <w:rsid w:val="00AD0074"/>
    <w:rsid w:val="00AD02E8"/>
    <w:rsid w:val="00AD031E"/>
    <w:rsid w:val="00AD03EB"/>
    <w:rsid w:val="00AD08D0"/>
    <w:rsid w:val="00AD0B05"/>
    <w:rsid w:val="00AD0BCC"/>
    <w:rsid w:val="00AD0D2D"/>
    <w:rsid w:val="00AD1514"/>
    <w:rsid w:val="00AD15C0"/>
    <w:rsid w:val="00AD176D"/>
    <w:rsid w:val="00AD1965"/>
    <w:rsid w:val="00AD1DFC"/>
    <w:rsid w:val="00AD22D2"/>
    <w:rsid w:val="00AD2470"/>
    <w:rsid w:val="00AD2932"/>
    <w:rsid w:val="00AD316F"/>
    <w:rsid w:val="00AD32D4"/>
    <w:rsid w:val="00AD35D8"/>
    <w:rsid w:val="00AD3683"/>
    <w:rsid w:val="00AD3F3F"/>
    <w:rsid w:val="00AD3F46"/>
    <w:rsid w:val="00AD465D"/>
    <w:rsid w:val="00AD4943"/>
    <w:rsid w:val="00AD4DE8"/>
    <w:rsid w:val="00AD4E01"/>
    <w:rsid w:val="00AD5042"/>
    <w:rsid w:val="00AD50A3"/>
    <w:rsid w:val="00AD535C"/>
    <w:rsid w:val="00AD5E38"/>
    <w:rsid w:val="00AD5FD5"/>
    <w:rsid w:val="00AD6068"/>
    <w:rsid w:val="00AD6616"/>
    <w:rsid w:val="00AD6768"/>
    <w:rsid w:val="00AD6849"/>
    <w:rsid w:val="00AD6C30"/>
    <w:rsid w:val="00AD6EF2"/>
    <w:rsid w:val="00AD78B2"/>
    <w:rsid w:val="00AD7B03"/>
    <w:rsid w:val="00AD7C5B"/>
    <w:rsid w:val="00AD7D75"/>
    <w:rsid w:val="00AE037F"/>
    <w:rsid w:val="00AE07C4"/>
    <w:rsid w:val="00AE0AA5"/>
    <w:rsid w:val="00AE0FE5"/>
    <w:rsid w:val="00AE114D"/>
    <w:rsid w:val="00AE16A5"/>
    <w:rsid w:val="00AE1958"/>
    <w:rsid w:val="00AE1A6B"/>
    <w:rsid w:val="00AE1FC9"/>
    <w:rsid w:val="00AE28B0"/>
    <w:rsid w:val="00AE2AD8"/>
    <w:rsid w:val="00AE2E54"/>
    <w:rsid w:val="00AE2F15"/>
    <w:rsid w:val="00AE3228"/>
    <w:rsid w:val="00AE34B8"/>
    <w:rsid w:val="00AE39D9"/>
    <w:rsid w:val="00AE3DE4"/>
    <w:rsid w:val="00AE3F24"/>
    <w:rsid w:val="00AE4155"/>
    <w:rsid w:val="00AE4433"/>
    <w:rsid w:val="00AE5022"/>
    <w:rsid w:val="00AE50BE"/>
    <w:rsid w:val="00AE55CA"/>
    <w:rsid w:val="00AE59F1"/>
    <w:rsid w:val="00AE5E27"/>
    <w:rsid w:val="00AE5F74"/>
    <w:rsid w:val="00AE6661"/>
    <w:rsid w:val="00AE66BF"/>
    <w:rsid w:val="00AE688C"/>
    <w:rsid w:val="00AF0FAA"/>
    <w:rsid w:val="00AF103D"/>
    <w:rsid w:val="00AF1659"/>
    <w:rsid w:val="00AF1BAE"/>
    <w:rsid w:val="00AF227D"/>
    <w:rsid w:val="00AF22C1"/>
    <w:rsid w:val="00AF2373"/>
    <w:rsid w:val="00AF27CF"/>
    <w:rsid w:val="00AF285F"/>
    <w:rsid w:val="00AF2EE4"/>
    <w:rsid w:val="00AF30AE"/>
    <w:rsid w:val="00AF3492"/>
    <w:rsid w:val="00AF37A0"/>
    <w:rsid w:val="00AF3C55"/>
    <w:rsid w:val="00AF485F"/>
    <w:rsid w:val="00AF49CD"/>
    <w:rsid w:val="00AF4B3D"/>
    <w:rsid w:val="00AF4DDD"/>
    <w:rsid w:val="00AF5370"/>
    <w:rsid w:val="00AF54C7"/>
    <w:rsid w:val="00AF5829"/>
    <w:rsid w:val="00AF5D2C"/>
    <w:rsid w:val="00AF5DC4"/>
    <w:rsid w:val="00AF6309"/>
    <w:rsid w:val="00AF641C"/>
    <w:rsid w:val="00AF654C"/>
    <w:rsid w:val="00AF6C9C"/>
    <w:rsid w:val="00AF6CD0"/>
    <w:rsid w:val="00AF72EC"/>
    <w:rsid w:val="00AF748C"/>
    <w:rsid w:val="00AF773B"/>
    <w:rsid w:val="00B00815"/>
    <w:rsid w:val="00B00903"/>
    <w:rsid w:val="00B00AAD"/>
    <w:rsid w:val="00B00D95"/>
    <w:rsid w:val="00B01111"/>
    <w:rsid w:val="00B0281E"/>
    <w:rsid w:val="00B02B74"/>
    <w:rsid w:val="00B02DC7"/>
    <w:rsid w:val="00B03058"/>
    <w:rsid w:val="00B0362A"/>
    <w:rsid w:val="00B037D5"/>
    <w:rsid w:val="00B0381A"/>
    <w:rsid w:val="00B044C7"/>
    <w:rsid w:val="00B047DA"/>
    <w:rsid w:val="00B04A7C"/>
    <w:rsid w:val="00B052AC"/>
    <w:rsid w:val="00B05952"/>
    <w:rsid w:val="00B05AB1"/>
    <w:rsid w:val="00B05C75"/>
    <w:rsid w:val="00B05F32"/>
    <w:rsid w:val="00B066DB"/>
    <w:rsid w:val="00B06A3C"/>
    <w:rsid w:val="00B06BB2"/>
    <w:rsid w:val="00B07011"/>
    <w:rsid w:val="00B0745A"/>
    <w:rsid w:val="00B074A1"/>
    <w:rsid w:val="00B0763A"/>
    <w:rsid w:val="00B0791E"/>
    <w:rsid w:val="00B07A9D"/>
    <w:rsid w:val="00B1074D"/>
    <w:rsid w:val="00B109BB"/>
    <w:rsid w:val="00B109C6"/>
    <w:rsid w:val="00B1171B"/>
    <w:rsid w:val="00B11C09"/>
    <w:rsid w:val="00B11F9A"/>
    <w:rsid w:val="00B12A6A"/>
    <w:rsid w:val="00B13B34"/>
    <w:rsid w:val="00B14056"/>
    <w:rsid w:val="00B1425D"/>
    <w:rsid w:val="00B1426A"/>
    <w:rsid w:val="00B15445"/>
    <w:rsid w:val="00B15A1A"/>
    <w:rsid w:val="00B15EA3"/>
    <w:rsid w:val="00B15FC6"/>
    <w:rsid w:val="00B16A01"/>
    <w:rsid w:val="00B16D2B"/>
    <w:rsid w:val="00B1701A"/>
    <w:rsid w:val="00B17222"/>
    <w:rsid w:val="00B17267"/>
    <w:rsid w:val="00B17467"/>
    <w:rsid w:val="00B174B9"/>
    <w:rsid w:val="00B178B7"/>
    <w:rsid w:val="00B205F9"/>
    <w:rsid w:val="00B207F1"/>
    <w:rsid w:val="00B20937"/>
    <w:rsid w:val="00B20B8B"/>
    <w:rsid w:val="00B20DC5"/>
    <w:rsid w:val="00B21556"/>
    <w:rsid w:val="00B21A45"/>
    <w:rsid w:val="00B21B55"/>
    <w:rsid w:val="00B21BB3"/>
    <w:rsid w:val="00B21C42"/>
    <w:rsid w:val="00B2205E"/>
    <w:rsid w:val="00B22709"/>
    <w:rsid w:val="00B2280D"/>
    <w:rsid w:val="00B22897"/>
    <w:rsid w:val="00B22919"/>
    <w:rsid w:val="00B23571"/>
    <w:rsid w:val="00B2363D"/>
    <w:rsid w:val="00B239FF"/>
    <w:rsid w:val="00B23C93"/>
    <w:rsid w:val="00B24134"/>
    <w:rsid w:val="00B24BF3"/>
    <w:rsid w:val="00B2510D"/>
    <w:rsid w:val="00B253BE"/>
    <w:rsid w:val="00B2568F"/>
    <w:rsid w:val="00B25C88"/>
    <w:rsid w:val="00B263AD"/>
    <w:rsid w:val="00B263C8"/>
    <w:rsid w:val="00B26531"/>
    <w:rsid w:val="00B267B5"/>
    <w:rsid w:val="00B268D0"/>
    <w:rsid w:val="00B2698D"/>
    <w:rsid w:val="00B269C0"/>
    <w:rsid w:val="00B26E1F"/>
    <w:rsid w:val="00B26F84"/>
    <w:rsid w:val="00B27286"/>
    <w:rsid w:val="00B2741A"/>
    <w:rsid w:val="00B27828"/>
    <w:rsid w:val="00B2799B"/>
    <w:rsid w:val="00B304AA"/>
    <w:rsid w:val="00B3075D"/>
    <w:rsid w:val="00B30934"/>
    <w:rsid w:val="00B30A77"/>
    <w:rsid w:val="00B30F1D"/>
    <w:rsid w:val="00B32039"/>
    <w:rsid w:val="00B32049"/>
    <w:rsid w:val="00B3219E"/>
    <w:rsid w:val="00B324B7"/>
    <w:rsid w:val="00B3265D"/>
    <w:rsid w:val="00B32A4B"/>
    <w:rsid w:val="00B32BD8"/>
    <w:rsid w:val="00B336DA"/>
    <w:rsid w:val="00B33896"/>
    <w:rsid w:val="00B33AE8"/>
    <w:rsid w:val="00B33C85"/>
    <w:rsid w:val="00B33E06"/>
    <w:rsid w:val="00B34356"/>
    <w:rsid w:val="00B3487D"/>
    <w:rsid w:val="00B349E1"/>
    <w:rsid w:val="00B3534B"/>
    <w:rsid w:val="00B3600D"/>
    <w:rsid w:val="00B36110"/>
    <w:rsid w:val="00B36C15"/>
    <w:rsid w:val="00B3706D"/>
    <w:rsid w:val="00B37280"/>
    <w:rsid w:val="00B3743D"/>
    <w:rsid w:val="00B37779"/>
    <w:rsid w:val="00B37CD0"/>
    <w:rsid w:val="00B400A7"/>
    <w:rsid w:val="00B40762"/>
    <w:rsid w:val="00B40B59"/>
    <w:rsid w:val="00B40E4D"/>
    <w:rsid w:val="00B413F5"/>
    <w:rsid w:val="00B41996"/>
    <w:rsid w:val="00B41AC3"/>
    <w:rsid w:val="00B41D0A"/>
    <w:rsid w:val="00B41D1B"/>
    <w:rsid w:val="00B41D62"/>
    <w:rsid w:val="00B41EC7"/>
    <w:rsid w:val="00B42029"/>
    <w:rsid w:val="00B4203F"/>
    <w:rsid w:val="00B423BB"/>
    <w:rsid w:val="00B425A7"/>
    <w:rsid w:val="00B425DE"/>
    <w:rsid w:val="00B4308C"/>
    <w:rsid w:val="00B43F2B"/>
    <w:rsid w:val="00B43FC0"/>
    <w:rsid w:val="00B44822"/>
    <w:rsid w:val="00B449A7"/>
    <w:rsid w:val="00B44B7A"/>
    <w:rsid w:val="00B453A3"/>
    <w:rsid w:val="00B45571"/>
    <w:rsid w:val="00B45FAF"/>
    <w:rsid w:val="00B46472"/>
    <w:rsid w:val="00B46AB8"/>
    <w:rsid w:val="00B46CDC"/>
    <w:rsid w:val="00B47056"/>
    <w:rsid w:val="00B47404"/>
    <w:rsid w:val="00B47781"/>
    <w:rsid w:val="00B479D0"/>
    <w:rsid w:val="00B50044"/>
    <w:rsid w:val="00B507B9"/>
    <w:rsid w:val="00B50E45"/>
    <w:rsid w:val="00B51139"/>
    <w:rsid w:val="00B5127C"/>
    <w:rsid w:val="00B51E76"/>
    <w:rsid w:val="00B52537"/>
    <w:rsid w:val="00B52543"/>
    <w:rsid w:val="00B52804"/>
    <w:rsid w:val="00B533B2"/>
    <w:rsid w:val="00B5347F"/>
    <w:rsid w:val="00B536B6"/>
    <w:rsid w:val="00B5377E"/>
    <w:rsid w:val="00B54106"/>
    <w:rsid w:val="00B5434A"/>
    <w:rsid w:val="00B54AD1"/>
    <w:rsid w:val="00B5520D"/>
    <w:rsid w:val="00B552F8"/>
    <w:rsid w:val="00B55C49"/>
    <w:rsid w:val="00B567FE"/>
    <w:rsid w:val="00B569A7"/>
    <w:rsid w:val="00B56BA4"/>
    <w:rsid w:val="00B570EC"/>
    <w:rsid w:val="00B571E1"/>
    <w:rsid w:val="00B57483"/>
    <w:rsid w:val="00B5759A"/>
    <w:rsid w:val="00B578AD"/>
    <w:rsid w:val="00B579B0"/>
    <w:rsid w:val="00B605A2"/>
    <w:rsid w:val="00B60C22"/>
    <w:rsid w:val="00B60CBF"/>
    <w:rsid w:val="00B61269"/>
    <w:rsid w:val="00B614B7"/>
    <w:rsid w:val="00B61777"/>
    <w:rsid w:val="00B62A01"/>
    <w:rsid w:val="00B62CF1"/>
    <w:rsid w:val="00B62D0E"/>
    <w:rsid w:val="00B62E1D"/>
    <w:rsid w:val="00B6351A"/>
    <w:rsid w:val="00B636AD"/>
    <w:rsid w:val="00B63C81"/>
    <w:rsid w:val="00B63CBF"/>
    <w:rsid w:val="00B6410A"/>
    <w:rsid w:val="00B6444D"/>
    <w:rsid w:val="00B6445B"/>
    <w:rsid w:val="00B64C94"/>
    <w:rsid w:val="00B64D32"/>
    <w:rsid w:val="00B6565F"/>
    <w:rsid w:val="00B65710"/>
    <w:rsid w:val="00B65855"/>
    <w:rsid w:val="00B65C29"/>
    <w:rsid w:val="00B66168"/>
    <w:rsid w:val="00B66171"/>
    <w:rsid w:val="00B66493"/>
    <w:rsid w:val="00B668DD"/>
    <w:rsid w:val="00B66A78"/>
    <w:rsid w:val="00B66BE1"/>
    <w:rsid w:val="00B66FCF"/>
    <w:rsid w:val="00B67012"/>
    <w:rsid w:val="00B67081"/>
    <w:rsid w:val="00B67160"/>
    <w:rsid w:val="00B6730C"/>
    <w:rsid w:val="00B674CA"/>
    <w:rsid w:val="00B67964"/>
    <w:rsid w:val="00B704FE"/>
    <w:rsid w:val="00B705A3"/>
    <w:rsid w:val="00B70882"/>
    <w:rsid w:val="00B70971"/>
    <w:rsid w:val="00B70AD2"/>
    <w:rsid w:val="00B70B67"/>
    <w:rsid w:val="00B70D0D"/>
    <w:rsid w:val="00B70EBC"/>
    <w:rsid w:val="00B710A4"/>
    <w:rsid w:val="00B71794"/>
    <w:rsid w:val="00B717C8"/>
    <w:rsid w:val="00B720EE"/>
    <w:rsid w:val="00B7245F"/>
    <w:rsid w:val="00B72CAD"/>
    <w:rsid w:val="00B72DD3"/>
    <w:rsid w:val="00B72EA8"/>
    <w:rsid w:val="00B7314B"/>
    <w:rsid w:val="00B735D2"/>
    <w:rsid w:val="00B737D5"/>
    <w:rsid w:val="00B7383D"/>
    <w:rsid w:val="00B73F81"/>
    <w:rsid w:val="00B74020"/>
    <w:rsid w:val="00B7449D"/>
    <w:rsid w:val="00B746CD"/>
    <w:rsid w:val="00B74BE4"/>
    <w:rsid w:val="00B75379"/>
    <w:rsid w:val="00B754E8"/>
    <w:rsid w:val="00B75709"/>
    <w:rsid w:val="00B764BB"/>
    <w:rsid w:val="00B765B9"/>
    <w:rsid w:val="00B76CD7"/>
    <w:rsid w:val="00B76E7C"/>
    <w:rsid w:val="00B76F6E"/>
    <w:rsid w:val="00B77075"/>
    <w:rsid w:val="00B7764A"/>
    <w:rsid w:val="00B77B5E"/>
    <w:rsid w:val="00B77EFF"/>
    <w:rsid w:val="00B80248"/>
    <w:rsid w:val="00B802EA"/>
    <w:rsid w:val="00B80429"/>
    <w:rsid w:val="00B805AD"/>
    <w:rsid w:val="00B80762"/>
    <w:rsid w:val="00B80844"/>
    <w:rsid w:val="00B80A31"/>
    <w:rsid w:val="00B81030"/>
    <w:rsid w:val="00B81813"/>
    <w:rsid w:val="00B81BB7"/>
    <w:rsid w:val="00B82171"/>
    <w:rsid w:val="00B8270F"/>
    <w:rsid w:val="00B827A4"/>
    <w:rsid w:val="00B82F23"/>
    <w:rsid w:val="00B83080"/>
    <w:rsid w:val="00B8310E"/>
    <w:rsid w:val="00B83C5B"/>
    <w:rsid w:val="00B84351"/>
    <w:rsid w:val="00B8454C"/>
    <w:rsid w:val="00B845F6"/>
    <w:rsid w:val="00B8488C"/>
    <w:rsid w:val="00B84D6E"/>
    <w:rsid w:val="00B850F5"/>
    <w:rsid w:val="00B85E69"/>
    <w:rsid w:val="00B8697D"/>
    <w:rsid w:val="00B86A4E"/>
    <w:rsid w:val="00B86BEB"/>
    <w:rsid w:val="00B8708D"/>
    <w:rsid w:val="00B871C2"/>
    <w:rsid w:val="00B874A8"/>
    <w:rsid w:val="00B8767C"/>
    <w:rsid w:val="00B878DB"/>
    <w:rsid w:val="00B90378"/>
    <w:rsid w:val="00B90750"/>
    <w:rsid w:val="00B91203"/>
    <w:rsid w:val="00B9140C"/>
    <w:rsid w:val="00B914A6"/>
    <w:rsid w:val="00B91615"/>
    <w:rsid w:val="00B91D15"/>
    <w:rsid w:val="00B9244E"/>
    <w:rsid w:val="00B92CEB"/>
    <w:rsid w:val="00B937C0"/>
    <w:rsid w:val="00B93934"/>
    <w:rsid w:val="00B943B6"/>
    <w:rsid w:val="00B948DF"/>
    <w:rsid w:val="00B94B03"/>
    <w:rsid w:val="00B94C29"/>
    <w:rsid w:val="00B94E97"/>
    <w:rsid w:val="00B95142"/>
    <w:rsid w:val="00B953DD"/>
    <w:rsid w:val="00B956D7"/>
    <w:rsid w:val="00B964B1"/>
    <w:rsid w:val="00B9663B"/>
    <w:rsid w:val="00B96735"/>
    <w:rsid w:val="00B971CC"/>
    <w:rsid w:val="00B97C41"/>
    <w:rsid w:val="00B97E32"/>
    <w:rsid w:val="00B97FCA"/>
    <w:rsid w:val="00BA024B"/>
    <w:rsid w:val="00BA1094"/>
    <w:rsid w:val="00BA1150"/>
    <w:rsid w:val="00BA12A4"/>
    <w:rsid w:val="00BA1525"/>
    <w:rsid w:val="00BA1CD9"/>
    <w:rsid w:val="00BA2AE3"/>
    <w:rsid w:val="00BA3755"/>
    <w:rsid w:val="00BA38D1"/>
    <w:rsid w:val="00BA3A42"/>
    <w:rsid w:val="00BA41CF"/>
    <w:rsid w:val="00BA4CB2"/>
    <w:rsid w:val="00BA54CA"/>
    <w:rsid w:val="00BA6148"/>
    <w:rsid w:val="00BA6299"/>
    <w:rsid w:val="00BA69CA"/>
    <w:rsid w:val="00BA6BEB"/>
    <w:rsid w:val="00BA74B3"/>
    <w:rsid w:val="00BA75B2"/>
    <w:rsid w:val="00BA76D6"/>
    <w:rsid w:val="00BA7C6D"/>
    <w:rsid w:val="00BA7EA9"/>
    <w:rsid w:val="00BB014E"/>
    <w:rsid w:val="00BB0EBB"/>
    <w:rsid w:val="00BB1107"/>
    <w:rsid w:val="00BB180C"/>
    <w:rsid w:val="00BB1EF0"/>
    <w:rsid w:val="00BB245B"/>
    <w:rsid w:val="00BB2D46"/>
    <w:rsid w:val="00BB2F2B"/>
    <w:rsid w:val="00BB30C6"/>
    <w:rsid w:val="00BB372F"/>
    <w:rsid w:val="00BB39D6"/>
    <w:rsid w:val="00BB3E86"/>
    <w:rsid w:val="00BB46AC"/>
    <w:rsid w:val="00BB4EA4"/>
    <w:rsid w:val="00BB4EF7"/>
    <w:rsid w:val="00BB50ED"/>
    <w:rsid w:val="00BB514F"/>
    <w:rsid w:val="00BB56D3"/>
    <w:rsid w:val="00BB5A09"/>
    <w:rsid w:val="00BB5DF9"/>
    <w:rsid w:val="00BB5F1C"/>
    <w:rsid w:val="00BB5F28"/>
    <w:rsid w:val="00BB62B6"/>
    <w:rsid w:val="00BB69E7"/>
    <w:rsid w:val="00BB72B4"/>
    <w:rsid w:val="00BB7519"/>
    <w:rsid w:val="00BB79D9"/>
    <w:rsid w:val="00BB79F7"/>
    <w:rsid w:val="00BB7EA8"/>
    <w:rsid w:val="00BB7F30"/>
    <w:rsid w:val="00BC0785"/>
    <w:rsid w:val="00BC07C2"/>
    <w:rsid w:val="00BC07EF"/>
    <w:rsid w:val="00BC0B21"/>
    <w:rsid w:val="00BC1062"/>
    <w:rsid w:val="00BC10BD"/>
    <w:rsid w:val="00BC16C5"/>
    <w:rsid w:val="00BC175E"/>
    <w:rsid w:val="00BC1BB4"/>
    <w:rsid w:val="00BC24CC"/>
    <w:rsid w:val="00BC2626"/>
    <w:rsid w:val="00BC267A"/>
    <w:rsid w:val="00BC2A2A"/>
    <w:rsid w:val="00BC2C62"/>
    <w:rsid w:val="00BC3A3A"/>
    <w:rsid w:val="00BC3D56"/>
    <w:rsid w:val="00BC3DDC"/>
    <w:rsid w:val="00BC3E46"/>
    <w:rsid w:val="00BC4146"/>
    <w:rsid w:val="00BC4369"/>
    <w:rsid w:val="00BC4D0B"/>
    <w:rsid w:val="00BC4EB8"/>
    <w:rsid w:val="00BC4FDA"/>
    <w:rsid w:val="00BC5056"/>
    <w:rsid w:val="00BC5136"/>
    <w:rsid w:val="00BC51C5"/>
    <w:rsid w:val="00BC5248"/>
    <w:rsid w:val="00BC5468"/>
    <w:rsid w:val="00BC5DBA"/>
    <w:rsid w:val="00BC6C32"/>
    <w:rsid w:val="00BC6D29"/>
    <w:rsid w:val="00BC76EC"/>
    <w:rsid w:val="00BC7B61"/>
    <w:rsid w:val="00BC7F4C"/>
    <w:rsid w:val="00BC7FD1"/>
    <w:rsid w:val="00BD039B"/>
    <w:rsid w:val="00BD0557"/>
    <w:rsid w:val="00BD0BDC"/>
    <w:rsid w:val="00BD0CAD"/>
    <w:rsid w:val="00BD0D5E"/>
    <w:rsid w:val="00BD0E6F"/>
    <w:rsid w:val="00BD118B"/>
    <w:rsid w:val="00BD1457"/>
    <w:rsid w:val="00BD17FE"/>
    <w:rsid w:val="00BD181E"/>
    <w:rsid w:val="00BD18BD"/>
    <w:rsid w:val="00BD1F6C"/>
    <w:rsid w:val="00BD234E"/>
    <w:rsid w:val="00BD25E5"/>
    <w:rsid w:val="00BD2616"/>
    <w:rsid w:val="00BD32B2"/>
    <w:rsid w:val="00BD3738"/>
    <w:rsid w:val="00BD3768"/>
    <w:rsid w:val="00BD37F1"/>
    <w:rsid w:val="00BD3990"/>
    <w:rsid w:val="00BD3BCF"/>
    <w:rsid w:val="00BD3EBF"/>
    <w:rsid w:val="00BD3F7F"/>
    <w:rsid w:val="00BD423A"/>
    <w:rsid w:val="00BD4406"/>
    <w:rsid w:val="00BD4431"/>
    <w:rsid w:val="00BD4A2A"/>
    <w:rsid w:val="00BD4CAB"/>
    <w:rsid w:val="00BD4EFA"/>
    <w:rsid w:val="00BD57CC"/>
    <w:rsid w:val="00BD5DE9"/>
    <w:rsid w:val="00BD5FA8"/>
    <w:rsid w:val="00BD61D5"/>
    <w:rsid w:val="00BD6541"/>
    <w:rsid w:val="00BD668B"/>
    <w:rsid w:val="00BD68CA"/>
    <w:rsid w:val="00BD6DEF"/>
    <w:rsid w:val="00BD6F8B"/>
    <w:rsid w:val="00BD7071"/>
    <w:rsid w:val="00BD731E"/>
    <w:rsid w:val="00BD7424"/>
    <w:rsid w:val="00BD7487"/>
    <w:rsid w:val="00BD75E4"/>
    <w:rsid w:val="00BD7BCB"/>
    <w:rsid w:val="00BD7E10"/>
    <w:rsid w:val="00BD7EEB"/>
    <w:rsid w:val="00BE0445"/>
    <w:rsid w:val="00BE0497"/>
    <w:rsid w:val="00BE04E4"/>
    <w:rsid w:val="00BE0570"/>
    <w:rsid w:val="00BE07E5"/>
    <w:rsid w:val="00BE0BE8"/>
    <w:rsid w:val="00BE17D7"/>
    <w:rsid w:val="00BE1F89"/>
    <w:rsid w:val="00BE2667"/>
    <w:rsid w:val="00BE2CBB"/>
    <w:rsid w:val="00BE2E4A"/>
    <w:rsid w:val="00BE32A8"/>
    <w:rsid w:val="00BE33E1"/>
    <w:rsid w:val="00BE3DAE"/>
    <w:rsid w:val="00BE3E44"/>
    <w:rsid w:val="00BE45E8"/>
    <w:rsid w:val="00BE611D"/>
    <w:rsid w:val="00BE627E"/>
    <w:rsid w:val="00BE6453"/>
    <w:rsid w:val="00BE647C"/>
    <w:rsid w:val="00BE64B1"/>
    <w:rsid w:val="00BE675A"/>
    <w:rsid w:val="00BE6B99"/>
    <w:rsid w:val="00BE6BE6"/>
    <w:rsid w:val="00BE7B4E"/>
    <w:rsid w:val="00BE7B56"/>
    <w:rsid w:val="00BE7E16"/>
    <w:rsid w:val="00BF0202"/>
    <w:rsid w:val="00BF025F"/>
    <w:rsid w:val="00BF0D69"/>
    <w:rsid w:val="00BF0F25"/>
    <w:rsid w:val="00BF1058"/>
    <w:rsid w:val="00BF149F"/>
    <w:rsid w:val="00BF1A17"/>
    <w:rsid w:val="00BF1BFC"/>
    <w:rsid w:val="00BF1F78"/>
    <w:rsid w:val="00BF2070"/>
    <w:rsid w:val="00BF20DE"/>
    <w:rsid w:val="00BF2198"/>
    <w:rsid w:val="00BF21B1"/>
    <w:rsid w:val="00BF2ECA"/>
    <w:rsid w:val="00BF31DB"/>
    <w:rsid w:val="00BF3388"/>
    <w:rsid w:val="00BF35DC"/>
    <w:rsid w:val="00BF37E1"/>
    <w:rsid w:val="00BF3932"/>
    <w:rsid w:val="00BF3E2B"/>
    <w:rsid w:val="00BF4316"/>
    <w:rsid w:val="00BF434E"/>
    <w:rsid w:val="00BF490E"/>
    <w:rsid w:val="00BF5388"/>
    <w:rsid w:val="00BF5EFE"/>
    <w:rsid w:val="00BF5F44"/>
    <w:rsid w:val="00BF634D"/>
    <w:rsid w:val="00BF658C"/>
    <w:rsid w:val="00BF65E6"/>
    <w:rsid w:val="00BF6AEF"/>
    <w:rsid w:val="00BF6D13"/>
    <w:rsid w:val="00BF7A0A"/>
    <w:rsid w:val="00BF7B1A"/>
    <w:rsid w:val="00BF7E43"/>
    <w:rsid w:val="00BF7E55"/>
    <w:rsid w:val="00BF7E7A"/>
    <w:rsid w:val="00C000C8"/>
    <w:rsid w:val="00C00436"/>
    <w:rsid w:val="00C00951"/>
    <w:rsid w:val="00C00CFD"/>
    <w:rsid w:val="00C0179E"/>
    <w:rsid w:val="00C01AB1"/>
    <w:rsid w:val="00C01C5C"/>
    <w:rsid w:val="00C01D56"/>
    <w:rsid w:val="00C028C5"/>
    <w:rsid w:val="00C0292E"/>
    <w:rsid w:val="00C02B8A"/>
    <w:rsid w:val="00C0333A"/>
    <w:rsid w:val="00C039BB"/>
    <w:rsid w:val="00C03CCA"/>
    <w:rsid w:val="00C03D0A"/>
    <w:rsid w:val="00C040BE"/>
    <w:rsid w:val="00C04A4B"/>
    <w:rsid w:val="00C04AA8"/>
    <w:rsid w:val="00C04AC1"/>
    <w:rsid w:val="00C04B10"/>
    <w:rsid w:val="00C05167"/>
    <w:rsid w:val="00C0580E"/>
    <w:rsid w:val="00C05AD8"/>
    <w:rsid w:val="00C05E78"/>
    <w:rsid w:val="00C05EAC"/>
    <w:rsid w:val="00C05F63"/>
    <w:rsid w:val="00C069A4"/>
    <w:rsid w:val="00C06A94"/>
    <w:rsid w:val="00C071FB"/>
    <w:rsid w:val="00C072BF"/>
    <w:rsid w:val="00C073D4"/>
    <w:rsid w:val="00C075BF"/>
    <w:rsid w:val="00C0793D"/>
    <w:rsid w:val="00C07941"/>
    <w:rsid w:val="00C07A93"/>
    <w:rsid w:val="00C10242"/>
    <w:rsid w:val="00C10253"/>
    <w:rsid w:val="00C1080A"/>
    <w:rsid w:val="00C108E1"/>
    <w:rsid w:val="00C1107C"/>
    <w:rsid w:val="00C114FD"/>
    <w:rsid w:val="00C119C9"/>
    <w:rsid w:val="00C11BCC"/>
    <w:rsid w:val="00C11F9B"/>
    <w:rsid w:val="00C12025"/>
    <w:rsid w:val="00C13422"/>
    <w:rsid w:val="00C13BBF"/>
    <w:rsid w:val="00C13D70"/>
    <w:rsid w:val="00C13E7E"/>
    <w:rsid w:val="00C13ECF"/>
    <w:rsid w:val="00C140D0"/>
    <w:rsid w:val="00C142CD"/>
    <w:rsid w:val="00C1502B"/>
    <w:rsid w:val="00C152AC"/>
    <w:rsid w:val="00C157B2"/>
    <w:rsid w:val="00C15A97"/>
    <w:rsid w:val="00C15DE7"/>
    <w:rsid w:val="00C1637C"/>
    <w:rsid w:val="00C165FA"/>
    <w:rsid w:val="00C16DB2"/>
    <w:rsid w:val="00C17119"/>
    <w:rsid w:val="00C17120"/>
    <w:rsid w:val="00C17135"/>
    <w:rsid w:val="00C171CD"/>
    <w:rsid w:val="00C17A0E"/>
    <w:rsid w:val="00C17D21"/>
    <w:rsid w:val="00C20445"/>
    <w:rsid w:val="00C20706"/>
    <w:rsid w:val="00C20887"/>
    <w:rsid w:val="00C208B8"/>
    <w:rsid w:val="00C20C96"/>
    <w:rsid w:val="00C21009"/>
    <w:rsid w:val="00C217B8"/>
    <w:rsid w:val="00C21CC7"/>
    <w:rsid w:val="00C21DD2"/>
    <w:rsid w:val="00C21E2B"/>
    <w:rsid w:val="00C220B7"/>
    <w:rsid w:val="00C225A9"/>
    <w:rsid w:val="00C22619"/>
    <w:rsid w:val="00C2265D"/>
    <w:rsid w:val="00C2275A"/>
    <w:rsid w:val="00C23022"/>
    <w:rsid w:val="00C2303E"/>
    <w:rsid w:val="00C2316F"/>
    <w:rsid w:val="00C236E1"/>
    <w:rsid w:val="00C23770"/>
    <w:rsid w:val="00C238FD"/>
    <w:rsid w:val="00C23E4E"/>
    <w:rsid w:val="00C23ED0"/>
    <w:rsid w:val="00C24659"/>
    <w:rsid w:val="00C249AE"/>
    <w:rsid w:val="00C2505A"/>
    <w:rsid w:val="00C25104"/>
    <w:rsid w:val="00C252D7"/>
    <w:rsid w:val="00C255F3"/>
    <w:rsid w:val="00C258F9"/>
    <w:rsid w:val="00C25A2E"/>
    <w:rsid w:val="00C25A3A"/>
    <w:rsid w:val="00C25C8E"/>
    <w:rsid w:val="00C25F20"/>
    <w:rsid w:val="00C2614A"/>
    <w:rsid w:val="00C261A3"/>
    <w:rsid w:val="00C261C1"/>
    <w:rsid w:val="00C26440"/>
    <w:rsid w:val="00C26A87"/>
    <w:rsid w:val="00C2708A"/>
    <w:rsid w:val="00C278F5"/>
    <w:rsid w:val="00C27DC6"/>
    <w:rsid w:val="00C27EAA"/>
    <w:rsid w:val="00C27FA7"/>
    <w:rsid w:val="00C300A4"/>
    <w:rsid w:val="00C305FD"/>
    <w:rsid w:val="00C30AB0"/>
    <w:rsid w:val="00C30D74"/>
    <w:rsid w:val="00C31179"/>
    <w:rsid w:val="00C313CA"/>
    <w:rsid w:val="00C31A0C"/>
    <w:rsid w:val="00C31C6A"/>
    <w:rsid w:val="00C32167"/>
    <w:rsid w:val="00C321A0"/>
    <w:rsid w:val="00C3246A"/>
    <w:rsid w:val="00C326F1"/>
    <w:rsid w:val="00C32750"/>
    <w:rsid w:val="00C32942"/>
    <w:rsid w:val="00C32BE2"/>
    <w:rsid w:val="00C32E29"/>
    <w:rsid w:val="00C33269"/>
    <w:rsid w:val="00C33A25"/>
    <w:rsid w:val="00C34632"/>
    <w:rsid w:val="00C349C0"/>
    <w:rsid w:val="00C34A47"/>
    <w:rsid w:val="00C34E0D"/>
    <w:rsid w:val="00C3512A"/>
    <w:rsid w:val="00C353CC"/>
    <w:rsid w:val="00C354CC"/>
    <w:rsid w:val="00C35634"/>
    <w:rsid w:val="00C35889"/>
    <w:rsid w:val="00C35B91"/>
    <w:rsid w:val="00C35D3B"/>
    <w:rsid w:val="00C360EC"/>
    <w:rsid w:val="00C36350"/>
    <w:rsid w:val="00C36691"/>
    <w:rsid w:val="00C37164"/>
    <w:rsid w:val="00C3729C"/>
    <w:rsid w:val="00C3732E"/>
    <w:rsid w:val="00C3778F"/>
    <w:rsid w:val="00C40598"/>
    <w:rsid w:val="00C40773"/>
    <w:rsid w:val="00C40806"/>
    <w:rsid w:val="00C40EB5"/>
    <w:rsid w:val="00C410B1"/>
    <w:rsid w:val="00C414DC"/>
    <w:rsid w:val="00C415BC"/>
    <w:rsid w:val="00C41748"/>
    <w:rsid w:val="00C417C8"/>
    <w:rsid w:val="00C41C6B"/>
    <w:rsid w:val="00C42435"/>
    <w:rsid w:val="00C4284F"/>
    <w:rsid w:val="00C4287B"/>
    <w:rsid w:val="00C42990"/>
    <w:rsid w:val="00C42A1F"/>
    <w:rsid w:val="00C42C57"/>
    <w:rsid w:val="00C42D74"/>
    <w:rsid w:val="00C43B55"/>
    <w:rsid w:val="00C43BC0"/>
    <w:rsid w:val="00C441EB"/>
    <w:rsid w:val="00C4492B"/>
    <w:rsid w:val="00C44A6C"/>
    <w:rsid w:val="00C44DBF"/>
    <w:rsid w:val="00C451B8"/>
    <w:rsid w:val="00C453F7"/>
    <w:rsid w:val="00C466DC"/>
    <w:rsid w:val="00C46D10"/>
    <w:rsid w:val="00C47110"/>
    <w:rsid w:val="00C47DDA"/>
    <w:rsid w:val="00C50055"/>
    <w:rsid w:val="00C5099D"/>
    <w:rsid w:val="00C5121C"/>
    <w:rsid w:val="00C513E5"/>
    <w:rsid w:val="00C518B0"/>
    <w:rsid w:val="00C51D9F"/>
    <w:rsid w:val="00C51EA3"/>
    <w:rsid w:val="00C52268"/>
    <w:rsid w:val="00C5256D"/>
    <w:rsid w:val="00C52595"/>
    <w:rsid w:val="00C52616"/>
    <w:rsid w:val="00C52B22"/>
    <w:rsid w:val="00C52C28"/>
    <w:rsid w:val="00C53096"/>
    <w:rsid w:val="00C534AB"/>
    <w:rsid w:val="00C535A9"/>
    <w:rsid w:val="00C53654"/>
    <w:rsid w:val="00C53C59"/>
    <w:rsid w:val="00C54044"/>
    <w:rsid w:val="00C5422B"/>
    <w:rsid w:val="00C5456A"/>
    <w:rsid w:val="00C54B15"/>
    <w:rsid w:val="00C55432"/>
    <w:rsid w:val="00C55829"/>
    <w:rsid w:val="00C5591B"/>
    <w:rsid w:val="00C5592B"/>
    <w:rsid w:val="00C560FE"/>
    <w:rsid w:val="00C561F1"/>
    <w:rsid w:val="00C56259"/>
    <w:rsid w:val="00C5651F"/>
    <w:rsid w:val="00C5662A"/>
    <w:rsid w:val="00C568EA"/>
    <w:rsid w:val="00C56B37"/>
    <w:rsid w:val="00C56DFB"/>
    <w:rsid w:val="00C56F8A"/>
    <w:rsid w:val="00C572B6"/>
    <w:rsid w:val="00C5765E"/>
    <w:rsid w:val="00C57C40"/>
    <w:rsid w:val="00C60787"/>
    <w:rsid w:val="00C6082E"/>
    <w:rsid w:val="00C60B17"/>
    <w:rsid w:val="00C60E7D"/>
    <w:rsid w:val="00C60F6B"/>
    <w:rsid w:val="00C61319"/>
    <w:rsid w:val="00C613A7"/>
    <w:rsid w:val="00C61614"/>
    <w:rsid w:val="00C61776"/>
    <w:rsid w:val="00C61A43"/>
    <w:rsid w:val="00C621AD"/>
    <w:rsid w:val="00C621B0"/>
    <w:rsid w:val="00C6236B"/>
    <w:rsid w:val="00C62602"/>
    <w:rsid w:val="00C62EC2"/>
    <w:rsid w:val="00C63128"/>
    <w:rsid w:val="00C63164"/>
    <w:rsid w:val="00C64019"/>
    <w:rsid w:val="00C64195"/>
    <w:rsid w:val="00C64574"/>
    <w:rsid w:val="00C64883"/>
    <w:rsid w:val="00C64884"/>
    <w:rsid w:val="00C65979"/>
    <w:rsid w:val="00C66749"/>
    <w:rsid w:val="00C66870"/>
    <w:rsid w:val="00C66AAF"/>
    <w:rsid w:val="00C66C34"/>
    <w:rsid w:val="00C66CF6"/>
    <w:rsid w:val="00C66D8A"/>
    <w:rsid w:val="00C67115"/>
    <w:rsid w:val="00C67850"/>
    <w:rsid w:val="00C67945"/>
    <w:rsid w:val="00C67D14"/>
    <w:rsid w:val="00C70AA2"/>
    <w:rsid w:val="00C70CC9"/>
    <w:rsid w:val="00C71694"/>
    <w:rsid w:val="00C7176B"/>
    <w:rsid w:val="00C718BD"/>
    <w:rsid w:val="00C718F5"/>
    <w:rsid w:val="00C71BC4"/>
    <w:rsid w:val="00C71E4C"/>
    <w:rsid w:val="00C72719"/>
    <w:rsid w:val="00C72984"/>
    <w:rsid w:val="00C72FF9"/>
    <w:rsid w:val="00C73060"/>
    <w:rsid w:val="00C73771"/>
    <w:rsid w:val="00C73A5F"/>
    <w:rsid w:val="00C7448F"/>
    <w:rsid w:val="00C746B8"/>
    <w:rsid w:val="00C74A19"/>
    <w:rsid w:val="00C74B0A"/>
    <w:rsid w:val="00C75999"/>
    <w:rsid w:val="00C75BCA"/>
    <w:rsid w:val="00C76100"/>
    <w:rsid w:val="00C76285"/>
    <w:rsid w:val="00C764E6"/>
    <w:rsid w:val="00C769A0"/>
    <w:rsid w:val="00C76AB1"/>
    <w:rsid w:val="00C76BE2"/>
    <w:rsid w:val="00C76DFA"/>
    <w:rsid w:val="00C76E0C"/>
    <w:rsid w:val="00C76E5D"/>
    <w:rsid w:val="00C76F02"/>
    <w:rsid w:val="00C76F55"/>
    <w:rsid w:val="00C76F8B"/>
    <w:rsid w:val="00C770BF"/>
    <w:rsid w:val="00C77146"/>
    <w:rsid w:val="00C771BF"/>
    <w:rsid w:val="00C772F1"/>
    <w:rsid w:val="00C80080"/>
    <w:rsid w:val="00C80169"/>
    <w:rsid w:val="00C803AF"/>
    <w:rsid w:val="00C80E21"/>
    <w:rsid w:val="00C814E7"/>
    <w:rsid w:val="00C8165C"/>
    <w:rsid w:val="00C819F7"/>
    <w:rsid w:val="00C81B29"/>
    <w:rsid w:val="00C81F3D"/>
    <w:rsid w:val="00C81FC1"/>
    <w:rsid w:val="00C82143"/>
    <w:rsid w:val="00C8232B"/>
    <w:rsid w:val="00C8239C"/>
    <w:rsid w:val="00C82400"/>
    <w:rsid w:val="00C82876"/>
    <w:rsid w:val="00C82A0D"/>
    <w:rsid w:val="00C82ECF"/>
    <w:rsid w:val="00C83A89"/>
    <w:rsid w:val="00C83BF7"/>
    <w:rsid w:val="00C8409F"/>
    <w:rsid w:val="00C848CA"/>
    <w:rsid w:val="00C8493C"/>
    <w:rsid w:val="00C84988"/>
    <w:rsid w:val="00C85AA1"/>
    <w:rsid w:val="00C85CDA"/>
    <w:rsid w:val="00C86215"/>
    <w:rsid w:val="00C86251"/>
    <w:rsid w:val="00C868C6"/>
    <w:rsid w:val="00C86C21"/>
    <w:rsid w:val="00C86F6E"/>
    <w:rsid w:val="00C872DA"/>
    <w:rsid w:val="00C8735F"/>
    <w:rsid w:val="00C874B0"/>
    <w:rsid w:val="00C87956"/>
    <w:rsid w:val="00C87B9C"/>
    <w:rsid w:val="00C87CDA"/>
    <w:rsid w:val="00C87D0E"/>
    <w:rsid w:val="00C87DF9"/>
    <w:rsid w:val="00C87EEE"/>
    <w:rsid w:val="00C902E5"/>
    <w:rsid w:val="00C90626"/>
    <w:rsid w:val="00C907EA"/>
    <w:rsid w:val="00C90DB8"/>
    <w:rsid w:val="00C91247"/>
    <w:rsid w:val="00C91AB6"/>
    <w:rsid w:val="00C91B3D"/>
    <w:rsid w:val="00C91E23"/>
    <w:rsid w:val="00C920CB"/>
    <w:rsid w:val="00C923CA"/>
    <w:rsid w:val="00C92715"/>
    <w:rsid w:val="00C92C5C"/>
    <w:rsid w:val="00C9307E"/>
    <w:rsid w:val="00C933EB"/>
    <w:rsid w:val="00C93D32"/>
    <w:rsid w:val="00C942FC"/>
    <w:rsid w:val="00C94604"/>
    <w:rsid w:val="00C948E2"/>
    <w:rsid w:val="00C94A60"/>
    <w:rsid w:val="00C94AA0"/>
    <w:rsid w:val="00C95380"/>
    <w:rsid w:val="00C95C8A"/>
    <w:rsid w:val="00C95F37"/>
    <w:rsid w:val="00C95F3A"/>
    <w:rsid w:val="00C97112"/>
    <w:rsid w:val="00C97977"/>
    <w:rsid w:val="00C97E47"/>
    <w:rsid w:val="00C97FD6"/>
    <w:rsid w:val="00CA0260"/>
    <w:rsid w:val="00CA0EF9"/>
    <w:rsid w:val="00CA118C"/>
    <w:rsid w:val="00CA16C2"/>
    <w:rsid w:val="00CA16E9"/>
    <w:rsid w:val="00CA1E40"/>
    <w:rsid w:val="00CA207E"/>
    <w:rsid w:val="00CA2177"/>
    <w:rsid w:val="00CA261C"/>
    <w:rsid w:val="00CA2635"/>
    <w:rsid w:val="00CA2F18"/>
    <w:rsid w:val="00CA36BD"/>
    <w:rsid w:val="00CA3EBC"/>
    <w:rsid w:val="00CA40CD"/>
    <w:rsid w:val="00CA4118"/>
    <w:rsid w:val="00CA43F8"/>
    <w:rsid w:val="00CA4530"/>
    <w:rsid w:val="00CA484C"/>
    <w:rsid w:val="00CA4A06"/>
    <w:rsid w:val="00CA4F7F"/>
    <w:rsid w:val="00CA5723"/>
    <w:rsid w:val="00CA5944"/>
    <w:rsid w:val="00CA694B"/>
    <w:rsid w:val="00CA6BBD"/>
    <w:rsid w:val="00CA6EB5"/>
    <w:rsid w:val="00CA6F31"/>
    <w:rsid w:val="00CA7215"/>
    <w:rsid w:val="00CA76A7"/>
    <w:rsid w:val="00CA789D"/>
    <w:rsid w:val="00CA7A7E"/>
    <w:rsid w:val="00CA7DAF"/>
    <w:rsid w:val="00CB02C9"/>
    <w:rsid w:val="00CB0756"/>
    <w:rsid w:val="00CB0F4A"/>
    <w:rsid w:val="00CB0F7F"/>
    <w:rsid w:val="00CB15B8"/>
    <w:rsid w:val="00CB1A1A"/>
    <w:rsid w:val="00CB1BE5"/>
    <w:rsid w:val="00CB20B6"/>
    <w:rsid w:val="00CB2C72"/>
    <w:rsid w:val="00CB2E91"/>
    <w:rsid w:val="00CB2EF9"/>
    <w:rsid w:val="00CB2FEB"/>
    <w:rsid w:val="00CB3009"/>
    <w:rsid w:val="00CB32C2"/>
    <w:rsid w:val="00CB3447"/>
    <w:rsid w:val="00CB3CA2"/>
    <w:rsid w:val="00CB3ECE"/>
    <w:rsid w:val="00CB47D7"/>
    <w:rsid w:val="00CB4996"/>
    <w:rsid w:val="00CB4A21"/>
    <w:rsid w:val="00CB4D94"/>
    <w:rsid w:val="00CB4F38"/>
    <w:rsid w:val="00CB5071"/>
    <w:rsid w:val="00CB5811"/>
    <w:rsid w:val="00CB58CB"/>
    <w:rsid w:val="00CB63EA"/>
    <w:rsid w:val="00CB686D"/>
    <w:rsid w:val="00CB6BBD"/>
    <w:rsid w:val="00CB6DC0"/>
    <w:rsid w:val="00CB6EE9"/>
    <w:rsid w:val="00CB7625"/>
    <w:rsid w:val="00CB770F"/>
    <w:rsid w:val="00CB77BD"/>
    <w:rsid w:val="00CB7F33"/>
    <w:rsid w:val="00CC0394"/>
    <w:rsid w:val="00CC0E32"/>
    <w:rsid w:val="00CC0F90"/>
    <w:rsid w:val="00CC1276"/>
    <w:rsid w:val="00CC1483"/>
    <w:rsid w:val="00CC163F"/>
    <w:rsid w:val="00CC1A8F"/>
    <w:rsid w:val="00CC1DB1"/>
    <w:rsid w:val="00CC27DD"/>
    <w:rsid w:val="00CC296A"/>
    <w:rsid w:val="00CC2E8C"/>
    <w:rsid w:val="00CC3768"/>
    <w:rsid w:val="00CC376E"/>
    <w:rsid w:val="00CC3D35"/>
    <w:rsid w:val="00CC40A8"/>
    <w:rsid w:val="00CC494C"/>
    <w:rsid w:val="00CC5302"/>
    <w:rsid w:val="00CC53B3"/>
    <w:rsid w:val="00CC5414"/>
    <w:rsid w:val="00CC54D9"/>
    <w:rsid w:val="00CC56B9"/>
    <w:rsid w:val="00CC697B"/>
    <w:rsid w:val="00CC7EDB"/>
    <w:rsid w:val="00CD0195"/>
    <w:rsid w:val="00CD04C2"/>
    <w:rsid w:val="00CD08B0"/>
    <w:rsid w:val="00CD10B1"/>
    <w:rsid w:val="00CD11E9"/>
    <w:rsid w:val="00CD166F"/>
    <w:rsid w:val="00CD2079"/>
    <w:rsid w:val="00CD237D"/>
    <w:rsid w:val="00CD250E"/>
    <w:rsid w:val="00CD27F1"/>
    <w:rsid w:val="00CD2D1A"/>
    <w:rsid w:val="00CD34A8"/>
    <w:rsid w:val="00CD3A14"/>
    <w:rsid w:val="00CD3EC4"/>
    <w:rsid w:val="00CD4001"/>
    <w:rsid w:val="00CD45DF"/>
    <w:rsid w:val="00CD492D"/>
    <w:rsid w:val="00CD4DB8"/>
    <w:rsid w:val="00CD5B12"/>
    <w:rsid w:val="00CD6946"/>
    <w:rsid w:val="00CD6E02"/>
    <w:rsid w:val="00CD7736"/>
    <w:rsid w:val="00CD7A3A"/>
    <w:rsid w:val="00CD7CF5"/>
    <w:rsid w:val="00CE03DA"/>
    <w:rsid w:val="00CE0587"/>
    <w:rsid w:val="00CE07DE"/>
    <w:rsid w:val="00CE0F8A"/>
    <w:rsid w:val="00CE11EE"/>
    <w:rsid w:val="00CE15CF"/>
    <w:rsid w:val="00CE1785"/>
    <w:rsid w:val="00CE17B1"/>
    <w:rsid w:val="00CE1B8C"/>
    <w:rsid w:val="00CE1F5E"/>
    <w:rsid w:val="00CE2286"/>
    <w:rsid w:val="00CE24C2"/>
    <w:rsid w:val="00CE2669"/>
    <w:rsid w:val="00CE33F1"/>
    <w:rsid w:val="00CE346B"/>
    <w:rsid w:val="00CE3595"/>
    <w:rsid w:val="00CE38B0"/>
    <w:rsid w:val="00CE3CC7"/>
    <w:rsid w:val="00CE3F0D"/>
    <w:rsid w:val="00CE4276"/>
    <w:rsid w:val="00CE42B9"/>
    <w:rsid w:val="00CE43A9"/>
    <w:rsid w:val="00CE448B"/>
    <w:rsid w:val="00CE4604"/>
    <w:rsid w:val="00CE4843"/>
    <w:rsid w:val="00CE48DB"/>
    <w:rsid w:val="00CE4A53"/>
    <w:rsid w:val="00CE4BAF"/>
    <w:rsid w:val="00CE4DA6"/>
    <w:rsid w:val="00CE4E88"/>
    <w:rsid w:val="00CE576C"/>
    <w:rsid w:val="00CE57BD"/>
    <w:rsid w:val="00CE59D1"/>
    <w:rsid w:val="00CE5B13"/>
    <w:rsid w:val="00CE5B37"/>
    <w:rsid w:val="00CE5B3F"/>
    <w:rsid w:val="00CE5D94"/>
    <w:rsid w:val="00CE5DF5"/>
    <w:rsid w:val="00CE5F54"/>
    <w:rsid w:val="00CE6BB9"/>
    <w:rsid w:val="00CE6C07"/>
    <w:rsid w:val="00CE725E"/>
    <w:rsid w:val="00CE73AB"/>
    <w:rsid w:val="00CE75C7"/>
    <w:rsid w:val="00CE77D8"/>
    <w:rsid w:val="00CE7D7A"/>
    <w:rsid w:val="00CF0C1B"/>
    <w:rsid w:val="00CF0EE3"/>
    <w:rsid w:val="00CF10AB"/>
    <w:rsid w:val="00CF12C6"/>
    <w:rsid w:val="00CF152E"/>
    <w:rsid w:val="00CF1CA2"/>
    <w:rsid w:val="00CF1D48"/>
    <w:rsid w:val="00CF24F1"/>
    <w:rsid w:val="00CF25E9"/>
    <w:rsid w:val="00CF2A72"/>
    <w:rsid w:val="00CF2AB3"/>
    <w:rsid w:val="00CF2BC4"/>
    <w:rsid w:val="00CF3006"/>
    <w:rsid w:val="00CF31AD"/>
    <w:rsid w:val="00CF333D"/>
    <w:rsid w:val="00CF3561"/>
    <w:rsid w:val="00CF380E"/>
    <w:rsid w:val="00CF42C5"/>
    <w:rsid w:val="00CF4392"/>
    <w:rsid w:val="00CF4730"/>
    <w:rsid w:val="00CF4CB7"/>
    <w:rsid w:val="00CF4E88"/>
    <w:rsid w:val="00CF5359"/>
    <w:rsid w:val="00CF5740"/>
    <w:rsid w:val="00CF5DFC"/>
    <w:rsid w:val="00CF6730"/>
    <w:rsid w:val="00CF6AE2"/>
    <w:rsid w:val="00CF7063"/>
    <w:rsid w:val="00CF7924"/>
    <w:rsid w:val="00CF7FFD"/>
    <w:rsid w:val="00D008C6"/>
    <w:rsid w:val="00D01312"/>
    <w:rsid w:val="00D01353"/>
    <w:rsid w:val="00D017C5"/>
    <w:rsid w:val="00D01C07"/>
    <w:rsid w:val="00D01DE7"/>
    <w:rsid w:val="00D01E80"/>
    <w:rsid w:val="00D0231F"/>
    <w:rsid w:val="00D024CD"/>
    <w:rsid w:val="00D02900"/>
    <w:rsid w:val="00D0298A"/>
    <w:rsid w:val="00D0397B"/>
    <w:rsid w:val="00D03986"/>
    <w:rsid w:val="00D03DC3"/>
    <w:rsid w:val="00D04414"/>
    <w:rsid w:val="00D04610"/>
    <w:rsid w:val="00D04DD5"/>
    <w:rsid w:val="00D04F25"/>
    <w:rsid w:val="00D05073"/>
    <w:rsid w:val="00D0511E"/>
    <w:rsid w:val="00D05812"/>
    <w:rsid w:val="00D059A0"/>
    <w:rsid w:val="00D0609B"/>
    <w:rsid w:val="00D06358"/>
    <w:rsid w:val="00D06679"/>
    <w:rsid w:val="00D070DF"/>
    <w:rsid w:val="00D07211"/>
    <w:rsid w:val="00D0759B"/>
    <w:rsid w:val="00D079C2"/>
    <w:rsid w:val="00D1001C"/>
    <w:rsid w:val="00D101C7"/>
    <w:rsid w:val="00D10321"/>
    <w:rsid w:val="00D10746"/>
    <w:rsid w:val="00D109AB"/>
    <w:rsid w:val="00D10FEF"/>
    <w:rsid w:val="00D11169"/>
    <w:rsid w:val="00D1137A"/>
    <w:rsid w:val="00D11DDC"/>
    <w:rsid w:val="00D125B3"/>
    <w:rsid w:val="00D12D44"/>
    <w:rsid w:val="00D130B6"/>
    <w:rsid w:val="00D13161"/>
    <w:rsid w:val="00D13A7E"/>
    <w:rsid w:val="00D144E3"/>
    <w:rsid w:val="00D14A64"/>
    <w:rsid w:val="00D14BD1"/>
    <w:rsid w:val="00D14BD3"/>
    <w:rsid w:val="00D14DCC"/>
    <w:rsid w:val="00D14F4D"/>
    <w:rsid w:val="00D14F65"/>
    <w:rsid w:val="00D156AF"/>
    <w:rsid w:val="00D15741"/>
    <w:rsid w:val="00D15889"/>
    <w:rsid w:val="00D159C7"/>
    <w:rsid w:val="00D15B60"/>
    <w:rsid w:val="00D15FDC"/>
    <w:rsid w:val="00D16026"/>
    <w:rsid w:val="00D1638D"/>
    <w:rsid w:val="00D164EA"/>
    <w:rsid w:val="00D167DF"/>
    <w:rsid w:val="00D16CDD"/>
    <w:rsid w:val="00D16DD1"/>
    <w:rsid w:val="00D16EA1"/>
    <w:rsid w:val="00D16FD8"/>
    <w:rsid w:val="00D1758D"/>
    <w:rsid w:val="00D176BE"/>
    <w:rsid w:val="00D176C3"/>
    <w:rsid w:val="00D17B48"/>
    <w:rsid w:val="00D2169B"/>
    <w:rsid w:val="00D21AC6"/>
    <w:rsid w:val="00D21DB1"/>
    <w:rsid w:val="00D22631"/>
    <w:rsid w:val="00D22F1B"/>
    <w:rsid w:val="00D22F77"/>
    <w:rsid w:val="00D2302A"/>
    <w:rsid w:val="00D23525"/>
    <w:rsid w:val="00D239B2"/>
    <w:rsid w:val="00D23DC2"/>
    <w:rsid w:val="00D240DF"/>
    <w:rsid w:val="00D241C8"/>
    <w:rsid w:val="00D241F0"/>
    <w:rsid w:val="00D243F4"/>
    <w:rsid w:val="00D2452E"/>
    <w:rsid w:val="00D2472E"/>
    <w:rsid w:val="00D251F3"/>
    <w:rsid w:val="00D2598F"/>
    <w:rsid w:val="00D25D9C"/>
    <w:rsid w:val="00D26B43"/>
    <w:rsid w:val="00D26DB9"/>
    <w:rsid w:val="00D27287"/>
    <w:rsid w:val="00D2757D"/>
    <w:rsid w:val="00D2761F"/>
    <w:rsid w:val="00D27A03"/>
    <w:rsid w:val="00D27D45"/>
    <w:rsid w:val="00D27F59"/>
    <w:rsid w:val="00D305E9"/>
    <w:rsid w:val="00D30CF4"/>
    <w:rsid w:val="00D30E87"/>
    <w:rsid w:val="00D31540"/>
    <w:rsid w:val="00D316BD"/>
    <w:rsid w:val="00D31E19"/>
    <w:rsid w:val="00D321BE"/>
    <w:rsid w:val="00D32300"/>
    <w:rsid w:val="00D3233B"/>
    <w:rsid w:val="00D33135"/>
    <w:rsid w:val="00D3329A"/>
    <w:rsid w:val="00D33367"/>
    <w:rsid w:val="00D345E6"/>
    <w:rsid w:val="00D34A76"/>
    <w:rsid w:val="00D34A88"/>
    <w:rsid w:val="00D3570F"/>
    <w:rsid w:val="00D35745"/>
    <w:rsid w:val="00D35853"/>
    <w:rsid w:val="00D35B62"/>
    <w:rsid w:val="00D35C47"/>
    <w:rsid w:val="00D35CF7"/>
    <w:rsid w:val="00D35DF4"/>
    <w:rsid w:val="00D36002"/>
    <w:rsid w:val="00D362A5"/>
    <w:rsid w:val="00D3631A"/>
    <w:rsid w:val="00D363CA"/>
    <w:rsid w:val="00D366C9"/>
    <w:rsid w:val="00D368D8"/>
    <w:rsid w:val="00D36E0A"/>
    <w:rsid w:val="00D370F7"/>
    <w:rsid w:val="00D37123"/>
    <w:rsid w:val="00D3715B"/>
    <w:rsid w:val="00D3720D"/>
    <w:rsid w:val="00D37782"/>
    <w:rsid w:val="00D40250"/>
    <w:rsid w:val="00D4052C"/>
    <w:rsid w:val="00D40BA2"/>
    <w:rsid w:val="00D40CD8"/>
    <w:rsid w:val="00D410AD"/>
    <w:rsid w:val="00D414D1"/>
    <w:rsid w:val="00D415B6"/>
    <w:rsid w:val="00D41A91"/>
    <w:rsid w:val="00D41B5B"/>
    <w:rsid w:val="00D41BC7"/>
    <w:rsid w:val="00D41DE4"/>
    <w:rsid w:val="00D42315"/>
    <w:rsid w:val="00D4275E"/>
    <w:rsid w:val="00D42E74"/>
    <w:rsid w:val="00D43126"/>
    <w:rsid w:val="00D43318"/>
    <w:rsid w:val="00D43772"/>
    <w:rsid w:val="00D437B7"/>
    <w:rsid w:val="00D43CDF"/>
    <w:rsid w:val="00D43DED"/>
    <w:rsid w:val="00D44344"/>
    <w:rsid w:val="00D44525"/>
    <w:rsid w:val="00D44F61"/>
    <w:rsid w:val="00D44FCA"/>
    <w:rsid w:val="00D45185"/>
    <w:rsid w:val="00D4520C"/>
    <w:rsid w:val="00D458D0"/>
    <w:rsid w:val="00D458E9"/>
    <w:rsid w:val="00D45CDE"/>
    <w:rsid w:val="00D45D63"/>
    <w:rsid w:val="00D45F25"/>
    <w:rsid w:val="00D45F43"/>
    <w:rsid w:val="00D4650E"/>
    <w:rsid w:val="00D46F51"/>
    <w:rsid w:val="00D47232"/>
    <w:rsid w:val="00D4732F"/>
    <w:rsid w:val="00D47630"/>
    <w:rsid w:val="00D47D8D"/>
    <w:rsid w:val="00D47EA7"/>
    <w:rsid w:val="00D47F5B"/>
    <w:rsid w:val="00D5036C"/>
    <w:rsid w:val="00D50386"/>
    <w:rsid w:val="00D507F6"/>
    <w:rsid w:val="00D50835"/>
    <w:rsid w:val="00D50B90"/>
    <w:rsid w:val="00D5104A"/>
    <w:rsid w:val="00D52414"/>
    <w:rsid w:val="00D5262C"/>
    <w:rsid w:val="00D52634"/>
    <w:rsid w:val="00D526B7"/>
    <w:rsid w:val="00D52948"/>
    <w:rsid w:val="00D53464"/>
    <w:rsid w:val="00D53A8A"/>
    <w:rsid w:val="00D53E05"/>
    <w:rsid w:val="00D53E75"/>
    <w:rsid w:val="00D5424A"/>
    <w:rsid w:val="00D542D0"/>
    <w:rsid w:val="00D5443E"/>
    <w:rsid w:val="00D54E72"/>
    <w:rsid w:val="00D550C4"/>
    <w:rsid w:val="00D552A6"/>
    <w:rsid w:val="00D554AC"/>
    <w:rsid w:val="00D554AD"/>
    <w:rsid w:val="00D5576B"/>
    <w:rsid w:val="00D55852"/>
    <w:rsid w:val="00D55BCE"/>
    <w:rsid w:val="00D55ED4"/>
    <w:rsid w:val="00D5605E"/>
    <w:rsid w:val="00D56078"/>
    <w:rsid w:val="00D567F3"/>
    <w:rsid w:val="00D568C6"/>
    <w:rsid w:val="00D56AAF"/>
    <w:rsid w:val="00D57118"/>
    <w:rsid w:val="00D575A8"/>
    <w:rsid w:val="00D57632"/>
    <w:rsid w:val="00D57CB2"/>
    <w:rsid w:val="00D607E6"/>
    <w:rsid w:val="00D608B2"/>
    <w:rsid w:val="00D60AE5"/>
    <w:rsid w:val="00D60F9D"/>
    <w:rsid w:val="00D618C8"/>
    <w:rsid w:val="00D61A59"/>
    <w:rsid w:val="00D61AD4"/>
    <w:rsid w:val="00D61E98"/>
    <w:rsid w:val="00D62440"/>
    <w:rsid w:val="00D6282C"/>
    <w:rsid w:val="00D6284D"/>
    <w:rsid w:val="00D6290E"/>
    <w:rsid w:val="00D62B66"/>
    <w:rsid w:val="00D62C63"/>
    <w:rsid w:val="00D62F84"/>
    <w:rsid w:val="00D62FC1"/>
    <w:rsid w:val="00D6330E"/>
    <w:rsid w:val="00D63CEE"/>
    <w:rsid w:val="00D642A9"/>
    <w:rsid w:val="00D6470C"/>
    <w:rsid w:val="00D64774"/>
    <w:rsid w:val="00D650C9"/>
    <w:rsid w:val="00D65911"/>
    <w:rsid w:val="00D65B44"/>
    <w:rsid w:val="00D669CF"/>
    <w:rsid w:val="00D66DA3"/>
    <w:rsid w:val="00D66FBB"/>
    <w:rsid w:val="00D67298"/>
    <w:rsid w:val="00D6733F"/>
    <w:rsid w:val="00D67926"/>
    <w:rsid w:val="00D67A3A"/>
    <w:rsid w:val="00D67B3C"/>
    <w:rsid w:val="00D67C44"/>
    <w:rsid w:val="00D703ED"/>
    <w:rsid w:val="00D7070D"/>
    <w:rsid w:val="00D709A9"/>
    <w:rsid w:val="00D712AC"/>
    <w:rsid w:val="00D71642"/>
    <w:rsid w:val="00D71C88"/>
    <w:rsid w:val="00D71FEF"/>
    <w:rsid w:val="00D7235B"/>
    <w:rsid w:val="00D723FF"/>
    <w:rsid w:val="00D726C5"/>
    <w:rsid w:val="00D72A06"/>
    <w:rsid w:val="00D72D03"/>
    <w:rsid w:val="00D72F39"/>
    <w:rsid w:val="00D73468"/>
    <w:rsid w:val="00D738F0"/>
    <w:rsid w:val="00D73E71"/>
    <w:rsid w:val="00D74089"/>
    <w:rsid w:val="00D743D2"/>
    <w:rsid w:val="00D7467C"/>
    <w:rsid w:val="00D74C69"/>
    <w:rsid w:val="00D75017"/>
    <w:rsid w:val="00D750DB"/>
    <w:rsid w:val="00D7566A"/>
    <w:rsid w:val="00D75A3A"/>
    <w:rsid w:val="00D75AC5"/>
    <w:rsid w:val="00D75B88"/>
    <w:rsid w:val="00D75CFA"/>
    <w:rsid w:val="00D7669C"/>
    <w:rsid w:val="00D76C71"/>
    <w:rsid w:val="00D7743E"/>
    <w:rsid w:val="00D77645"/>
    <w:rsid w:val="00D77868"/>
    <w:rsid w:val="00D77B72"/>
    <w:rsid w:val="00D77E3E"/>
    <w:rsid w:val="00D808E0"/>
    <w:rsid w:val="00D810F3"/>
    <w:rsid w:val="00D81527"/>
    <w:rsid w:val="00D81579"/>
    <w:rsid w:val="00D81CF8"/>
    <w:rsid w:val="00D82747"/>
    <w:rsid w:val="00D82E49"/>
    <w:rsid w:val="00D82FEA"/>
    <w:rsid w:val="00D835EC"/>
    <w:rsid w:val="00D83740"/>
    <w:rsid w:val="00D843B3"/>
    <w:rsid w:val="00D845B0"/>
    <w:rsid w:val="00D846B2"/>
    <w:rsid w:val="00D84C29"/>
    <w:rsid w:val="00D84EA8"/>
    <w:rsid w:val="00D857AB"/>
    <w:rsid w:val="00D85C79"/>
    <w:rsid w:val="00D85DCD"/>
    <w:rsid w:val="00D86374"/>
    <w:rsid w:val="00D86C50"/>
    <w:rsid w:val="00D871A3"/>
    <w:rsid w:val="00D8744A"/>
    <w:rsid w:val="00D87FF2"/>
    <w:rsid w:val="00D906AC"/>
    <w:rsid w:val="00D906B9"/>
    <w:rsid w:val="00D90AFE"/>
    <w:rsid w:val="00D90EE7"/>
    <w:rsid w:val="00D914A3"/>
    <w:rsid w:val="00D91DA0"/>
    <w:rsid w:val="00D9207F"/>
    <w:rsid w:val="00D92172"/>
    <w:rsid w:val="00D9234B"/>
    <w:rsid w:val="00D934BD"/>
    <w:rsid w:val="00D934DE"/>
    <w:rsid w:val="00D93566"/>
    <w:rsid w:val="00D9395E"/>
    <w:rsid w:val="00D93F8F"/>
    <w:rsid w:val="00D94481"/>
    <w:rsid w:val="00D94654"/>
    <w:rsid w:val="00D94864"/>
    <w:rsid w:val="00D948FF"/>
    <w:rsid w:val="00D94CC8"/>
    <w:rsid w:val="00D94DEB"/>
    <w:rsid w:val="00D94F37"/>
    <w:rsid w:val="00D95060"/>
    <w:rsid w:val="00D95A69"/>
    <w:rsid w:val="00D95C8F"/>
    <w:rsid w:val="00D96506"/>
    <w:rsid w:val="00D971F0"/>
    <w:rsid w:val="00D973B9"/>
    <w:rsid w:val="00D97B8D"/>
    <w:rsid w:val="00D97C3E"/>
    <w:rsid w:val="00D97FC8"/>
    <w:rsid w:val="00DA02EF"/>
    <w:rsid w:val="00DA0746"/>
    <w:rsid w:val="00DA0D56"/>
    <w:rsid w:val="00DA1EF5"/>
    <w:rsid w:val="00DA2511"/>
    <w:rsid w:val="00DA2612"/>
    <w:rsid w:val="00DA274A"/>
    <w:rsid w:val="00DA31F2"/>
    <w:rsid w:val="00DA3509"/>
    <w:rsid w:val="00DA3784"/>
    <w:rsid w:val="00DA40DA"/>
    <w:rsid w:val="00DA413A"/>
    <w:rsid w:val="00DA4190"/>
    <w:rsid w:val="00DA4197"/>
    <w:rsid w:val="00DA4257"/>
    <w:rsid w:val="00DA42C5"/>
    <w:rsid w:val="00DA440E"/>
    <w:rsid w:val="00DA44FF"/>
    <w:rsid w:val="00DA4755"/>
    <w:rsid w:val="00DA4790"/>
    <w:rsid w:val="00DA4C30"/>
    <w:rsid w:val="00DA4E85"/>
    <w:rsid w:val="00DA5473"/>
    <w:rsid w:val="00DA548A"/>
    <w:rsid w:val="00DA5BBA"/>
    <w:rsid w:val="00DA648B"/>
    <w:rsid w:val="00DA6688"/>
    <w:rsid w:val="00DA75F4"/>
    <w:rsid w:val="00DA792F"/>
    <w:rsid w:val="00DA7B2A"/>
    <w:rsid w:val="00DB01E5"/>
    <w:rsid w:val="00DB1458"/>
    <w:rsid w:val="00DB24D2"/>
    <w:rsid w:val="00DB2877"/>
    <w:rsid w:val="00DB3113"/>
    <w:rsid w:val="00DB34FA"/>
    <w:rsid w:val="00DB388E"/>
    <w:rsid w:val="00DB3B36"/>
    <w:rsid w:val="00DB3E77"/>
    <w:rsid w:val="00DB4AAC"/>
    <w:rsid w:val="00DB4C92"/>
    <w:rsid w:val="00DB4F32"/>
    <w:rsid w:val="00DB5006"/>
    <w:rsid w:val="00DB50B6"/>
    <w:rsid w:val="00DB50BB"/>
    <w:rsid w:val="00DB565F"/>
    <w:rsid w:val="00DB5F11"/>
    <w:rsid w:val="00DB621C"/>
    <w:rsid w:val="00DB638A"/>
    <w:rsid w:val="00DB6929"/>
    <w:rsid w:val="00DB6B15"/>
    <w:rsid w:val="00DB6DD3"/>
    <w:rsid w:val="00DB7040"/>
    <w:rsid w:val="00DB76F3"/>
    <w:rsid w:val="00DB7C68"/>
    <w:rsid w:val="00DC0750"/>
    <w:rsid w:val="00DC12CE"/>
    <w:rsid w:val="00DC1368"/>
    <w:rsid w:val="00DC1608"/>
    <w:rsid w:val="00DC160A"/>
    <w:rsid w:val="00DC16D0"/>
    <w:rsid w:val="00DC18EB"/>
    <w:rsid w:val="00DC1B1F"/>
    <w:rsid w:val="00DC27AB"/>
    <w:rsid w:val="00DC2A10"/>
    <w:rsid w:val="00DC2C3E"/>
    <w:rsid w:val="00DC31D4"/>
    <w:rsid w:val="00DC33F3"/>
    <w:rsid w:val="00DC3F39"/>
    <w:rsid w:val="00DC4423"/>
    <w:rsid w:val="00DC48A5"/>
    <w:rsid w:val="00DC4975"/>
    <w:rsid w:val="00DC4D56"/>
    <w:rsid w:val="00DC4D96"/>
    <w:rsid w:val="00DC4E4B"/>
    <w:rsid w:val="00DC6A23"/>
    <w:rsid w:val="00DC6A2F"/>
    <w:rsid w:val="00DC7110"/>
    <w:rsid w:val="00DC7C4B"/>
    <w:rsid w:val="00DC7CEE"/>
    <w:rsid w:val="00DD012C"/>
    <w:rsid w:val="00DD0283"/>
    <w:rsid w:val="00DD0468"/>
    <w:rsid w:val="00DD098B"/>
    <w:rsid w:val="00DD0D68"/>
    <w:rsid w:val="00DD10C7"/>
    <w:rsid w:val="00DD10FF"/>
    <w:rsid w:val="00DD11CB"/>
    <w:rsid w:val="00DD16FF"/>
    <w:rsid w:val="00DD1809"/>
    <w:rsid w:val="00DD1AE4"/>
    <w:rsid w:val="00DD1E32"/>
    <w:rsid w:val="00DD2177"/>
    <w:rsid w:val="00DD24BD"/>
    <w:rsid w:val="00DD2A02"/>
    <w:rsid w:val="00DD2BB4"/>
    <w:rsid w:val="00DD2C31"/>
    <w:rsid w:val="00DD2D21"/>
    <w:rsid w:val="00DD2F8B"/>
    <w:rsid w:val="00DD31DE"/>
    <w:rsid w:val="00DD36AF"/>
    <w:rsid w:val="00DD3933"/>
    <w:rsid w:val="00DD42E4"/>
    <w:rsid w:val="00DD4761"/>
    <w:rsid w:val="00DD4E77"/>
    <w:rsid w:val="00DD52B2"/>
    <w:rsid w:val="00DD5394"/>
    <w:rsid w:val="00DD59EA"/>
    <w:rsid w:val="00DD59F5"/>
    <w:rsid w:val="00DD5D3C"/>
    <w:rsid w:val="00DD5D55"/>
    <w:rsid w:val="00DD5E38"/>
    <w:rsid w:val="00DD5F80"/>
    <w:rsid w:val="00DD621D"/>
    <w:rsid w:val="00DD626F"/>
    <w:rsid w:val="00DD6471"/>
    <w:rsid w:val="00DD64FD"/>
    <w:rsid w:val="00DD659F"/>
    <w:rsid w:val="00DD68F6"/>
    <w:rsid w:val="00DD6DAF"/>
    <w:rsid w:val="00DD6DF1"/>
    <w:rsid w:val="00DD6F54"/>
    <w:rsid w:val="00DD75C2"/>
    <w:rsid w:val="00DD79F1"/>
    <w:rsid w:val="00DD7E28"/>
    <w:rsid w:val="00DE06F0"/>
    <w:rsid w:val="00DE0957"/>
    <w:rsid w:val="00DE0D3E"/>
    <w:rsid w:val="00DE0FDD"/>
    <w:rsid w:val="00DE1653"/>
    <w:rsid w:val="00DE1815"/>
    <w:rsid w:val="00DE186B"/>
    <w:rsid w:val="00DE1922"/>
    <w:rsid w:val="00DE1A7B"/>
    <w:rsid w:val="00DE219D"/>
    <w:rsid w:val="00DE2791"/>
    <w:rsid w:val="00DE2862"/>
    <w:rsid w:val="00DE2869"/>
    <w:rsid w:val="00DE2877"/>
    <w:rsid w:val="00DE2928"/>
    <w:rsid w:val="00DE2D30"/>
    <w:rsid w:val="00DE2E00"/>
    <w:rsid w:val="00DE2F72"/>
    <w:rsid w:val="00DE34BB"/>
    <w:rsid w:val="00DE34E3"/>
    <w:rsid w:val="00DE350F"/>
    <w:rsid w:val="00DE36D0"/>
    <w:rsid w:val="00DE379E"/>
    <w:rsid w:val="00DE3C09"/>
    <w:rsid w:val="00DE414D"/>
    <w:rsid w:val="00DE44A1"/>
    <w:rsid w:val="00DE47CF"/>
    <w:rsid w:val="00DE4B0A"/>
    <w:rsid w:val="00DE5025"/>
    <w:rsid w:val="00DE5FA1"/>
    <w:rsid w:val="00DE6416"/>
    <w:rsid w:val="00DE710C"/>
    <w:rsid w:val="00DE7859"/>
    <w:rsid w:val="00DF0580"/>
    <w:rsid w:val="00DF0929"/>
    <w:rsid w:val="00DF0996"/>
    <w:rsid w:val="00DF1094"/>
    <w:rsid w:val="00DF1143"/>
    <w:rsid w:val="00DF1216"/>
    <w:rsid w:val="00DF179F"/>
    <w:rsid w:val="00DF1A7F"/>
    <w:rsid w:val="00DF1C4F"/>
    <w:rsid w:val="00DF2172"/>
    <w:rsid w:val="00DF2283"/>
    <w:rsid w:val="00DF24E6"/>
    <w:rsid w:val="00DF37B9"/>
    <w:rsid w:val="00DF3D90"/>
    <w:rsid w:val="00DF3E66"/>
    <w:rsid w:val="00DF3F75"/>
    <w:rsid w:val="00DF423E"/>
    <w:rsid w:val="00DF4A2C"/>
    <w:rsid w:val="00DF4D85"/>
    <w:rsid w:val="00DF5412"/>
    <w:rsid w:val="00DF5732"/>
    <w:rsid w:val="00DF6600"/>
    <w:rsid w:val="00DF6ABC"/>
    <w:rsid w:val="00DF6B57"/>
    <w:rsid w:val="00DF6DB7"/>
    <w:rsid w:val="00DF7110"/>
    <w:rsid w:val="00DF7511"/>
    <w:rsid w:val="00DF78F3"/>
    <w:rsid w:val="00DF7972"/>
    <w:rsid w:val="00E000C1"/>
    <w:rsid w:val="00E003C6"/>
    <w:rsid w:val="00E0042A"/>
    <w:rsid w:val="00E00AD2"/>
    <w:rsid w:val="00E01010"/>
    <w:rsid w:val="00E01C86"/>
    <w:rsid w:val="00E01E7E"/>
    <w:rsid w:val="00E02209"/>
    <w:rsid w:val="00E02252"/>
    <w:rsid w:val="00E027E5"/>
    <w:rsid w:val="00E02B4F"/>
    <w:rsid w:val="00E02B7B"/>
    <w:rsid w:val="00E03699"/>
    <w:rsid w:val="00E03A51"/>
    <w:rsid w:val="00E042DF"/>
    <w:rsid w:val="00E04C7D"/>
    <w:rsid w:val="00E04F72"/>
    <w:rsid w:val="00E054A6"/>
    <w:rsid w:val="00E05857"/>
    <w:rsid w:val="00E05CE3"/>
    <w:rsid w:val="00E05D90"/>
    <w:rsid w:val="00E063B7"/>
    <w:rsid w:val="00E06DCF"/>
    <w:rsid w:val="00E0764F"/>
    <w:rsid w:val="00E0783C"/>
    <w:rsid w:val="00E101E3"/>
    <w:rsid w:val="00E1072F"/>
    <w:rsid w:val="00E11124"/>
    <w:rsid w:val="00E11562"/>
    <w:rsid w:val="00E11A68"/>
    <w:rsid w:val="00E120A4"/>
    <w:rsid w:val="00E12E28"/>
    <w:rsid w:val="00E12FF9"/>
    <w:rsid w:val="00E139D2"/>
    <w:rsid w:val="00E13DBD"/>
    <w:rsid w:val="00E14086"/>
    <w:rsid w:val="00E145C1"/>
    <w:rsid w:val="00E145F3"/>
    <w:rsid w:val="00E1472D"/>
    <w:rsid w:val="00E149A8"/>
    <w:rsid w:val="00E14C11"/>
    <w:rsid w:val="00E14C77"/>
    <w:rsid w:val="00E15381"/>
    <w:rsid w:val="00E15E74"/>
    <w:rsid w:val="00E15F12"/>
    <w:rsid w:val="00E15F3A"/>
    <w:rsid w:val="00E16124"/>
    <w:rsid w:val="00E164A7"/>
    <w:rsid w:val="00E167F2"/>
    <w:rsid w:val="00E16848"/>
    <w:rsid w:val="00E169E8"/>
    <w:rsid w:val="00E17810"/>
    <w:rsid w:val="00E20141"/>
    <w:rsid w:val="00E20175"/>
    <w:rsid w:val="00E20A7F"/>
    <w:rsid w:val="00E20C0E"/>
    <w:rsid w:val="00E20C91"/>
    <w:rsid w:val="00E215F8"/>
    <w:rsid w:val="00E21E60"/>
    <w:rsid w:val="00E221FD"/>
    <w:rsid w:val="00E2246A"/>
    <w:rsid w:val="00E22DDF"/>
    <w:rsid w:val="00E22E0C"/>
    <w:rsid w:val="00E22FEB"/>
    <w:rsid w:val="00E23441"/>
    <w:rsid w:val="00E234FF"/>
    <w:rsid w:val="00E23566"/>
    <w:rsid w:val="00E235EB"/>
    <w:rsid w:val="00E237EF"/>
    <w:rsid w:val="00E23832"/>
    <w:rsid w:val="00E24262"/>
    <w:rsid w:val="00E24271"/>
    <w:rsid w:val="00E24D51"/>
    <w:rsid w:val="00E251E1"/>
    <w:rsid w:val="00E25B8A"/>
    <w:rsid w:val="00E25C51"/>
    <w:rsid w:val="00E26155"/>
    <w:rsid w:val="00E26351"/>
    <w:rsid w:val="00E26518"/>
    <w:rsid w:val="00E268FA"/>
    <w:rsid w:val="00E269C7"/>
    <w:rsid w:val="00E26D0A"/>
    <w:rsid w:val="00E26D58"/>
    <w:rsid w:val="00E27068"/>
    <w:rsid w:val="00E2717D"/>
    <w:rsid w:val="00E271CE"/>
    <w:rsid w:val="00E2756F"/>
    <w:rsid w:val="00E27661"/>
    <w:rsid w:val="00E2782C"/>
    <w:rsid w:val="00E27E5D"/>
    <w:rsid w:val="00E306AB"/>
    <w:rsid w:val="00E30A92"/>
    <w:rsid w:val="00E30E1F"/>
    <w:rsid w:val="00E30FAD"/>
    <w:rsid w:val="00E31438"/>
    <w:rsid w:val="00E31C8D"/>
    <w:rsid w:val="00E3201E"/>
    <w:rsid w:val="00E32539"/>
    <w:rsid w:val="00E32AC7"/>
    <w:rsid w:val="00E33000"/>
    <w:rsid w:val="00E3309B"/>
    <w:rsid w:val="00E343CC"/>
    <w:rsid w:val="00E34D5F"/>
    <w:rsid w:val="00E3528F"/>
    <w:rsid w:val="00E35621"/>
    <w:rsid w:val="00E35933"/>
    <w:rsid w:val="00E35F17"/>
    <w:rsid w:val="00E361D7"/>
    <w:rsid w:val="00E36601"/>
    <w:rsid w:val="00E36C97"/>
    <w:rsid w:val="00E372B9"/>
    <w:rsid w:val="00E37C53"/>
    <w:rsid w:val="00E400B4"/>
    <w:rsid w:val="00E40354"/>
    <w:rsid w:val="00E4053B"/>
    <w:rsid w:val="00E408A7"/>
    <w:rsid w:val="00E40DCD"/>
    <w:rsid w:val="00E40E44"/>
    <w:rsid w:val="00E4107B"/>
    <w:rsid w:val="00E411B8"/>
    <w:rsid w:val="00E41733"/>
    <w:rsid w:val="00E4192C"/>
    <w:rsid w:val="00E41C6F"/>
    <w:rsid w:val="00E41D07"/>
    <w:rsid w:val="00E420D7"/>
    <w:rsid w:val="00E4217C"/>
    <w:rsid w:val="00E422A2"/>
    <w:rsid w:val="00E42319"/>
    <w:rsid w:val="00E42ADB"/>
    <w:rsid w:val="00E42E93"/>
    <w:rsid w:val="00E43784"/>
    <w:rsid w:val="00E43C29"/>
    <w:rsid w:val="00E43C95"/>
    <w:rsid w:val="00E43E45"/>
    <w:rsid w:val="00E44070"/>
    <w:rsid w:val="00E440A4"/>
    <w:rsid w:val="00E44101"/>
    <w:rsid w:val="00E4410B"/>
    <w:rsid w:val="00E44646"/>
    <w:rsid w:val="00E45080"/>
    <w:rsid w:val="00E45115"/>
    <w:rsid w:val="00E45184"/>
    <w:rsid w:val="00E45242"/>
    <w:rsid w:val="00E452AC"/>
    <w:rsid w:val="00E45338"/>
    <w:rsid w:val="00E45439"/>
    <w:rsid w:val="00E456FD"/>
    <w:rsid w:val="00E45854"/>
    <w:rsid w:val="00E45A64"/>
    <w:rsid w:val="00E45C8D"/>
    <w:rsid w:val="00E45DC9"/>
    <w:rsid w:val="00E460F5"/>
    <w:rsid w:val="00E461C7"/>
    <w:rsid w:val="00E46552"/>
    <w:rsid w:val="00E465C5"/>
    <w:rsid w:val="00E46D2F"/>
    <w:rsid w:val="00E471AB"/>
    <w:rsid w:val="00E47C27"/>
    <w:rsid w:val="00E47EBA"/>
    <w:rsid w:val="00E504F5"/>
    <w:rsid w:val="00E5066A"/>
    <w:rsid w:val="00E507E3"/>
    <w:rsid w:val="00E50BBF"/>
    <w:rsid w:val="00E50EF3"/>
    <w:rsid w:val="00E51035"/>
    <w:rsid w:val="00E515BE"/>
    <w:rsid w:val="00E516EE"/>
    <w:rsid w:val="00E51982"/>
    <w:rsid w:val="00E51AC8"/>
    <w:rsid w:val="00E52123"/>
    <w:rsid w:val="00E52248"/>
    <w:rsid w:val="00E52354"/>
    <w:rsid w:val="00E525CF"/>
    <w:rsid w:val="00E5297A"/>
    <w:rsid w:val="00E52B47"/>
    <w:rsid w:val="00E52CB6"/>
    <w:rsid w:val="00E52E64"/>
    <w:rsid w:val="00E5336B"/>
    <w:rsid w:val="00E53726"/>
    <w:rsid w:val="00E53C23"/>
    <w:rsid w:val="00E53FF4"/>
    <w:rsid w:val="00E54863"/>
    <w:rsid w:val="00E54A46"/>
    <w:rsid w:val="00E54B1C"/>
    <w:rsid w:val="00E54C81"/>
    <w:rsid w:val="00E54C86"/>
    <w:rsid w:val="00E54F90"/>
    <w:rsid w:val="00E55194"/>
    <w:rsid w:val="00E553B9"/>
    <w:rsid w:val="00E55748"/>
    <w:rsid w:val="00E56746"/>
    <w:rsid w:val="00E567ED"/>
    <w:rsid w:val="00E56DFA"/>
    <w:rsid w:val="00E57313"/>
    <w:rsid w:val="00E57749"/>
    <w:rsid w:val="00E5776D"/>
    <w:rsid w:val="00E57C72"/>
    <w:rsid w:val="00E60133"/>
    <w:rsid w:val="00E602F9"/>
    <w:rsid w:val="00E6076F"/>
    <w:rsid w:val="00E60EE5"/>
    <w:rsid w:val="00E6139E"/>
    <w:rsid w:val="00E61845"/>
    <w:rsid w:val="00E61F43"/>
    <w:rsid w:val="00E62F88"/>
    <w:rsid w:val="00E62F92"/>
    <w:rsid w:val="00E63577"/>
    <w:rsid w:val="00E638D1"/>
    <w:rsid w:val="00E63BBC"/>
    <w:rsid w:val="00E63C00"/>
    <w:rsid w:val="00E640F5"/>
    <w:rsid w:val="00E652BC"/>
    <w:rsid w:val="00E653A3"/>
    <w:rsid w:val="00E65734"/>
    <w:rsid w:val="00E658F5"/>
    <w:rsid w:val="00E65928"/>
    <w:rsid w:val="00E666D2"/>
    <w:rsid w:val="00E66997"/>
    <w:rsid w:val="00E66B2B"/>
    <w:rsid w:val="00E66EA1"/>
    <w:rsid w:val="00E66EB0"/>
    <w:rsid w:val="00E67A05"/>
    <w:rsid w:val="00E708F7"/>
    <w:rsid w:val="00E70F05"/>
    <w:rsid w:val="00E7104C"/>
    <w:rsid w:val="00E711C9"/>
    <w:rsid w:val="00E712E6"/>
    <w:rsid w:val="00E71839"/>
    <w:rsid w:val="00E719AD"/>
    <w:rsid w:val="00E71F08"/>
    <w:rsid w:val="00E721B7"/>
    <w:rsid w:val="00E7227D"/>
    <w:rsid w:val="00E72475"/>
    <w:rsid w:val="00E725C6"/>
    <w:rsid w:val="00E728FF"/>
    <w:rsid w:val="00E72AB5"/>
    <w:rsid w:val="00E72B74"/>
    <w:rsid w:val="00E73036"/>
    <w:rsid w:val="00E7386F"/>
    <w:rsid w:val="00E742A9"/>
    <w:rsid w:val="00E744ED"/>
    <w:rsid w:val="00E74DC4"/>
    <w:rsid w:val="00E75404"/>
    <w:rsid w:val="00E75D8F"/>
    <w:rsid w:val="00E75DC6"/>
    <w:rsid w:val="00E75EE4"/>
    <w:rsid w:val="00E7626E"/>
    <w:rsid w:val="00E767A4"/>
    <w:rsid w:val="00E768E6"/>
    <w:rsid w:val="00E773DF"/>
    <w:rsid w:val="00E7787A"/>
    <w:rsid w:val="00E8004D"/>
    <w:rsid w:val="00E8029E"/>
    <w:rsid w:val="00E80408"/>
    <w:rsid w:val="00E8051C"/>
    <w:rsid w:val="00E80852"/>
    <w:rsid w:val="00E80AD0"/>
    <w:rsid w:val="00E80BD9"/>
    <w:rsid w:val="00E81180"/>
    <w:rsid w:val="00E811FE"/>
    <w:rsid w:val="00E81A37"/>
    <w:rsid w:val="00E81AC1"/>
    <w:rsid w:val="00E81C46"/>
    <w:rsid w:val="00E82242"/>
    <w:rsid w:val="00E828DD"/>
    <w:rsid w:val="00E82A95"/>
    <w:rsid w:val="00E82C7B"/>
    <w:rsid w:val="00E82DC2"/>
    <w:rsid w:val="00E82E33"/>
    <w:rsid w:val="00E82F41"/>
    <w:rsid w:val="00E83022"/>
    <w:rsid w:val="00E832A3"/>
    <w:rsid w:val="00E8334B"/>
    <w:rsid w:val="00E8342A"/>
    <w:rsid w:val="00E8347C"/>
    <w:rsid w:val="00E83627"/>
    <w:rsid w:val="00E83763"/>
    <w:rsid w:val="00E83CBB"/>
    <w:rsid w:val="00E83CD0"/>
    <w:rsid w:val="00E83DCF"/>
    <w:rsid w:val="00E83F7E"/>
    <w:rsid w:val="00E83FEB"/>
    <w:rsid w:val="00E843E1"/>
    <w:rsid w:val="00E84609"/>
    <w:rsid w:val="00E84BE1"/>
    <w:rsid w:val="00E84FEB"/>
    <w:rsid w:val="00E85005"/>
    <w:rsid w:val="00E856EF"/>
    <w:rsid w:val="00E857E5"/>
    <w:rsid w:val="00E8598B"/>
    <w:rsid w:val="00E85B5F"/>
    <w:rsid w:val="00E85F3A"/>
    <w:rsid w:val="00E86057"/>
    <w:rsid w:val="00E86420"/>
    <w:rsid w:val="00E86659"/>
    <w:rsid w:val="00E86774"/>
    <w:rsid w:val="00E86987"/>
    <w:rsid w:val="00E86BD0"/>
    <w:rsid w:val="00E86EA8"/>
    <w:rsid w:val="00E871A0"/>
    <w:rsid w:val="00E879AF"/>
    <w:rsid w:val="00E907EE"/>
    <w:rsid w:val="00E90A80"/>
    <w:rsid w:val="00E90CEE"/>
    <w:rsid w:val="00E91061"/>
    <w:rsid w:val="00E91B03"/>
    <w:rsid w:val="00E91D5A"/>
    <w:rsid w:val="00E91DB2"/>
    <w:rsid w:val="00E92420"/>
    <w:rsid w:val="00E92673"/>
    <w:rsid w:val="00E9281F"/>
    <w:rsid w:val="00E92830"/>
    <w:rsid w:val="00E92F16"/>
    <w:rsid w:val="00E932CD"/>
    <w:rsid w:val="00E9386D"/>
    <w:rsid w:val="00E93C61"/>
    <w:rsid w:val="00E9452E"/>
    <w:rsid w:val="00E945EF"/>
    <w:rsid w:val="00E94B66"/>
    <w:rsid w:val="00E94D58"/>
    <w:rsid w:val="00E94FA6"/>
    <w:rsid w:val="00E95376"/>
    <w:rsid w:val="00E953B2"/>
    <w:rsid w:val="00E9546E"/>
    <w:rsid w:val="00E95B56"/>
    <w:rsid w:val="00E95C03"/>
    <w:rsid w:val="00E95D5A"/>
    <w:rsid w:val="00E95E83"/>
    <w:rsid w:val="00E968E6"/>
    <w:rsid w:val="00E96B16"/>
    <w:rsid w:val="00E96F5C"/>
    <w:rsid w:val="00E971F2"/>
    <w:rsid w:val="00E973B5"/>
    <w:rsid w:val="00E97404"/>
    <w:rsid w:val="00E976CC"/>
    <w:rsid w:val="00E97C3C"/>
    <w:rsid w:val="00EA0B22"/>
    <w:rsid w:val="00EA11F0"/>
    <w:rsid w:val="00EA1C03"/>
    <w:rsid w:val="00EA1C90"/>
    <w:rsid w:val="00EA1F0D"/>
    <w:rsid w:val="00EA1FFE"/>
    <w:rsid w:val="00EA20D0"/>
    <w:rsid w:val="00EA2554"/>
    <w:rsid w:val="00EA2BD8"/>
    <w:rsid w:val="00EA38D5"/>
    <w:rsid w:val="00EA4097"/>
    <w:rsid w:val="00EA410E"/>
    <w:rsid w:val="00EA4154"/>
    <w:rsid w:val="00EA42A5"/>
    <w:rsid w:val="00EA477B"/>
    <w:rsid w:val="00EA4CCC"/>
    <w:rsid w:val="00EA4F3D"/>
    <w:rsid w:val="00EA4F57"/>
    <w:rsid w:val="00EA516E"/>
    <w:rsid w:val="00EA59AB"/>
    <w:rsid w:val="00EA5A45"/>
    <w:rsid w:val="00EA5B5E"/>
    <w:rsid w:val="00EA60EE"/>
    <w:rsid w:val="00EA669B"/>
    <w:rsid w:val="00EA6BAD"/>
    <w:rsid w:val="00EA7295"/>
    <w:rsid w:val="00EA757E"/>
    <w:rsid w:val="00EB0219"/>
    <w:rsid w:val="00EB0545"/>
    <w:rsid w:val="00EB087B"/>
    <w:rsid w:val="00EB09E9"/>
    <w:rsid w:val="00EB0A9A"/>
    <w:rsid w:val="00EB100F"/>
    <w:rsid w:val="00EB119F"/>
    <w:rsid w:val="00EB173B"/>
    <w:rsid w:val="00EB19BE"/>
    <w:rsid w:val="00EB1A0D"/>
    <w:rsid w:val="00EB1AF5"/>
    <w:rsid w:val="00EB249D"/>
    <w:rsid w:val="00EB29BD"/>
    <w:rsid w:val="00EB342C"/>
    <w:rsid w:val="00EB3638"/>
    <w:rsid w:val="00EB37CB"/>
    <w:rsid w:val="00EB3DC7"/>
    <w:rsid w:val="00EB3FC4"/>
    <w:rsid w:val="00EB4605"/>
    <w:rsid w:val="00EB477E"/>
    <w:rsid w:val="00EB5157"/>
    <w:rsid w:val="00EB557F"/>
    <w:rsid w:val="00EB56D8"/>
    <w:rsid w:val="00EB5D36"/>
    <w:rsid w:val="00EB6156"/>
    <w:rsid w:val="00EB6301"/>
    <w:rsid w:val="00EB6DFA"/>
    <w:rsid w:val="00EB7F00"/>
    <w:rsid w:val="00EC013A"/>
    <w:rsid w:val="00EC0B84"/>
    <w:rsid w:val="00EC0F84"/>
    <w:rsid w:val="00EC1618"/>
    <w:rsid w:val="00EC199E"/>
    <w:rsid w:val="00EC1F09"/>
    <w:rsid w:val="00EC2117"/>
    <w:rsid w:val="00EC27A2"/>
    <w:rsid w:val="00EC27F9"/>
    <w:rsid w:val="00EC2BC8"/>
    <w:rsid w:val="00EC2CA4"/>
    <w:rsid w:val="00EC3468"/>
    <w:rsid w:val="00EC348E"/>
    <w:rsid w:val="00EC3AD2"/>
    <w:rsid w:val="00EC41CD"/>
    <w:rsid w:val="00EC4209"/>
    <w:rsid w:val="00EC4B74"/>
    <w:rsid w:val="00EC4BFD"/>
    <w:rsid w:val="00EC4CF4"/>
    <w:rsid w:val="00EC4E51"/>
    <w:rsid w:val="00EC4F8C"/>
    <w:rsid w:val="00EC5915"/>
    <w:rsid w:val="00EC6A7B"/>
    <w:rsid w:val="00EC70C3"/>
    <w:rsid w:val="00EC72ED"/>
    <w:rsid w:val="00EC733C"/>
    <w:rsid w:val="00EC760F"/>
    <w:rsid w:val="00EC7DA8"/>
    <w:rsid w:val="00ED013E"/>
    <w:rsid w:val="00ED0213"/>
    <w:rsid w:val="00ED0782"/>
    <w:rsid w:val="00ED12B5"/>
    <w:rsid w:val="00ED156D"/>
    <w:rsid w:val="00ED1643"/>
    <w:rsid w:val="00ED17AE"/>
    <w:rsid w:val="00ED203B"/>
    <w:rsid w:val="00ED323E"/>
    <w:rsid w:val="00ED33FC"/>
    <w:rsid w:val="00ED395B"/>
    <w:rsid w:val="00ED3A4C"/>
    <w:rsid w:val="00ED4347"/>
    <w:rsid w:val="00ED43C8"/>
    <w:rsid w:val="00ED485B"/>
    <w:rsid w:val="00ED492C"/>
    <w:rsid w:val="00ED4D55"/>
    <w:rsid w:val="00ED502E"/>
    <w:rsid w:val="00ED5D0D"/>
    <w:rsid w:val="00ED6425"/>
    <w:rsid w:val="00ED65F3"/>
    <w:rsid w:val="00ED6695"/>
    <w:rsid w:val="00ED718A"/>
    <w:rsid w:val="00ED73A8"/>
    <w:rsid w:val="00ED7455"/>
    <w:rsid w:val="00ED7A9E"/>
    <w:rsid w:val="00EE0590"/>
    <w:rsid w:val="00EE0AE3"/>
    <w:rsid w:val="00EE1090"/>
    <w:rsid w:val="00EE1323"/>
    <w:rsid w:val="00EE1460"/>
    <w:rsid w:val="00EE2185"/>
    <w:rsid w:val="00EE21A4"/>
    <w:rsid w:val="00EE2426"/>
    <w:rsid w:val="00EE27DA"/>
    <w:rsid w:val="00EE2841"/>
    <w:rsid w:val="00EE2A15"/>
    <w:rsid w:val="00EE2AE1"/>
    <w:rsid w:val="00EE2BA4"/>
    <w:rsid w:val="00EE3222"/>
    <w:rsid w:val="00EE3BF9"/>
    <w:rsid w:val="00EE40B4"/>
    <w:rsid w:val="00EE40DB"/>
    <w:rsid w:val="00EE4224"/>
    <w:rsid w:val="00EE4AC3"/>
    <w:rsid w:val="00EE530C"/>
    <w:rsid w:val="00EE57C0"/>
    <w:rsid w:val="00EE5C7F"/>
    <w:rsid w:val="00EE63E8"/>
    <w:rsid w:val="00EE649D"/>
    <w:rsid w:val="00EE66B1"/>
    <w:rsid w:val="00EE6872"/>
    <w:rsid w:val="00EE7190"/>
    <w:rsid w:val="00EE71C5"/>
    <w:rsid w:val="00EE7740"/>
    <w:rsid w:val="00EE793C"/>
    <w:rsid w:val="00EE79A8"/>
    <w:rsid w:val="00EE7A13"/>
    <w:rsid w:val="00EF01F7"/>
    <w:rsid w:val="00EF059C"/>
    <w:rsid w:val="00EF0811"/>
    <w:rsid w:val="00EF0A66"/>
    <w:rsid w:val="00EF17AF"/>
    <w:rsid w:val="00EF184C"/>
    <w:rsid w:val="00EF1C1D"/>
    <w:rsid w:val="00EF2EE4"/>
    <w:rsid w:val="00EF35D7"/>
    <w:rsid w:val="00EF38B6"/>
    <w:rsid w:val="00EF3A5C"/>
    <w:rsid w:val="00EF3DBB"/>
    <w:rsid w:val="00EF45EE"/>
    <w:rsid w:val="00EF486E"/>
    <w:rsid w:val="00EF4A01"/>
    <w:rsid w:val="00EF4B13"/>
    <w:rsid w:val="00EF4C06"/>
    <w:rsid w:val="00EF4CA7"/>
    <w:rsid w:val="00EF5004"/>
    <w:rsid w:val="00EF52E6"/>
    <w:rsid w:val="00EF5486"/>
    <w:rsid w:val="00EF5603"/>
    <w:rsid w:val="00EF56E3"/>
    <w:rsid w:val="00EF5866"/>
    <w:rsid w:val="00EF58D1"/>
    <w:rsid w:val="00EF5E0A"/>
    <w:rsid w:val="00EF6214"/>
    <w:rsid w:val="00EF63F5"/>
    <w:rsid w:val="00EF65E6"/>
    <w:rsid w:val="00EF67A4"/>
    <w:rsid w:val="00EF71C0"/>
    <w:rsid w:val="00EF7C57"/>
    <w:rsid w:val="00EF7DFB"/>
    <w:rsid w:val="00F0024C"/>
    <w:rsid w:val="00F006EB"/>
    <w:rsid w:val="00F01054"/>
    <w:rsid w:val="00F02116"/>
    <w:rsid w:val="00F02867"/>
    <w:rsid w:val="00F02B7E"/>
    <w:rsid w:val="00F02C79"/>
    <w:rsid w:val="00F02CC4"/>
    <w:rsid w:val="00F02CF0"/>
    <w:rsid w:val="00F0345A"/>
    <w:rsid w:val="00F03DAB"/>
    <w:rsid w:val="00F044E0"/>
    <w:rsid w:val="00F0484C"/>
    <w:rsid w:val="00F04B62"/>
    <w:rsid w:val="00F04F5B"/>
    <w:rsid w:val="00F057EF"/>
    <w:rsid w:val="00F05A0B"/>
    <w:rsid w:val="00F062EC"/>
    <w:rsid w:val="00F065DC"/>
    <w:rsid w:val="00F069A0"/>
    <w:rsid w:val="00F06BE7"/>
    <w:rsid w:val="00F0708A"/>
    <w:rsid w:val="00F07257"/>
    <w:rsid w:val="00F072D3"/>
    <w:rsid w:val="00F079DB"/>
    <w:rsid w:val="00F079EB"/>
    <w:rsid w:val="00F07EFD"/>
    <w:rsid w:val="00F1009D"/>
    <w:rsid w:val="00F1058B"/>
    <w:rsid w:val="00F10A58"/>
    <w:rsid w:val="00F10AFD"/>
    <w:rsid w:val="00F10BE8"/>
    <w:rsid w:val="00F1106C"/>
    <w:rsid w:val="00F1110D"/>
    <w:rsid w:val="00F114C5"/>
    <w:rsid w:val="00F11A98"/>
    <w:rsid w:val="00F11C6C"/>
    <w:rsid w:val="00F11C81"/>
    <w:rsid w:val="00F1210F"/>
    <w:rsid w:val="00F1235F"/>
    <w:rsid w:val="00F1238A"/>
    <w:rsid w:val="00F12D44"/>
    <w:rsid w:val="00F13021"/>
    <w:rsid w:val="00F13D0F"/>
    <w:rsid w:val="00F14FDC"/>
    <w:rsid w:val="00F15CE4"/>
    <w:rsid w:val="00F16234"/>
    <w:rsid w:val="00F16396"/>
    <w:rsid w:val="00F16C60"/>
    <w:rsid w:val="00F16D93"/>
    <w:rsid w:val="00F16FD9"/>
    <w:rsid w:val="00F17409"/>
    <w:rsid w:val="00F17756"/>
    <w:rsid w:val="00F177D6"/>
    <w:rsid w:val="00F17A41"/>
    <w:rsid w:val="00F17DFA"/>
    <w:rsid w:val="00F2002F"/>
    <w:rsid w:val="00F20670"/>
    <w:rsid w:val="00F20866"/>
    <w:rsid w:val="00F21171"/>
    <w:rsid w:val="00F21305"/>
    <w:rsid w:val="00F218F8"/>
    <w:rsid w:val="00F219F5"/>
    <w:rsid w:val="00F22693"/>
    <w:rsid w:val="00F22A37"/>
    <w:rsid w:val="00F22BF6"/>
    <w:rsid w:val="00F22D1D"/>
    <w:rsid w:val="00F22F34"/>
    <w:rsid w:val="00F237DC"/>
    <w:rsid w:val="00F2445A"/>
    <w:rsid w:val="00F24866"/>
    <w:rsid w:val="00F24A45"/>
    <w:rsid w:val="00F25060"/>
    <w:rsid w:val="00F2544F"/>
    <w:rsid w:val="00F25606"/>
    <w:rsid w:val="00F25857"/>
    <w:rsid w:val="00F25C8A"/>
    <w:rsid w:val="00F26423"/>
    <w:rsid w:val="00F26557"/>
    <w:rsid w:val="00F26622"/>
    <w:rsid w:val="00F267F2"/>
    <w:rsid w:val="00F2680F"/>
    <w:rsid w:val="00F2687F"/>
    <w:rsid w:val="00F26CDF"/>
    <w:rsid w:val="00F273E0"/>
    <w:rsid w:val="00F27633"/>
    <w:rsid w:val="00F278F0"/>
    <w:rsid w:val="00F27F09"/>
    <w:rsid w:val="00F27F5B"/>
    <w:rsid w:val="00F301B2"/>
    <w:rsid w:val="00F304BA"/>
    <w:rsid w:val="00F308E1"/>
    <w:rsid w:val="00F309A0"/>
    <w:rsid w:val="00F30A71"/>
    <w:rsid w:val="00F30FA9"/>
    <w:rsid w:val="00F31156"/>
    <w:rsid w:val="00F3152F"/>
    <w:rsid w:val="00F31B9B"/>
    <w:rsid w:val="00F31C25"/>
    <w:rsid w:val="00F31CB2"/>
    <w:rsid w:val="00F32A03"/>
    <w:rsid w:val="00F33163"/>
    <w:rsid w:val="00F33415"/>
    <w:rsid w:val="00F338FA"/>
    <w:rsid w:val="00F33BCF"/>
    <w:rsid w:val="00F33BDE"/>
    <w:rsid w:val="00F341E9"/>
    <w:rsid w:val="00F34316"/>
    <w:rsid w:val="00F3467E"/>
    <w:rsid w:val="00F34CC8"/>
    <w:rsid w:val="00F34ECA"/>
    <w:rsid w:val="00F34FC6"/>
    <w:rsid w:val="00F35E2C"/>
    <w:rsid w:val="00F35EEC"/>
    <w:rsid w:val="00F35F98"/>
    <w:rsid w:val="00F36476"/>
    <w:rsid w:val="00F36830"/>
    <w:rsid w:val="00F36ACA"/>
    <w:rsid w:val="00F36B2F"/>
    <w:rsid w:val="00F36B87"/>
    <w:rsid w:val="00F36F80"/>
    <w:rsid w:val="00F37269"/>
    <w:rsid w:val="00F372DF"/>
    <w:rsid w:val="00F37BE0"/>
    <w:rsid w:val="00F37CB1"/>
    <w:rsid w:val="00F40211"/>
    <w:rsid w:val="00F40465"/>
    <w:rsid w:val="00F40792"/>
    <w:rsid w:val="00F40946"/>
    <w:rsid w:val="00F4100E"/>
    <w:rsid w:val="00F411C3"/>
    <w:rsid w:val="00F412C0"/>
    <w:rsid w:val="00F41847"/>
    <w:rsid w:val="00F41BD0"/>
    <w:rsid w:val="00F42634"/>
    <w:rsid w:val="00F430AF"/>
    <w:rsid w:val="00F43805"/>
    <w:rsid w:val="00F43CA6"/>
    <w:rsid w:val="00F43CCC"/>
    <w:rsid w:val="00F44AAE"/>
    <w:rsid w:val="00F44BCC"/>
    <w:rsid w:val="00F44C1D"/>
    <w:rsid w:val="00F4531E"/>
    <w:rsid w:val="00F453AB"/>
    <w:rsid w:val="00F46220"/>
    <w:rsid w:val="00F46BF1"/>
    <w:rsid w:val="00F46BFA"/>
    <w:rsid w:val="00F46DA7"/>
    <w:rsid w:val="00F46F6E"/>
    <w:rsid w:val="00F4761F"/>
    <w:rsid w:val="00F47812"/>
    <w:rsid w:val="00F47ABB"/>
    <w:rsid w:val="00F47C7D"/>
    <w:rsid w:val="00F47E32"/>
    <w:rsid w:val="00F47FC3"/>
    <w:rsid w:val="00F500C1"/>
    <w:rsid w:val="00F50BFC"/>
    <w:rsid w:val="00F50E86"/>
    <w:rsid w:val="00F5251E"/>
    <w:rsid w:val="00F528D2"/>
    <w:rsid w:val="00F52D3A"/>
    <w:rsid w:val="00F52E76"/>
    <w:rsid w:val="00F53779"/>
    <w:rsid w:val="00F53835"/>
    <w:rsid w:val="00F5410A"/>
    <w:rsid w:val="00F54150"/>
    <w:rsid w:val="00F54918"/>
    <w:rsid w:val="00F54B02"/>
    <w:rsid w:val="00F54B8A"/>
    <w:rsid w:val="00F54E38"/>
    <w:rsid w:val="00F55241"/>
    <w:rsid w:val="00F5533E"/>
    <w:rsid w:val="00F553E8"/>
    <w:rsid w:val="00F559C6"/>
    <w:rsid w:val="00F56102"/>
    <w:rsid w:val="00F56343"/>
    <w:rsid w:val="00F56BC9"/>
    <w:rsid w:val="00F56DC8"/>
    <w:rsid w:val="00F572A1"/>
    <w:rsid w:val="00F575BC"/>
    <w:rsid w:val="00F575F9"/>
    <w:rsid w:val="00F57856"/>
    <w:rsid w:val="00F57B16"/>
    <w:rsid w:val="00F57F42"/>
    <w:rsid w:val="00F60261"/>
    <w:rsid w:val="00F60615"/>
    <w:rsid w:val="00F60AB1"/>
    <w:rsid w:val="00F60EF4"/>
    <w:rsid w:val="00F60FD5"/>
    <w:rsid w:val="00F6156A"/>
    <w:rsid w:val="00F6158B"/>
    <w:rsid w:val="00F618EB"/>
    <w:rsid w:val="00F621FD"/>
    <w:rsid w:val="00F62A49"/>
    <w:rsid w:val="00F62B25"/>
    <w:rsid w:val="00F6339D"/>
    <w:rsid w:val="00F63AB9"/>
    <w:rsid w:val="00F63D1E"/>
    <w:rsid w:val="00F646E5"/>
    <w:rsid w:val="00F64985"/>
    <w:rsid w:val="00F6498E"/>
    <w:rsid w:val="00F650A4"/>
    <w:rsid w:val="00F65411"/>
    <w:rsid w:val="00F65590"/>
    <w:rsid w:val="00F655D8"/>
    <w:rsid w:val="00F6571A"/>
    <w:rsid w:val="00F65BAB"/>
    <w:rsid w:val="00F66513"/>
    <w:rsid w:val="00F674EB"/>
    <w:rsid w:val="00F675D6"/>
    <w:rsid w:val="00F67D08"/>
    <w:rsid w:val="00F67DF5"/>
    <w:rsid w:val="00F70118"/>
    <w:rsid w:val="00F70641"/>
    <w:rsid w:val="00F70DE8"/>
    <w:rsid w:val="00F70F7F"/>
    <w:rsid w:val="00F7156C"/>
    <w:rsid w:val="00F7165F"/>
    <w:rsid w:val="00F71B94"/>
    <w:rsid w:val="00F71F79"/>
    <w:rsid w:val="00F72656"/>
    <w:rsid w:val="00F72948"/>
    <w:rsid w:val="00F72AA6"/>
    <w:rsid w:val="00F733F2"/>
    <w:rsid w:val="00F73784"/>
    <w:rsid w:val="00F739DF"/>
    <w:rsid w:val="00F73DB9"/>
    <w:rsid w:val="00F73EB0"/>
    <w:rsid w:val="00F7435F"/>
    <w:rsid w:val="00F743DE"/>
    <w:rsid w:val="00F74E82"/>
    <w:rsid w:val="00F75252"/>
    <w:rsid w:val="00F75819"/>
    <w:rsid w:val="00F75C37"/>
    <w:rsid w:val="00F75EFA"/>
    <w:rsid w:val="00F76658"/>
    <w:rsid w:val="00F768F9"/>
    <w:rsid w:val="00F76AD6"/>
    <w:rsid w:val="00F76DB7"/>
    <w:rsid w:val="00F7708B"/>
    <w:rsid w:val="00F77387"/>
    <w:rsid w:val="00F77A65"/>
    <w:rsid w:val="00F77AC3"/>
    <w:rsid w:val="00F77E65"/>
    <w:rsid w:val="00F800CA"/>
    <w:rsid w:val="00F8020C"/>
    <w:rsid w:val="00F8092A"/>
    <w:rsid w:val="00F81CED"/>
    <w:rsid w:val="00F81E37"/>
    <w:rsid w:val="00F81E3E"/>
    <w:rsid w:val="00F82004"/>
    <w:rsid w:val="00F8238B"/>
    <w:rsid w:val="00F8241D"/>
    <w:rsid w:val="00F827BB"/>
    <w:rsid w:val="00F82A05"/>
    <w:rsid w:val="00F82E11"/>
    <w:rsid w:val="00F830FB"/>
    <w:rsid w:val="00F83721"/>
    <w:rsid w:val="00F83C02"/>
    <w:rsid w:val="00F83F28"/>
    <w:rsid w:val="00F84099"/>
    <w:rsid w:val="00F841FF"/>
    <w:rsid w:val="00F8431A"/>
    <w:rsid w:val="00F85147"/>
    <w:rsid w:val="00F855EC"/>
    <w:rsid w:val="00F8565D"/>
    <w:rsid w:val="00F85BA3"/>
    <w:rsid w:val="00F85D43"/>
    <w:rsid w:val="00F85DF5"/>
    <w:rsid w:val="00F860CC"/>
    <w:rsid w:val="00F861B5"/>
    <w:rsid w:val="00F862D7"/>
    <w:rsid w:val="00F867B3"/>
    <w:rsid w:val="00F870AE"/>
    <w:rsid w:val="00F8761D"/>
    <w:rsid w:val="00F878CA"/>
    <w:rsid w:val="00F87B1F"/>
    <w:rsid w:val="00F87D22"/>
    <w:rsid w:val="00F87DF1"/>
    <w:rsid w:val="00F9036E"/>
    <w:rsid w:val="00F903B4"/>
    <w:rsid w:val="00F905FF"/>
    <w:rsid w:val="00F912B9"/>
    <w:rsid w:val="00F9181B"/>
    <w:rsid w:val="00F91EE1"/>
    <w:rsid w:val="00F920DA"/>
    <w:rsid w:val="00F92201"/>
    <w:rsid w:val="00F922AC"/>
    <w:rsid w:val="00F92379"/>
    <w:rsid w:val="00F92743"/>
    <w:rsid w:val="00F92A1F"/>
    <w:rsid w:val="00F92CC0"/>
    <w:rsid w:val="00F92DEA"/>
    <w:rsid w:val="00F92F5C"/>
    <w:rsid w:val="00F9304A"/>
    <w:rsid w:val="00F93286"/>
    <w:rsid w:val="00F9359F"/>
    <w:rsid w:val="00F9412E"/>
    <w:rsid w:val="00F942C0"/>
    <w:rsid w:val="00F943AF"/>
    <w:rsid w:val="00F944CB"/>
    <w:rsid w:val="00F9472D"/>
    <w:rsid w:val="00F94C37"/>
    <w:rsid w:val="00F95683"/>
    <w:rsid w:val="00F95B4C"/>
    <w:rsid w:val="00F95C9E"/>
    <w:rsid w:val="00F96667"/>
    <w:rsid w:val="00F96A5F"/>
    <w:rsid w:val="00F96BC8"/>
    <w:rsid w:val="00F96BF8"/>
    <w:rsid w:val="00F96DDB"/>
    <w:rsid w:val="00F975E5"/>
    <w:rsid w:val="00F97813"/>
    <w:rsid w:val="00F97C77"/>
    <w:rsid w:val="00FA00E1"/>
    <w:rsid w:val="00FA0780"/>
    <w:rsid w:val="00FA0ACD"/>
    <w:rsid w:val="00FA1239"/>
    <w:rsid w:val="00FA134C"/>
    <w:rsid w:val="00FA1387"/>
    <w:rsid w:val="00FA14A5"/>
    <w:rsid w:val="00FA171B"/>
    <w:rsid w:val="00FA177E"/>
    <w:rsid w:val="00FA22A1"/>
    <w:rsid w:val="00FA2328"/>
    <w:rsid w:val="00FA2998"/>
    <w:rsid w:val="00FA2C1D"/>
    <w:rsid w:val="00FA2C57"/>
    <w:rsid w:val="00FA3654"/>
    <w:rsid w:val="00FA3E68"/>
    <w:rsid w:val="00FA40FC"/>
    <w:rsid w:val="00FA43FC"/>
    <w:rsid w:val="00FA4D96"/>
    <w:rsid w:val="00FA4FF1"/>
    <w:rsid w:val="00FA53D7"/>
    <w:rsid w:val="00FA550F"/>
    <w:rsid w:val="00FA55AF"/>
    <w:rsid w:val="00FA580C"/>
    <w:rsid w:val="00FA5B32"/>
    <w:rsid w:val="00FA7A1D"/>
    <w:rsid w:val="00FA7A66"/>
    <w:rsid w:val="00FA7AD7"/>
    <w:rsid w:val="00FA7F24"/>
    <w:rsid w:val="00FA7F80"/>
    <w:rsid w:val="00FB0034"/>
    <w:rsid w:val="00FB0441"/>
    <w:rsid w:val="00FB11EE"/>
    <w:rsid w:val="00FB191A"/>
    <w:rsid w:val="00FB1C0D"/>
    <w:rsid w:val="00FB1EAB"/>
    <w:rsid w:val="00FB21B8"/>
    <w:rsid w:val="00FB308C"/>
    <w:rsid w:val="00FB31D3"/>
    <w:rsid w:val="00FB36C8"/>
    <w:rsid w:val="00FB3893"/>
    <w:rsid w:val="00FB3EB1"/>
    <w:rsid w:val="00FB48DA"/>
    <w:rsid w:val="00FB498E"/>
    <w:rsid w:val="00FB49AE"/>
    <w:rsid w:val="00FB4CD9"/>
    <w:rsid w:val="00FB4F3F"/>
    <w:rsid w:val="00FB55CC"/>
    <w:rsid w:val="00FB5849"/>
    <w:rsid w:val="00FB5BFE"/>
    <w:rsid w:val="00FB66F3"/>
    <w:rsid w:val="00FB6F46"/>
    <w:rsid w:val="00FB72DC"/>
    <w:rsid w:val="00FB760B"/>
    <w:rsid w:val="00FB7BD3"/>
    <w:rsid w:val="00FB7E92"/>
    <w:rsid w:val="00FC0189"/>
    <w:rsid w:val="00FC0201"/>
    <w:rsid w:val="00FC0E09"/>
    <w:rsid w:val="00FC0E8A"/>
    <w:rsid w:val="00FC1125"/>
    <w:rsid w:val="00FC176C"/>
    <w:rsid w:val="00FC1814"/>
    <w:rsid w:val="00FC19C5"/>
    <w:rsid w:val="00FC1C2A"/>
    <w:rsid w:val="00FC1C7A"/>
    <w:rsid w:val="00FC1D16"/>
    <w:rsid w:val="00FC1D71"/>
    <w:rsid w:val="00FC1D9D"/>
    <w:rsid w:val="00FC220F"/>
    <w:rsid w:val="00FC2E02"/>
    <w:rsid w:val="00FC2E81"/>
    <w:rsid w:val="00FC3060"/>
    <w:rsid w:val="00FC32EA"/>
    <w:rsid w:val="00FC330C"/>
    <w:rsid w:val="00FC35DE"/>
    <w:rsid w:val="00FC3C04"/>
    <w:rsid w:val="00FC417A"/>
    <w:rsid w:val="00FC481E"/>
    <w:rsid w:val="00FC48A0"/>
    <w:rsid w:val="00FC4936"/>
    <w:rsid w:val="00FC4A71"/>
    <w:rsid w:val="00FC4CA8"/>
    <w:rsid w:val="00FC5119"/>
    <w:rsid w:val="00FC5A48"/>
    <w:rsid w:val="00FC5AB8"/>
    <w:rsid w:val="00FC65BF"/>
    <w:rsid w:val="00FC6B16"/>
    <w:rsid w:val="00FC71CC"/>
    <w:rsid w:val="00FC73EA"/>
    <w:rsid w:val="00FC75D3"/>
    <w:rsid w:val="00FC777A"/>
    <w:rsid w:val="00FC7B31"/>
    <w:rsid w:val="00FC7B96"/>
    <w:rsid w:val="00FC7EE8"/>
    <w:rsid w:val="00FD01C2"/>
    <w:rsid w:val="00FD029C"/>
    <w:rsid w:val="00FD041B"/>
    <w:rsid w:val="00FD0449"/>
    <w:rsid w:val="00FD13B4"/>
    <w:rsid w:val="00FD1985"/>
    <w:rsid w:val="00FD1DBE"/>
    <w:rsid w:val="00FD2047"/>
    <w:rsid w:val="00FD2680"/>
    <w:rsid w:val="00FD272A"/>
    <w:rsid w:val="00FD28AD"/>
    <w:rsid w:val="00FD2A89"/>
    <w:rsid w:val="00FD2DA2"/>
    <w:rsid w:val="00FD3369"/>
    <w:rsid w:val="00FD33CF"/>
    <w:rsid w:val="00FD3529"/>
    <w:rsid w:val="00FD3B32"/>
    <w:rsid w:val="00FD3DED"/>
    <w:rsid w:val="00FD41DE"/>
    <w:rsid w:val="00FD430E"/>
    <w:rsid w:val="00FD44CD"/>
    <w:rsid w:val="00FD484F"/>
    <w:rsid w:val="00FD492C"/>
    <w:rsid w:val="00FD49E6"/>
    <w:rsid w:val="00FD57B6"/>
    <w:rsid w:val="00FD58B6"/>
    <w:rsid w:val="00FD5CF8"/>
    <w:rsid w:val="00FD5F8A"/>
    <w:rsid w:val="00FD5FD3"/>
    <w:rsid w:val="00FD6008"/>
    <w:rsid w:val="00FD6354"/>
    <w:rsid w:val="00FD67F9"/>
    <w:rsid w:val="00FD6878"/>
    <w:rsid w:val="00FD692E"/>
    <w:rsid w:val="00FD6F52"/>
    <w:rsid w:val="00FE07FD"/>
    <w:rsid w:val="00FE0A76"/>
    <w:rsid w:val="00FE0E2B"/>
    <w:rsid w:val="00FE123F"/>
    <w:rsid w:val="00FE1344"/>
    <w:rsid w:val="00FE1389"/>
    <w:rsid w:val="00FE13AD"/>
    <w:rsid w:val="00FE14CD"/>
    <w:rsid w:val="00FE1DA6"/>
    <w:rsid w:val="00FE2782"/>
    <w:rsid w:val="00FE31F7"/>
    <w:rsid w:val="00FE386E"/>
    <w:rsid w:val="00FE39A3"/>
    <w:rsid w:val="00FE3AF7"/>
    <w:rsid w:val="00FE3E6A"/>
    <w:rsid w:val="00FE3F96"/>
    <w:rsid w:val="00FE4805"/>
    <w:rsid w:val="00FE4A7A"/>
    <w:rsid w:val="00FE5141"/>
    <w:rsid w:val="00FE61F6"/>
    <w:rsid w:val="00FE64EE"/>
    <w:rsid w:val="00FE6A46"/>
    <w:rsid w:val="00FE6B8A"/>
    <w:rsid w:val="00FE6B93"/>
    <w:rsid w:val="00FE6FF4"/>
    <w:rsid w:val="00FE74DD"/>
    <w:rsid w:val="00FE769E"/>
    <w:rsid w:val="00FE77E4"/>
    <w:rsid w:val="00FE7FFD"/>
    <w:rsid w:val="00FF00D7"/>
    <w:rsid w:val="00FF036F"/>
    <w:rsid w:val="00FF05AD"/>
    <w:rsid w:val="00FF08DE"/>
    <w:rsid w:val="00FF08F6"/>
    <w:rsid w:val="00FF09ED"/>
    <w:rsid w:val="00FF0B12"/>
    <w:rsid w:val="00FF0EC2"/>
    <w:rsid w:val="00FF1298"/>
    <w:rsid w:val="00FF189A"/>
    <w:rsid w:val="00FF199A"/>
    <w:rsid w:val="00FF217D"/>
    <w:rsid w:val="00FF2737"/>
    <w:rsid w:val="00FF2832"/>
    <w:rsid w:val="00FF2992"/>
    <w:rsid w:val="00FF2B76"/>
    <w:rsid w:val="00FF2C7E"/>
    <w:rsid w:val="00FF2DE7"/>
    <w:rsid w:val="00FF2FFD"/>
    <w:rsid w:val="00FF3411"/>
    <w:rsid w:val="00FF346C"/>
    <w:rsid w:val="00FF35B7"/>
    <w:rsid w:val="00FF35D9"/>
    <w:rsid w:val="00FF35F3"/>
    <w:rsid w:val="00FF3CFE"/>
    <w:rsid w:val="00FF3D30"/>
    <w:rsid w:val="00FF433B"/>
    <w:rsid w:val="00FF466A"/>
    <w:rsid w:val="00FF4788"/>
    <w:rsid w:val="00FF490B"/>
    <w:rsid w:val="00FF52A8"/>
    <w:rsid w:val="00FF53E2"/>
    <w:rsid w:val="00FF55A2"/>
    <w:rsid w:val="00FF56D7"/>
    <w:rsid w:val="00FF5AE9"/>
    <w:rsid w:val="00FF75E4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BB4A93"/>
  <w15:docId w15:val="{EF3F2627-B740-4661-B191-53FD62A3F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4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657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657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657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657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657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657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657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657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657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657D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9657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657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657D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9657D2"/>
    <w:rPr>
      <w:rFonts w:cs="Times New Roman"/>
      <w:b/>
      <w:bCs/>
    </w:rPr>
  </w:style>
  <w:style w:type="paragraph" w:styleId="ListBullet">
    <w:name w:val="List Bullet"/>
    <w:basedOn w:val="Normal"/>
    <w:rsid w:val="009657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657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657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657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657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657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657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657D2"/>
    <w:pPr>
      <w:ind w:left="284"/>
    </w:pPr>
  </w:style>
  <w:style w:type="paragraph" w:customStyle="1" w:styleId="AAFrameAddress">
    <w:name w:val="AA Frame Address"/>
    <w:basedOn w:val="Heading1"/>
    <w:rsid w:val="009657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657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657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657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657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657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657D2"/>
    <w:pPr>
      <w:ind w:left="851" w:hanging="284"/>
    </w:pPr>
  </w:style>
  <w:style w:type="paragraph" w:styleId="Index4">
    <w:name w:val="index 4"/>
    <w:basedOn w:val="Normal"/>
    <w:next w:val="Normal"/>
    <w:semiHidden/>
    <w:rsid w:val="009657D2"/>
    <w:pPr>
      <w:ind w:left="1135" w:hanging="284"/>
    </w:pPr>
  </w:style>
  <w:style w:type="paragraph" w:styleId="Index6">
    <w:name w:val="index 6"/>
    <w:basedOn w:val="Normal"/>
    <w:next w:val="Normal"/>
    <w:semiHidden/>
    <w:rsid w:val="009657D2"/>
    <w:pPr>
      <w:ind w:left="1702" w:hanging="284"/>
    </w:pPr>
  </w:style>
  <w:style w:type="paragraph" w:styleId="Index5">
    <w:name w:val="index 5"/>
    <w:basedOn w:val="Normal"/>
    <w:next w:val="Normal"/>
    <w:semiHidden/>
    <w:rsid w:val="009657D2"/>
    <w:pPr>
      <w:ind w:left="1418" w:hanging="284"/>
    </w:pPr>
  </w:style>
  <w:style w:type="paragraph" w:styleId="Index7">
    <w:name w:val="index 7"/>
    <w:basedOn w:val="Normal"/>
    <w:next w:val="Normal"/>
    <w:semiHidden/>
    <w:rsid w:val="009657D2"/>
    <w:pPr>
      <w:ind w:left="1985" w:hanging="284"/>
    </w:pPr>
  </w:style>
  <w:style w:type="paragraph" w:styleId="Index8">
    <w:name w:val="index 8"/>
    <w:basedOn w:val="Normal"/>
    <w:next w:val="Normal"/>
    <w:semiHidden/>
    <w:rsid w:val="009657D2"/>
    <w:pPr>
      <w:ind w:left="2269" w:hanging="284"/>
    </w:pPr>
  </w:style>
  <w:style w:type="paragraph" w:styleId="Index9">
    <w:name w:val="index 9"/>
    <w:basedOn w:val="Normal"/>
    <w:next w:val="Normal"/>
    <w:semiHidden/>
    <w:rsid w:val="009657D2"/>
    <w:pPr>
      <w:ind w:left="2552" w:hanging="284"/>
    </w:pPr>
  </w:style>
  <w:style w:type="paragraph" w:styleId="TOC2">
    <w:name w:val="toc 2"/>
    <w:basedOn w:val="Normal"/>
    <w:next w:val="Normal"/>
    <w:semiHidden/>
    <w:rsid w:val="009657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657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657D2"/>
    <w:pPr>
      <w:ind w:left="851"/>
    </w:pPr>
  </w:style>
  <w:style w:type="paragraph" w:styleId="TOC5">
    <w:name w:val="toc 5"/>
    <w:basedOn w:val="Normal"/>
    <w:next w:val="Normal"/>
    <w:semiHidden/>
    <w:rsid w:val="009657D2"/>
    <w:pPr>
      <w:ind w:left="1134"/>
    </w:pPr>
  </w:style>
  <w:style w:type="paragraph" w:styleId="TOC6">
    <w:name w:val="toc 6"/>
    <w:basedOn w:val="Normal"/>
    <w:next w:val="Normal"/>
    <w:semiHidden/>
    <w:rsid w:val="009657D2"/>
    <w:pPr>
      <w:ind w:left="1418"/>
    </w:pPr>
  </w:style>
  <w:style w:type="paragraph" w:styleId="TOC7">
    <w:name w:val="toc 7"/>
    <w:basedOn w:val="Normal"/>
    <w:next w:val="Normal"/>
    <w:semiHidden/>
    <w:rsid w:val="009657D2"/>
    <w:pPr>
      <w:ind w:left="1701"/>
    </w:pPr>
  </w:style>
  <w:style w:type="paragraph" w:styleId="TOC8">
    <w:name w:val="toc 8"/>
    <w:basedOn w:val="Normal"/>
    <w:next w:val="Normal"/>
    <w:semiHidden/>
    <w:rsid w:val="009657D2"/>
    <w:pPr>
      <w:ind w:left="1985"/>
    </w:pPr>
  </w:style>
  <w:style w:type="paragraph" w:styleId="TOC9">
    <w:name w:val="toc 9"/>
    <w:basedOn w:val="Normal"/>
    <w:next w:val="Normal"/>
    <w:semiHidden/>
    <w:rsid w:val="009657D2"/>
    <w:pPr>
      <w:ind w:left="2268"/>
    </w:pPr>
  </w:style>
  <w:style w:type="paragraph" w:styleId="TableofFigures">
    <w:name w:val="table of figures"/>
    <w:basedOn w:val="Normal"/>
    <w:next w:val="Normal"/>
    <w:semiHidden/>
    <w:rsid w:val="009657D2"/>
    <w:pPr>
      <w:ind w:left="567" w:hanging="567"/>
    </w:pPr>
  </w:style>
  <w:style w:type="paragraph" w:styleId="ListBullet5">
    <w:name w:val="List Bullet 5"/>
    <w:basedOn w:val="Normal"/>
    <w:rsid w:val="009657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657D2"/>
    <w:pPr>
      <w:spacing w:after="120"/>
    </w:pPr>
    <w:rPr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9657D2"/>
    <w:pPr>
      <w:ind w:firstLine="284"/>
    </w:pPr>
  </w:style>
  <w:style w:type="paragraph" w:styleId="BodyTextIndent">
    <w:name w:val="Body Text Indent"/>
    <w:basedOn w:val="Normal"/>
    <w:link w:val="BodyTextIndentChar"/>
    <w:rsid w:val="009657D2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9657D2"/>
    <w:pPr>
      <w:ind w:left="284" w:firstLine="284"/>
    </w:pPr>
  </w:style>
  <w:style w:type="character" w:styleId="Strong">
    <w:name w:val="Strong"/>
    <w:qFormat/>
    <w:rsid w:val="009657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657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657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657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657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657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657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657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657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657D2"/>
    <w:pPr>
      <w:framePr w:h="1054" w:wrap="around" w:y="5920"/>
    </w:pPr>
  </w:style>
  <w:style w:type="paragraph" w:customStyle="1" w:styleId="ReportHeading3">
    <w:name w:val="ReportHeading3"/>
    <w:basedOn w:val="ReportHeading2"/>
    <w:rsid w:val="009657D2"/>
    <w:pPr>
      <w:framePr w:h="443" w:wrap="around" w:y="8223"/>
    </w:pPr>
  </w:style>
  <w:style w:type="paragraph" w:customStyle="1" w:styleId="a">
    <w:name w:val="¢éÍ¤ÇÒÁ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657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657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657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657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657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657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9657D2"/>
  </w:style>
  <w:style w:type="paragraph" w:customStyle="1" w:styleId="3">
    <w:name w:val="µÒÃÒ§3ªèÍ§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EndnoteText">
    <w:name w:val="endnote text"/>
    <w:basedOn w:val="Normal"/>
    <w:link w:val="EndnoteTextChar"/>
    <w:semiHidden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 w:eastAsia="x-none"/>
    </w:rPr>
  </w:style>
  <w:style w:type="paragraph" w:customStyle="1" w:styleId="ASSETS">
    <w:name w:val="ASSETS"/>
    <w:basedOn w:val="Normal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link w:val="BodyText3Char"/>
    <w:rsid w:val="009657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/>
      <w:sz w:val="30"/>
      <w:szCs w:val="30"/>
      <w:lang w:val="x-none" w:eastAsia="x-none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D4520C"/>
    <w:rPr>
      <w:rFonts w:ascii="Tahoma" w:hAnsi="Tahoma"/>
      <w:sz w:val="16"/>
      <w:lang w:val="x-none" w:eastAsia="x-none"/>
    </w:rPr>
  </w:style>
  <w:style w:type="table" w:styleId="TableGrid">
    <w:name w:val="Table Grid"/>
    <w:basedOn w:val="TableNormal"/>
    <w:uiPriority w:val="39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  <w:lang w:val="en-US" w:eastAsia="en-US"/>
    </w:rPr>
  </w:style>
  <w:style w:type="character" w:customStyle="1" w:styleId="AccPolicyHeadingCharChar">
    <w:name w:val="Acc Policy Heading Char Char"/>
    <w:link w:val="AccPolicyHeadingChar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gm">
    <w:name w:val="gm"/>
    <w:semiHidden/>
    <w:rsid w:val="00145CB4"/>
    <w:rPr>
      <w:rFonts w:ascii="Arial" w:hAnsi="Arial" w:cs="Cordia New"/>
      <w:color w:val="auto"/>
      <w:sz w:val="20"/>
      <w:szCs w:val="23"/>
    </w:rPr>
  </w:style>
  <w:style w:type="paragraph" w:customStyle="1" w:styleId="a4">
    <w:name w:val="Åº"/>
    <w:basedOn w:val="Normal"/>
    <w:rsid w:val="00F16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7C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C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830E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paragraph" w:customStyle="1" w:styleId="Char1">
    <w:name w:val="Char1"/>
    <w:basedOn w:val="Normal"/>
    <w:rsid w:val="0029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9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rsid w:val="001C74D7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41C32"/>
    <w:pPr>
      <w:ind w:left="720"/>
      <w:contextualSpacing/>
    </w:pPr>
    <w:rPr>
      <w:szCs w:val="22"/>
    </w:rPr>
  </w:style>
  <w:style w:type="paragraph" w:customStyle="1" w:styleId="block">
    <w:name w:val="block"/>
    <w:aliases w:val="b"/>
    <w:basedOn w:val="BodyText"/>
    <w:rsid w:val="00E507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CE07D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CE07DE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E07DE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E07D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CE07DE"/>
    <w:rPr>
      <w:rFonts w:cs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CE07DE"/>
    <w:rPr>
      <w:rFonts w:cs="Wingdings"/>
      <w:b/>
      <w:bCs/>
      <w:sz w:val="32"/>
      <w:szCs w:val="32"/>
    </w:rPr>
  </w:style>
  <w:style w:type="character" w:customStyle="1" w:styleId="Heading7Char">
    <w:name w:val="Heading 7 Char"/>
    <w:link w:val="Heading7"/>
    <w:rsid w:val="00CE07DE"/>
    <w:rPr>
      <w:rFonts w:cs="Wingdings"/>
      <w:b/>
      <w:bCs/>
      <w:sz w:val="30"/>
      <w:szCs w:val="30"/>
    </w:rPr>
  </w:style>
  <w:style w:type="character" w:customStyle="1" w:styleId="Heading8Char">
    <w:name w:val="Heading 8 Char"/>
    <w:link w:val="Heading8"/>
    <w:rsid w:val="00CE07DE"/>
    <w:rPr>
      <w:rFonts w:cs="Wingdings"/>
      <w:b/>
      <w:bCs/>
      <w:sz w:val="28"/>
      <w:szCs w:val="28"/>
    </w:rPr>
  </w:style>
  <w:style w:type="character" w:customStyle="1" w:styleId="Heading9Char">
    <w:name w:val="Heading 9 Char"/>
    <w:link w:val="Heading9"/>
    <w:rsid w:val="00CE07DE"/>
    <w:rPr>
      <w:rFonts w:cs="Wingdings"/>
      <w:sz w:val="28"/>
      <w:szCs w:val="28"/>
      <w:lang w:val="th-TH"/>
    </w:rPr>
  </w:style>
  <w:style w:type="character" w:customStyle="1" w:styleId="HeaderChar">
    <w:name w:val="Header Char"/>
    <w:link w:val="Header"/>
    <w:rsid w:val="00CE07DE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E07DE"/>
    <w:rPr>
      <w:rFonts w:ascii="Arial" w:hAnsi="Arial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rsid w:val="00CE07DE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CE07DE"/>
    <w:rPr>
      <w:rFonts w:ascii="Arial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CE07DE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CE07D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E07DE"/>
    <w:rPr>
      <w:rFonts w:ascii="Book Antiqua" w:hAnsi="Book Antiqua"/>
      <w:sz w:val="22"/>
      <w:szCs w:val="22"/>
    </w:rPr>
  </w:style>
  <w:style w:type="character" w:customStyle="1" w:styleId="EndnoteTextChar">
    <w:name w:val="Endnote Text Char"/>
    <w:link w:val="EndnoteText"/>
    <w:semiHidden/>
    <w:rsid w:val="00CE07DE"/>
    <w:rPr>
      <w:rFonts w:ascii="Book Antiqua" w:hAnsi="Book Antiqua"/>
      <w:lang w:val="th-TH"/>
    </w:rPr>
  </w:style>
  <w:style w:type="character" w:customStyle="1" w:styleId="BodyText3Char">
    <w:name w:val="Body Text 3 Char"/>
    <w:link w:val="BodyText3"/>
    <w:rsid w:val="00CE07DE"/>
    <w:rPr>
      <w:rFonts w:cs="Wingdings"/>
      <w:sz w:val="30"/>
      <w:szCs w:val="30"/>
    </w:rPr>
  </w:style>
  <w:style w:type="character" w:customStyle="1" w:styleId="BalloonTextChar">
    <w:name w:val="Balloon Text Char"/>
    <w:link w:val="BalloonText"/>
    <w:semiHidden/>
    <w:rsid w:val="00CE07DE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link w:val="HTMLPreformatted"/>
    <w:rsid w:val="00CE07DE"/>
    <w:rPr>
      <w:rFonts w:ascii="Tahoma" w:hAnsi="Tahoma" w:cs="Tahoma"/>
    </w:rPr>
  </w:style>
  <w:style w:type="paragraph" w:customStyle="1" w:styleId="Char11">
    <w:name w:val="Char11"/>
    <w:basedOn w:val="Normal"/>
    <w:rsid w:val="00CE07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CE07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3E1F4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E1F48"/>
    <w:rPr>
      <w:rFonts w:ascii="Arial" w:hAnsi="Arial"/>
      <w:sz w:val="16"/>
    </w:rPr>
  </w:style>
  <w:style w:type="paragraph" w:customStyle="1" w:styleId="a5">
    <w:name w:val="ข้อความ"/>
    <w:basedOn w:val="Normal"/>
    <w:uiPriority w:val="99"/>
    <w:rsid w:val="00730A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acctmergecolhdg">
    <w:name w:val="acct merge col hdg"/>
    <w:aliases w:val="mh"/>
    <w:basedOn w:val="Normal"/>
    <w:rsid w:val="00F21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0">
    <w:name w:val="?????3????"/>
    <w:basedOn w:val="Normal"/>
    <w:rsid w:val="00A93A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147D3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uiPriority w:val="39"/>
    <w:rsid w:val="002034B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2E655-54DB-4632-ACCC-9AD4D267C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31985</TotalTime>
  <Pages>1</Pages>
  <Words>15066</Words>
  <Characters>85878</Characters>
  <Application>Microsoft Office Word</Application>
  <DocSecurity>0</DocSecurity>
  <Lines>715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UNIQ</vt:lpstr>
    </vt:vector>
  </TitlesOfParts>
  <Company>BTA</Company>
  <LinksUpToDate>false</LinksUpToDate>
  <CharactersWithSpaces>100743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UNIQ</dc:title>
  <dc:subject/>
  <dc:creator>Siriwan R.</dc:creator>
  <cp:keywords/>
  <dc:description/>
  <cp:lastModifiedBy>Yupaphun Sirichainarumitr</cp:lastModifiedBy>
  <cp:revision>2370</cp:revision>
  <cp:lastPrinted>2025-02-28T03:33:00Z</cp:lastPrinted>
  <dcterms:created xsi:type="dcterms:W3CDTF">2016-02-01T09:58:00Z</dcterms:created>
  <dcterms:modified xsi:type="dcterms:W3CDTF">2025-02-28T10:31:00Z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107b207836deffd7b3f75a3b52f2befab512db15a3f028f51c5987b4499a92d6</vt:lpwstr>
  </property>
</Properties>
</file>